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B23B" w14:textId="77777777" w:rsidR="00CA62A9" w:rsidRPr="004C2BAB" w:rsidRDefault="00CA62A9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13"/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7D211DBA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D13669" w14:textId="4AC04110" w:rsidR="00F63B38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A7E62A0" w14:textId="77777777" w:rsidR="00AC704E" w:rsidRPr="004C2BAB" w:rsidRDefault="00AC704E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9A9048" w14:textId="41CDD133" w:rsidR="00CA62A9" w:rsidRPr="004C2BAB" w:rsidRDefault="00CA62A9" w:rsidP="008926B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F41E2"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F41E2" w:rsidRPr="004C2BAB">
        <w:rPr>
          <w:rFonts w:ascii="Browallia New" w:hAnsi="Browallia New" w:cs="Browallia New"/>
          <w:spacing w:val="-4"/>
          <w:sz w:val="26"/>
          <w:szCs w:val="26"/>
          <w:cs/>
        </w:rPr>
        <w:t>โอเอชทีแอล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มหาชน)</w:t>
      </w:r>
      <w:r w:rsidR="00DE5A49"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(“บริษัท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) เป็นบริษัทมหาชน ซึ่งจัดตั้งขึ้นในประเทศไทย และมีที่อยู่ขอ</w:t>
      </w:r>
      <w:r w:rsidR="00BC018F" w:rsidRPr="004C2BAB">
        <w:rPr>
          <w:rFonts w:ascii="Browallia New" w:hAnsi="Browallia New" w:cs="Browallia New"/>
          <w:spacing w:val="-4"/>
          <w:sz w:val="26"/>
          <w:szCs w:val="26"/>
          <w:cs/>
        </w:rPr>
        <w:t>งบริษัทตามที่ได้จดทะเบียน</w:t>
      </w:r>
      <w:r w:rsidR="00BC018F" w:rsidRPr="004C2BA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DF340" w14:textId="77777777" w:rsidR="00CA62A9" w:rsidRPr="004C2BAB" w:rsidRDefault="00CA62A9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899099" w14:textId="5B01AAF5" w:rsidR="00CD1BBC" w:rsidRPr="004C2BAB" w:rsidRDefault="00F96C52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sz w:val="26"/>
          <w:szCs w:val="26"/>
          <w:lang w:val="en-GB"/>
        </w:rPr>
        <w:t>48</w:t>
      </w:r>
      <w:r w:rsidR="00CD1BBC" w:rsidRPr="004C2BAB">
        <w:rPr>
          <w:rFonts w:ascii="Browallia New" w:hAnsi="Browallia New" w:cs="Browallia New"/>
          <w:sz w:val="26"/>
          <w:szCs w:val="26"/>
          <w:cs/>
        </w:rPr>
        <w:t xml:space="preserve"> ตรอกโอเรียนเต็ล ซอยบูรพา ถนนเจริญกรุง แขวงบางรัก เขตบางรัก</w:t>
      </w:r>
      <w:r w:rsidR="00CD1BBC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CD1BBC" w:rsidRPr="004C2BAB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B7D402E" w14:textId="77777777" w:rsidR="00CA62A9" w:rsidRPr="004C2BAB" w:rsidRDefault="00CA62A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1415A0" w14:textId="77777777" w:rsidR="00CA62A9" w:rsidRPr="004C2BAB" w:rsidRDefault="00EF318A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การประกอบ</w:t>
      </w:r>
      <w:r w:rsidR="00CA62A9" w:rsidRPr="004C2BAB">
        <w:rPr>
          <w:rFonts w:ascii="Browallia New" w:hAnsi="Browallia New" w:cs="Browallia New"/>
          <w:sz w:val="26"/>
          <w:szCs w:val="26"/>
          <w:cs/>
        </w:rPr>
        <w:t>ธุรกิจหลัก</w:t>
      </w:r>
      <w:r w:rsidR="00C46E58" w:rsidRPr="004C2BAB">
        <w:rPr>
          <w:rFonts w:ascii="Browallia New" w:hAnsi="Browallia New" w:cs="Browallia New"/>
          <w:sz w:val="26"/>
          <w:szCs w:val="26"/>
          <w:cs/>
        </w:rPr>
        <w:t xml:space="preserve">ของบริษัทและบริษัทย่อย </w:t>
      </w:r>
      <w:r w:rsidR="00C46E58" w:rsidRPr="004C2BAB">
        <w:rPr>
          <w:rFonts w:ascii="Browallia New" w:hAnsi="Browallia New" w:cs="Browallia New"/>
          <w:sz w:val="26"/>
          <w:szCs w:val="26"/>
          <w:lang w:val="en-GB"/>
        </w:rPr>
        <w:t>(</w:t>
      </w:r>
      <w:r w:rsidR="00C46E58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รวมเรียกว่า </w:t>
      </w:r>
      <w:r w:rsidR="00C46E58" w:rsidRPr="004C2BAB">
        <w:rPr>
          <w:rFonts w:ascii="Browallia New" w:hAnsi="Browallia New" w:cs="Browallia New"/>
          <w:sz w:val="26"/>
          <w:szCs w:val="26"/>
          <w:lang w:val="en-GB"/>
        </w:rPr>
        <w:t>“</w:t>
      </w:r>
      <w:r w:rsidR="00C46E58"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C46E58" w:rsidRPr="004C2BAB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="00CA62A9" w:rsidRPr="004C2BAB">
        <w:rPr>
          <w:rFonts w:ascii="Browallia New" w:hAnsi="Browallia New" w:cs="Browallia New"/>
          <w:sz w:val="26"/>
          <w:szCs w:val="26"/>
          <w:cs/>
        </w:rPr>
        <w:t>คือ กิจการโรงแรม และ</w:t>
      </w:r>
      <w:r w:rsidR="00CA62A9" w:rsidRPr="004C2BAB">
        <w:rPr>
          <w:rFonts w:ascii="Browallia New" w:hAnsi="Browallia New" w:cs="Browallia New"/>
          <w:sz w:val="26"/>
          <w:szCs w:val="26"/>
          <w:cs/>
          <w:lang w:val="en-GB"/>
        </w:rPr>
        <w:t>ภัตตาคาร</w:t>
      </w:r>
    </w:p>
    <w:p w14:paraId="708E910F" w14:textId="77777777" w:rsidR="00CA62A9" w:rsidRPr="004C2BAB" w:rsidRDefault="00CA62A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5FE90F" w14:textId="6ACF6478" w:rsidR="00CA62A9" w:rsidRPr="004C2BAB" w:rsidRDefault="00CA62A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233F0B" w:rsidRPr="004C2B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C2BAB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F44093" w:rsidRPr="004C2BAB">
        <w:rPr>
          <w:rFonts w:ascii="Browallia New" w:hAnsi="Browallia New" w:cs="Browallia New"/>
          <w:sz w:val="26"/>
          <w:szCs w:val="26"/>
          <w:cs/>
        </w:rPr>
        <w:t>คณะ</w:t>
      </w:r>
      <w:r w:rsidRPr="004C2BAB">
        <w:rPr>
          <w:rFonts w:ascii="Browallia New" w:hAnsi="Browallia New" w:cs="Browallia New"/>
          <w:sz w:val="26"/>
          <w:szCs w:val="26"/>
          <w:cs/>
        </w:rPr>
        <w:t>กรรมการบริษัทเมื่อวันที่</w:t>
      </w:r>
      <w:r w:rsidR="004610C4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29</w:t>
      </w:r>
      <w:r w:rsidR="00C62ADB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</w:t>
      </w:r>
      <w:r w:rsidR="00767AE0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EC4E5DF" w14:textId="77777777" w:rsidR="00D3635A" w:rsidRPr="004C2BAB" w:rsidRDefault="00D3635A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F30D0E5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E1B6DB" w14:textId="271625F0" w:rsidR="00D3635A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3635A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76D9F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2ECA92CC" w14:textId="77777777" w:rsidR="00D3635A" w:rsidRPr="004C2BAB" w:rsidRDefault="00D3635A" w:rsidP="00D3635A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2C6E5907" w14:textId="53D756D5" w:rsidR="00D3635A" w:rsidRPr="00F96C52" w:rsidRDefault="00D3635A" w:rsidP="00D3635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2567</w:t>
      </w:r>
      <w:r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</w:t>
      </w:r>
      <w:r w:rsidR="001C5BC8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846</w:t>
      </w:r>
      <w:r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982</w:t>
      </w:r>
      <w:r w:rsidR="004610C4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 :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987</w:t>
      </w:r>
      <w:r w:rsidR="00E5248E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E5248E" w:rsidRPr="004C2BAB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110</w:t>
      </w:r>
      <w:r w:rsidR="00E5248E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>ตามลำดับ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>)</w:t>
      </w:r>
      <w:r w:rsidR="000F5038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5038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>อย่างไรก็ตาม กลุ่มกิจการและบริษัท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0F5038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มีกำไรสำหรับปีจำนวน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420</w:t>
      </w:r>
      <w:r w:rsidR="000F5038" w:rsidRPr="004C2BA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0F5038" w:rsidRPr="004C2BAB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และ</w:t>
      </w:r>
      <w:r w:rsidR="004610C4" w:rsidRPr="004C2BA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417</w:t>
      </w:r>
      <w:r w:rsidR="000F5038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5038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ล้านบาท 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 :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277</w:t>
      </w:r>
      <w:r w:rsidR="00E5248E" w:rsidRPr="004C2BA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E5248E" w:rsidRPr="004C2BAB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และ</w:t>
      </w:r>
      <w:r w:rsidR="00E5248E" w:rsidRPr="004C2BAB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 w:eastAsia="en-GB"/>
        </w:rPr>
        <w:t>266</w:t>
      </w:r>
      <w:r w:rsidR="00E5248E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E5248E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="000F5038" w:rsidRPr="004C2BAB">
        <w:rPr>
          <w:rFonts w:ascii="Browallia New" w:hAnsi="Browallia New" w:cs="Browallia New"/>
          <w:sz w:val="26"/>
          <w:szCs w:val="26"/>
          <w:cs/>
          <w:lang w:val="en-GB" w:eastAsia="en-GB"/>
        </w:rPr>
        <w:t>รวมถึงกระแสเงินสดรับ</w:t>
      </w:r>
      <w:r w:rsidR="00F96C52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0F5038" w:rsidRPr="00F96C5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จากกิจกรรมดำเนินงานจำนวน</w:t>
      </w:r>
      <w:r w:rsidR="004610C4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856</w:t>
      </w:r>
      <w:r w:rsidR="000F5038" w:rsidRPr="00F96C52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0F5038" w:rsidRPr="00F96C5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ล้านบาท และ</w:t>
      </w:r>
      <w:r w:rsidR="004610C4" w:rsidRPr="00F96C52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833</w:t>
      </w:r>
      <w:r w:rsidR="004610C4" w:rsidRPr="00F96C52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0F5038" w:rsidRPr="00F96C5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ล้านบาท ตามลำดับ</w:t>
      </w:r>
      <w:r w:rsidRPr="00F96C5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691C24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(</w:t>
      </w:r>
      <w:r w:rsidR="00691C24" w:rsidRPr="00F96C5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2566</w:t>
      </w:r>
      <w:r w:rsidR="00691C24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: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750</w:t>
      </w:r>
      <w:r w:rsidR="00E5248E" w:rsidRPr="00F96C52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E5248E" w:rsidRPr="00F96C5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ล้านบาท และ</w:t>
      </w:r>
      <w:r w:rsidR="00E5248E" w:rsidRPr="00F96C52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756</w:t>
      </w:r>
      <w:r w:rsidR="00E5248E" w:rsidRPr="00F96C52">
        <w:rPr>
          <w:rFonts w:ascii="Browallia New" w:hAnsi="Browallia New" w:cs="Browallia New"/>
          <w:spacing w:val="-2"/>
          <w:sz w:val="26"/>
          <w:szCs w:val="26"/>
          <w:lang w:eastAsia="en-GB"/>
        </w:rPr>
        <w:t xml:space="preserve"> </w:t>
      </w:r>
      <w:r w:rsidR="00E5248E" w:rsidRPr="00F96C5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ล้านบาท </w:t>
      </w:r>
      <w:r w:rsidR="00691C24" w:rsidRPr="00F96C5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ตามลำดับ</w:t>
      </w:r>
      <w:r w:rsidR="00691C24" w:rsidRPr="004C2BAB">
        <w:rPr>
          <w:rFonts w:ascii="Browallia New" w:hAnsi="Browallia New" w:cs="Browallia New"/>
          <w:sz w:val="26"/>
          <w:szCs w:val="26"/>
          <w:lang w:val="en-GB" w:eastAsia="en-GB"/>
        </w:rPr>
        <w:t>)</w:t>
      </w:r>
      <w:r w:rsidR="00F96C5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977D29" w:rsidRPr="00F96C52">
        <w:rPr>
          <w:rFonts w:ascii="Browallia New" w:hAnsi="Browallia New" w:cs="Browallia New"/>
          <w:sz w:val="26"/>
          <w:szCs w:val="26"/>
          <w:cs/>
          <w:lang w:val="en-GB" w:eastAsia="en-GB"/>
        </w:rPr>
        <w:t>ทั้งนี้ ผู้บริหารได้จัดทำประมา</w:t>
      </w:r>
      <w:r w:rsidR="008D6E7F" w:rsidRPr="00F96C52">
        <w:rPr>
          <w:rFonts w:ascii="Browallia New" w:hAnsi="Browallia New" w:cs="Browallia New"/>
          <w:sz w:val="26"/>
          <w:szCs w:val="26"/>
          <w:cs/>
          <w:lang w:val="en-GB" w:eastAsia="en-GB"/>
        </w:rPr>
        <w:t>ณ</w:t>
      </w:r>
      <w:r w:rsidR="00977D29" w:rsidRPr="00F96C52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การกระแสเงินสดที่ได้รับอนุมัติโดยคณะกรรมการบริษัท และมีความเชื่อมั่นว่ากลุ่มกิจการสามารถ</w:t>
      </w:r>
      <w:r w:rsidR="00977D29" w:rsidRPr="00F96C5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ดำเนินกิจการได้ตามที่ได้ประมาณการไว้ นอกจากนี้</w:t>
      </w:r>
      <w:r w:rsidRPr="00F96C5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กลุ่มกิจการยังมีวงเงินสินเชื่อจากสถาบันการเงินที่ไม่สามารถยกเลิกได้</w:t>
      </w:r>
      <w:r w:rsidR="00691C24" w:rsidRPr="00F96C5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96C5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</w:t>
      </w:r>
      <w:r w:rsidRPr="00F96C52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การดำเนินกิจการ ดังนั้น กลุ่มกิจการจึงเชื่อมั่นว่าสามารถดำเนินงานได้อย่างต่อเนื่อง</w:t>
      </w:r>
    </w:p>
    <w:p w14:paraId="174EFAD3" w14:textId="1CD5ED80" w:rsidR="007C3928" w:rsidRPr="004C2BAB" w:rsidRDefault="007C3928" w:rsidP="002D1F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308FB04A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F92866" w14:textId="4098A120" w:rsidR="00D720C9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720C9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720C9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</w:t>
            </w:r>
            <w:r w:rsidR="007E1132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D720C9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36ADB8E" w14:textId="77777777" w:rsidR="00D720C9" w:rsidRPr="004C2BAB" w:rsidRDefault="00D720C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7593CE" w14:textId="5108D424" w:rsidR="009E5209" w:rsidRPr="004C2BAB" w:rsidRDefault="009E520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0AB408AD" w14:textId="77777777" w:rsidR="00D720C9" w:rsidRPr="004C2BAB" w:rsidRDefault="00D720C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BD8939" w14:textId="45827001" w:rsidR="00D720C9" w:rsidRPr="004C2BAB" w:rsidRDefault="009E5209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5444E5"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ยกเว้น ที่ดิน </w:t>
      </w:r>
      <w:r w:rsidR="00B6690B" w:rsidRPr="004C2BAB">
        <w:rPr>
          <w:rFonts w:ascii="Browallia New" w:hAnsi="Browallia New" w:cs="Browallia New"/>
          <w:spacing w:val="-4"/>
          <w:sz w:val="26"/>
          <w:szCs w:val="26"/>
          <w:cs/>
        </w:rPr>
        <w:t>และตราสารอนุพันธ์ทางการเงิน</w:t>
      </w:r>
    </w:p>
    <w:p w14:paraId="7D462845" w14:textId="77777777" w:rsidR="008239C6" w:rsidRPr="004C2BAB" w:rsidRDefault="008239C6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83D3BC" w14:textId="6844D288" w:rsidR="00D720C9" w:rsidRPr="004C2BAB" w:rsidRDefault="005B277E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342C0B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การใช้</w:t>
      </w:r>
      <w:r w:rsidR="00BC6B61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2C0B"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BC6B61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และงบการเงินเฉพาะกิจการในหมายเหตุประกอบงบการเงินข้อ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675E7FBA" w14:textId="77777777" w:rsidR="00D720C9" w:rsidRPr="004C2BAB" w:rsidRDefault="00D720C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56F7C2" w14:textId="77777777" w:rsidR="007C3928" w:rsidRPr="004C2BAB" w:rsidRDefault="00B25D76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986D6E1" w14:textId="2C25E135" w:rsidR="000757F0" w:rsidRPr="004C2BAB" w:rsidRDefault="00907541" w:rsidP="00A83326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r w:rsidRPr="004C2BAB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1989EAC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EE35F4" w14:textId="28357344" w:rsidR="002F0975" w:rsidRPr="004C2BAB" w:rsidRDefault="000757F0" w:rsidP="00DF322F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br w:type="page"/>
            </w:r>
            <w:bookmarkStart w:id="1" w:name="_Hlk63084327"/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6847C6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47C6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22ABC63E" w14:textId="77777777" w:rsidR="00D85911" w:rsidRPr="004C2BAB" w:rsidRDefault="00D85911" w:rsidP="0062627E">
      <w:pPr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7D4179F9" w14:textId="58BB1A76" w:rsidR="00DF322F" w:rsidRPr="004C2BAB" w:rsidRDefault="00F96C52" w:rsidP="00080D7F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2" w:name="_Toc48681779"/>
      <w:bookmarkStart w:id="3" w:name="_Toc180679537"/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F322F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F322F" w:rsidRPr="004C2BAB">
        <w:rPr>
          <w:rFonts w:ascii="Browallia New" w:eastAsia="Arial Unicode MS" w:hAnsi="Browallia New" w:cs="Browallia New"/>
          <w:bCs/>
          <w:sz w:val="26"/>
          <w:szCs w:val="26"/>
        </w:rPr>
        <w:t xml:space="preserve"> </w:t>
      </w:r>
      <w:r w:rsidR="00DF322F" w:rsidRPr="004C2BAB">
        <w:rPr>
          <w:rFonts w:ascii="Browallia New" w:eastAsia="Arial Unicode MS" w:hAnsi="Browallia New" w:cs="Browallia New"/>
          <w:bCs/>
          <w:sz w:val="26"/>
          <w:szCs w:val="26"/>
        </w:rPr>
        <w:tab/>
      </w:r>
      <w:r w:rsidR="00DF322F" w:rsidRPr="004C2BAB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4C2BAB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DF322F" w:rsidRPr="004C2BAB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DF322F" w:rsidRPr="004C2BAB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มกราคม พ.ศ. 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DF322F" w:rsidRPr="004C2BA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F322F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ที่เกี่ยวข้อง</w:t>
      </w:r>
      <w:r w:rsidR="000C7652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กับ</w:t>
      </w:r>
      <w:r w:rsidR="00DF322F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กลุ่มกิจการ</w:t>
      </w:r>
      <w:bookmarkEnd w:id="2"/>
      <w:bookmarkEnd w:id="3"/>
    </w:p>
    <w:p w14:paraId="4AA401B9" w14:textId="77777777" w:rsidR="00DF322F" w:rsidRPr="004C2BAB" w:rsidRDefault="00DF322F" w:rsidP="0062627E">
      <w:pPr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14:paraId="37BD5A88" w14:textId="0C80113F" w:rsidR="00BE134C" w:rsidRPr="004C2BAB" w:rsidRDefault="00BE134C" w:rsidP="00080D7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F96C52" w:rsidRPr="00F96C5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D26106"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4C2BAB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B9DA953" w14:textId="77777777" w:rsidR="00BE134C" w:rsidRPr="004C2BAB" w:rsidRDefault="00BE134C" w:rsidP="00080D7F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7B6C47D" w14:textId="405F4F29" w:rsidR="00BE134C" w:rsidRPr="004C2BAB" w:rsidRDefault="00BE134C" w:rsidP="00080D7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F96C52" w:rsidRPr="00F96C5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D26106"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</w:t>
      </w:r>
      <w:r w:rsidR="00080D7F"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1A0235" w:rsidRPr="004C2BA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99CE306" w14:textId="77777777" w:rsidR="00BE134C" w:rsidRPr="004C2BAB" w:rsidRDefault="00BE134C" w:rsidP="00080D7F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cs/>
        </w:rPr>
      </w:pPr>
    </w:p>
    <w:p w14:paraId="69CD6518" w14:textId="7388C320" w:rsidR="00BE134C" w:rsidRPr="004C2BAB" w:rsidRDefault="00BE134C" w:rsidP="00080D7F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F96C52" w:rsidRPr="00F96C5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4C2BA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</w:p>
    <w:p w14:paraId="07AC3193" w14:textId="77777777" w:rsidR="00BE134C" w:rsidRPr="004C2BAB" w:rsidRDefault="00BE134C" w:rsidP="00FF373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25D64B4" w14:textId="77EA84E7" w:rsidR="00BE134C" w:rsidRPr="004C2BAB" w:rsidRDefault="00BE134C" w:rsidP="00080D7F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F96C52" w:rsidRPr="00F96C52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4C2BA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D26106" w:rsidRPr="004C2BA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4C2BA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080D7F" w:rsidRPr="004C2BA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4C2BA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450DDE04" w14:textId="77777777" w:rsidR="00D26106" w:rsidRPr="004C2BAB" w:rsidRDefault="00D26106" w:rsidP="00080D7F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</w:p>
    <w:p w14:paraId="63ED3B4F" w14:textId="4261D75E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080D7F"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F093173" w14:textId="77777777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3EBAC3E5" w14:textId="77777777" w:rsidR="00BE134C" w:rsidRPr="004C2BAB" w:rsidRDefault="00BE134C" w:rsidP="00080D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044588B" w14:textId="69757BD8" w:rsidR="00BE134C" w:rsidRPr="004C2BAB" w:rsidRDefault="00BE134C" w:rsidP="00080D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AF0177A" w14:textId="77777777" w:rsidR="00D26106" w:rsidRPr="004C2BAB" w:rsidRDefault="00D26106" w:rsidP="00080D7F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78E0A58C" w14:textId="517B37A1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080D7F" w:rsidRPr="004C2BAB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ตามความเหมาะสม</w:t>
      </w:r>
    </w:p>
    <w:p w14:paraId="7FBFE969" w14:textId="77777777" w:rsidR="00534A8A" w:rsidRPr="004C2BAB" w:rsidRDefault="00534A8A" w:rsidP="00D26106">
      <w:pPr>
        <w:ind w:left="144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</w:p>
    <w:p w14:paraId="4D61B7E2" w14:textId="61DB8EB4" w:rsidR="00534A8A" w:rsidRPr="004C2BAB" w:rsidRDefault="00D26106" w:rsidP="00D26106">
      <w:pPr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br w:type="page"/>
      </w:r>
    </w:p>
    <w:p w14:paraId="6068A1B6" w14:textId="3E93A28E" w:rsidR="00BE134C" w:rsidRPr="004C2BAB" w:rsidRDefault="00BE134C" w:rsidP="00080D7F">
      <w:pPr>
        <w:ind w:left="1620" w:hanging="54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F96C52" w:rsidRPr="00F96C52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)</w:t>
      </w:r>
      <w:r w:rsidRPr="004C2BAB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br/>
        <w:t>อย่างแน่นอนเกี่ยวกับกฎการคำนวณภาษีเงินได้เสาหลักที่สอง (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Pillar Two model rule)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ที่เผยแพร่โดยองค์การ</w:t>
      </w:r>
      <w:r w:rsidR="00D26106"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เพื่อความร่วมมือทางเศรษฐกิจและการพัฒนา (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OECD)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910AA38" w14:textId="77777777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18"/>
          <w:szCs w:val="18"/>
          <w:lang w:val="en-GB"/>
        </w:rPr>
      </w:pPr>
    </w:p>
    <w:p w14:paraId="7F5EFDC8" w14:textId="0BC6400E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ในเดือนธันวาคม พ.ศ. </w:t>
      </w:r>
      <w:r w:rsidR="00F96C52" w:rsidRPr="00F96C52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2564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 OECD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Pillar Two model rule) </w:t>
      </w:r>
      <w:r w:rsidR="00D26106"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ซึ่งใช้กฎ </w:t>
      </w:r>
      <w:r w:rsidRPr="004C2BAB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Global anti-Base Erosion Proposal (GloBE) </w:t>
      </w:r>
      <w:r w:rsidRPr="004C2BA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GloBE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Top-up tax)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F96C52" w:rsidRPr="00F96C52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15</w:t>
      </w:r>
    </w:p>
    <w:p w14:paraId="7A3AE0E2" w14:textId="77777777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C65ADD8" w14:textId="0C9897A7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ในเดือนธันวาคม พ.ศ. </w:t>
      </w:r>
      <w:r w:rsidR="00F96C52" w:rsidRPr="00F96C52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96C52" w:rsidRPr="00F96C52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12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(Pillar Two)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Pillar Two model rule)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(domestic minimum top-up taxes)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ตามเกณฑ์ดังกล่าว นอกจากนี้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63CB25E9" w14:textId="77777777" w:rsidR="00BE134C" w:rsidRPr="004C2BAB" w:rsidRDefault="00BE134C" w:rsidP="00080D7F">
      <w:pPr>
        <w:ind w:left="1620"/>
        <w:jc w:val="thaiDistribute"/>
        <w:rPr>
          <w:rFonts w:ascii="Browallia New" w:hAnsi="Browallia New" w:cs="Browallia New"/>
          <w:color w:val="212529"/>
          <w:sz w:val="18"/>
          <w:szCs w:val="18"/>
          <w:lang w:val="en-GB"/>
        </w:rPr>
      </w:pPr>
    </w:p>
    <w:p w14:paraId="037A51F6" w14:textId="77777777" w:rsidR="00BE134C" w:rsidRPr="004C2BAB" w:rsidRDefault="00BE134C" w:rsidP="00080D7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06A6F694" w14:textId="493D85EB" w:rsidR="00BE134C" w:rsidRPr="004C2BAB" w:rsidRDefault="00BE134C" w:rsidP="00080D7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เปิดเผยค่าใช้จ่ายภาษีเงินได้ของรอบระยะเวลา</w:t>
      </w:r>
      <w:r w:rsidR="00534A8A"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รายงาน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ปัจจุบันที่เกี่ยวข้องกับภาษีเงินได้เสาหลักที่สอง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(ถ้ามี)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และ</w:t>
      </w:r>
    </w:p>
    <w:p w14:paraId="4E4E45AF" w14:textId="77777777" w:rsidR="00BE134C" w:rsidRPr="004C2BAB" w:rsidRDefault="00BE134C" w:rsidP="00080D7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(Pillar Two legislation)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4C2BA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</w:t>
      </w:r>
      <w:r w:rsidRPr="004C2BA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CD266D0" w14:textId="77777777" w:rsidR="00BE134C" w:rsidRPr="004C2BAB" w:rsidRDefault="00BE134C" w:rsidP="00DF322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18"/>
          <w:szCs w:val="18"/>
          <w:lang w:val="en-GB"/>
        </w:rPr>
      </w:pPr>
    </w:p>
    <w:p w14:paraId="15477B31" w14:textId="1DD9B4BA" w:rsidR="009A6A2D" w:rsidRPr="004C2BAB" w:rsidRDefault="00F96C52" w:rsidP="009A6A2D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</w:pPr>
      <w:bookmarkStart w:id="4" w:name="_Toc180679538"/>
      <w:r w:rsidRPr="00F96C52">
        <w:rPr>
          <w:rFonts w:ascii="Browallia New" w:eastAsia="MS Gothic" w:hAnsi="Browallia New" w:cs="Browallia New"/>
          <w:b/>
          <w:bCs/>
          <w:sz w:val="26"/>
          <w:szCs w:val="26"/>
          <w:lang w:val="en-GB" w:bidi="ar-SA"/>
        </w:rPr>
        <w:t>4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  <w:t>.</w:t>
      </w:r>
      <w:r w:rsidRPr="00F96C52">
        <w:rPr>
          <w:rFonts w:ascii="Browallia New" w:eastAsia="MS Gothic" w:hAnsi="Browallia New" w:cs="Browallia New"/>
          <w:b/>
          <w:bCs/>
          <w:sz w:val="26"/>
          <w:szCs w:val="26"/>
          <w:lang w:val="en-GB" w:bidi="ar-SA"/>
        </w:rPr>
        <w:t>2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  <w:t xml:space="preserve"> 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  <w:tab/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</w:t>
      </w:r>
      <w:r w:rsidR="000C7652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ปรับปรุง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D26106" w:rsidRPr="004C2BAB"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  <w:br/>
      </w:r>
      <w:r w:rsidRPr="00F96C52">
        <w:rPr>
          <w:rFonts w:ascii="Browallia New" w:eastAsia="MS Gothic" w:hAnsi="Browallia New" w:cs="Browallia New"/>
          <w:b/>
          <w:bCs/>
          <w:sz w:val="26"/>
          <w:szCs w:val="26"/>
          <w:lang w:val="en-GB" w:bidi="ar-SA"/>
        </w:rPr>
        <w:t>1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  <w:t xml:space="preserve"> 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มกราคม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พ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  <w:lang w:bidi="ar-SA"/>
        </w:rPr>
        <w:t>.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ศ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  <w:lang w:bidi="ar-SA"/>
        </w:rPr>
        <w:t xml:space="preserve">. </w:t>
      </w:r>
      <w:r w:rsidRPr="00F96C52">
        <w:rPr>
          <w:rFonts w:ascii="Browallia New" w:eastAsia="MS Gothic" w:hAnsi="Browallia New" w:cs="Browallia New"/>
          <w:b/>
          <w:bCs/>
          <w:sz w:val="26"/>
          <w:szCs w:val="26"/>
          <w:lang w:val="en-GB" w:bidi="ar-SA"/>
        </w:rPr>
        <w:t>2568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lang w:bidi="ar-SA"/>
        </w:rPr>
        <w:t xml:space="preserve"> 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ที่เกี่ยวข้อง</w:t>
      </w:r>
      <w:r w:rsidR="000C7652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กับ</w:t>
      </w:r>
      <w:r w:rsidR="009A6A2D" w:rsidRPr="004C2BAB">
        <w:rPr>
          <w:rFonts w:ascii="Browallia New" w:eastAsia="MS Gothic" w:hAnsi="Browallia New" w:cs="Browallia New"/>
          <w:b/>
          <w:bCs/>
          <w:sz w:val="26"/>
          <w:szCs w:val="26"/>
          <w:cs/>
        </w:rPr>
        <w:t>กลุ่มกิจการ</w:t>
      </w:r>
      <w:bookmarkEnd w:id="4"/>
    </w:p>
    <w:p w14:paraId="724DBF38" w14:textId="77777777" w:rsidR="009A6A2D" w:rsidRPr="004C2BAB" w:rsidRDefault="009A6A2D" w:rsidP="00D2610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Browallia New" w:hAnsi="Browallia New" w:cs="Browallia New"/>
          <w:color w:val="000000"/>
          <w:sz w:val="18"/>
          <w:szCs w:val="18"/>
          <w:lang w:val="en-GB" w:bidi="ar-SA"/>
        </w:rPr>
      </w:pPr>
    </w:p>
    <w:p w14:paraId="2BADBEEE" w14:textId="69137823" w:rsidR="009A6A2D" w:rsidRPr="004C2BAB" w:rsidRDefault="009A6A2D" w:rsidP="00D2610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</w:pPr>
      <w:r w:rsidRPr="004C2BA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4C2BA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ก่อนวันบังคับใช้</w:t>
      </w:r>
      <w:r w:rsidRPr="004C2BA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</w:p>
    <w:p w14:paraId="43828667" w14:textId="77777777" w:rsidR="009A6A2D" w:rsidRPr="004C2BAB" w:rsidRDefault="009A6A2D" w:rsidP="00D2610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Browallia New" w:hAnsi="Browallia New" w:cs="Browallia New"/>
          <w:color w:val="000000"/>
          <w:sz w:val="18"/>
          <w:szCs w:val="18"/>
          <w:lang w:val="en-GB" w:bidi="ar-SA"/>
        </w:rPr>
      </w:pPr>
    </w:p>
    <w:p w14:paraId="5F7E9EEB" w14:textId="0A5953E4" w:rsidR="00D17EB2" w:rsidRPr="004C2BAB" w:rsidRDefault="00D17EB2" w:rsidP="00D26106">
      <w:pPr>
        <w:numPr>
          <w:ilvl w:val="0"/>
          <w:numId w:val="16"/>
        </w:numPr>
        <w:overflowPunct/>
        <w:autoSpaceDE/>
        <w:autoSpaceDN/>
        <w:adjustRightInd/>
        <w:ind w:left="1080" w:hanging="518"/>
        <w:contextualSpacing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F96C52" w:rsidRPr="00F96C52">
        <w:rPr>
          <w:rFonts w:ascii="Browallia New" w:eastAsia="Arial" w:hAnsi="Browallia New" w:cs="Browallia New"/>
          <w:b/>
          <w:bCs/>
          <w:sz w:val="26"/>
          <w:szCs w:val="26"/>
          <w:lang w:val="en-GB" w:bidi="ar-SA"/>
        </w:rPr>
        <w:t>1</w:t>
      </w:r>
      <w:r w:rsidRPr="004C2BAB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>(a breach of covenant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))</w:t>
      </w:r>
    </w:p>
    <w:p w14:paraId="21021311" w14:textId="4C4D8007" w:rsidR="00D26106" w:rsidRPr="004C2BAB" w:rsidRDefault="00D26106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7554E1F5" w14:textId="67A22C0B" w:rsidR="00D17EB2" w:rsidRPr="004C2BAB" w:rsidRDefault="00D17EB2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การดำรงสถานะของข้อตกลง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(</w:t>
      </w:r>
      <w:r w:rsidRPr="004C2BAB">
        <w:rPr>
          <w:rFonts w:ascii="Browallia New" w:eastAsia="Browallia New" w:hAnsi="Browallia New" w:cs="Browallia New"/>
          <w:sz w:val="26"/>
          <w:szCs w:val="26"/>
          <w:lang w:bidi="ar-SA"/>
        </w:rPr>
        <w:t>covenant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)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D26106"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46D764E" w14:textId="6BAFF014" w:rsidR="00D17EB2" w:rsidRPr="004C2BAB" w:rsidRDefault="00080D7F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br w:type="page"/>
      </w:r>
    </w:p>
    <w:p w14:paraId="06606362" w14:textId="430FA5A2" w:rsidR="00D17EB2" w:rsidRPr="004C2BAB" w:rsidRDefault="00D17EB2" w:rsidP="00080D7F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96C52" w:rsidRPr="00F96C52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12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3AD1604C" w14:textId="77777777" w:rsidR="00D17EB2" w:rsidRPr="004C2BAB" w:rsidRDefault="00D17EB2" w:rsidP="00D26106">
      <w:pPr>
        <w:numPr>
          <w:ilvl w:val="0"/>
          <w:numId w:val="14"/>
        </w:numPr>
        <w:overflowPunct/>
        <w:autoSpaceDE/>
        <w:autoSpaceDN/>
        <w:adjustRightInd/>
        <w:ind w:left="1440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มูลค่าตามบัญชีของหนี้สิน</w:t>
      </w:r>
    </w:p>
    <w:p w14:paraId="0D681835" w14:textId="3B5668AE" w:rsidR="00D17EB2" w:rsidRPr="004C2BAB" w:rsidRDefault="00D17EB2" w:rsidP="00D26106">
      <w:pPr>
        <w:numPr>
          <w:ilvl w:val="0"/>
          <w:numId w:val="14"/>
        </w:numPr>
        <w:overflowPunct/>
        <w:autoSpaceDE/>
        <w:autoSpaceDN/>
        <w:adjustRightInd/>
        <w:ind w:left="1440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ข้อมูลเกี่ยวกับการดำรงสถานะ</w:t>
      </w:r>
      <w:r w:rsidR="000C7652" w:rsidRPr="004C2BA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</w:p>
    <w:p w14:paraId="6D755F80" w14:textId="77777777" w:rsidR="00D17EB2" w:rsidRPr="004C2BAB" w:rsidRDefault="00D17EB2" w:rsidP="00D26106">
      <w:pPr>
        <w:numPr>
          <w:ilvl w:val="0"/>
          <w:numId w:val="14"/>
        </w:numPr>
        <w:overflowPunct/>
        <w:autoSpaceDE/>
        <w:autoSpaceDN/>
        <w:adjustRightInd/>
        <w:ind w:left="1440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814F920" w14:textId="77777777" w:rsidR="00D26106" w:rsidRPr="004C2BAB" w:rsidRDefault="00D26106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4ADD9ED2" w14:textId="77C0A373" w:rsidR="00D17EB2" w:rsidRPr="004C2BAB" w:rsidRDefault="00D17EB2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4C2BAB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‘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การชำระ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'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หนี้สินตาม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F96C52" w:rsidRPr="00F96C52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1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D26106"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ไม่หมุนเวียน หากกิจการจัดประเภทสิทธิเลือกนั้นเป็นตราสารทุน</w:t>
      </w:r>
    </w:p>
    <w:p w14:paraId="26DFA09B" w14:textId="77777777" w:rsidR="00D26106" w:rsidRPr="004C2BAB" w:rsidRDefault="00D26106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57150C9A" w14:textId="4A791E1E" w:rsidR="00D17EB2" w:rsidRPr="004C2BAB" w:rsidRDefault="00D17EB2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96C52" w:rsidRPr="00F96C52">
        <w:rPr>
          <w:rFonts w:ascii="Browallia New" w:hAnsi="Browallia New" w:cs="Browallia New"/>
          <w:spacing w:val="-6"/>
          <w:sz w:val="26"/>
          <w:szCs w:val="26"/>
          <w:lang w:val="en-GB" w:bidi="ar-SA"/>
        </w:rPr>
        <w:t>8</w:t>
      </w:r>
      <w:r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เรื่อง นโยบายการบัญชี </w:t>
      </w:r>
      <w:r w:rsidR="00D26106" w:rsidRPr="004C2BAB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การเปลี่ยนแปลงประมาณการทางบัญชีและข้อผิดพลาด</w:t>
      </w:r>
    </w:p>
    <w:p w14:paraId="1C859F2A" w14:textId="77777777" w:rsidR="00D17EB2" w:rsidRPr="004C2BAB" w:rsidRDefault="00D17EB2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6ACD98CB" w14:textId="3BC8B921" w:rsidR="00D17EB2" w:rsidRPr="004C2BAB" w:rsidRDefault="00D17EB2" w:rsidP="00D26106">
      <w:pPr>
        <w:numPr>
          <w:ilvl w:val="0"/>
          <w:numId w:val="16"/>
        </w:numPr>
        <w:shd w:val="clear" w:color="auto" w:fill="FFFFFF"/>
        <w:tabs>
          <w:tab w:val="left" w:pos="1080"/>
        </w:tabs>
        <w:overflowPunct/>
        <w:autoSpaceDE/>
        <w:autoSpaceDN/>
        <w:adjustRightInd/>
        <w:spacing w:before="100" w:beforeAutospacing="1"/>
        <w:ind w:left="1080" w:hanging="540"/>
        <w:contextualSpacing/>
        <w:jc w:val="thaiDistribute"/>
        <w:textAlignment w:val="auto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lang w:bidi="ar-SA"/>
        </w:rPr>
      </w:pPr>
      <w:r w:rsidRPr="004C2BAB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F96C52" w:rsidRPr="00F96C52">
        <w:rPr>
          <w:rFonts w:ascii="Browallia New" w:eastAsia="Arial" w:hAnsi="Browallia New" w:cs="Browallia New"/>
          <w:b/>
          <w:bCs/>
          <w:sz w:val="26"/>
          <w:szCs w:val="26"/>
          <w:lang w:val="en-GB" w:bidi="ar-SA"/>
        </w:rPr>
        <w:t>16</w:t>
      </w:r>
      <w:r w:rsidRPr="004C2BAB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 xml:space="preserve"> </w:t>
      </w:r>
      <w:r w:rsidRPr="004C2BAB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>เรื่อง สัญญาเช่า</w:t>
      </w: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D56567D" w14:textId="77777777" w:rsidR="00D26106" w:rsidRPr="004C2BAB" w:rsidRDefault="00D26106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11BAA43C" w14:textId="75893F82" w:rsidR="00D17EB2" w:rsidRPr="004C2BAB" w:rsidRDefault="00D17EB2" w:rsidP="00D26106">
      <w:pPr>
        <w:shd w:val="clear" w:color="auto" w:fill="FFFFFF"/>
        <w:overflowPunct/>
        <w:autoSpaceDE/>
        <w:autoSpaceDN/>
        <w:adjustRightInd/>
        <w:spacing w:before="100" w:beforeAutospacing="1"/>
        <w:ind w:left="1080"/>
        <w:contextualSpacing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</w:rPr>
      </w:pP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bidi="ar-SA"/>
        </w:rPr>
        <w:t>การ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ปรับปรุง</w:t>
      </w: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ar-SA"/>
        </w:rPr>
        <w:t>รายการที่</w:t>
      </w:r>
      <w:r w:rsidRPr="004C2BAB"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cs/>
          <w:lang w:bidi="ar-SA"/>
        </w:rPr>
        <w:t>มีค่าเช่าผันแปรที่ไม่ได้ขึ้นอยู่กับดัชนีหรืออัตรา</w:t>
      </w:r>
    </w:p>
    <w:p w14:paraId="6E8FFE39" w14:textId="77777777" w:rsidR="00D17EB2" w:rsidRPr="004C2BAB" w:rsidRDefault="00D17EB2" w:rsidP="00D26106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218C7501" w14:textId="017E8F64" w:rsidR="00D85911" w:rsidRPr="004C2BAB" w:rsidRDefault="00D85911" w:rsidP="00D26106">
      <w:pPr>
        <w:numPr>
          <w:ilvl w:val="0"/>
          <w:numId w:val="16"/>
        </w:numPr>
        <w:shd w:val="clear" w:color="auto" w:fill="FFFFFF"/>
        <w:overflowPunct/>
        <w:autoSpaceDE/>
        <w:autoSpaceDN/>
        <w:adjustRightInd/>
        <w:spacing w:before="100" w:beforeAutospacing="1"/>
        <w:ind w:left="1080" w:hanging="540"/>
        <w:contextualSpacing/>
        <w:jc w:val="thaiDistribute"/>
        <w:textAlignment w:val="auto"/>
        <w:rPr>
          <w:rFonts w:ascii="Browallia New" w:eastAsia="Browallia New" w:hAnsi="Browallia New" w:cs="Browallia New"/>
          <w:spacing w:val="-6"/>
          <w:sz w:val="26"/>
          <w:szCs w:val="26"/>
          <w:shd w:val="clear" w:color="auto" w:fill="FFFFFF"/>
          <w:lang w:bidi="ar-SA"/>
        </w:rPr>
      </w:pPr>
      <w:r w:rsidRPr="004C2BAB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F96C52" w:rsidRPr="00F96C52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4C2BAB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4C2BAB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F96C52" w:rsidRPr="00F96C52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4C2BAB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 xml:space="preserve"> </w:t>
      </w:r>
      <w:r w:rsidRPr="004C2BAB">
        <w:rPr>
          <w:rFonts w:ascii="Browallia New" w:eastAsia="Arial" w:hAnsi="Browallia New" w:cs="Browallia New"/>
          <w:b/>
          <w:bCs/>
          <w:sz w:val="26"/>
          <w:szCs w:val="26"/>
          <w:cs/>
          <w:lang w:bidi="ar-SA"/>
        </w:rPr>
        <w:t>เรื่อง การเปิดเผยข้อมูลเครื่องมือทางการเงิน</w:t>
      </w:r>
      <w:r w:rsidRPr="004C2BAB">
        <w:rPr>
          <w:rFonts w:ascii="Browallia New" w:eastAsia="Arial" w:hAnsi="Browallia New" w:cs="Browallia New"/>
          <w:color w:val="0070C0"/>
          <w:sz w:val="26"/>
          <w:szCs w:val="26"/>
          <w:cs/>
          <w:lang w:bidi="ar-SA"/>
        </w:rPr>
        <w:t xml:space="preserve"> </w:t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กำหนดให้มีการเปิดเผยข้อมูลที่เกี่ยวกับข้อตกลง</w:t>
      </w:r>
      <w:r w:rsidRPr="004C2BAB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จัดหาเงินทุน</w:t>
      </w:r>
      <w:r w:rsidR="00D26106" w:rsidRPr="004C2BAB">
        <w:rPr>
          <w:rFonts w:ascii="Browallia New" w:eastAsia="Arial" w:hAnsi="Browallia New" w:cs="Browallia New"/>
          <w:sz w:val="26"/>
          <w:szCs w:val="26"/>
          <w:lang w:val="en-GB" w:bidi="ar-SA"/>
        </w:rPr>
        <w:br/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cs/>
          <w:lang w:val="en-GB" w:bidi="ar-SA"/>
        </w:rPr>
        <w:t>เพื่อจ่ายผู้ขาย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 (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Supplier Finance Arrangements 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หรือ 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SFAs) 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>การแก้ไขนี้ตอบสนองต่อความต้องการเร่งด่วนของนักลงทุน</w:t>
      </w:r>
      <w:r w:rsidR="00080D7F" w:rsidRPr="004C2BAB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4C2BA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ที่ต้องการข้อมูลเพิ่มเติมเกี่ยวกับ </w:t>
      </w:r>
      <w:r w:rsidRPr="004C2BAB"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t xml:space="preserve">SFAs </w:t>
      </w:r>
      <w:r w:rsidRPr="004C2BA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080D7F" w:rsidRPr="004C2BAB">
        <w:rPr>
          <w:rFonts w:ascii="Browallia New" w:eastAsia="Arial" w:hAnsi="Browallia New" w:cs="Browallia New"/>
          <w:spacing w:val="-4"/>
          <w:sz w:val="26"/>
          <w:szCs w:val="26"/>
          <w:cs/>
        </w:rPr>
        <w:br/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ด้านสภาพคล่องของกิจการอย่างไร</w:t>
      </w:r>
    </w:p>
    <w:p w14:paraId="46643E67" w14:textId="77777777" w:rsidR="00D17EB2" w:rsidRPr="004C2BAB" w:rsidRDefault="00D17EB2" w:rsidP="001A633D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2FA4CE84" w14:textId="37CA135D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78EDA67D" w14:textId="77777777" w:rsidR="00D17EB2" w:rsidRPr="004C2BAB" w:rsidRDefault="00D17EB2" w:rsidP="001A633D">
      <w:pPr>
        <w:overflowPunct/>
        <w:autoSpaceDE/>
        <w:autoSpaceDN/>
        <w:adjustRightInd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bidi="ar-SA"/>
        </w:rPr>
      </w:pPr>
    </w:p>
    <w:p w14:paraId="6093606A" w14:textId="64611953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ข้อกำหนดและเงื่อนไขของ 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SFAs</w:t>
      </w:r>
    </w:p>
    <w:p w14:paraId="10E6A0C5" w14:textId="4BFBA843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7AB26C5F" w14:textId="11F5E0B8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 xml:space="preserve">) </w:t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4C2BAB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้อย</w:t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แล้วจากผู้ให้เงินทุน</w:t>
      </w:r>
    </w:p>
    <w:p w14:paraId="29F46B4E" w14:textId="1A775A1D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SFAs </w:t>
      </w:r>
      <w:r w:rsidRPr="004C2BAB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>และเจ้าหนี้การค้าเทียบเคียงที่ไม่ได้เป็นส่วนหนึ่ง</w:t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ของข้อตกลงดังกล่าว</w:t>
      </w:r>
    </w:p>
    <w:p w14:paraId="20C54D4E" w14:textId="46FF7422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5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</w:p>
    <w:p w14:paraId="4C336521" w14:textId="3A477578" w:rsidR="00D85911" w:rsidRPr="004C2BAB" w:rsidRDefault="00D85911" w:rsidP="001A633D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440" w:hanging="360"/>
        <w:rPr>
          <w:rFonts w:ascii="Browallia New" w:eastAsia="Arial" w:hAnsi="Browallia New" w:cs="Browallia New"/>
          <w:sz w:val="26"/>
          <w:szCs w:val="26"/>
        </w:rPr>
      </w:pP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F96C52" w:rsidRPr="00F96C52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การเข้าถึงวงเงินของ 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>SFA</w:t>
      </w:r>
      <w:r w:rsidRPr="004C2BAB">
        <w:rPr>
          <w:rFonts w:ascii="Browallia New" w:eastAsia="Arial" w:hAnsi="Browallia New" w:cs="Browallia New"/>
          <w:sz w:val="26"/>
          <w:szCs w:val="26"/>
          <w:lang w:val="en-GB" w:bidi="ar-SA"/>
        </w:rPr>
        <w:t>s</w:t>
      </w:r>
      <w:r w:rsidRPr="004C2BAB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4C2BAB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4DAB513B" w14:textId="508C3330" w:rsidR="00D85911" w:rsidRPr="004C2BAB" w:rsidRDefault="00D26106" w:rsidP="00D85911">
      <w:pPr>
        <w:shd w:val="clear" w:color="auto" w:fill="FFFFFF"/>
        <w:tabs>
          <w:tab w:val="left" w:pos="900"/>
        </w:tabs>
        <w:overflowPunct/>
        <w:autoSpaceDE/>
        <w:autoSpaceDN/>
        <w:adjustRightInd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C2BAB"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4ED33C4C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0E68B3" w14:textId="7DF1D366" w:rsidR="00F63B38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8BCFBF7" w14:textId="77777777" w:rsidR="00FE1560" w:rsidRPr="004C2BAB" w:rsidRDefault="00FE1560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AE9BB" w14:textId="7ED3516A" w:rsidR="002A24EC" w:rsidRPr="004C2BAB" w:rsidRDefault="00F96C52" w:rsidP="00DA7B58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2A24EC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2A24EC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การบัญชีสำหรับงบการเงินรวม งบการเงินตามวิธีส่วนได้เสีย (</w:t>
      </w:r>
      <w:r w:rsidR="002A24EC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equity </w:t>
      </w:r>
      <w:r w:rsidR="0015618C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accounting</w:t>
      </w:r>
      <w:r w:rsidR="002A24EC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</w:p>
    <w:p w14:paraId="14856ADA" w14:textId="77777777" w:rsidR="002A24EC" w:rsidRPr="004C2BAB" w:rsidRDefault="002A24EC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D60DE59" w14:textId="77777777" w:rsidR="002A24EC" w:rsidRPr="004C2BAB" w:rsidRDefault="002A24EC" w:rsidP="008926B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บริษัทย่อย</w:t>
      </w:r>
    </w:p>
    <w:p w14:paraId="683EDC2A" w14:textId="77777777" w:rsidR="002A24EC" w:rsidRPr="004C2BA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1E48AD" w14:textId="25AEEB54" w:rsidR="002A24EC" w:rsidRPr="004C2BAB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4AC3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4AC3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50F2380" w14:textId="77777777" w:rsidR="0071318F" w:rsidRPr="004C2BAB" w:rsidRDefault="0071318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6DAAF" w14:textId="77777777" w:rsidR="002A24EC" w:rsidRPr="004C2BA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1902A24" w14:textId="77777777" w:rsidR="00BF20CF" w:rsidRPr="004C2BAB" w:rsidRDefault="00BF20CF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AD7441" w14:textId="7DE0CDC8" w:rsidR="002A24EC" w:rsidRPr="004C2BAB" w:rsidRDefault="002A24EC" w:rsidP="008926B8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บริษัทร่วม</w:t>
      </w:r>
    </w:p>
    <w:p w14:paraId="3351BEE6" w14:textId="77777777" w:rsidR="002A24EC" w:rsidRPr="004C2BA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9865EC" w14:textId="4286BCFF" w:rsidR="002A24EC" w:rsidRPr="004C2BAB" w:rsidRDefault="0071318F" w:rsidP="00704AC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045A3F03" w14:textId="77777777" w:rsidR="0071318F" w:rsidRPr="004C2BAB" w:rsidRDefault="0071318F" w:rsidP="0071318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8AEE32" w14:textId="29D12FF2" w:rsidR="002A24EC" w:rsidRPr="004C2BAB" w:rsidRDefault="002A24EC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</w:t>
      </w:r>
      <w:r w:rsidR="008D6E7F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</w:t>
      </w:r>
    </w:p>
    <w:p w14:paraId="21E0B760" w14:textId="77777777" w:rsidR="006C656E" w:rsidRPr="004C2BAB" w:rsidRDefault="006C656E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E7B517" w14:textId="77777777" w:rsidR="002A24EC" w:rsidRPr="004C2BAB" w:rsidRDefault="002A24EC" w:rsidP="008926B8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81B1DAF" w14:textId="77777777" w:rsidR="002A24EC" w:rsidRPr="004C2BAB" w:rsidRDefault="002A24EC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36B41E" w14:textId="77777777" w:rsidR="0071318F" w:rsidRPr="004C2BAB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A89852" w14:textId="77777777" w:rsidR="0071318F" w:rsidRPr="004C2BAB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E3F69" w14:textId="4CFFD107" w:rsidR="0071318F" w:rsidRPr="004C2BAB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791485E4" w14:textId="77777777" w:rsidR="00534A8A" w:rsidRPr="004C2BAB" w:rsidRDefault="00534A8A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p w14:paraId="69FF141B" w14:textId="29F00C4C" w:rsidR="002A24EC" w:rsidRPr="004C2BAB" w:rsidRDefault="0071318F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E24E2E2" w14:textId="77777777" w:rsidR="00704AC3" w:rsidRPr="004C2BAB" w:rsidRDefault="00704AC3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B34B96" w14:textId="77777777" w:rsidR="002A24EC" w:rsidRPr="004C2BAB" w:rsidRDefault="002A24EC" w:rsidP="00704AC3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ง)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E67BC64" w14:textId="77777777" w:rsidR="002A24EC" w:rsidRPr="004C2BAB" w:rsidRDefault="002A24EC" w:rsidP="008926B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92CFAC" w14:textId="3F9C91F9" w:rsidR="00704AC3" w:rsidRPr="004C2BAB" w:rsidRDefault="0071318F" w:rsidP="00704AC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ลุ่มกิจการกับบริษัทร่วมจะถูกตัดออกตามสัดส่วนที่กลุ่มกิจการมีส่วนได้เสียในบริษัทร่วมขาดทุนที่ยังไม่เกิดขึ้นจริง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CAEA591" w14:textId="5016A476" w:rsidR="00EF061F" w:rsidRPr="004C2BAB" w:rsidRDefault="003F4AD7" w:rsidP="00EF06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017D23" w14:textId="428DFA96" w:rsidR="00A61084" w:rsidRPr="004C2BAB" w:rsidRDefault="00F96C52" w:rsidP="003F4AD7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A61084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A61084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61084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การแปลงค่าเงินตราต่างประเทศ</w:t>
      </w:r>
    </w:p>
    <w:p w14:paraId="1E2A8A66" w14:textId="77777777" w:rsidR="00A61084" w:rsidRPr="004C2BAB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C26FF" w14:textId="77777777" w:rsidR="00A61084" w:rsidRPr="004C2BAB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A40EA77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6FAB4E" w14:textId="77777777" w:rsidR="00A61084" w:rsidRPr="004C2BAB" w:rsidRDefault="00A61084" w:rsidP="008926B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320B7B2C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81046C" w14:textId="77777777" w:rsidR="00A61084" w:rsidRPr="004C2BAB" w:rsidRDefault="00A61084" w:rsidP="008926B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รายการและยอดคงเหลือ</w:t>
      </w:r>
    </w:p>
    <w:p w14:paraId="5993A156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A1550F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หรือวันที่ตีราคาหากรายการนั้นถูกวัดมูลค่าใหม่ 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B48DABE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4FC90FF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8538F02" w14:textId="77777777" w:rsidR="00A61084" w:rsidRPr="004C2BAB" w:rsidRDefault="00A61084" w:rsidP="008926B8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209AE" w14:textId="77777777" w:rsidR="00116C27" w:rsidRPr="004C2BAB" w:rsidRDefault="00A61084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5" w:name="_Toc311790762"/>
      <w:bookmarkStart w:id="6" w:name="_Toc494360319"/>
    </w:p>
    <w:p w14:paraId="5B5A3CC3" w14:textId="77777777" w:rsidR="006C656E" w:rsidRPr="004C2BAB" w:rsidRDefault="006C656E" w:rsidP="006C656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D9FBE7" w14:textId="5074E567" w:rsidR="00C34783" w:rsidRPr="004C2BAB" w:rsidRDefault="00F96C52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5"/>
      <w:bookmarkEnd w:id="6"/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58A19872" w14:textId="77777777" w:rsidR="00C34783" w:rsidRPr="004C2BA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622AD9" w14:textId="7498D904" w:rsidR="00C34783" w:rsidRPr="004C2BAB" w:rsidRDefault="00C34783" w:rsidP="00590A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</w:t>
      </w: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ได้มา</w:t>
      </w:r>
    </w:p>
    <w:p w14:paraId="3312B414" w14:textId="77777777" w:rsidR="00C34783" w:rsidRPr="004C2BA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9336A9" w14:textId="6847F1EF" w:rsidR="00C34783" w:rsidRPr="004C2BAB" w:rsidRDefault="00F96C52" w:rsidP="00BF20C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7" w:name="_Toc311790763"/>
      <w:bookmarkStart w:id="8" w:name="_Toc494360320"/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7"/>
      <w:bookmarkEnd w:id="8"/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7DA4D199" w14:textId="77777777" w:rsidR="00C34783" w:rsidRPr="004C2BA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09E37A" w14:textId="32FBE6DF" w:rsidR="00DF322F" w:rsidRPr="004C2BAB" w:rsidRDefault="00C34783" w:rsidP="008926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C39C0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ซึ่งลูกหนี้โดยส่วนใหญ่</w:t>
      </w:r>
      <w:r w:rsidR="00BF20CF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4C39C0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จะมีระยะเวลาสินเชื่อ </w:t>
      </w:r>
      <w:r w:rsidR="00F96C52" w:rsidRPr="00F96C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C39C0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16893C5" w14:textId="0F459E1B" w:rsidR="00BF20CF" w:rsidRPr="004C2BAB" w:rsidRDefault="00BF20CF" w:rsidP="00DF322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F994E0" w14:textId="5447679F" w:rsidR="00C34783" w:rsidRPr="004C2BAB" w:rsidRDefault="00C34783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4C39C0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ในกรณีที่มี</w:t>
      </w:r>
      <w:r w:rsidR="004C39C0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องค์ประกอบด้านการจัดหาเงินที่มีนัยสำคัญ กลุ่มกิจการจะรับรู้ลูกหนี้ด้วย</w:t>
      </w:r>
      <w:r w:rsidR="006C5C83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="004C39C0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35908842" w14:textId="77777777" w:rsidR="003F4AD7" w:rsidRPr="004C2BAB" w:rsidRDefault="003F4AD7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34B2E1" w14:textId="7CCF3E28" w:rsidR="006F2D76" w:rsidRPr="004C2BAB" w:rsidRDefault="006F2D76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4C2BAB">
        <w:rPr>
          <w:rFonts w:ascii="Browallia New" w:eastAsia="Arial Unicode MS" w:hAnsi="Browallia New" w:cs="Browallia New"/>
          <w:spacing w:val="-6"/>
          <w:sz w:val="26"/>
          <w:szCs w:val="26"/>
        </w:rPr>
        <w:t>(Simplified approach)</w:t>
      </w:r>
      <w:r w:rsidR="004531D8" w:rsidRPr="004C2BA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531D8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20BF257A" w14:textId="77777777" w:rsidR="004531D8" w:rsidRPr="004C2BAB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00D7496" w14:textId="592929EF" w:rsidR="004531D8" w:rsidRPr="004C2BAB" w:rsidRDefault="004531D8" w:rsidP="008926B8">
      <w:pPr>
        <w:suppressAutoHyphens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</w:t>
      </w:r>
      <w:r w:rsidR="002D1F76"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16721F3" w14:textId="04C80C0B" w:rsidR="00EF061F" w:rsidRPr="004C2BAB" w:rsidRDefault="003F4AD7" w:rsidP="00EF061F">
      <w:pPr>
        <w:suppressAutoHyphens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9" w:name="_Toc311790764"/>
      <w:bookmarkStart w:id="10" w:name="_Toc494360321"/>
      <w:r w:rsidRPr="004C2B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42EA937E" w14:textId="741C1E54" w:rsidR="00C34783" w:rsidRPr="004C2BAB" w:rsidRDefault="00F96C52" w:rsidP="00DF322F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bookmarkEnd w:id="9"/>
      <w:bookmarkEnd w:id="10"/>
      <w:r w:rsidR="00EF061F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34783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สินค้าคงเหลือ</w:t>
      </w:r>
    </w:p>
    <w:p w14:paraId="3C291606" w14:textId="77777777" w:rsidR="00C34783" w:rsidRPr="004C2BA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0F3EC870" w14:textId="77777777" w:rsidR="00C34783" w:rsidRPr="004C2BAB" w:rsidRDefault="00C34783" w:rsidP="008926B8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69C2582" w14:textId="77777777" w:rsidR="00C34783" w:rsidRPr="004C2BAB" w:rsidRDefault="00C34783" w:rsidP="008926B8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F1F4BA3" w14:textId="0061A6C8" w:rsidR="00613DD0" w:rsidRPr="004C2BAB" w:rsidRDefault="00C34783" w:rsidP="00EF061F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กับการซื้อ เช่น ค่าอากรขาเข้าและค่าขนส่ง หักด้วยส่วนลดที่เกี่ยวข้องทั้งหมด</w:t>
      </w:r>
    </w:p>
    <w:p w14:paraId="78364095" w14:textId="77777777" w:rsidR="003F4AD7" w:rsidRPr="004C2BAB" w:rsidRDefault="003F4AD7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70478174" w14:textId="54DB4F7B" w:rsidR="00651212" w:rsidRPr="004C2BAB" w:rsidRDefault="00F96C52" w:rsidP="00444B0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334177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334177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334177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51212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ที่ดิน อาคาร และอุปกรณ์</w:t>
      </w:r>
    </w:p>
    <w:p w14:paraId="023E335C" w14:textId="77777777" w:rsidR="00651212" w:rsidRPr="004C2BAB" w:rsidRDefault="00651212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2744F969" w14:textId="707F2B56" w:rsidR="0024567B" w:rsidRPr="004C2BAB" w:rsidRDefault="000F70D6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</w:t>
      </w:r>
      <w:r w:rsidR="00116C27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การประเมินอย่างสม่ำเสมอทุก ๆ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ปีเป็นอย่างน้อย</w:t>
      </w:r>
    </w:p>
    <w:p w14:paraId="1C20F256" w14:textId="77777777" w:rsidR="001B7B1D" w:rsidRPr="004C2BAB" w:rsidRDefault="001B7B1D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36FD98C5" w14:textId="2E71ED9E" w:rsidR="001B7B1D" w:rsidRPr="004C2BAB" w:rsidRDefault="001B7B1D" w:rsidP="008926B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="00B6690B" w:rsidRPr="004C2BAB">
        <w:rPr>
          <w:rFonts w:ascii="Browallia New" w:hAnsi="Browallia New" w:cs="Browallia New"/>
          <w:sz w:val="26"/>
          <w:szCs w:val="26"/>
          <w:cs/>
        </w:rPr>
        <w:t>องค์ประกอบอื่นของ</w:t>
      </w:r>
      <w:r w:rsidRPr="004C2BAB">
        <w:rPr>
          <w:rFonts w:ascii="Browallia New" w:hAnsi="Browallia New" w:cs="Browallia New"/>
          <w:sz w:val="26"/>
          <w:szCs w:val="26"/>
          <w:cs/>
        </w:rPr>
        <w:t>ส่วนของเจ้าของ และหากมูลค่าของส่วนที่เคยตีราคาเพิ่มนั้นลดลง ส่วนที่ลดลงจากการตีราคาใหม่</w:t>
      </w:r>
      <w:r w:rsidRPr="004C2BAB">
        <w:rPr>
          <w:rFonts w:ascii="Browallia New" w:hAnsi="Browallia New" w:cs="Browallia New"/>
          <w:spacing w:val="-3"/>
          <w:sz w:val="26"/>
          <w:szCs w:val="26"/>
          <w:cs/>
        </w:rPr>
        <w:t>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ที่เหลือจะบันทึกไปยังกำไรหรือขาดทุน</w:t>
      </w:r>
    </w:p>
    <w:p w14:paraId="39DA9B01" w14:textId="77777777" w:rsidR="00116C27" w:rsidRPr="004C2BAB" w:rsidRDefault="00116C27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12793C40" w14:textId="0434D9BE" w:rsidR="00651212" w:rsidRPr="004C2BAB" w:rsidRDefault="00651212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6C5C83" w:rsidRPr="004C2BAB">
        <w:rPr>
          <w:rFonts w:ascii="Browallia New" w:hAnsi="Browallia New" w:cs="Browallia New"/>
          <w:sz w:val="26"/>
          <w:szCs w:val="26"/>
          <w:cs/>
        </w:rPr>
        <w:t>ประเภท</w:t>
      </w:r>
      <w:r w:rsidRPr="004C2BAB">
        <w:rPr>
          <w:rFonts w:ascii="Browallia New" w:hAnsi="Browallia New" w:cs="Browallia New"/>
          <w:sz w:val="26"/>
          <w:szCs w:val="26"/>
          <w:cs/>
        </w:rPr>
        <w:t>อื่นทั้งหมดวัดมูลค่าด้วยราคาทุนหักด้วยค่าเสื่อมราคาสะสมและผลขาดทุนจากการด้อยค่าสะสม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</w:t>
      </w:r>
    </w:p>
    <w:p w14:paraId="50091048" w14:textId="77777777" w:rsidR="00870EDD" w:rsidRPr="004C2BAB" w:rsidRDefault="00870EDD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DDD2450" w14:textId="41B2354E" w:rsidR="00870EDD" w:rsidRPr="004C2BAB" w:rsidRDefault="006C5C83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499762BC" w14:textId="77777777" w:rsidR="006C5C83" w:rsidRPr="004C2BAB" w:rsidRDefault="006C5C83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57C70BCB" w14:textId="77777777" w:rsidR="00870EDD" w:rsidRPr="004C2BAB" w:rsidRDefault="00870EDD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A1C58F8" w14:textId="77777777" w:rsidR="00870EDD" w:rsidRPr="004C2BAB" w:rsidRDefault="00870EDD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7C8DDCFC" w14:textId="33503168" w:rsidR="00870EDD" w:rsidRPr="004C2BAB" w:rsidRDefault="00870EDD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ตลอดอายุการให้ประโยชน์ที่ประมาณการไว้</w:t>
      </w:r>
      <w:r w:rsidRPr="004C2BAB">
        <w:rPr>
          <w:rFonts w:ascii="Browallia New" w:hAnsi="Browallia New" w:cs="Browallia New"/>
          <w:sz w:val="26"/>
          <w:szCs w:val="26"/>
          <w:cs/>
        </w:rPr>
        <w:t>ของสินทรัพย์</w:t>
      </w:r>
      <w:r w:rsidR="00C65C27" w:rsidRPr="004C2BAB">
        <w:rPr>
          <w:rFonts w:ascii="Browallia New" w:hAnsi="Browallia New" w:cs="Browallia New"/>
          <w:sz w:val="26"/>
          <w:szCs w:val="26"/>
          <w:cs/>
        </w:rPr>
        <w:t>แต่ละประเภท</w:t>
      </w:r>
      <w:r w:rsidRPr="004C2BAB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9186E9B" w14:textId="77777777" w:rsidR="00EF061F" w:rsidRPr="004C2BAB" w:rsidRDefault="00EF061F" w:rsidP="003F4AD7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2F06F9C2" w14:textId="401F8CC4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อาคาร</w:t>
      </w:r>
      <w:r w:rsidRPr="004C2BAB">
        <w:rPr>
          <w:rFonts w:ascii="Browallia New" w:hAnsi="Browallia New" w:cs="Browallia New"/>
          <w:sz w:val="26"/>
          <w:szCs w:val="26"/>
          <w:cs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9A85B66" w14:textId="3BA861A5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ส่วนปรับปรุงอาคาร</w:t>
      </w:r>
      <w:r w:rsidRPr="004C2BAB">
        <w:rPr>
          <w:rFonts w:ascii="Browallia New" w:hAnsi="Browallia New" w:cs="Browallia New"/>
          <w:sz w:val="26"/>
          <w:szCs w:val="26"/>
          <w:cs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0AC71C51" w14:textId="77777777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ส่วนปรับปรุงและตกแต่งสินทรัพย์เช่า</w:t>
      </w:r>
      <w:r w:rsidRPr="004C2BAB">
        <w:rPr>
          <w:rFonts w:ascii="Browallia New" w:hAnsi="Browallia New" w:cs="Browallia New"/>
          <w:sz w:val="26"/>
          <w:szCs w:val="26"/>
          <w:cs/>
        </w:rPr>
        <w:tab/>
        <w:t>อายุสัญญาเช่าหรืออายุของทรัพย์สินแล้วแต่อย่างใดจะสั้นกว่า</w:t>
      </w:r>
    </w:p>
    <w:p w14:paraId="1396151D" w14:textId="784AD11B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เครื่องจักรและอุปกรณ์</w:t>
      </w:r>
      <w:r w:rsidRPr="004C2BAB">
        <w:rPr>
          <w:rFonts w:ascii="Browallia New" w:hAnsi="Browallia New" w:cs="Browallia New"/>
          <w:sz w:val="26"/>
          <w:szCs w:val="26"/>
          <w:cs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FB4AA29" w14:textId="13687891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เครื่องตกแต่งและติดตั้ง</w:t>
      </w:r>
      <w:r w:rsidRPr="004C2BAB">
        <w:rPr>
          <w:rFonts w:ascii="Browallia New" w:hAnsi="Browallia New" w:cs="Browallia New"/>
          <w:sz w:val="26"/>
          <w:szCs w:val="26"/>
          <w:cs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0F0E2AD" w14:textId="77700462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4C2BAB">
        <w:rPr>
          <w:rFonts w:ascii="Browallia New" w:hAnsi="Browallia New" w:cs="Browallia New"/>
          <w:sz w:val="26"/>
          <w:szCs w:val="26"/>
          <w:cs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434E362" w14:textId="5B504532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เรือ</w:t>
      </w:r>
      <w:r w:rsidRPr="004C2BAB">
        <w:rPr>
          <w:rFonts w:ascii="Browallia New" w:hAnsi="Browallia New" w:cs="Browallia New"/>
          <w:sz w:val="26"/>
          <w:szCs w:val="26"/>
          <w:cs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C040CF4" w14:textId="12AD50C1" w:rsidR="00870EDD" w:rsidRPr="004C2BAB" w:rsidRDefault="00870EDD" w:rsidP="008926B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เครื่องใช้ในโรงแรม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6579D675" w14:textId="77777777" w:rsidR="00EF061F" w:rsidRPr="004C2BAB" w:rsidRDefault="00EF061F" w:rsidP="00080D7F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628A6656" w14:textId="3C6C7C24" w:rsidR="00F746A8" w:rsidRPr="004C2BAB" w:rsidRDefault="00F746A8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เครื่องใช้ในการดำเนินงานซึ่งประกอบด้วยเครื่องกระเบื้อง เครื่องแก้ว เครื่องเงิน ผ้าลินิน และเครื่องแบบจะถือเป็นเครื่องใช้</w:t>
      </w:r>
      <w:r w:rsidR="00080D7F" w:rsidRPr="004C2BAB">
        <w:rPr>
          <w:rFonts w:ascii="Browallia New" w:hAnsi="Browallia New" w:cs="Browallia New"/>
          <w:sz w:val="26"/>
          <w:szCs w:val="26"/>
          <w:cs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ในโรงแรม และถือเป็นค่าใช้จ่ายทันทีเมื่อมีการเบิกใช้ ในกรณีเครื่องใช้ในการดำเนินงานที่ล้าสมัยและถูกเปลี่ยนแทน</w:t>
      </w:r>
      <w:r w:rsidR="00080D7F" w:rsidRPr="004C2BAB">
        <w:rPr>
          <w:rFonts w:ascii="Browallia New" w:hAnsi="Browallia New" w:cs="Browallia New"/>
          <w:sz w:val="26"/>
          <w:szCs w:val="26"/>
          <w:cs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อันเนื่องมาจากการเปลี่ยนแปลงแนวการตกแต่งภัตตาคาร มูลค่าที่คงเหลืออยู่ของเครื่องใช้ในการดำเนินงานดังกล่าวจะถูกตัดเป็นค่าใช้จ่ายทันที</w:t>
      </w:r>
    </w:p>
    <w:p w14:paraId="46D16288" w14:textId="51394167" w:rsidR="00EF061F" w:rsidRPr="004C2BAB" w:rsidRDefault="003F4AD7" w:rsidP="00080D7F">
      <w:pPr>
        <w:pStyle w:val="Header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D52B793" w14:textId="0E2544E9" w:rsidR="00F746A8" w:rsidRPr="004C2BAB" w:rsidRDefault="00870EDD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746A8" w:rsidRPr="004C2BAB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4C2BAB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</w:t>
      </w:r>
    </w:p>
    <w:p w14:paraId="23EEC72F" w14:textId="77777777" w:rsidR="00EF061F" w:rsidRPr="004C2BAB" w:rsidRDefault="00EF061F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451975" w14:textId="2F42777D" w:rsidR="00F746A8" w:rsidRPr="004C2BAB" w:rsidRDefault="00F746A8" w:rsidP="00080D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กำไรขาดทุนจากการจำหน่ายที่ดิน อาคาร และอุปกรณ์คำนวณโดยการเปรียบเทียบสิ่งตอบแทนสุทธิที่ได้รับจากการจำหน่ายกับราคาตามบัญชี และจะรับรู้ในกำไรหรือขาดทุน</w:t>
      </w:r>
    </w:p>
    <w:p w14:paraId="3850F4C8" w14:textId="1F186B25" w:rsidR="00006F4D" w:rsidRPr="004C2BAB" w:rsidRDefault="00006F4D" w:rsidP="00080D7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C464C1B" w14:textId="5E05C06C" w:rsidR="00E67287" w:rsidRPr="004C2BAB" w:rsidRDefault="00F96C52" w:rsidP="00D3635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1FE26B19" w14:textId="77777777" w:rsidR="00E67287" w:rsidRPr="004C2BA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3355E7" w14:textId="19997CE2" w:rsidR="00E67287" w:rsidRPr="004C2BAB" w:rsidRDefault="00E67287" w:rsidP="008926B8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การซื้อ</w:t>
      </w:r>
      <w:r w:rsidR="008D6E7F"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โปรแกรมคอมพิวเตอร์</w:t>
      </w:r>
    </w:p>
    <w:p w14:paraId="6873651E" w14:textId="77777777" w:rsidR="00E67287" w:rsidRPr="004C2BAB" w:rsidRDefault="00E67287" w:rsidP="008926B8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FB26D0" w14:textId="3A96F130" w:rsidR="00E67287" w:rsidRPr="004C2BAB" w:rsidRDefault="00E67287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สิทธิการใช้โปรแกรมคอมพิวเตอร์โดยที่ซื้อมาจะวัดมูลค่าด้วยราคาทุน โดยจะตัดจำหน่ายตลอดอายุประมาณการให้ประโยชน์ภายในระยะเวลา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sz w:val="26"/>
          <w:szCs w:val="26"/>
        </w:rPr>
        <w:t xml:space="preserve">,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E20A2F7" w14:textId="77777777" w:rsidR="00E67287" w:rsidRPr="004C2BAB" w:rsidRDefault="00E67287" w:rsidP="008F675D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18B82C" w14:textId="77777777" w:rsidR="00E67287" w:rsidRPr="004C2BA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ค่าเผื่อผลขาดทุน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</w:t>
      </w:r>
    </w:p>
    <w:p w14:paraId="205E2CAE" w14:textId="77777777" w:rsidR="00E67287" w:rsidRPr="004C2BA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E4C7A1" w14:textId="77777777" w:rsidR="00E67287" w:rsidRPr="004C2BAB" w:rsidRDefault="00E67287" w:rsidP="008926B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ECB6312" w14:textId="77777777" w:rsidR="00E67287" w:rsidRPr="004C2BAB" w:rsidRDefault="00E67287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A4A5D8" w14:textId="49B64AFA" w:rsidR="00E67287" w:rsidRPr="004C2BAB" w:rsidRDefault="00F96C52" w:rsidP="00BF20C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67287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</w:t>
      </w:r>
    </w:p>
    <w:p w14:paraId="567B367E" w14:textId="77777777" w:rsidR="00E67287" w:rsidRPr="004C2BA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E6769C" w14:textId="408BBA0E" w:rsidR="00E67287" w:rsidRPr="004C2BA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กลุ่มกิจการจะทดสอบการด้อยค่า</w:t>
      </w:r>
      <w:r w:rsidR="006B53CF" w:rsidRPr="004C2BAB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ของสินทรัพย์ที่มีการตัดจำหน่าย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762736" w:rsidRPr="004C2BAB">
        <w:rPr>
          <w:rFonts w:ascii="Browallia New" w:eastAsia="Arial Unicode MS" w:hAnsi="Browallia New" w:cs="Browallia New"/>
          <w:sz w:val="26"/>
          <w:szCs w:val="26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7611BA8" w14:textId="77777777" w:rsidR="00E67287" w:rsidRPr="004C2BA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EE5D5" w14:textId="77777777" w:rsidR="00E67287" w:rsidRPr="004C2BAB" w:rsidRDefault="00E67287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41127A7" w14:textId="77777777" w:rsidR="00EF061F" w:rsidRPr="004C2BAB" w:rsidRDefault="00EF061F" w:rsidP="00BF20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0D45A" w14:textId="1B51E88C" w:rsidR="00CF147D" w:rsidRPr="004C2BAB" w:rsidRDefault="00F96C52" w:rsidP="00444B0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F147D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F147D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CF147D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F147D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21C95E1E" w14:textId="77777777" w:rsidR="003F4AD7" w:rsidRPr="004C2BAB" w:rsidRDefault="003F4AD7" w:rsidP="00BF20CF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0889FBED" w14:textId="7C4297E0" w:rsidR="00CF147D" w:rsidRPr="004C2BAB" w:rsidRDefault="00CF147D" w:rsidP="00BF20CF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สัญญาเช่า </w:t>
      </w:r>
      <w:r w:rsidR="00BF20CF"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-</w:t>
      </w: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กรณีที่กลุ่มกิจการเป็นผู้เช่า</w:t>
      </w:r>
    </w:p>
    <w:p w14:paraId="30926A52" w14:textId="77777777" w:rsidR="00BF20CF" w:rsidRPr="004C2BAB" w:rsidRDefault="00BF20CF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5A09B" w14:textId="77777777" w:rsidR="00CF147D" w:rsidRPr="004C2BA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F20CF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BF20CF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EEF4BD2" w14:textId="7044A7E9" w:rsidR="00CF147D" w:rsidRPr="004C2BA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3CBEAF" w14:textId="77777777" w:rsidR="00CF147D" w:rsidRPr="004C2BA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16C27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16C27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68723C58" w14:textId="77777777" w:rsidR="003F4AD7" w:rsidRPr="004C2BAB" w:rsidRDefault="003F4AD7" w:rsidP="00EF061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75653A2D" w14:textId="3ABC64C2" w:rsidR="00CF147D" w:rsidRPr="004C2BAB" w:rsidRDefault="00CF147D" w:rsidP="00EF06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ดังนี้</w:t>
      </w:r>
    </w:p>
    <w:p w14:paraId="4775BE6B" w14:textId="77777777" w:rsidR="00CF147D" w:rsidRPr="004C2BAB" w:rsidRDefault="00CF147D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16E245" w14:textId="77777777" w:rsidR="00CF147D" w:rsidRPr="004C2BAB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F32AEA" w14:textId="77777777" w:rsidR="00CF147D" w:rsidRPr="004C2BAB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6C20F2E" w14:textId="77777777" w:rsidR="00CF147D" w:rsidRPr="004C2BAB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DCD05B8" w14:textId="77777777" w:rsidR="00CF147D" w:rsidRPr="004C2BAB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D612B8D" w14:textId="77777777" w:rsidR="00CF147D" w:rsidRPr="004C2BAB" w:rsidRDefault="00CF147D">
      <w:pPr>
        <w:numPr>
          <w:ilvl w:val="1"/>
          <w:numId w:val="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3D0938C" w14:textId="77777777" w:rsidR="00CF147D" w:rsidRPr="004C2BAB" w:rsidRDefault="00CF147D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914BC" w14:textId="554C3A0E" w:rsidR="00577AB4" w:rsidRPr="004C2BAB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F6196C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ความแน่นอนอย่างสมเหตุสมผลในการใช้สิทธิต่ออายุสัญญาเช่า </w:t>
      </w:r>
    </w:p>
    <w:p w14:paraId="1E5D56F3" w14:textId="77777777" w:rsidR="00577AB4" w:rsidRPr="004C2BAB" w:rsidRDefault="00577AB4" w:rsidP="00116C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DD7C6B" w14:textId="3151DA70" w:rsidR="00577AB4" w:rsidRPr="004C2BAB" w:rsidRDefault="00577AB4" w:rsidP="00BF2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6196C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1AE5F7F" w14:textId="77777777" w:rsidR="00762736" w:rsidRPr="004C2BAB" w:rsidRDefault="00762736" w:rsidP="008554FE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4A6CE4" w14:textId="4B6D7856" w:rsidR="00CF147D" w:rsidRPr="004C2BAB" w:rsidRDefault="00CF147D" w:rsidP="008554FE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5402685" w14:textId="77777777" w:rsidR="00CF147D" w:rsidRPr="004C2BAB" w:rsidRDefault="00CF147D" w:rsidP="00116C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127EEE" w14:textId="77777777" w:rsidR="00CF147D" w:rsidRPr="004C2BAB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59C364C" w14:textId="77777777" w:rsidR="00CF147D" w:rsidRPr="004C2BAB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4DBC02C" w14:textId="247941B1" w:rsidR="00CF147D" w:rsidRPr="004C2BAB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  <w:r w:rsidR="00B6690B" w:rsidRPr="004C2BA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D684B86" w14:textId="77777777" w:rsidR="00CF147D" w:rsidRPr="004C2BAB" w:rsidRDefault="00CF147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526311E" w14:textId="77777777" w:rsidR="00CF147D" w:rsidRPr="004C2BAB" w:rsidRDefault="00CF147D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6C5A2A" w14:textId="63285ED7" w:rsidR="00762736" w:rsidRPr="004C2BAB" w:rsidRDefault="00CF147D" w:rsidP="006C5C8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67C3C" w:rsidRPr="004C2BAB">
        <w:rPr>
          <w:rFonts w:ascii="Browallia New" w:hAnsi="Browallia New" w:cs="Browallia New"/>
          <w:sz w:val="26"/>
          <w:szCs w:val="26"/>
          <w:cs/>
        </w:rPr>
        <w:br/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321C5D" w:rsidRPr="004C2BAB">
        <w:rPr>
          <w:rFonts w:ascii="Browallia New" w:hAnsi="Browallia New" w:cs="Browallia New"/>
          <w:spacing w:val="-4"/>
          <w:sz w:val="26"/>
          <w:szCs w:val="26"/>
          <w:cs/>
        </w:rPr>
        <w:t>เครื่องตกแต่งและติดตั้งขนาดเล็ก</w:t>
      </w:r>
    </w:p>
    <w:p w14:paraId="6DDFED44" w14:textId="77777777" w:rsidR="003F4AD7" w:rsidRPr="004C2BAB" w:rsidRDefault="003F4AD7" w:rsidP="006C5C8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8E7D77" w14:textId="1C9182D3" w:rsidR="00577AB4" w:rsidRPr="004C2BAB" w:rsidRDefault="00577AB4" w:rsidP="00006F4D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สัญญาเช่า </w:t>
      </w:r>
      <w:r w:rsidR="00267C3C"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-</w:t>
      </w: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36FFC7E" w14:textId="77777777" w:rsidR="00577AB4" w:rsidRPr="004C2BAB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66BCE" w14:textId="71A6EFFD" w:rsidR="00577AB4" w:rsidRPr="004C2BAB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44B02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04D28565" w14:textId="77777777" w:rsidR="00577AB4" w:rsidRPr="004C2BAB" w:rsidRDefault="00577AB4" w:rsidP="00006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543914" w14:textId="4A2E9D18" w:rsidR="00577AB4" w:rsidRPr="004C2BAB" w:rsidRDefault="00577AB4" w:rsidP="00006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6196C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091E6F63" w14:textId="3651BC3A" w:rsidR="00577AB4" w:rsidRPr="004C2BAB" w:rsidRDefault="003F4AD7" w:rsidP="008F675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FA3E880" w14:textId="3398587E" w:rsidR="00B6410D" w:rsidRPr="004C2BAB" w:rsidRDefault="00F96C52" w:rsidP="003F4AD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984F2D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984F2D" w:rsidRPr="004C2BA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B6410D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</w:p>
    <w:p w14:paraId="7E1B77E6" w14:textId="77777777" w:rsidR="00B6410D" w:rsidRPr="004C2BAB" w:rsidRDefault="00B6410D" w:rsidP="00D8212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D3A711" w14:textId="77777777" w:rsidR="00B6410D" w:rsidRPr="004C2BAB" w:rsidRDefault="00B6410D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b/>
          <w:bCs/>
        </w:rPr>
      </w:pPr>
      <w:r w:rsidRPr="004C2BAB">
        <w:rPr>
          <w:rFonts w:eastAsia="Arial Unicode MS"/>
          <w:b/>
          <w:bCs/>
          <w:cs/>
        </w:rPr>
        <w:t>การจัดประเภท</w:t>
      </w:r>
    </w:p>
    <w:p w14:paraId="608D173E" w14:textId="77777777" w:rsidR="003F4AD7" w:rsidRPr="004C2BAB" w:rsidRDefault="003F4AD7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2ADD7A33" w14:textId="776E6106" w:rsidR="00B6410D" w:rsidRPr="004C2BAB" w:rsidRDefault="00B6410D" w:rsidP="00CB79C9">
      <w:pPr>
        <w:pStyle w:val="Style1"/>
        <w:ind w:left="1080" w:firstLine="0"/>
        <w:jc w:val="thaiDistribute"/>
        <w:rPr>
          <w:rFonts w:eastAsia="Arial Unicode MS"/>
        </w:rPr>
      </w:pPr>
      <w:r w:rsidRPr="004C2BAB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DA5B386" w14:textId="77777777" w:rsidR="00CB79C9" w:rsidRPr="004C2BAB" w:rsidRDefault="00CB79C9" w:rsidP="003F4AD7">
      <w:pPr>
        <w:pStyle w:val="Style1"/>
        <w:ind w:left="1080" w:firstLine="0"/>
        <w:jc w:val="thaiDistribute"/>
        <w:rPr>
          <w:rFonts w:eastAsia="Arial Unicode MS"/>
        </w:rPr>
      </w:pPr>
    </w:p>
    <w:p w14:paraId="28E4C99D" w14:textId="77777777" w:rsidR="00B6410D" w:rsidRPr="004C2BAB" w:rsidRDefault="00B6410D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</w:rPr>
      </w:pPr>
      <w:r w:rsidRPr="004C2BA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5239E" w:rsidRPr="004C2BAB">
        <w:rPr>
          <w:rFonts w:eastAsia="Arial Unicode MS"/>
        </w:rPr>
        <w:br/>
      </w:r>
      <w:r w:rsidRPr="004C2BAB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F5239E" w:rsidRPr="004C2BAB">
        <w:rPr>
          <w:rFonts w:eastAsia="Arial Unicode MS"/>
        </w:rPr>
        <w:br/>
      </w:r>
      <w:r w:rsidRPr="004C2BAB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4C2BAB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6C174CC5" w14:textId="77777777" w:rsidR="00B6410D" w:rsidRPr="004C2BAB" w:rsidRDefault="00B6410D">
      <w:pPr>
        <w:pStyle w:val="Style1"/>
        <w:numPr>
          <w:ilvl w:val="0"/>
          <w:numId w:val="8"/>
        </w:numPr>
        <w:ind w:left="1440" w:hanging="390"/>
        <w:jc w:val="thaiDistribute"/>
        <w:rPr>
          <w:rFonts w:eastAsia="Arial Unicode MS"/>
        </w:rPr>
      </w:pPr>
      <w:r w:rsidRPr="004C2BAB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5239E" w:rsidRPr="004C2BAB">
        <w:rPr>
          <w:rFonts w:eastAsia="Arial Unicode MS"/>
        </w:rPr>
        <w:br/>
      </w:r>
      <w:r w:rsidRPr="004C2BAB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B5125AD" w14:textId="77777777" w:rsidR="003F4AD7" w:rsidRPr="004C2BAB" w:rsidRDefault="003F4AD7" w:rsidP="00CB79C9">
      <w:pPr>
        <w:pStyle w:val="Style1"/>
        <w:ind w:left="1080" w:firstLine="0"/>
        <w:jc w:val="thaiDistribute"/>
        <w:rPr>
          <w:rFonts w:eastAsia="Arial Unicode MS"/>
        </w:rPr>
      </w:pPr>
    </w:p>
    <w:p w14:paraId="0E655874" w14:textId="78FF649D" w:rsidR="00EC5ED4" w:rsidRPr="004C2BAB" w:rsidRDefault="00B6410D" w:rsidP="00CB79C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C2BAB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CB79C9" w:rsidRPr="004C2BAB">
        <w:rPr>
          <w:rFonts w:eastAsia="Arial Unicode MS"/>
          <w:cs/>
        </w:rPr>
        <w:br/>
      </w:r>
      <w:r w:rsidRPr="004C2BAB">
        <w:rPr>
          <w:rFonts w:eastAsia="Arial Unicode MS"/>
          <w:cs/>
        </w:rPr>
        <w:t xml:space="preserve">เป็นเวลาไม่น้อยกว่า </w:t>
      </w:r>
      <w:r w:rsidR="00F96C52" w:rsidRPr="00F96C52">
        <w:rPr>
          <w:rFonts w:eastAsia="Arial Unicode MS"/>
        </w:rPr>
        <w:t>12</w:t>
      </w:r>
      <w:r w:rsidRPr="004C2BA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019087EE" w14:textId="3A84E09F" w:rsidR="006664BB" w:rsidRPr="004C2BAB" w:rsidRDefault="006664BB" w:rsidP="00EC5ED4">
      <w:pPr>
        <w:pStyle w:val="Style1"/>
        <w:ind w:left="1080" w:firstLine="0"/>
        <w:jc w:val="thaiDistribute"/>
        <w:rPr>
          <w:rFonts w:eastAsia="Arial Unicode MS"/>
        </w:rPr>
      </w:pPr>
    </w:p>
    <w:p w14:paraId="20BB5EC0" w14:textId="77777777" w:rsidR="00B6410D" w:rsidRPr="004C2BAB" w:rsidRDefault="00B6410D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b/>
          <w:bCs/>
        </w:rPr>
      </w:pPr>
      <w:r w:rsidRPr="004C2BAB">
        <w:rPr>
          <w:rFonts w:eastAsia="Arial Unicode MS"/>
          <w:b/>
          <w:bCs/>
          <w:cs/>
        </w:rPr>
        <w:t>การวัดมูลค่า</w:t>
      </w:r>
    </w:p>
    <w:p w14:paraId="4F2EA273" w14:textId="77777777" w:rsidR="00B6410D" w:rsidRPr="004C2BAB" w:rsidRDefault="00B6410D" w:rsidP="003F4AD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1AEBAF" w14:textId="77777777" w:rsidR="00B6410D" w:rsidRPr="004C2BAB" w:rsidRDefault="00B6410D" w:rsidP="003F4AD7">
      <w:pPr>
        <w:pStyle w:val="Style1"/>
        <w:ind w:left="1080" w:firstLine="0"/>
        <w:jc w:val="thaiDistribute"/>
        <w:rPr>
          <w:rFonts w:eastAsia="Arial Unicode MS"/>
        </w:rPr>
      </w:pPr>
      <w:r w:rsidRPr="004C2BA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364060" w:rsidRPr="004C2BAB">
        <w:rPr>
          <w:rFonts w:eastAsia="Arial Unicode MS"/>
        </w:rPr>
        <w:br/>
      </w:r>
      <w:r w:rsidRPr="004C2BAB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2D068E5" w14:textId="77777777" w:rsidR="00B6410D" w:rsidRPr="004C2BAB" w:rsidRDefault="00B6410D" w:rsidP="003F4AD7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0550E9A" w14:textId="77777777" w:rsidR="00B6410D" w:rsidRPr="004C2BAB" w:rsidRDefault="00B6410D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b/>
          <w:bCs/>
        </w:rPr>
      </w:pPr>
      <w:r w:rsidRPr="004C2BAB">
        <w:rPr>
          <w:rFonts w:eastAsia="Arial Unicode MS"/>
          <w:b/>
          <w:bCs/>
          <w:cs/>
        </w:rPr>
        <w:t>การตัดรายการและการเปลี่ยนแปลงเงื่อนไขของสัญญา</w:t>
      </w:r>
    </w:p>
    <w:p w14:paraId="0A1E1BFD" w14:textId="77777777" w:rsidR="00B6410D" w:rsidRPr="004C2BAB" w:rsidRDefault="00B6410D" w:rsidP="003F4AD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247E12" w14:textId="77777777" w:rsidR="00B6410D" w:rsidRPr="004C2BAB" w:rsidRDefault="00B6410D" w:rsidP="003F4AD7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4C2BAB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1B9D89" w14:textId="77777777" w:rsidR="00C83666" w:rsidRPr="004C2BAB" w:rsidRDefault="00C83666" w:rsidP="008926B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76537" w14:textId="4B4DCA62" w:rsidR="007B0835" w:rsidRPr="004C2BAB" w:rsidRDefault="00F96C52" w:rsidP="008926B8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7B0835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7B0835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B0835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  <w:r w:rsidR="00840F08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ของ</w:t>
      </w:r>
      <w:r w:rsidR="00BC6B61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รอบระยะเวลา</w:t>
      </w:r>
      <w:r w:rsidR="007B0835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4A72C928" w14:textId="77777777" w:rsidR="007B0835" w:rsidRPr="004C2BAB" w:rsidRDefault="007B0835" w:rsidP="003F4A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9BE158" w14:textId="7B815664" w:rsidR="007B0835" w:rsidRPr="004C2BAB" w:rsidRDefault="007B0835" w:rsidP="003F4A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BC6B61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BC6B61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</w:t>
      </w:r>
      <w:r w:rsidR="00BC6B61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F4AD7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</w:t>
      </w:r>
      <w:r w:rsidR="003F4AD7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ษีเ</w:t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งินได้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</w:t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20B054" w14:textId="77777777" w:rsidR="007B0835" w:rsidRPr="004C2BAB" w:rsidRDefault="007B0835" w:rsidP="003F4A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96BAB" w14:textId="0311EA6E" w:rsidR="007B0835" w:rsidRPr="004C2BAB" w:rsidRDefault="007B0835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ภาษีเงินได้ของ</w:t>
      </w:r>
      <w:r w:rsidR="00BC6B61"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ปัจจุบัน</w:t>
      </w:r>
    </w:p>
    <w:p w14:paraId="26446134" w14:textId="77777777" w:rsidR="007B0835" w:rsidRPr="004C2BAB" w:rsidRDefault="007B0835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1D8E4" w14:textId="726292F2" w:rsidR="007B0835" w:rsidRPr="004C2BAB" w:rsidRDefault="007B0835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BC6B61" w:rsidRPr="004C2BA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931CB6" w:rsidRPr="004C2BAB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 ๆ </w:t>
      </w:r>
      <w:r w:rsidR="00931CB6"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           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E35C49B" w14:textId="2DD5DA15" w:rsidR="00762736" w:rsidRPr="004C2BAB" w:rsidRDefault="003F4AD7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D6089A" w14:textId="77777777" w:rsidR="007B0835" w:rsidRPr="004C2BAB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6414C453" w14:textId="77777777" w:rsidR="007B0835" w:rsidRPr="004C2BAB" w:rsidRDefault="007B0835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BC8FD4" w14:textId="77777777" w:rsidR="007B0835" w:rsidRPr="004C2BA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E66C2A" w14:textId="77777777" w:rsidR="007B0835" w:rsidRPr="004C2BA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07148" w14:textId="0D7C1A07" w:rsidR="007B0835" w:rsidRPr="004C2BAB" w:rsidRDefault="007B0835" w:rsidP="004C2BA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</w:t>
      </w:r>
      <w:r w:rsidR="008C6EA0" w:rsidRPr="004C2BAB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กำไรหรือขาดทุนทั้งทางบัญชีและทางภาษี </w:t>
      </w:r>
      <w:r w:rsidR="00B6690B" w:rsidRPr="004C2BA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2496B1D2" w14:textId="77777777" w:rsidR="007B0835" w:rsidRPr="004C2BAB" w:rsidRDefault="007B0835" w:rsidP="004C2BA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3096E3" w14:textId="77777777" w:rsidR="007B0835" w:rsidRPr="004C2BA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954E4" w14:textId="77777777" w:rsidR="007B0835" w:rsidRPr="004C2BA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1DA5AD0" w14:textId="77777777" w:rsidR="007B0835" w:rsidRPr="004C2BAB" w:rsidRDefault="007B0835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DAA8F0" w14:textId="77777777" w:rsidR="007B0835" w:rsidRPr="004C2BAB" w:rsidRDefault="007B0835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7E78041" w14:textId="77777777" w:rsidR="007C50C1" w:rsidRPr="004C2BAB" w:rsidRDefault="007C50C1" w:rsidP="008926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8C2ED" w14:textId="408C98BB" w:rsidR="007B0835" w:rsidRPr="004C2BAB" w:rsidRDefault="007B0835" w:rsidP="007C50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</w:t>
      </w:r>
      <w:r w:rsidR="00BC6B61"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ปัจจุบันมาหักกลบกับหนี้สินภาษีเงินได้ของ</w:t>
      </w:r>
      <w:r w:rsidR="00BC6B61"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ปัจจุบัน และ</w:t>
      </w:r>
      <w:r w:rsidR="001A0235" w:rsidRPr="004C2BA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ทั้งสินทรัพย์ภาษีเงินได้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BC6B61" w:rsidRPr="004C2BA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14:paraId="00E04D1D" w14:textId="77777777" w:rsidR="007C50C1" w:rsidRPr="004C2BAB" w:rsidRDefault="007C50C1" w:rsidP="007C50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B47ACE" w14:textId="512E02C1" w:rsidR="00EE1F49" w:rsidRPr="004C2BAB" w:rsidRDefault="00F96C52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EE1F49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EE1F49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1F49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6CD8305D" w14:textId="77777777" w:rsidR="001027E9" w:rsidRPr="004C2BAB" w:rsidRDefault="001027E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C43F9E" w14:textId="77777777" w:rsidR="00EE1F49" w:rsidRPr="004C2BAB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ผลประโยชน์พนักงานระยะสั้น</w:t>
      </w:r>
    </w:p>
    <w:p w14:paraId="4FC97686" w14:textId="77777777" w:rsidR="00EE1F49" w:rsidRPr="004C2BAB" w:rsidRDefault="00EE1F49" w:rsidP="008926B8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D4E29E" w14:textId="2B2A9DFF" w:rsidR="00EE1F49" w:rsidRPr="004C2BA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96C52" w:rsidRPr="00F96C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4C2B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และค่ารักษาพยาบาล</w:t>
      </w:r>
      <w:r w:rsidRPr="004C2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806D5D6" w14:textId="77777777" w:rsidR="00EE1F49" w:rsidRPr="004C2BA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46581F" w14:textId="77777777" w:rsidR="00EE1F49" w:rsidRPr="004C2BAB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โครงการสมทบเงิน</w:t>
      </w:r>
    </w:p>
    <w:p w14:paraId="2AAF6DE3" w14:textId="77777777" w:rsidR="00EE1F49" w:rsidRPr="004C2BA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76207" w14:textId="77777777" w:rsidR="00EE1F49" w:rsidRPr="004C2BAB" w:rsidRDefault="00EE1F49" w:rsidP="008926B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4C2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71861BC" w14:textId="001C22A3" w:rsidR="00EE1F49" w:rsidRPr="004C2BAB" w:rsidRDefault="003F4AD7" w:rsidP="00704AC3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6A562C" w14:textId="77777777" w:rsidR="00EE1F49" w:rsidRPr="004C2BAB" w:rsidRDefault="00EE1F49" w:rsidP="008926B8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ผลประโยชน์เมื่อเกษียณอายุ</w:t>
      </w:r>
    </w:p>
    <w:p w14:paraId="4378868A" w14:textId="77777777" w:rsidR="00EE1F49" w:rsidRPr="004C2BAB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01CE2A96" w14:textId="77777777" w:rsidR="00EE1F49" w:rsidRPr="004C2BAB" w:rsidRDefault="00EE1F49" w:rsidP="003F4A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5D4476C9" w14:textId="77777777" w:rsidR="00EE1F49" w:rsidRPr="004C2BAB" w:rsidRDefault="00EE1F49" w:rsidP="003F4AD7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68DE300" w14:textId="77777777" w:rsidR="00EE1F49" w:rsidRPr="004C2BAB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4C2B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C4A49A6" w14:textId="77777777" w:rsidR="00EE1F49" w:rsidRPr="004C2BAB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38F82631" w14:textId="3A231394" w:rsidR="00EE1F49" w:rsidRPr="004C2BAB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C6B61"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ที่เกิดขึ้น และรวมอยู่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ในกำไรสะสมในงบการเปลี่ยนแปลงในส่วนของ</w:t>
      </w:r>
      <w:r w:rsidR="00177B7C" w:rsidRPr="004C2BA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22DE0B2E" w14:textId="77777777" w:rsidR="00EE1F49" w:rsidRPr="004C2BAB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3B5FB456" w14:textId="77777777" w:rsidR="00EE1F49" w:rsidRPr="004C2BAB" w:rsidRDefault="00EE1F49" w:rsidP="003F4A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28DB515" w14:textId="39079838" w:rsidR="00622CE3" w:rsidRPr="004C2BAB" w:rsidRDefault="00622CE3" w:rsidP="003F4A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544F9907" w14:textId="5EC8613A" w:rsidR="00365386" w:rsidRPr="004C2BAB" w:rsidRDefault="00F96C52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365386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365386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65386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0CAE8E6B" w14:textId="77777777" w:rsidR="00365386" w:rsidRPr="004C2BAB" w:rsidRDefault="00365386" w:rsidP="008926B8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2"/>
          <w:szCs w:val="22"/>
        </w:rPr>
      </w:pPr>
    </w:p>
    <w:p w14:paraId="1F9A4F6D" w14:textId="77777777" w:rsidR="00365386" w:rsidRPr="004C2BAB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027E9" w:rsidRPr="004C2BAB">
        <w:rPr>
          <w:rFonts w:ascii="Browallia New" w:eastAsia="Arial Unicode MS" w:hAnsi="Browallia New" w:cs="Browallia New"/>
          <w:sz w:val="26"/>
          <w:szCs w:val="26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DE5D70B" w14:textId="77777777" w:rsidR="00365386" w:rsidRPr="004C2BAB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577C804" w14:textId="678B602F" w:rsidR="003E4A4D" w:rsidRPr="004C2BAB" w:rsidRDefault="0036538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9F2BD05" w14:textId="1ABFB2C6" w:rsidR="007C50C1" w:rsidRPr="004C2BAB" w:rsidRDefault="007C50C1" w:rsidP="00DF322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19848C8" w14:textId="633E4FF7" w:rsidR="001817BD" w:rsidRPr="004C2BAB" w:rsidRDefault="00F96C52" w:rsidP="001027E9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817BD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1817BD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817BD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5A2D0FB3" w14:textId="77777777" w:rsidR="00C83666" w:rsidRPr="004C2BAB" w:rsidRDefault="00C83666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0DC02736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1FAD0CA6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4CCB0177" w14:textId="5FC43DE1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303FECF" w14:textId="289F55C4" w:rsidR="001817BD" w:rsidRPr="004C2BAB" w:rsidRDefault="001817BD" w:rsidP="0076273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p w14:paraId="6B531719" w14:textId="5607FFAB" w:rsidR="001817BD" w:rsidRPr="004C2BAB" w:rsidRDefault="00F96C52" w:rsidP="008926B8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1" w:name="_Toc494360339"/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1817BD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96C5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1817BD" w:rsidRPr="004C2BA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11"/>
      <w:r w:rsidR="001817BD"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6DAA1A5B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  <w:lang w:val="en-GB"/>
        </w:rPr>
      </w:pPr>
    </w:p>
    <w:p w14:paraId="31C21410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D887F27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7882F719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34E64B4" w14:textId="3EACF106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017A3984" w14:textId="77777777" w:rsidR="001817BD" w:rsidRPr="004C2BAB" w:rsidRDefault="001817BD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027E9" w:rsidRPr="004C2BAB">
        <w:rPr>
          <w:rFonts w:ascii="Browallia New" w:eastAsia="Arial Unicode MS" w:hAnsi="Browallia New" w:cs="Browallia New"/>
          <w:sz w:val="26"/>
          <w:szCs w:val="26"/>
        </w:rPr>
        <w:br/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</w:t>
      </w:r>
      <w:r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48FD348D" w14:textId="10B6622C" w:rsidR="00C83666" w:rsidRPr="004C2BAB" w:rsidRDefault="00080D7F" w:rsidP="00444B0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4D5D686" w14:textId="77777777" w:rsidR="001817BD" w:rsidRPr="004C2BAB" w:rsidRDefault="001817BD" w:rsidP="00762736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u w:val="none"/>
          <w:lang w:val="en-GB"/>
        </w:rPr>
      </w:pPr>
      <w:r w:rsidRPr="004C2BAB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u w:val="none"/>
          <w:cs/>
          <w:lang w:val="en-GB"/>
        </w:rPr>
        <w:t>โรงแรม</w:t>
      </w:r>
    </w:p>
    <w:p w14:paraId="0A9394B2" w14:textId="77777777" w:rsidR="001027E9" w:rsidRPr="004C2BAB" w:rsidRDefault="001027E9" w:rsidP="008926B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64FA8E" w14:textId="1646A358" w:rsidR="007C50C1" w:rsidRPr="004C2BAB" w:rsidRDefault="001817BD" w:rsidP="007C50C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รายได้จากการเป็นเจ้าของโรงแรมประกอบด้วย จำนวนเงินที่ได้รับจากการให้</w:t>
      </w:r>
      <w:r w:rsidR="006F10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บริการ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ห้องพัก การขายอาหารและเครื่องดื่ม และบริการเสริมอื่นๆ รายได้จากการให้</w:t>
      </w:r>
      <w:r w:rsidR="006F10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บริการ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ห้องพักจะรับรู้ตลอดช่วงเวลาที่แขกเข้าพัก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โดยกลุ่มกิจการมีสิทธิในการได้รับชำระเงินทันทีที่แขกของโรงแรมเข้าพัก และได้รับบริการและสินค้า</w:t>
      </w:r>
    </w:p>
    <w:p w14:paraId="437679CD" w14:textId="77777777" w:rsidR="007E1185" w:rsidRPr="004C2BAB" w:rsidRDefault="007E1185" w:rsidP="007C50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34E1E" w:rsidRPr="004C2BAB" w14:paraId="016D3E77" w14:textId="77777777" w:rsidTr="0069093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A72618" w14:textId="1775358A" w:rsidR="00F34E1E" w:rsidRPr="004C2BAB" w:rsidRDefault="00F96C52" w:rsidP="0069093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34E1E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34E1E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E552D3" w14:textId="77777777" w:rsidR="00F34E1E" w:rsidRPr="004C2BAB" w:rsidRDefault="00F34E1E" w:rsidP="007C50C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32B7E9F" w14:textId="3FE0FCFD" w:rsidR="00705CA2" w:rsidRPr="004C2BAB" w:rsidRDefault="00705CA2" w:rsidP="00080D7F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6A568BD" w14:textId="77777777" w:rsidR="00705CA2" w:rsidRPr="004C2BAB" w:rsidRDefault="00705CA2" w:rsidP="007627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24" w:type="dxa"/>
        <w:tblInd w:w="108" w:type="dxa"/>
        <w:tblLook w:val="04A0" w:firstRow="1" w:lastRow="0" w:firstColumn="1" w:lastColumn="0" w:noHBand="0" w:noVBand="1"/>
      </w:tblPr>
      <w:tblGrid>
        <w:gridCol w:w="1928"/>
        <w:gridCol w:w="2977"/>
        <w:gridCol w:w="2154"/>
        <w:gridCol w:w="2465"/>
      </w:tblGrid>
      <w:tr w:rsidR="00130462" w:rsidRPr="004C2BAB" w14:paraId="502D2D4A" w14:textId="77777777" w:rsidTr="00410C09">
        <w:trPr>
          <w:tblHeader/>
        </w:trPr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32AFDF5F" w14:textId="77777777" w:rsidR="00705CA2" w:rsidRPr="004C2BAB" w:rsidRDefault="00705CA2" w:rsidP="00790920">
            <w:pPr>
              <w:ind w:left="-86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201908A5" w14:textId="77777777" w:rsidR="00705CA2" w:rsidRPr="004C2BAB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7B6D6034" w14:textId="77777777" w:rsidR="00705CA2" w:rsidRPr="004C2BAB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14:paraId="2E10A8EC" w14:textId="77777777" w:rsidR="00705CA2" w:rsidRPr="004C2BAB" w:rsidRDefault="00705CA2" w:rsidP="00CB403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130462" w:rsidRPr="004C2BAB" w14:paraId="6637D485" w14:textId="77777777" w:rsidTr="00410C09"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</w:tcPr>
          <w:p w14:paraId="2768D3D0" w14:textId="77777777" w:rsidR="00705CA2" w:rsidRPr="004C2BAB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7B9295EB" w14:textId="77777777" w:rsidR="00705CA2" w:rsidRPr="004C2BA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auto"/>
          </w:tcPr>
          <w:p w14:paraId="418E63E3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</w:tcPr>
          <w:p w14:paraId="0E9ADDB3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462" w:rsidRPr="004C2BAB" w14:paraId="38DE2E09" w14:textId="77777777" w:rsidTr="00410C09">
        <w:tc>
          <w:tcPr>
            <w:tcW w:w="1928" w:type="dxa"/>
            <w:shd w:val="clear" w:color="auto" w:fill="auto"/>
          </w:tcPr>
          <w:p w14:paraId="01A22F16" w14:textId="097A139A" w:rsidR="00790920" w:rsidRPr="004C2BAB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  <w:r w:rsidR="00790920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6E0F0E0" w14:textId="4467C1CA" w:rsidR="00705CA2" w:rsidRPr="004C2BAB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40F08"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5CA2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977" w:type="dxa"/>
            <w:shd w:val="clear" w:color="auto" w:fill="auto"/>
          </w:tcPr>
          <w:p w14:paraId="60199F5A" w14:textId="77777777" w:rsidR="00410C09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เงินกู้ยืมระยะยาวซึ่งมีอัตราดอกเบี้ย</w:t>
            </w:r>
          </w:p>
          <w:p w14:paraId="7E856CD4" w14:textId="5178C42F" w:rsidR="00705CA2" w:rsidRPr="004C2BAB" w:rsidRDefault="00410C09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05CA2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ผันแปร</w:t>
            </w:r>
          </w:p>
        </w:tc>
        <w:tc>
          <w:tcPr>
            <w:tcW w:w="2154" w:type="dxa"/>
            <w:shd w:val="clear" w:color="auto" w:fill="auto"/>
          </w:tcPr>
          <w:p w14:paraId="5FAD0EB4" w14:textId="45CAA931" w:rsidR="00705CA2" w:rsidRPr="004C2BAB" w:rsidRDefault="00410C09" w:rsidP="00410C09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10C0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465" w:type="dxa"/>
            <w:shd w:val="clear" w:color="auto" w:fill="auto"/>
          </w:tcPr>
          <w:p w14:paraId="0D19FBD1" w14:textId="39A8BC96" w:rsidR="00705CA2" w:rsidRPr="004C2BAB" w:rsidRDefault="00FB56F1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ทำ</w:t>
            </w:r>
            <w:r w:rsidR="00705CA2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130462" w:rsidRPr="004C2BAB" w14:paraId="6C9BE576" w14:textId="77777777" w:rsidTr="00410C09">
        <w:tc>
          <w:tcPr>
            <w:tcW w:w="1928" w:type="dxa"/>
            <w:shd w:val="clear" w:color="auto" w:fill="auto"/>
          </w:tcPr>
          <w:p w14:paraId="3E98D015" w14:textId="77777777" w:rsidR="00705CA2" w:rsidRPr="004C2BAB" w:rsidRDefault="00705CA2" w:rsidP="0079092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773940B" w14:textId="77777777" w:rsidR="00705CA2" w:rsidRPr="004C2BA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shd w:val="clear" w:color="auto" w:fill="auto"/>
          </w:tcPr>
          <w:p w14:paraId="78031860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29CB056D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30462" w:rsidRPr="004C2BAB" w14:paraId="29E80C2B" w14:textId="77777777" w:rsidTr="00410C09">
        <w:tc>
          <w:tcPr>
            <w:tcW w:w="1928" w:type="dxa"/>
            <w:shd w:val="clear" w:color="auto" w:fill="auto"/>
          </w:tcPr>
          <w:p w14:paraId="5D9FC0E7" w14:textId="77777777" w:rsidR="00790920" w:rsidRPr="004C2BAB" w:rsidRDefault="00705CA2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ความเสี่ยงด้านการให้</w:t>
            </w:r>
          </w:p>
          <w:p w14:paraId="2DF899D8" w14:textId="0FC95AF4" w:rsidR="00705CA2" w:rsidRPr="004C2BAB" w:rsidRDefault="00790920" w:rsidP="0079092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05CA2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977" w:type="dxa"/>
            <w:shd w:val="clear" w:color="auto" w:fill="auto"/>
          </w:tcPr>
          <w:p w14:paraId="3532D134" w14:textId="79E6EC90" w:rsidR="00705CA2" w:rsidRPr="004C2BAB" w:rsidRDefault="00705CA2" w:rsidP="00D477A4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  <w:r w:rsidR="008C6EA0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</w:t>
            </w:r>
            <w:r w:rsidR="008C6EA0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้หมุนเวียน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8C6EA0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  <w:tc>
          <w:tcPr>
            <w:tcW w:w="2154" w:type="dxa"/>
            <w:shd w:val="clear" w:color="auto" w:fill="auto"/>
          </w:tcPr>
          <w:p w14:paraId="79909AA5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3B899537" w14:textId="05FCE090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การพิจารณา</w:t>
            </w:r>
            <w:r w:rsidR="008C6EA0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อันดับความน่าเชื่อถือ</w:t>
            </w:r>
          </w:p>
        </w:tc>
        <w:tc>
          <w:tcPr>
            <w:tcW w:w="2465" w:type="dxa"/>
            <w:shd w:val="clear" w:color="auto" w:fill="auto"/>
          </w:tcPr>
          <w:p w14:paraId="11775441" w14:textId="2B62AC14" w:rsidR="00705CA2" w:rsidRPr="004C2BAB" w:rsidRDefault="00705CA2" w:rsidP="00333A4A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การจำกัดวงเงิน</w:t>
            </w:r>
          </w:p>
        </w:tc>
      </w:tr>
      <w:tr w:rsidR="00130462" w:rsidRPr="004C2BAB" w14:paraId="08C13E8F" w14:textId="77777777" w:rsidTr="00410C09">
        <w:tc>
          <w:tcPr>
            <w:tcW w:w="1928" w:type="dxa"/>
            <w:shd w:val="clear" w:color="auto" w:fill="auto"/>
          </w:tcPr>
          <w:p w14:paraId="46279D32" w14:textId="77777777" w:rsidR="00705CA2" w:rsidRPr="004C2BAB" w:rsidRDefault="00705CA2" w:rsidP="00790920">
            <w:pPr>
              <w:ind w:left="-86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78C65D41" w14:textId="77777777" w:rsidR="00705CA2" w:rsidRPr="004C2BA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shd w:val="clear" w:color="auto" w:fill="auto"/>
          </w:tcPr>
          <w:p w14:paraId="6CF47B80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65" w:type="dxa"/>
            <w:shd w:val="clear" w:color="auto" w:fill="auto"/>
          </w:tcPr>
          <w:p w14:paraId="7A32C51F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05CA2" w:rsidRPr="004C2BAB" w14:paraId="066EAA39" w14:textId="77777777" w:rsidTr="00410C09">
        <w:tc>
          <w:tcPr>
            <w:tcW w:w="1928" w:type="dxa"/>
            <w:shd w:val="clear" w:color="auto" w:fill="auto"/>
          </w:tcPr>
          <w:p w14:paraId="7889B702" w14:textId="2A0DBC58" w:rsidR="00705CA2" w:rsidRPr="004C2BAB" w:rsidRDefault="00705CA2" w:rsidP="00790920">
            <w:pPr>
              <w:ind w:left="-86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977" w:type="dxa"/>
            <w:shd w:val="clear" w:color="auto" w:fill="auto"/>
          </w:tcPr>
          <w:p w14:paraId="563EB75E" w14:textId="77777777" w:rsidR="00705CA2" w:rsidRPr="004C2BAB" w:rsidRDefault="00705CA2" w:rsidP="00790920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2154" w:type="dxa"/>
            <w:shd w:val="clear" w:color="auto" w:fill="auto"/>
          </w:tcPr>
          <w:p w14:paraId="3F0D83DD" w14:textId="1B63FE88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465" w:type="dxa"/>
            <w:shd w:val="clear" w:color="auto" w:fill="auto"/>
          </w:tcPr>
          <w:p w14:paraId="048892A6" w14:textId="77777777" w:rsidR="00705CA2" w:rsidRPr="004C2BAB" w:rsidRDefault="00705CA2" w:rsidP="00CB403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52A3DD6" w14:textId="23F3C6FA" w:rsidR="00006F4D" w:rsidRPr="004C2BAB" w:rsidRDefault="00006F4D" w:rsidP="00613DD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E1D5ECF" w14:textId="6C0DE718" w:rsidR="00C83666" w:rsidRPr="004C2BAB" w:rsidRDefault="00F96C52" w:rsidP="00080D7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E1185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E1185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07CAF010" w14:textId="77777777" w:rsidR="00852735" w:rsidRPr="004C2BAB" w:rsidRDefault="00852735" w:rsidP="00852735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F684685" w14:textId="5A87831E" w:rsidR="005B3C53" w:rsidRPr="004C2BAB" w:rsidRDefault="00F96C52" w:rsidP="003F4AD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5B3C53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ความเสี่ยงจากตลาด</w:t>
      </w:r>
    </w:p>
    <w:p w14:paraId="2E661257" w14:textId="77777777" w:rsidR="005B3C53" w:rsidRPr="004C2BAB" w:rsidRDefault="005B3C53" w:rsidP="008926B8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CDA6C06" w14:textId="77777777" w:rsidR="00192482" w:rsidRPr="004C2BAB" w:rsidRDefault="005B3C53" w:rsidP="008926B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026EE28C" w14:textId="77777777" w:rsidR="00192482" w:rsidRPr="004C2BAB" w:rsidRDefault="00192482" w:rsidP="008926B8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E41E1A" w14:textId="77777777" w:rsidR="007C50C1" w:rsidRPr="004C2BAB" w:rsidRDefault="00192482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เนื่องจากกลุ่มกิจการมีลูกหนี้และเจ้าหนี้บางส่วน</w:t>
      </w:r>
      <w:r w:rsidRPr="004C2BAB">
        <w:rPr>
          <w:rFonts w:ascii="Browallia New" w:hAnsi="Browallia New" w:cs="Browallia New"/>
          <w:sz w:val="26"/>
          <w:szCs w:val="26"/>
          <w:cs/>
        </w:rPr>
        <w:br/>
        <w:t>เป็นสกุลเงินต่างประเทศ และบริษัทย่อยแห่งหนึ่งมีความเสี่ยงจากการที่มีเงินลงทุนในบริษัทร่วมในต่างประเทศ</w:t>
      </w:r>
      <w:r w:rsidRPr="004C2BAB">
        <w:rPr>
          <w:rFonts w:ascii="Browallia New" w:hAnsi="Browallia New" w:cs="Browallia New"/>
          <w:sz w:val="26"/>
          <w:szCs w:val="26"/>
          <w:cs/>
        </w:rPr>
        <w:br/>
        <w:t>ซึ่งบริษัทย่อยมิได้ทำสัญญาซื้อขายเงินตราต่างประเทศล่วงหน้าเพื่อป้องกันความเสี่ยงไว้ อย่างไรก็ตาม กลุ่มกิจการ</w:t>
      </w:r>
      <w:r w:rsidRPr="004C2BAB">
        <w:rPr>
          <w:rFonts w:ascii="Browallia New" w:hAnsi="Browallia New" w:cs="Browallia New"/>
          <w:sz w:val="26"/>
          <w:szCs w:val="26"/>
          <w:cs/>
        </w:rPr>
        <w:br/>
        <w:t>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</w:t>
      </w:r>
      <w:r w:rsidRPr="004C2BAB">
        <w:rPr>
          <w:rFonts w:ascii="Browallia New" w:hAnsi="Browallia New" w:cs="Browallia New"/>
          <w:sz w:val="26"/>
          <w:szCs w:val="26"/>
          <w:cs/>
        </w:rPr>
        <w:br/>
        <w:t>ต่อผลการดำเนินงานของกลุ่มกิจการ ผู้บริหารจึงไม่ได้ใช้ตราสารอนุพันธ์ทางการเงินเพื่อป้องกันความเสี่ยงจากอัตราแลกเปลี่ยนดังกล่าว</w:t>
      </w:r>
    </w:p>
    <w:p w14:paraId="61D1D555" w14:textId="440F956F" w:rsidR="007C50C1" w:rsidRPr="004C2BAB" w:rsidRDefault="003F4AD7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00A1C3" w14:textId="17639182" w:rsidR="00192482" w:rsidRPr="004C2BAB" w:rsidRDefault="005B3C53" w:rsidP="003F4AD7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ความเสี่ยงจาก</w:t>
      </w:r>
      <w:r w:rsidR="009C63BB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กระแสเงินสด</w:t>
      </w:r>
      <w:r w:rsidR="006D4C85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อัตราดอกเบี้ย</w:t>
      </w:r>
    </w:p>
    <w:p w14:paraId="754A809E" w14:textId="77777777" w:rsidR="00192482" w:rsidRPr="004C2BAB" w:rsidRDefault="00192482" w:rsidP="003F4A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3511E1" w14:textId="7EEA51AE" w:rsidR="00CA0E9C" w:rsidRPr="004C2BAB" w:rsidRDefault="00CA0E9C" w:rsidP="003F4AD7">
      <w:pPr>
        <w:pStyle w:val="BlockText"/>
        <w:ind w:left="1080" w:right="0" w:firstLine="0"/>
        <w:rPr>
          <w:rFonts w:ascii="Browallia New" w:hAnsi="Browallia New" w:cs="Browallia New"/>
          <w:spacing w:val="-6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เงินกู้ยืมระยะสั้น </w:t>
      </w:r>
      <w:r w:rsidR="008D6E7F" w:rsidRPr="004C2BAB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="008D6E7F" w:rsidRPr="004C2BAB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นัยสำคัญเนื่องจากสินทรัพย์ทางการเงินและหนี้สินทางการเงิน</w:t>
      </w:r>
      <w:r w:rsidR="00AF1BD2" w:rsidRPr="004C2BAB">
        <w:rPr>
          <w:rFonts w:ascii="Browallia New" w:hAnsi="Browallia New" w:cs="Browallia New"/>
          <w:spacing w:val="-6"/>
          <w:sz w:val="26"/>
          <w:szCs w:val="26"/>
        </w:rPr>
        <w:br/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ที่มีดอกเบี้ยมีจำนวน</w:t>
      </w:r>
      <w:r w:rsidR="008D6E7F" w:rsidRPr="004C2BAB">
        <w:rPr>
          <w:rFonts w:ascii="Browallia New" w:hAnsi="Browallia New" w:cs="Browallia New"/>
          <w:spacing w:val="-6"/>
          <w:sz w:val="26"/>
          <w:szCs w:val="26"/>
          <w:cs/>
        </w:rPr>
        <w:t>แตกต่างกันอย่างมีสาระสำคัญ อย่างไรก็ตาม</w:t>
      </w:r>
      <w:r w:rsidR="0002302D" w:rsidRPr="004C2B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กลุ่มกิจการจะเข้าทำสัญญาแลกเปลี่ยนอัตราดอกเบี้ย</w:t>
      </w:r>
      <w:r w:rsidR="003F4AD7" w:rsidRPr="004C2BA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เพื่อบริหารความเสี่ยงเมื่อจำเป็น</w:t>
      </w:r>
    </w:p>
    <w:p w14:paraId="7CFBAE8A" w14:textId="77777777" w:rsidR="0086108A" w:rsidRPr="004C2BAB" w:rsidRDefault="0086108A" w:rsidP="003F4AD7">
      <w:pPr>
        <w:pStyle w:val="BlockText"/>
        <w:ind w:left="1080" w:right="0" w:firstLine="0"/>
        <w:rPr>
          <w:rFonts w:ascii="Browallia New" w:hAnsi="Browallia New" w:cs="Browallia New"/>
          <w:spacing w:val="-6"/>
          <w:sz w:val="26"/>
          <w:szCs w:val="26"/>
        </w:rPr>
      </w:pPr>
    </w:p>
    <w:p w14:paraId="5E63E11D" w14:textId="6FCD7706" w:rsidR="0086108A" w:rsidRPr="004C2BAB" w:rsidRDefault="0086108A" w:rsidP="003F4AD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ความเสี่ยงจากการเปลี่ยนแปลงอัตราดอกเบี้ยและการปรับราคาใหม่ของเงินกู้ยืม ณ วันสิ้นรอบระยะเวลารายงาน มีดังนี้</w:t>
      </w:r>
    </w:p>
    <w:p w14:paraId="38BFEE7A" w14:textId="77777777" w:rsidR="0086108A" w:rsidRPr="004C2BAB" w:rsidRDefault="0086108A" w:rsidP="003F4AD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11" w:type="dxa"/>
        <w:tblInd w:w="972" w:type="dxa"/>
        <w:tblLook w:val="04A0" w:firstRow="1" w:lastRow="0" w:firstColumn="1" w:lastColumn="0" w:noHBand="0" w:noVBand="1"/>
      </w:tblPr>
      <w:tblGrid>
        <w:gridCol w:w="3139"/>
        <w:gridCol w:w="1440"/>
        <w:gridCol w:w="1296"/>
        <w:gridCol w:w="1440"/>
        <w:gridCol w:w="1296"/>
      </w:tblGrid>
      <w:tr w:rsidR="00130462" w:rsidRPr="004C2BAB" w14:paraId="097C260C" w14:textId="77777777" w:rsidTr="00967C52">
        <w:tc>
          <w:tcPr>
            <w:tcW w:w="3139" w:type="dxa"/>
            <w:shd w:val="clear" w:color="auto" w:fill="auto"/>
          </w:tcPr>
          <w:p w14:paraId="362C891A" w14:textId="77777777" w:rsidR="0086108A" w:rsidRPr="004C2BAB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94688F" w14:textId="75F20958" w:rsidR="0086108A" w:rsidRPr="004C2BAB" w:rsidRDefault="0086108A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130462" w:rsidRPr="004C2BAB" w14:paraId="47D714F2" w14:textId="77777777" w:rsidTr="00967C52">
        <w:tc>
          <w:tcPr>
            <w:tcW w:w="3139" w:type="dxa"/>
            <w:shd w:val="clear" w:color="auto" w:fill="auto"/>
          </w:tcPr>
          <w:p w14:paraId="7ACC43A4" w14:textId="77777777" w:rsidR="0086108A" w:rsidRPr="004C2BAB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BEE02" w14:textId="14B17587" w:rsidR="0086108A" w:rsidRPr="004C2BAB" w:rsidRDefault="00691C24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66EB" w14:textId="553C2691" w:rsidR="0086108A" w:rsidRPr="004C2BAB" w:rsidRDefault="00691C24" w:rsidP="00643EED">
            <w:pPr>
              <w:pStyle w:val="BlockText"/>
              <w:ind w:left="0" w:right="0" w:firstLine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5A241F5B" w14:textId="77777777" w:rsidTr="00130462">
        <w:tc>
          <w:tcPr>
            <w:tcW w:w="3139" w:type="dxa"/>
            <w:shd w:val="clear" w:color="auto" w:fill="auto"/>
          </w:tcPr>
          <w:p w14:paraId="214B5E02" w14:textId="77777777" w:rsidR="0086108A" w:rsidRPr="004C2BAB" w:rsidRDefault="0086108A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24140" w14:textId="77777777" w:rsidR="0086108A" w:rsidRPr="004C2BAB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E1BE0" w14:textId="77777777" w:rsidR="0086108A" w:rsidRPr="004C2BAB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0423B" w14:textId="77777777" w:rsidR="0086108A" w:rsidRPr="004C2BAB" w:rsidRDefault="0086108A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B3D1" w14:textId="77777777" w:rsidR="0086108A" w:rsidRPr="004C2BAB" w:rsidRDefault="0086108A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="00C92A35"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C2BA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130462" w:rsidRPr="004C2BAB" w14:paraId="5AB73F45" w14:textId="77777777" w:rsidTr="00130462">
        <w:trPr>
          <w:trHeight w:val="62"/>
        </w:trPr>
        <w:tc>
          <w:tcPr>
            <w:tcW w:w="3139" w:type="dxa"/>
            <w:shd w:val="clear" w:color="auto" w:fill="auto"/>
          </w:tcPr>
          <w:p w14:paraId="36D3DC5F" w14:textId="77777777" w:rsidR="00C92A35" w:rsidRPr="004C2BAB" w:rsidRDefault="00C92A35" w:rsidP="00C92A35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B9FB14" w14:textId="77777777" w:rsidR="00C92A35" w:rsidRPr="004C2BAB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E234EA" w14:textId="77777777" w:rsidR="00C92A35" w:rsidRPr="004C2BAB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14B838" w14:textId="77777777" w:rsidR="00C92A35" w:rsidRPr="004C2BAB" w:rsidRDefault="00C92A35" w:rsidP="00D07CEB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EC138F" w14:textId="77777777" w:rsidR="00C92A35" w:rsidRPr="004C2BAB" w:rsidRDefault="00C92A35" w:rsidP="00D07CEB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30462" w:rsidRPr="004C2BAB" w14:paraId="212E88C1" w14:textId="77777777" w:rsidTr="00130462">
        <w:tc>
          <w:tcPr>
            <w:tcW w:w="3139" w:type="dxa"/>
            <w:shd w:val="clear" w:color="auto" w:fill="auto"/>
          </w:tcPr>
          <w:p w14:paraId="430330AE" w14:textId="77777777" w:rsidR="00E5248E" w:rsidRPr="004C2BAB" w:rsidRDefault="00E5248E" w:rsidP="00E5248E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C2BA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6F4B4A" w14:textId="4979D666" w:rsidR="00E5248E" w:rsidRPr="004C2BAB" w:rsidRDefault="00F96C52" w:rsidP="00E5248E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62ADB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  <w:r w:rsidR="00C62ADB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A84C0C" w14:textId="24D9B297" w:rsidR="00E5248E" w:rsidRPr="004C2BAB" w:rsidRDefault="00F96C52" w:rsidP="00E5248E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A2D12" w14:textId="1F0E3B36" w:rsidR="00E5248E" w:rsidRPr="004C2BAB" w:rsidRDefault="00F96C52" w:rsidP="00E5248E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5248E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E5248E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E5248E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FD4AC" w14:textId="2C72C0E5" w:rsidR="00E5248E" w:rsidRPr="004C2BAB" w:rsidRDefault="00F96C52" w:rsidP="00E5248E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30462" w:rsidRPr="004C2BAB" w14:paraId="642F6296" w14:textId="77777777" w:rsidTr="00130462">
        <w:tc>
          <w:tcPr>
            <w:tcW w:w="3139" w:type="dxa"/>
            <w:shd w:val="clear" w:color="auto" w:fill="auto"/>
          </w:tcPr>
          <w:p w14:paraId="1141056B" w14:textId="77777777" w:rsidR="00E5248E" w:rsidRPr="004C2BAB" w:rsidRDefault="00E5248E" w:rsidP="00E5248E">
            <w:pPr>
              <w:pStyle w:val="BlockText"/>
              <w:ind w:left="112" w:right="0" w:firstLine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A148" w14:textId="6D711600" w:rsidR="00E5248E" w:rsidRPr="004C2BAB" w:rsidRDefault="00F96C52" w:rsidP="00E5248E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62ADB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  <w:r w:rsidR="00C62ADB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CFE9B" w14:textId="465F8F7A" w:rsidR="00E5248E" w:rsidRPr="004C2BAB" w:rsidRDefault="00F96C52" w:rsidP="00E5248E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043AB" w14:textId="7494AD2F" w:rsidR="00E5248E" w:rsidRPr="004C2BAB" w:rsidRDefault="00F96C52" w:rsidP="00E5248E">
            <w:pPr>
              <w:pStyle w:val="BlockText"/>
              <w:tabs>
                <w:tab w:val="decimal" w:pos="1224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5248E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E5248E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E5248E" w:rsidRPr="004C2BA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DC48" w14:textId="10C3F1B2" w:rsidR="00E5248E" w:rsidRPr="004C2BAB" w:rsidRDefault="00F96C52" w:rsidP="00E5248E">
            <w:pPr>
              <w:pStyle w:val="BlockText"/>
              <w:tabs>
                <w:tab w:val="decimal" w:pos="1080"/>
              </w:tabs>
              <w:ind w:left="0" w:right="-72" w:firstLine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5E810CE6" w14:textId="77777777" w:rsidR="0012527F" w:rsidRPr="004C2BAB" w:rsidRDefault="0012527F" w:rsidP="0012527F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131249FE" w14:textId="312F2A24" w:rsidR="0056359A" w:rsidRPr="004C2BAB" w:rsidRDefault="00F96C52" w:rsidP="003F4AD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92482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ความเสี่ยงด้าน</w:t>
      </w:r>
      <w:r w:rsidR="0056359A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เครดิต</w:t>
      </w:r>
      <w:r w:rsidR="008B3C5D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358F7569" w14:textId="77777777" w:rsidR="003F4AD7" w:rsidRPr="004C2BAB" w:rsidRDefault="003F4AD7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77ECBE4" w14:textId="440E370F" w:rsidR="00852735" w:rsidRPr="004C2BAB" w:rsidRDefault="00852735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D477A4" w:rsidRPr="004C2B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4C2BAB">
        <w:rPr>
          <w:rFonts w:ascii="Browallia New" w:hAnsi="Browallia New" w:cs="Browallia New"/>
          <w:sz w:val="26"/>
          <w:szCs w:val="26"/>
          <w:cs/>
        </w:rPr>
        <w:t>และสถาบันการเงิน รวมถึงความเสี่ยงด้านเครดิตจากลูกค้าและลูกหนี้คงค้าง</w:t>
      </w:r>
    </w:p>
    <w:p w14:paraId="6AB51EBA" w14:textId="77777777" w:rsidR="003F4AD7" w:rsidRPr="004C2BAB" w:rsidRDefault="003F4AD7" w:rsidP="009A59BC">
      <w:pPr>
        <w:tabs>
          <w:tab w:val="left" w:pos="85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A8F5F7" w14:textId="77777777" w:rsidR="0056359A" w:rsidRPr="004C2BAB" w:rsidRDefault="0056359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ก)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การบริหารความเสี่ยง</w:t>
      </w:r>
    </w:p>
    <w:p w14:paraId="35F0FC2B" w14:textId="77777777" w:rsidR="0056359A" w:rsidRPr="004C2BA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906C5A0" w14:textId="6D0E9DED" w:rsidR="0056359A" w:rsidRPr="004C2BA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262ABE" w:rsidRPr="004C2BAB">
        <w:rPr>
          <w:rFonts w:ascii="Browallia New" w:hAnsi="Browallia New" w:cs="Browallia New"/>
          <w:sz w:val="26"/>
          <w:szCs w:val="26"/>
          <w:lang w:val="en-GB"/>
        </w:rPr>
        <w:t>B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13D87A52" w14:textId="77777777" w:rsidR="0056359A" w:rsidRPr="004C2BA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2D9648B" w14:textId="3CC3E201" w:rsidR="0056359A" w:rsidRPr="004C2BA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8F310A6" w14:textId="77777777" w:rsidR="0056359A" w:rsidRPr="004C2BA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CE15D7D" w14:textId="4CDB1A73" w:rsidR="0012527F" w:rsidRPr="004C2BAB" w:rsidRDefault="0056359A" w:rsidP="007C50C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7EBF7FAE" w14:textId="77777777" w:rsidR="007C50C1" w:rsidRPr="004C2BAB" w:rsidRDefault="007C50C1" w:rsidP="007C50C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221FD46" w14:textId="51E66AE2" w:rsidR="0012527F" w:rsidRPr="004C2BAB" w:rsidRDefault="003F4AD7" w:rsidP="0056359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41E21C9" w14:textId="77777777" w:rsidR="0056359A" w:rsidRPr="004C2BAB" w:rsidRDefault="00DF2D2A" w:rsidP="009A59BC">
      <w:pPr>
        <w:pStyle w:val="Heading4"/>
        <w:ind w:left="1080" w:hanging="540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ข)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56359A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30320CB" w14:textId="77777777" w:rsidR="0056359A" w:rsidRPr="004C2BAB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A0DE07D" w14:textId="49318604" w:rsidR="00C0225B" w:rsidRPr="004C2BAB" w:rsidRDefault="0056359A" w:rsidP="009A59B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316A05F6" w14:textId="77777777" w:rsidR="0056359A" w:rsidRPr="004C2BAB" w:rsidRDefault="0056359A" w:rsidP="009A59B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736D15" w14:textId="0F61BF87" w:rsidR="0056359A" w:rsidRPr="004C2BAB" w:rsidRDefault="0056359A">
      <w:pPr>
        <w:numPr>
          <w:ilvl w:val="0"/>
          <w:numId w:val="12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62C99BE" w14:textId="33FD4741" w:rsidR="0056359A" w:rsidRPr="004C2BAB" w:rsidRDefault="0056359A">
      <w:pPr>
        <w:numPr>
          <w:ilvl w:val="0"/>
          <w:numId w:val="12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เงินลงทุนระยะสั้น</w:t>
      </w:r>
      <w:r w:rsidR="00A76176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14:paraId="6E9514F9" w14:textId="3B579817" w:rsidR="007C50C1" w:rsidRPr="004C2BAB" w:rsidRDefault="0056359A">
      <w:pPr>
        <w:numPr>
          <w:ilvl w:val="0"/>
          <w:numId w:val="12"/>
        </w:numPr>
        <w:ind w:left="1440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8C6EA0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</w:p>
    <w:p w14:paraId="3E4CC0B3" w14:textId="77777777" w:rsidR="007C50C1" w:rsidRPr="004C2BAB" w:rsidRDefault="007C50C1" w:rsidP="00FB56F1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40AE851" w14:textId="68527483" w:rsidR="00D07CEB" w:rsidRPr="004C2BAB" w:rsidRDefault="006F7607" w:rsidP="00FB56F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</w:t>
      </w:r>
      <w:r w:rsidR="0086793A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</w:t>
      </w:r>
      <w:r w:rsidR="0002302D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</w:t>
      </w:r>
      <w:r w:rsidR="0086793A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พิจาราณว่า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ผลขาดทุนจากการด้อยค่าของรายการ ก) เงินสดและรายการเทียบเท่าเงินสด และ</w:t>
      </w:r>
      <w:r w:rsidR="00A76176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52E7E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ข) เงิน</w:t>
      </w:r>
      <w:r w:rsidR="000943E2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ลงทุน</w:t>
      </w:r>
      <w:r w:rsidR="000943E2" w:rsidRPr="004C2BAB">
        <w:rPr>
          <w:rFonts w:ascii="Browallia New" w:hAnsi="Browallia New" w:cs="Browallia New"/>
          <w:sz w:val="26"/>
          <w:szCs w:val="26"/>
          <w:cs/>
          <w:lang w:val="en-GB"/>
        </w:rPr>
        <w:t>ระยะสั้น ซึ่งเป็นเงินฝากประจำ</w:t>
      </w:r>
      <w:r w:rsidR="00A459FC" w:rsidRPr="004C2BAB">
        <w:rPr>
          <w:rFonts w:ascii="Browallia New" w:hAnsi="Browallia New" w:cs="Browallia New"/>
          <w:sz w:val="26"/>
          <w:szCs w:val="26"/>
          <w:cs/>
          <w:lang w:val="en-GB"/>
        </w:rPr>
        <w:t>ธนาคาร</w:t>
      </w:r>
      <w:r w:rsidR="000943E2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ไม่เป็นจำนวนเงินที่มีสาระสำคัญ</w:t>
      </w:r>
    </w:p>
    <w:p w14:paraId="3AF5F9BF" w14:textId="5FB2328F" w:rsidR="00FB56F1" w:rsidRPr="004C2BAB" w:rsidRDefault="00FB56F1" w:rsidP="00FB56F1">
      <w:pPr>
        <w:pStyle w:val="BlockText"/>
        <w:ind w:left="1080" w:right="0" w:firstLine="0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4C82E98" w14:textId="36AADDC7" w:rsidR="00852735" w:rsidRPr="004C2BAB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ลูกหนี้การค้า</w:t>
      </w:r>
    </w:p>
    <w:p w14:paraId="2EB032F2" w14:textId="77777777" w:rsidR="00852735" w:rsidRPr="004C2BAB" w:rsidRDefault="00852735" w:rsidP="009A59B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89F2A75" w14:textId="7DC064DF" w:rsidR="00852735" w:rsidRPr="004C2BAB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="008C6EA0" w:rsidRPr="004C2BAB">
        <w:rPr>
          <w:rFonts w:ascii="Browallia New" w:hAnsi="Browallia New" w:cs="Browallia New"/>
          <w:spacing w:val="-4"/>
          <w:sz w:val="26"/>
          <w:szCs w:val="26"/>
          <w:cs/>
        </w:rPr>
        <w:t>มาตรฐานกา</w:t>
      </w:r>
      <w:r w:rsidR="00AF0E1C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="008C6EA0"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รายงานทางการเงินฉบับที่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4C2BAB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4D2C9B5A" w14:textId="77777777" w:rsidR="00852735" w:rsidRPr="004C2BAB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50A529" w14:textId="624F43D3" w:rsidR="00852735" w:rsidRPr="004C2BAB" w:rsidRDefault="00852735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ด้านเครดิตและตามกลุ่มระยะเวลาที่เกินกำหนดชำระ </w:t>
      </w:r>
    </w:p>
    <w:p w14:paraId="5705F25D" w14:textId="77777777" w:rsidR="0012527F" w:rsidRPr="004C2BAB" w:rsidRDefault="0012527F" w:rsidP="009A59B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3398FD" w14:textId="689C10BE" w:rsidR="00D37D0A" w:rsidRPr="004C2BAB" w:rsidRDefault="00F96C52" w:rsidP="003F4AD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37D0A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37D0A"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37D0A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7380EE42" w14:textId="77777777" w:rsidR="00D37D0A" w:rsidRPr="004C2BAB" w:rsidRDefault="00D37D0A" w:rsidP="00DF2D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415DB4" w14:textId="22148C48" w:rsidR="001D5BE4" w:rsidRPr="004C2BAB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เมื่อถึงกำหนด ณ วันสิ้นรอบระยะเวลา</w:t>
      </w:r>
      <w:r w:rsidR="0086793A"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รายงาน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กลุ่มกิจการมีเงินฝากธนาคารที่สามารถเบิกใช้ได้ทันทีจำนวน</w:t>
      </w:r>
      <w:r w:rsidR="00947E6F" w:rsidRPr="004C2BA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pacing w:val="-6"/>
          <w:sz w:val="26"/>
          <w:szCs w:val="26"/>
          <w:lang w:val="en-GB"/>
        </w:rPr>
        <w:t>282</w:t>
      </w:r>
      <w:r w:rsidR="00F440A5" w:rsidRPr="004C2BA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4736B"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D6E7F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96C52" w:rsidRPr="00F96C52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="00F4736B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4736B" w:rsidRPr="004C2BA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AB48274" w14:textId="77777777" w:rsidR="001D5BE4" w:rsidRPr="004C2BAB" w:rsidRDefault="001D5BE4" w:rsidP="00DF2D2A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0611843" w14:textId="2CE397B2" w:rsidR="0012527F" w:rsidRPr="004C2BAB" w:rsidRDefault="001D5BE4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นอกจากนี้ </w:t>
      </w:r>
      <w:r w:rsidR="00A459FC" w:rsidRPr="004C2BAB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นโยบายการจัดการ</w:t>
      </w:r>
      <w:r w:rsidR="00D8212C" w:rsidRPr="004C2BA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A459FC" w:rsidRPr="004C2BAB">
        <w:rPr>
          <w:rFonts w:ascii="Browallia New" w:hAnsi="Browallia New" w:cs="Browallia New"/>
          <w:sz w:val="26"/>
          <w:szCs w:val="26"/>
          <w:cs/>
          <w:lang w:val="en-GB"/>
        </w:rPr>
        <w:t>สภาพคล่องของ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</w:t>
      </w:r>
      <w:r w:rsidR="00A459FC" w:rsidRPr="004C2BAB">
        <w:rPr>
          <w:rFonts w:ascii="Browallia New" w:hAnsi="Browallia New" w:cs="Browallia New"/>
          <w:sz w:val="26"/>
          <w:szCs w:val="26"/>
          <w:cs/>
          <w:lang w:val="en-GB"/>
        </w:rPr>
        <w:t>รวมถึงการ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44BD4156" w14:textId="77777777" w:rsidR="007C50C1" w:rsidRPr="004C2BAB" w:rsidRDefault="007C50C1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FB3E90" w14:textId="77777777" w:rsidR="007C50C1" w:rsidRPr="004C2BAB" w:rsidRDefault="007C50C1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C66D7" w14:textId="77777777" w:rsidR="007C50C1" w:rsidRPr="004C2BAB" w:rsidRDefault="007C50C1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C477AE" w14:textId="77777777" w:rsidR="007C50C1" w:rsidRPr="004C2BAB" w:rsidRDefault="007C50C1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D91CBF" w14:textId="77777777" w:rsidR="007C50C1" w:rsidRPr="004C2BAB" w:rsidRDefault="007C50C1" w:rsidP="007C50C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763189" w14:textId="7CDF1E48" w:rsidR="00613DD0" w:rsidRPr="004C2BAB" w:rsidRDefault="003F4AD7" w:rsidP="00613DD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FD79AFF" w14:textId="77777777" w:rsidR="00BC7F9B" w:rsidRPr="004C2BA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sz w:val="26"/>
          <w:szCs w:val="26"/>
        </w:rPr>
      </w:pPr>
      <w:bookmarkStart w:id="12" w:name="_Hlk44514649"/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bookmarkEnd w:id="12"/>
    <w:p w14:paraId="0D6230EF" w14:textId="77777777" w:rsidR="00BC7F9B" w:rsidRPr="004C2BA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0AFC03E3" w14:textId="444260F1" w:rsidR="00B961FF" w:rsidRPr="004C2BAB" w:rsidRDefault="00BC7F9B" w:rsidP="009A59B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ธันวาคมดังต่อไปนี้</w:t>
      </w:r>
    </w:p>
    <w:p w14:paraId="012DE4C0" w14:textId="77777777" w:rsidR="00BC7F9B" w:rsidRPr="004C2BAB" w:rsidRDefault="00BC7F9B" w:rsidP="009A59BC">
      <w:pPr>
        <w:tabs>
          <w:tab w:val="right" w:pos="9990"/>
          <w:tab w:val="right" w:pos="1089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130462" w:rsidRPr="004C2BAB" w14:paraId="7E29D50A" w14:textId="77777777" w:rsidTr="00967C5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8AD3F96" w14:textId="77777777" w:rsidR="00BC7F9B" w:rsidRPr="004C2BAB" w:rsidRDefault="00BC7F9B" w:rsidP="009A59BC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D5349" w14:textId="77777777" w:rsidR="00BC7F9B" w:rsidRPr="004C2BAB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0C4C7" w14:textId="77777777" w:rsidR="00BC7F9B" w:rsidRPr="004C2BAB" w:rsidRDefault="00BC7F9B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4F81D718" w14:textId="77777777" w:rsidTr="00967C5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5DEDD2A" w14:textId="77777777" w:rsidR="00752E7E" w:rsidRPr="004C2BAB" w:rsidRDefault="00752E7E" w:rsidP="00752E7E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769E6" w14:textId="66B997A4" w:rsidR="00752E7E" w:rsidRPr="004C2BAB" w:rsidRDefault="00752E7E" w:rsidP="00752E7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068DFE" w14:textId="64E17E8B" w:rsidR="00752E7E" w:rsidRPr="004C2BAB" w:rsidRDefault="00752E7E" w:rsidP="00752E7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249C6" w14:textId="6006C9A3" w:rsidR="00752E7E" w:rsidRPr="004C2BAB" w:rsidRDefault="00752E7E" w:rsidP="00752E7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551E8E" w14:textId="40581924" w:rsidR="00752E7E" w:rsidRPr="004C2BAB" w:rsidRDefault="00752E7E" w:rsidP="00752E7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31E72E44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325A5AF" w14:textId="77777777" w:rsidR="00752E7E" w:rsidRPr="004C2BAB" w:rsidRDefault="00752E7E" w:rsidP="00752E7E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0EFB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575F1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A98B0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4E43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5AAFBE41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CE6BCF3" w14:textId="77777777" w:rsidR="00752E7E" w:rsidRPr="004C2BAB" w:rsidRDefault="00752E7E" w:rsidP="00752E7E">
            <w:pPr>
              <w:tabs>
                <w:tab w:val="right" w:pos="10890"/>
              </w:tabs>
              <w:ind w:left="509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B6C61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A97E43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D8C94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E70B78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0462" w:rsidRPr="004C2BAB" w14:paraId="4B5BA5D5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B47B41F" w14:textId="296CFBD3" w:rsidR="00752E7E" w:rsidRPr="004C2BAB" w:rsidRDefault="00752E7E" w:rsidP="00752E7E">
            <w:pPr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5CFFF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992F19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0942B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311767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5CB61FF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B27E2E2" w14:textId="38D1CF11" w:rsidR="00752E7E" w:rsidRPr="004C2BAB" w:rsidRDefault="00752E7E" w:rsidP="00752E7E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7CA85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614907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B5CEB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68993B" w14:textId="77777777" w:rsidR="00752E7E" w:rsidRPr="004C2BAB" w:rsidRDefault="00752E7E" w:rsidP="00752E7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ADB" w:rsidRPr="004C2BAB" w14:paraId="7C87C122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067B4D54" w14:textId="7715422D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เงินกู้ยืมจากผู้ถือหุ้น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25340" w14:textId="3B538DD0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09FE2" w14:textId="43946B91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26E94" w14:textId="3F2D63B8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8F68F" w14:textId="1ED85FA6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2ADB" w:rsidRPr="004C2BAB" w14:paraId="2C3B78EC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F0938D9" w14:textId="291385C3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6D4A5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A88281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34A0E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CE7F4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ADB" w:rsidRPr="004C2BAB" w14:paraId="7165A396" w14:textId="77777777" w:rsidTr="00130462">
        <w:trPr>
          <w:trHeight w:val="20"/>
        </w:trPr>
        <w:tc>
          <w:tcPr>
            <w:tcW w:w="3240" w:type="dxa"/>
            <w:shd w:val="clear" w:color="auto" w:fill="auto"/>
          </w:tcPr>
          <w:p w14:paraId="009AC430" w14:textId="490B512C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51FBB" w14:textId="783118A5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F2EE9" w14:textId="1692A805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78E1D" w14:textId="497C2CE7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3D6D5" w14:textId="3BA1F8EA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2ADB" w:rsidRPr="004C2BAB" w14:paraId="791F7B55" w14:textId="77777777" w:rsidTr="00130462">
        <w:trPr>
          <w:trHeight w:val="20"/>
        </w:trPr>
        <w:tc>
          <w:tcPr>
            <w:tcW w:w="3240" w:type="dxa"/>
            <w:shd w:val="clear" w:color="auto" w:fill="auto"/>
          </w:tcPr>
          <w:p w14:paraId="08357A2E" w14:textId="77777777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CF535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77A917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EC6CD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D8B8C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ADB" w:rsidRPr="004C2BAB" w14:paraId="077DB5B8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3419538" w14:textId="3FA004B8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067C8D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E52D0D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FE20EA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419F02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ADB" w:rsidRPr="004C2BAB" w14:paraId="2DAE9F6F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7FBEC693" w14:textId="77777777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D4EA37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A20B7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5D30F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EEEAB4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ADB" w:rsidRPr="004C2BAB" w14:paraId="179DE176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C0E89B4" w14:textId="0DC76287" w:rsidR="00C62ADB" w:rsidRPr="004C2BAB" w:rsidRDefault="00C62ADB" w:rsidP="00C62ADB">
            <w:pPr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C58C2B" w14:textId="75A05249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9F15EC" w14:textId="66D0D259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71909CD" w14:textId="6BC983BB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699DC1B" w14:textId="2EB8D3EB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2ADB" w:rsidRPr="004C2BAB" w14:paraId="48322C16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EDF23B1" w14:textId="77777777" w:rsidR="00C62ADB" w:rsidRPr="004C2BAB" w:rsidRDefault="00C62ADB" w:rsidP="00C62ADB">
            <w:pPr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8FD23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41EA0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7C427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CF8D0" w14:textId="77777777" w:rsidR="00C62ADB" w:rsidRPr="004C2BAB" w:rsidRDefault="00C62ADB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2ADB" w:rsidRPr="004C2BAB" w14:paraId="4F67F87C" w14:textId="77777777" w:rsidTr="00130462">
        <w:trPr>
          <w:trHeight w:val="20"/>
        </w:trPr>
        <w:tc>
          <w:tcPr>
            <w:tcW w:w="3240" w:type="dxa"/>
            <w:shd w:val="clear" w:color="auto" w:fill="auto"/>
          </w:tcPr>
          <w:p w14:paraId="47D230D1" w14:textId="5A3A3F50" w:rsidR="00C62ADB" w:rsidRPr="004C2BAB" w:rsidRDefault="00C62ADB" w:rsidP="00C62ADB">
            <w:pPr>
              <w:tabs>
                <w:tab w:val="right" w:pos="9990"/>
                <w:tab w:val="right" w:pos="10890"/>
              </w:tabs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A7A02F" w14:textId="10AA7EBD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B9183E" w14:textId="0A74C1B6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E3F550" w14:textId="51E0F332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46E265" w14:textId="227AE489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22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2ADB" w:rsidRPr="004C2BAB" w14:paraId="48787D55" w14:textId="77777777" w:rsidTr="00130462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2B484F0" w14:textId="77777777" w:rsidR="00C62ADB" w:rsidRPr="004C2BAB" w:rsidRDefault="00C62ADB" w:rsidP="00C62ADB">
            <w:pPr>
              <w:tabs>
                <w:tab w:val="right" w:pos="9990"/>
                <w:tab w:val="right" w:pos="10890"/>
              </w:tabs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CC780" w14:textId="553D8108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E4AF2" w14:textId="19CF7358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E10C3" w14:textId="08359898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5E394" w14:textId="24C11BDE" w:rsidR="00C62ADB" w:rsidRPr="004C2BAB" w:rsidRDefault="00F96C52" w:rsidP="00C62AD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62ADB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511BFE2" w14:textId="77777777" w:rsidR="007C50C1" w:rsidRPr="004C2BAB" w:rsidRDefault="007C50C1" w:rsidP="00762736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5BE05B6E" w14:textId="77777777" w:rsidR="00BC7F9B" w:rsidRPr="004C2BAB" w:rsidRDefault="00BC7F9B" w:rsidP="009A59BC">
      <w:pPr>
        <w:pStyle w:val="Heading4"/>
        <w:keepLines/>
        <w:overflowPunct/>
        <w:autoSpaceDE/>
        <w:autoSpaceDN/>
        <w:adjustRightInd/>
        <w:ind w:left="1080" w:right="0" w:hanging="540"/>
        <w:jc w:val="left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4920792E" w14:textId="77777777" w:rsidR="00BC7F9B" w:rsidRPr="004C2BAB" w:rsidRDefault="00BC7F9B" w:rsidP="009A59BC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DD5BAF7" w14:textId="2C607387" w:rsidR="00BC7F9B" w:rsidRPr="004C2BAB" w:rsidRDefault="00BC7F9B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</w:t>
      </w:r>
      <w:r w:rsidR="00DF2D2A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0B728D18" w14:textId="2698D65A" w:rsidR="007C31D7" w:rsidRPr="004C2BAB" w:rsidRDefault="007C31D7" w:rsidP="009A59B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130462" w:rsidRPr="004C2BAB" w14:paraId="5D9B8F85" w14:textId="77777777" w:rsidTr="00967C52">
        <w:tc>
          <w:tcPr>
            <w:tcW w:w="4104" w:type="dxa"/>
            <w:shd w:val="clear" w:color="auto" w:fill="auto"/>
            <w:vAlign w:val="bottom"/>
          </w:tcPr>
          <w:p w14:paraId="4114B394" w14:textId="77777777" w:rsidR="00EF20CC" w:rsidRPr="004C2BA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64E03" w14:textId="47D3C8EB" w:rsidR="00EF20CC" w:rsidRPr="004C2BAB" w:rsidRDefault="00EF20CC" w:rsidP="00EF20CC">
            <w:pPr>
              <w:pStyle w:val="BlockText"/>
              <w:tabs>
                <w:tab w:val="right" w:pos="915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30462" w:rsidRPr="004C2BAB" w14:paraId="7B648E57" w14:textId="77777777" w:rsidTr="00967C52">
        <w:tc>
          <w:tcPr>
            <w:tcW w:w="4104" w:type="dxa"/>
            <w:shd w:val="clear" w:color="auto" w:fill="auto"/>
            <w:vAlign w:val="bottom"/>
          </w:tcPr>
          <w:p w14:paraId="66E4BAE8" w14:textId="77777777" w:rsidR="00EF20CC" w:rsidRPr="004C2BA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E34745" w14:textId="77777777" w:rsidR="00EF20CC" w:rsidRPr="004C2BA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212CF" w14:textId="3EB5A4EC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AF84FC9" w14:textId="7777777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C1E3" w14:textId="4F70A1E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E300292" w14:textId="7777777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F8477" w14:textId="2A695EA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3E99296" w14:textId="7777777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957A9" w14:textId="7777777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4594E010" w14:textId="77777777" w:rsidR="00EF20CC" w:rsidRPr="004C2BAB" w:rsidRDefault="00EF20CC" w:rsidP="00EF20CC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263708C7" w14:textId="77777777" w:rsidTr="00130462">
        <w:tc>
          <w:tcPr>
            <w:tcW w:w="4104" w:type="dxa"/>
            <w:shd w:val="clear" w:color="auto" w:fill="auto"/>
          </w:tcPr>
          <w:p w14:paraId="5BB59936" w14:textId="77777777" w:rsidR="00EF20CC" w:rsidRPr="004C2BA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A52E5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EAB1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A576E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08C33E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30462" w:rsidRPr="004C2BAB" w14:paraId="79A6C872" w14:textId="77777777" w:rsidTr="00130462">
        <w:tc>
          <w:tcPr>
            <w:tcW w:w="4104" w:type="dxa"/>
            <w:shd w:val="clear" w:color="auto" w:fill="auto"/>
          </w:tcPr>
          <w:p w14:paraId="28587976" w14:textId="6309D6A6" w:rsidR="00EF20CC" w:rsidRPr="004C2BAB" w:rsidRDefault="00EF20CC" w:rsidP="00BD0C5A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0B47E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892814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D36D18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0D05DC" w14:textId="77777777" w:rsidR="00EF20CC" w:rsidRPr="004C2BAB" w:rsidRDefault="00EF20CC" w:rsidP="00EF20CC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0111" w:rsidRPr="004C2BAB" w14:paraId="218E7B5F" w14:textId="77777777" w:rsidTr="00130462">
        <w:tc>
          <w:tcPr>
            <w:tcW w:w="4104" w:type="dxa"/>
            <w:shd w:val="clear" w:color="auto" w:fill="auto"/>
          </w:tcPr>
          <w:p w14:paraId="0E64C377" w14:textId="77777777" w:rsidR="00AE0111" w:rsidRPr="004C2BAB" w:rsidRDefault="00AE0111" w:rsidP="00AE0111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443746" w14:textId="0D68737E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093964" w14:textId="7696F217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B9DAD" w14:textId="17D25B49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CC280" w14:textId="3B971336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E0111" w:rsidRPr="004C2BAB" w14:paraId="6AA7E5B1" w14:textId="77777777" w:rsidTr="00130462">
        <w:tc>
          <w:tcPr>
            <w:tcW w:w="4104" w:type="dxa"/>
            <w:shd w:val="clear" w:color="auto" w:fill="auto"/>
          </w:tcPr>
          <w:p w14:paraId="721FC14D" w14:textId="5A3681F2" w:rsidR="00AE0111" w:rsidRPr="004C2BAB" w:rsidRDefault="00AE0111" w:rsidP="00AE0111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151C6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59C72" w14:textId="3F40C38A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F7B69" w14:textId="47F142E1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E353F" w14:textId="0D9F7B52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DA461" w14:textId="68009F34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AE0111" w:rsidRPr="004C2BAB" w14:paraId="26C1E7E3" w14:textId="77777777" w:rsidTr="00130462">
        <w:tc>
          <w:tcPr>
            <w:tcW w:w="4104" w:type="dxa"/>
            <w:shd w:val="clear" w:color="auto" w:fill="auto"/>
          </w:tcPr>
          <w:p w14:paraId="4623A9F1" w14:textId="77777777" w:rsidR="00AE0111" w:rsidRPr="004C2BAB" w:rsidRDefault="00AE0111" w:rsidP="00AE0111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FFFF3" w14:textId="46874EEE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AE46C" w14:textId="5DD5A5F0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39C03A" w14:textId="540738F2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0455D" w14:textId="798A49F4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E0111" w:rsidRPr="004C2BAB" w14:paraId="3D699A87" w14:textId="77777777" w:rsidTr="00130462">
        <w:tc>
          <w:tcPr>
            <w:tcW w:w="4104" w:type="dxa"/>
            <w:shd w:val="clear" w:color="auto" w:fill="auto"/>
          </w:tcPr>
          <w:p w14:paraId="77E9C6E7" w14:textId="77777777" w:rsidR="00AE0111" w:rsidRPr="004C2BAB" w:rsidRDefault="00AE0111" w:rsidP="00AE0111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66F4C5" w14:textId="221AA54B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8D35F" w14:textId="3EF9EBF8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1F15A" w14:textId="055BF4B3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74DDB1" w14:textId="709F567C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AE0111" w:rsidRPr="004C2BAB" w14:paraId="2B28C18F" w14:textId="77777777" w:rsidTr="00703E88">
        <w:tc>
          <w:tcPr>
            <w:tcW w:w="4104" w:type="dxa"/>
            <w:shd w:val="clear" w:color="auto" w:fill="auto"/>
          </w:tcPr>
          <w:p w14:paraId="175A14F9" w14:textId="77777777" w:rsidR="00AE0111" w:rsidRPr="004C2BAB" w:rsidRDefault="00AE0111" w:rsidP="00AE0111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C91C4" w14:textId="7B4901F0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0D435" w14:textId="3ADC4195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9E473" w14:textId="06F38AA8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DD888" w14:textId="507DF86A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AE0111" w:rsidRPr="004C2BAB" w14:paraId="693A5351" w14:textId="77777777" w:rsidTr="00130462">
        <w:tc>
          <w:tcPr>
            <w:tcW w:w="4104" w:type="dxa"/>
            <w:shd w:val="clear" w:color="auto" w:fill="auto"/>
          </w:tcPr>
          <w:p w14:paraId="559650DB" w14:textId="77777777" w:rsidR="00AE0111" w:rsidRPr="004C2BAB" w:rsidRDefault="00AE0111" w:rsidP="00AE0111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ECA90" w14:textId="3E552D69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2527F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12527F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562</w:t>
            </w:r>
            <w:r w:rsidR="0012527F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AD9D" w14:textId="720F9158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081</w:t>
            </w:r>
            <w:r w:rsidR="007A2596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A2C77" w14:textId="16D7E1B9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535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926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88F33" w14:textId="62D209D4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822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850</w:t>
            </w:r>
          </w:p>
        </w:tc>
      </w:tr>
      <w:tr w:rsidR="0003323D" w:rsidRPr="004C2BAB" w14:paraId="77DCFF01" w14:textId="77777777" w:rsidTr="00130462">
        <w:tc>
          <w:tcPr>
            <w:tcW w:w="4104" w:type="dxa"/>
            <w:shd w:val="clear" w:color="auto" w:fill="auto"/>
          </w:tcPr>
          <w:p w14:paraId="2CD46E3B" w14:textId="77777777" w:rsidR="0003323D" w:rsidRPr="00F96C52" w:rsidRDefault="0003323D" w:rsidP="0003323D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  <w:p w14:paraId="2C4456BE" w14:textId="108C3E39" w:rsidR="0003323D" w:rsidRPr="004C2BAB" w:rsidRDefault="0003323D" w:rsidP="0003323D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07AE8" w14:textId="58A58A52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562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805D9" w14:textId="5E77D91B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081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5416E" w14:textId="7811639A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535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926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BEC81" w14:textId="785E6E0F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675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822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850</w:t>
            </w:r>
          </w:p>
        </w:tc>
      </w:tr>
    </w:tbl>
    <w:p w14:paraId="28F92E84" w14:textId="77777777" w:rsidR="00613DD0" w:rsidRPr="004C2BAB" w:rsidRDefault="003F4AD7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130462" w:rsidRPr="004C2BAB" w14:paraId="5297A294" w14:textId="77777777" w:rsidTr="00967C52">
        <w:tc>
          <w:tcPr>
            <w:tcW w:w="4104" w:type="dxa"/>
            <w:shd w:val="clear" w:color="auto" w:fill="auto"/>
            <w:vAlign w:val="bottom"/>
          </w:tcPr>
          <w:p w14:paraId="4F7DDBEA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A7F05" w14:textId="77777777" w:rsidR="00752E7E" w:rsidRPr="004C2BAB" w:rsidRDefault="00752E7E" w:rsidP="00464053">
            <w:pPr>
              <w:pStyle w:val="BlockText"/>
              <w:tabs>
                <w:tab w:val="right" w:pos="915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30462" w:rsidRPr="004C2BAB" w14:paraId="163D853A" w14:textId="77777777" w:rsidTr="00967C52">
        <w:tc>
          <w:tcPr>
            <w:tcW w:w="4104" w:type="dxa"/>
            <w:shd w:val="clear" w:color="auto" w:fill="auto"/>
            <w:vAlign w:val="bottom"/>
          </w:tcPr>
          <w:p w14:paraId="1E44F7B6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DFC2D4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22451" w14:textId="76FE5A2D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1782772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E0918" w14:textId="7AB203D1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8FFBEE7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B6DF3" w14:textId="0AA9A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6C5C870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3D43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16E6259C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43D6A91C" w14:textId="77777777" w:rsidTr="00130462">
        <w:tc>
          <w:tcPr>
            <w:tcW w:w="4104" w:type="dxa"/>
            <w:shd w:val="clear" w:color="auto" w:fill="auto"/>
          </w:tcPr>
          <w:p w14:paraId="512CB459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F8F9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4D58B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12417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526418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30462" w:rsidRPr="004C2BAB" w14:paraId="76909F81" w14:textId="77777777" w:rsidTr="00130462">
        <w:tc>
          <w:tcPr>
            <w:tcW w:w="4104" w:type="dxa"/>
            <w:shd w:val="clear" w:color="auto" w:fill="auto"/>
          </w:tcPr>
          <w:p w14:paraId="1D228073" w14:textId="496152C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A6771F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34B4B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05526E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438152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23C9F883" w14:textId="77777777" w:rsidTr="00130462">
        <w:tc>
          <w:tcPr>
            <w:tcW w:w="4104" w:type="dxa"/>
            <w:shd w:val="clear" w:color="auto" w:fill="auto"/>
          </w:tcPr>
          <w:p w14:paraId="2544215C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085E3" w14:textId="7D050D2D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DD298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F3EF7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6F6D89" w14:textId="7756FF47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130462" w:rsidRPr="004C2BAB" w14:paraId="52F23D28" w14:textId="77777777" w:rsidTr="00130462">
        <w:tc>
          <w:tcPr>
            <w:tcW w:w="4104" w:type="dxa"/>
            <w:shd w:val="clear" w:color="auto" w:fill="auto"/>
          </w:tcPr>
          <w:p w14:paraId="164F87F8" w14:textId="3053FC6D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151C6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FE86C" w14:textId="4C42D61E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43AF8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71DB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C360B" w14:textId="09FAE0A6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130462" w:rsidRPr="004C2BAB" w14:paraId="7DC592B4" w14:textId="77777777" w:rsidTr="00130462">
        <w:tc>
          <w:tcPr>
            <w:tcW w:w="4104" w:type="dxa"/>
            <w:shd w:val="clear" w:color="auto" w:fill="auto"/>
          </w:tcPr>
          <w:p w14:paraId="3220F65B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7DE32" w14:textId="5B7F1FC1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3F58A" w14:textId="22AF206B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5F6CA6" w14:textId="40F97699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7FB04" w14:textId="00A4D1C8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130462" w:rsidRPr="004C2BAB" w14:paraId="05E633F7" w14:textId="77777777" w:rsidTr="00130462">
        <w:tc>
          <w:tcPr>
            <w:tcW w:w="4104" w:type="dxa"/>
            <w:shd w:val="clear" w:color="auto" w:fill="auto"/>
          </w:tcPr>
          <w:p w14:paraId="1F9A03D2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914FA6" w14:textId="1D2E8206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A994A1" w14:textId="6D2026E9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7D21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044C0B" w14:textId="5653134E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130462" w:rsidRPr="004C2BAB" w14:paraId="4E4F6100" w14:textId="77777777" w:rsidTr="00130462">
        <w:tc>
          <w:tcPr>
            <w:tcW w:w="4104" w:type="dxa"/>
            <w:shd w:val="clear" w:color="auto" w:fill="auto"/>
          </w:tcPr>
          <w:p w14:paraId="6B6448D8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7691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041F6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BF576E" w14:textId="5BB1792F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ECD5" w14:textId="30CF191A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130462" w:rsidRPr="004C2BAB" w14:paraId="6FD1644C" w14:textId="77777777" w:rsidTr="00130462">
        <w:tc>
          <w:tcPr>
            <w:tcW w:w="4104" w:type="dxa"/>
            <w:shd w:val="clear" w:color="auto" w:fill="auto"/>
          </w:tcPr>
          <w:p w14:paraId="56490AA0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97CDB" w14:textId="4C90DAF1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179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7CA82" w14:textId="583EFF40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094BF" w14:textId="6541B564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75415" w14:textId="175F66CF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122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</w:p>
        </w:tc>
      </w:tr>
      <w:tr w:rsidR="00130462" w:rsidRPr="004C2BAB" w14:paraId="4AFBCD73" w14:textId="77777777" w:rsidTr="00130462">
        <w:tc>
          <w:tcPr>
            <w:tcW w:w="4104" w:type="dxa"/>
            <w:shd w:val="clear" w:color="auto" w:fill="auto"/>
          </w:tcPr>
          <w:p w14:paraId="4F019A11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04BBB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F85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4C5F2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391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B26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30462" w:rsidRPr="004C2BAB" w14:paraId="31B46E74" w14:textId="77777777" w:rsidTr="00130462">
        <w:tc>
          <w:tcPr>
            <w:tcW w:w="4104" w:type="dxa"/>
            <w:shd w:val="clear" w:color="auto" w:fill="auto"/>
          </w:tcPr>
          <w:p w14:paraId="39058421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AA72E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DC443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32984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098808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2105E221" w14:textId="77777777" w:rsidTr="00130462">
        <w:tc>
          <w:tcPr>
            <w:tcW w:w="4104" w:type="dxa"/>
            <w:shd w:val="clear" w:color="auto" w:fill="auto"/>
          </w:tcPr>
          <w:p w14:paraId="71FE1FEB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B7B06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4B6A5F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3CAC8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2C39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76E8E5B7" w14:textId="77777777" w:rsidTr="00130462">
        <w:tc>
          <w:tcPr>
            <w:tcW w:w="4104" w:type="dxa"/>
            <w:shd w:val="clear" w:color="auto" w:fill="auto"/>
          </w:tcPr>
          <w:p w14:paraId="79C0E2FA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ป้องกันความเสี่ยงในกระแสเงินสด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D08C99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AECC7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7711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B24A0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6FF1BA9A" w14:textId="77777777" w:rsidTr="00130462">
        <w:tc>
          <w:tcPr>
            <w:tcW w:w="4104" w:type="dxa"/>
            <w:shd w:val="clear" w:color="auto" w:fill="auto"/>
          </w:tcPr>
          <w:p w14:paraId="5FC18448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CA017" w14:textId="3727EBF5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965556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54D348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A418D" w14:textId="1FB6CC05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130462" w:rsidRPr="004C2BAB" w14:paraId="2DD3942A" w14:textId="77777777" w:rsidTr="00130462">
        <w:tc>
          <w:tcPr>
            <w:tcW w:w="4104" w:type="dxa"/>
            <w:shd w:val="clear" w:color="auto" w:fill="auto"/>
          </w:tcPr>
          <w:p w14:paraId="279093DE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711B" w14:textId="7F1A8BCD" w:rsidR="00752E7E" w:rsidRPr="004C2BAB" w:rsidRDefault="00752E7E" w:rsidP="00080D7F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0142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22E9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07A2" w14:textId="285D6271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687FEC07" w14:textId="77777777" w:rsidTr="00130462">
        <w:tc>
          <w:tcPr>
            <w:tcW w:w="4104" w:type="dxa"/>
            <w:shd w:val="clear" w:color="auto" w:fill="auto"/>
          </w:tcPr>
          <w:p w14:paraId="28E7DF95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9262D" w14:textId="5A73C014" w:rsidR="00752E7E" w:rsidRPr="004C2BAB" w:rsidRDefault="00752E7E" w:rsidP="00080D7F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A7E6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F875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7D340" w14:textId="4DD14F8B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30462" w:rsidRPr="00F96C52" w14:paraId="1831B7D3" w14:textId="77777777" w:rsidTr="00130462">
        <w:tc>
          <w:tcPr>
            <w:tcW w:w="4104" w:type="dxa"/>
            <w:shd w:val="clear" w:color="auto" w:fill="auto"/>
          </w:tcPr>
          <w:p w14:paraId="0E8EC813" w14:textId="77777777" w:rsidR="00752E7E" w:rsidRPr="00F96C52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9E3A3A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2C74D2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8A8D81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637950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52E7E" w:rsidRPr="004C2BAB" w14:paraId="27A57869" w14:textId="77777777" w:rsidTr="00752E7E">
        <w:tc>
          <w:tcPr>
            <w:tcW w:w="4104" w:type="dxa"/>
            <w:shd w:val="clear" w:color="auto" w:fill="auto"/>
          </w:tcPr>
          <w:p w14:paraId="4665D140" w14:textId="77777777" w:rsidR="00752E7E" w:rsidRPr="004C2BAB" w:rsidRDefault="00752E7E" w:rsidP="00464053">
            <w:pPr>
              <w:pStyle w:val="BlockText"/>
              <w:ind w:left="1080" w:right="-77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9558C" w14:textId="5AC6FE6C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178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3B8C6" w14:textId="65816AEB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4066" w14:textId="190C6998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752EF" w14:textId="2FC66BF8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</w:p>
        </w:tc>
      </w:tr>
    </w:tbl>
    <w:p w14:paraId="28604905" w14:textId="327B1430" w:rsidR="002310EE" w:rsidRPr="004C2BAB" w:rsidRDefault="002310EE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130462" w:rsidRPr="004C2BAB" w14:paraId="4613DEC1" w14:textId="77777777" w:rsidTr="00967C52">
        <w:tc>
          <w:tcPr>
            <w:tcW w:w="4090" w:type="dxa"/>
            <w:shd w:val="clear" w:color="auto" w:fill="auto"/>
            <w:vAlign w:val="bottom"/>
          </w:tcPr>
          <w:p w14:paraId="4D5D817F" w14:textId="77777777" w:rsidR="00D26F3B" w:rsidRPr="004C2BAB" w:rsidRDefault="00D26F3B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B7713" w14:textId="7ECBDDE7" w:rsidR="00D26F3B" w:rsidRPr="004C2BAB" w:rsidRDefault="00D26F3B" w:rsidP="00D26F3B">
            <w:pPr>
              <w:pStyle w:val="BlockText"/>
              <w:tabs>
                <w:tab w:val="right" w:pos="1151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30462" w:rsidRPr="004C2BAB" w14:paraId="79D75B9E" w14:textId="77777777" w:rsidTr="00967C52">
        <w:tc>
          <w:tcPr>
            <w:tcW w:w="4090" w:type="dxa"/>
            <w:shd w:val="clear" w:color="auto" w:fill="auto"/>
            <w:vAlign w:val="bottom"/>
          </w:tcPr>
          <w:p w14:paraId="2D5CEABB" w14:textId="77777777" w:rsidR="00EF20CC" w:rsidRPr="004C2BAB" w:rsidRDefault="00EF20CC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60A5C05A" w14:textId="2D52E442" w:rsidR="00EF20CC" w:rsidRPr="004C2BAB" w:rsidRDefault="00EF20CC" w:rsidP="009A59BC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B9A08" w14:textId="5D96DA2E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52114C6" w14:textId="77777777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6D11D" w14:textId="277889BD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9310F91" w14:textId="77777777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F2D6" w14:textId="46B914EE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626C852" w14:textId="77777777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FBDB2" w14:textId="77777777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0A7D0938" w14:textId="77777777" w:rsidR="00EF20CC" w:rsidRPr="004C2BAB" w:rsidRDefault="00EF20CC" w:rsidP="00D26F3B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3FA9F015" w14:textId="77777777" w:rsidTr="00130462">
        <w:trPr>
          <w:trHeight w:val="60"/>
        </w:trPr>
        <w:tc>
          <w:tcPr>
            <w:tcW w:w="4090" w:type="dxa"/>
            <w:shd w:val="clear" w:color="auto" w:fill="auto"/>
          </w:tcPr>
          <w:p w14:paraId="55E2B807" w14:textId="77777777" w:rsidR="00EF20CC" w:rsidRPr="004C2BAB" w:rsidRDefault="00EF20CC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CD834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F22B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D4D10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E238CD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30462" w:rsidRPr="004C2BAB" w14:paraId="1B27C7CA" w14:textId="77777777" w:rsidTr="00130462">
        <w:tc>
          <w:tcPr>
            <w:tcW w:w="4090" w:type="dxa"/>
            <w:shd w:val="clear" w:color="auto" w:fill="auto"/>
          </w:tcPr>
          <w:p w14:paraId="756C26C6" w14:textId="399D01F1" w:rsidR="00EF20CC" w:rsidRPr="004C2BAB" w:rsidRDefault="00EF20CC" w:rsidP="009A59BC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716EED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B9512A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B94A5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32565B" w14:textId="77777777" w:rsidR="00EF20CC" w:rsidRPr="004C2BAB" w:rsidRDefault="00EF20CC" w:rsidP="00D26F3B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E0111" w:rsidRPr="004C2BAB" w14:paraId="097C6B34" w14:textId="77777777" w:rsidTr="00130462">
        <w:trPr>
          <w:trHeight w:val="162"/>
        </w:trPr>
        <w:tc>
          <w:tcPr>
            <w:tcW w:w="4090" w:type="dxa"/>
            <w:shd w:val="clear" w:color="auto" w:fill="auto"/>
          </w:tcPr>
          <w:p w14:paraId="6028450E" w14:textId="77777777" w:rsidR="00AE0111" w:rsidRPr="004C2BAB" w:rsidRDefault="00AE0111" w:rsidP="00AE0111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5DEDB" w14:textId="0C3F70F1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137225" w14:textId="5B2CC8E4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EAF36" w14:textId="6023B0F0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64862D" w14:textId="57A81288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AE0111" w:rsidRPr="004C2BAB" w14:paraId="17D86BA9" w14:textId="77777777" w:rsidTr="00130462">
        <w:tc>
          <w:tcPr>
            <w:tcW w:w="4090" w:type="dxa"/>
            <w:shd w:val="clear" w:color="auto" w:fill="auto"/>
          </w:tcPr>
          <w:p w14:paraId="0529714D" w14:textId="35F8EEB8" w:rsidR="00AE0111" w:rsidRPr="004C2BAB" w:rsidRDefault="00AE0111" w:rsidP="00AE0111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4151C6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94899" w14:textId="69B47B71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B2D460" w14:textId="26B40E80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A2299" w14:textId="649D0756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DFDA5" w14:textId="6628357C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E0111" w:rsidRPr="004C2BAB" w14:paraId="41E5BEDD" w14:textId="77777777" w:rsidTr="00130462">
        <w:tc>
          <w:tcPr>
            <w:tcW w:w="4090" w:type="dxa"/>
            <w:shd w:val="clear" w:color="auto" w:fill="auto"/>
          </w:tcPr>
          <w:p w14:paraId="64A703E1" w14:textId="77777777" w:rsidR="00AE0111" w:rsidRPr="004C2BAB" w:rsidRDefault="00AE0111" w:rsidP="00AE0111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5535" w14:textId="13DC1862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B7DA41" w14:textId="050D1F7B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3C96CE" w14:textId="03B437CF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2103C" w14:textId="3E51F756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AE0111" w:rsidRPr="004C2BAB" w14:paraId="78964157" w14:textId="77777777" w:rsidTr="00130462">
        <w:tc>
          <w:tcPr>
            <w:tcW w:w="4090" w:type="dxa"/>
            <w:shd w:val="clear" w:color="auto" w:fill="auto"/>
          </w:tcPr>
          <w:p w14:paraId="25D801CC" w14:textId="77777777" w:rsidR="00AE0111" w:rsidRPr="004C2BAB" w:rsidRDefault="00AE0111" w:rsidP="00AE0111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2F8A4" w14:textId="3481468E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E98C4F" w14:textId="399FA03E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B89FA6" w14:textId="4B3FFFFF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15AD4" w14:textId="04F1406E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AE0111" w:rsidRPr="004C2BAB" w14:paraId="3F0A74AD" w14:textId="77777777" w:rsidTr="00C20E82">
        <w:tc>
          <w:tcPr>
            <w:tcW w:w="4090" w:type="dxa"/>
            <w:shd w:val="clear" w:color="auto" w:fill="auto"/>
          </w:tcPr>
          <w:p w14:paraId="3755AE00" w14:textId="77777777" w:rsidR="00AE0111" w:rsidRPr="004C2BAB" w:rsidRDefault="00AE0111" w:rsidP="00AE0111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6EDC6" w14:textId="283A6DB9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CB327" w14:textId="64902B72" w:rsidR="00AE0111" w:rsidRPr="004C2BAB" w:rsidRDefault="00AE0111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19A0F" w14:textId="7D78FEAA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028CF" w14:textId="2778785D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E011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AE0111" w:rsidRPr="004C2BAB" w14:paraId="361CB7AA" w14:textId="77777777" w:rsidTr="00130462">
        <w:tc>
          <w:tcPr>
            <w:tcW w:w="4090" w:type="dxa"/>
            <w:shd w:val="clear" w:color="auto" w:fill="auto"/>
          </w:tcPr>
          <w:p w14:paraId="0F2AE4D8" w14:textId="77777777" w:rsidR="00AE0111" w:rsidRPr="004C2BAB" w:rsidRDefault="00AE0111" w:rsidP="00AE0111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67D97" w14:textId="4192F64A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867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CE14C" w14:textId="63F26826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128</w:t>
            </w:r>
            <w:r w:rsidR="0012527F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  <w:r w:rsidR="0012527F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BF979" w14:textId="3C37B4BD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211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E8120" w14:textId="4A3D24A9" w:rsidR="00AE0111" w:rsidRPr="004C2BAB" w:rsidRDefault="00F96C52" w:rsidP="00AE0111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E0111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963</w:t>
            </w:r>
            <w:r w:rsidR="00AE321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="00AE321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785</w:t>
            </w:r>
          </w:p>
        </w:tc>
      </w:tr>
      <w:tr w:rsidR="0003323D" w:rsidRPr="004C2BAB" w14:paraId="54040843" w14:textId="77777777" w:rsidTr="00130462">
        <w:tc>
          <w:tcPr>
            <w:tcW w:w="4090" w:type="dxa"/>
            <w:shd w:val="clear" w:color="auto" w:fill="auto"/>
          </w:tcPr>
          <w:p w14:paraId="42D5C0CB" w14:textId="77777777" w:rsidR="0003323D" w:rsidRPr="00F96C52" w:rsidRDefault="0003323D" w:rsidP="0003323D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  <w:p w14:paraId="719A513E" w14:textId="65CF86E1" w:rsidR="0003323D" w:rsidRPr="004C2BAB" w:rsidRDefault="0003323D" w:rsidP="0003323D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A8F7" w14:textId="69EBAABC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867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DE5DE" w14:textId="6EACF025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128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6332" w14:textId="5165FE2D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211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23E11" w14:textId="146A85F0" w:rsidR="0003323D" w:rsidRPr="004C2BAB" w:rsidRDefault="00F96C52" w:rsidP="0003323D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963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="0003323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785</w:t>
            </w:r>
          </w:p>
        </w:tc>
      </w:tr>
    </w:tbl>
    <w:p w14:paraId="7C7FF60D" w14:textId="1909C946" w:rsidR="003F4AD7" w:rsidRPr="004C2BAB" w:rsidRDefault="003F4AD7" w:rsidP="008926B8">
      <w:pPr>
        <w:jc w:val="thaiDistribute"/>
        <w:rPr>
          <w:rFonts w:ascii="Browallia New" w:hAnsi="Browallia New" w:cs="Browallia New"/>
          <w:spacing w:val="-2"/>
          <w:sz w:val="22"/>
          <w:szCs w:val="22"/>
          <w:cs/>
          <w:lang w:val="en-GB"/>
        </w:rPr>
      </w:pPr>
    </w:p>
    <w:p w14:paraId="55E6F9CB" w14:textId="77777777" w:rsidR="00BC7F9B" w:rsidRPr="004C2BAB" w:rsidRDefault="003F4AD7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br w:type="page"/>
      </w: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130462" w:rsidRPr="004C2BAB" w14:paraId="5B397A1B" w14:textId="77777777" w:rsidTr="00967C52">
        <w:tc>
          <w:tcPr>
            <w:tcW w:w="4090" w:type="dxa"/>
            <w:shd w:val="clear" w:color="auto" w:fill="auto"/>
            <w:vAlign w:val="bottom"/>
          </w:tcPr>
          <w:p w14:paraId="45E387AF" w14:textId="77777777" w:rsidR="00752E7E" w:rsidRPr="004C2BAB" w:rsidRDefault="00752E7E" w:rsidP="00464053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930FF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30462" w:rsidRPr="004C2BAB" w14:paraId="531B66CC" w14:textId="77777777" w:rsidTr="00967C52">
        <w:tc>
          <w:tcPr>
            <w:tcW w:w="4090" w:type="dxa"/>
            <w:shd w:val="clear" w:color="auto" w:fill="auto"/>
            <w:vAlign w:val="bottom"/>
          </w:tcPr>
          <w:p w14:paraId="470E44FC" w14:textId="77777777" w:rsidR="00752E7E" w:rsidRPr="004C2BAB" w:rsidRDefault="00752E7E" w:rsidP="00464053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  <w:p w14:paraId="097955F6" w14:textId="77777777" w:rsidR="00752E7E" w:rsidRPr="004C2BAB" w:rsidRDefault="00752E7E" w:rsidP="00464053">
            <w:pPr>
              <w:pStyle w:val="BlockText"/>
              <w:ind w:left="1080" w:right="-59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36CC0" w14:textId="68D98ABC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ภายใน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5CFC5EF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46E7" w14:textId="07EAFE46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651E707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8F2F3" w14:textId="1B4D6DBF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มากกว่า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B2D3456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D9BFE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  <w:p w14:paraId="5695FD18" w14:textId="77777777" w:rsidR="00752E7E" w:rsidRPr="004C2BAB" w:rsidRDefault="00752E7E" w:rsidP="00464053">
            <w:pPr>
              <w:pStyle w:val="BlockText"/>
              <w:tabs>
                <w:tab w:val="right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777B66C9" w14:textId="77777777" w:rsidTr="00130462">
        <w:trPr>
          <w:trHeight w:val="60"/>
        </w:trPr>
        <w:tc>
          <w:tcPr>
            <w:tcW w:w="4090" w:type="dxa"/>
            <w:shd w:val="clear" w:color="auto" w:fill="auto"/>
          </w:tcPr>
          <w:p w14:paraId="5D43899B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2F5ED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126D1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EFB9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AB8E3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130462" w:rsidRPr="004C2BAB" w14:paraId="3EA5BE11" w14:textId="77777777" w:rsidTr="00130462">
        <w:tc>
          <w:tcPr>
            <w:tcW w:w="4090" w:type="dxa"/>
            <w:shd w:val="clear" w:color="auto" w:fill="auto"/>
          </w:tcPr>
          <w:p w14:paraId="54231D90" w14:textId="710F14B2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1F08E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E67039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6BFF1F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26F58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0462" w:rsidRPr="004C2BAB" w14:paraId="3A89667F" w14:textId="77777777" w:rsidTr="00130462">
        <w:trPr>
          <w:trHeight w:val="162"/>
        </w:trPr>
        <w:tc>
          <w:tcPr>
            <w:tcW w:w="4090" w:type="dxa"/>
            <w:shd w:val="clear" w:color="auto" w:fill="auto"/>
          </w:tcPr>
          <w:p w14:paraId="77796857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4CD77" w14:textId="56527C00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B0B72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A2FD9E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84AC7" w14:textId="09516447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130462" w:rsidRPr="004C2BAB" w14:paraId="408677DC" w14:textId="77777777" w:rsidTr="00130462">
        <w:tc>
          <w:tcPr>
            <w:tcW w:w="4090" w:type="dxa"/>
            <w:shd w:val="clear" w:color="auto" w:fill="auto"/>
          </w:tcPr>
          <w:p w14:paraId="442DE470" w14:textId="67A8A713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5F1E0D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16F69" w14:textId="26DFFDFF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BD700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3FC4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E140FA" w14:textId="0394936E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130462" w:rsidRPr="004C2BAB" w14:paraId="3CEA020F" w14:textId="77777777" w:rsidTr="00130462">
        <w:tc>
          <w:tcPr>
            <w:tcW w:w="4090" w:type="dxa"/>
            <w:shd w:val="clear" w:color="auto" w:fill="auto"/>
          </w:tcPr>
          <w:p w14:paraId="01B0FFE1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4FCC1" w14:textId="5528336C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7163CA" w14:textId="2CC5358F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0E078A" w14:textId="4349F951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43F3BB" w14:textId="3A559E6C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130462" w:rsidRPr="004C2BAB" w14:paraId="38A4361A" w14:textId="77777777" w:rsidTr="00130462">
        <w:tc>
          <w:tcPr>
            <w:tcW w:w="4090" w:type="dxa"/>
            <w:shd w:val="clear" w:color="auto" w:fill="auto"/>
          </w:tcPr>
          <w:p w14:paraId="785DCAF8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407DE9" w14:textId="077B3AB5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B2A2F" w14:textId="27752D39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E4569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99C0C" w14:textId="10150D79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130462" w:rsidRPr="004C2BAB" w14:paraId="43C20561" w14:textId="77777777" w:rsidTr="00130462">
        <w:tc>
          <w:tcPr>
            <w:tcW w:w="4090" w:type="dxa"/>
            <w:shd w:val="clear" w:color="auto" w:fill="auto"/>
          </w:tcPr>
          <w:p w14:paraId="0EBC50B3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A0E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3290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D273F5" w14:textId="6770754C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7804E" w14:textId="42EADCE6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130462" w:rsidRPr="004C2BAB" w14:paraId="523E6CB3" w14:textId="77777777" w:rsidTr="00130462">
        <w:tc>
          <w:tcPr>
            <w:tcW w:w="4090" w:type="dxa"/>
            <w:shd w:val="clear" w:color="auto" w:fill="auto"/>
          </w:tcPr>
          <w:p w14:paraId="05553A4D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A4A34" w14:textId="7140B18C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D8980" w14:textId="3ED6A2EC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752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977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0E0D1" w14:textId="3C6B39B0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DB2BA" w14:textId="4DB96888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795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514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870</w:t>
            </w:r>
          </w:p>
        </w:tc>
      </w:tr>
      <w:tr w:rsidR="00130462" w:rsidRPr="004C2BAB" w14:paraId="544A20A7" w14:textId="77777777" w:rsidTr="00130462">
        <w:tc>
          <w:tcPr>
            <w:tcW w:w="4090" w:type="dxa"/>
            <w:shd w:val="clear" w:color="auto" w:fill="auto"/>
          </w:tcPr>
          <w:p w14:paraId="3FDCF4C8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769C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0DCC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082E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5819D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Cs w:val="22"/>
                <w:lang w:val="en-GB"/>
              </w:rPr>
            </w:pPr>
          </w:p>
        </w:tc>
      </w:tr>
      <w:tr w:rsidR="00130462" w:rsidRPr="004C2BAB" w14:paraId="5D1F36C0" w14:textId="77777777" w:rsidTr="00130462">
        <w:tc>
          <w:tcPr>
            <w:tcW w:w="4090" w:type="dxa"/>
            <w:shd w:val="clear" w:color="auto" w:fill="auto"/>
          </w:tcPr>
          <w:p w14:paraId="3AD37E7C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A8306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5541E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CDD8A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FDCFF2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0462" w:rsidRPr="004C2BAB" w14:paraId="20A34580" w14:textId="77777777" w:rsidTr="00130462">
        <w:tc>
          <w:tcPr>
            <w:tcW w:w="4090" w:type="dxa"/>
            <w:shd w:val="clear" w:color="auto" w:fill="auto"/>
          </w:tcPr>
          <w:p w14:paraId="11845AAA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96E95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82E10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FEF639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38C32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0462" w:rsidRPr="004C2BAB" w14:paraId="511EBE46" w14:textId="77777777" w:rsidTr="00130462">
        <w:tc>
          <w:tcPr>
            <w:tcW w:w="4090" w:type="dxa"/>
            <w:shd w:val="clear" w:color="auto" w:fill="auto"/>
          </w:tcPr>
          <w:p w14:paraId="32ADF7EC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4C2B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ป้องกันความเสี่ยงในกระแสเงินสด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0CE9F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7831F3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20F7DE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D1C926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30462" w:rsidRPr="004C2BAB" w14:paraId="5B6B566C" w14:textId="77777777" w:rsidTr="00130462">
        <w:tc>
          <w:tcPr>
            <w:tcW w:w="4090" w:type="dxa"/>
            <w:shd w:val="clear" w:color="auto" w:fill="auto"/>
          </w:tcPr>
          <w:p w14:paraId="23766CDB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3AD6D7" w14:textId="5BB836DF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0C24F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3B201F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C33C8" w14:textId="6AB8046B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52E7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130462" w:rsidRPr="004C2BAB" w14:paraId="3CF49935" w14:textId="77777777" w:rsidTr="00130462">
        <w:tc>
          <w:tcPr>
            <w:tcW w:w="4090" w:type="dxa"/>
            <w:shd w:val="clear" w:color="auto" w:fill="auto"/>
          </w:tcPr>
          <w:p w14:paraId="3FDF541C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กระแสเงินสดจ่าย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A9F12" w14:textId="631F4D91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55AC5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FA54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B3C49" w14:textId="7E6A8C36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462" w:rsidRPr="004C2BAB" w14:paraId="0CC0FD1A" w14:textId="77777777" w:rsidTr="00130462">
        <w:tc>
          <w:tcPr>
            <w:tcW w:w="4090" w:type="dxa"/>
            <w:shd w:val="clear" w:color="auto" w:fill="auto"/>
          </w:tcPr>
          <w:p w14:paraId="0EA6542F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รวมหนี้สินอนุพันธ์ทางการเงิน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83EF5" w14:textId="70700C8E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3F31A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20BD4" w14:textId="7777777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A69F" w14:textId="073DBBB7" w:rsidR="00752E7E" w:rsidRPr="004C2BAB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30462" w:rsidRPr="00F96C52" w14:paraId="43B9BD60" w14:textId="77777777" w:rsidTr="00130462">
        <w:tc>
          <w:tcPr>
            <w:tcW w:w="4090" w:type="dxa"/>
            <w:shd w:val="clear" w:color="auto" w:fill="auto"/>
          </w:tcPr>
          <w:p w14:paraId="62BA9207" w14:textId="77777777" w:rsidR="00752E7E" w:rsidRPr="00F96C52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1109A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6B9AA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D80CD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7334B5" w14:textId="77777777" w:rsidR="00752E7E" w:rsidRPr="00F96C52" w:rsidRDefault="00752E7E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752E7E" w:rsidRPr="004C2BAB" w14:paraId="502269AC" w14:textId="77777777" w:rsidTr="00752E7E">
        <w:tc>
          <w:tcPr>
            <w:tcW w:w="4090" w:type="dxa"/>
            <w:shd w:val="clear" w:color="auto" w:fill="auto"/>
          </w:tcPr>
          <w:p w14:paraId="47A2D980" w14:textId="77777777" w:rsidR="00752E7E" w:rsidRPr="004C2BAB" w:rsidRDefault="00752E7E" w:rsidP="00464053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EE43B" w14:textId="4FF75B5A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289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9862" w14:textId="2940A5EB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752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977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9F1F" w14:textId="424BB7B9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558F5" w14:textId="5234365F" w:rsidR="00752E7E" w:rsidRPr="004C2BAB" w:rsidRDefault="00F96C52" w:rsidP="00464053">
            <w:pPr>
              <w:pStyle w:val="BlockText"/>
              <w:tabs>
                <w:tab w:val="decimal" w:pos="1151"/>
              </w:tabs>
              <w:ind w:left="0" w:right="-72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794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 w:rsidR="00752E7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</w:p>
        </w:tc>
      </w:tr>
    </w:tbl>
    <w:p w14:paraId="2395BA1E" w14:textId="45327846" w:rsidR="00BC7F9B" w:rsidRPr="004C2BAB" w:rsidRDefault="00BC7F9B" w:rsidP="003F4AD7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34D606A2" w14:textId="5C59F7A1" w:rsidR="001D5BE4" w:rsidRPr="004C2BAB" w:rsidRDefault="00F96C52" w:rsidP="00A43286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bidi="ar-SA"/>
        </w:rPr>
      </w:pPr>
      <w:bookmarkStart w:id="13" w:name="_Toc48681837"/>
      <w:r w:rsidRPr="00F96C5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D5BE4" w:rsidRPr="004C2BA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96C52">
        <w:rPr>
          <w:rFonts w:ascii="Browallia New" w:hAnsi="Browallia New" w:cs="Browallia New"/>
          <w:b/>
          <w:bCs/>
          <w:sz w:val="26"/>
          <w:szCs w:val="26"/>
          <w:lang w:val="en-GB" w:bidi="ar-SA"/>
        </w:rPr>
        <w:t>2</w:t>
      </w:r>
      <w:r w:rsidR="001D5BE4" w:rsidRPr="004C2BAB">
        <w:rPr>
          <w:rFonts w:ascii="Browallia New" w:hAnsi="Browallia New" w:cs="Browallia New"/>
          <w:b/>
          <w:bCs/>
          <w:sz w:val="26"/>
          <w:szCs w:val="26"/>
          <w:lang w:bidi="ar-SA"/>
        </w:rPr>
        <w:tab/>
      </w:r>
      <w:r w:rsidR="001D5BE4" w:rsidRPr="004C2BAB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3"/>
    </w:p>
    <w:p w14:paraId="11C95510" w14:textId="77777777" w:rsidR="00364060" w:rsidRPr="004C2BAB" w:rsidRDefault="00364060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73D102FA" w14:textId="77777777" w:rsidR="001D5BE4" w:rsidRPr="004C2BAB" w:rsidRDefault="001D5BE4" w:rsidP="00FB4C65">
      <w:pPr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Calibri" w:hAnsi="Browallia New" w:cs="Browallia New"/>
          <w:spacing w:val="-2"/>
          <w:sz w:val="26"/>
          <w:szCs w:val="26"/>
          <w:cs/>
        </w:rPr>
        <w:t>ว</w:t>
      </w:r>
      <w:r w:rsidR="00050D0A" w:rsidRPr="004C2BAB">
        <w:rPr>
          <w:rFonts w:ascii="Browallia New" w:eastAsia="Calibri" w:hAnsi="Browallia New" w:cs="Browallia New"/>
          <w:spacing w:val="-2"/>
          <w:sz w:val="26"/>
          <w:szCs w:val="26"/>
          <w:cs/>
        </w:rPr>
        <w:t>ั</w:t>
      </w:r>
      <w:r w:rsidRPr="004C2BAB">
        <w:rPr>
          <w:rFonts w:ascii="Browallia New" w:eastAsia="Calibri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  <w:r w:rsidR="00FB4C65" w:rsidRPr="004C2BAB">
        <w:rPr>
          <w:rFonts w:ascii="Browallia New" w:hAnsi="Browallia New" w:cs="Browallia New"/>
        </w:rPr>
        <w:t xml:space="preserve"> </w:t>
      </w:r>
      <w:r w:rsidR="00FB4C65" w:rsidRPr="004C2BAB">
        <w:rPr>
          <w:rFonts w:ascii="Browallia New" w:eastAsia="Calibri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364060" w:rsidRPr="004C2BAB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FB4C65" w:rsidRPr="004C2BAB">
        <w:rPr>
          <w:rFonts w:ascii="Browallia New" w:eastAsia="Calibri" w:hAnsi="Browallia New" w:cs="Browallia New"/>
          <w:spacing w:val="-2"/>
          <w:sz w:val="26"/>
          <w:szCs w:val="26"/>
          <w:cs/>
        </w:rPr>
        <w:t>ผู้ถือหุ้นและยังประโยชน์ให้แก่ผู้มีส่วนได้เสียอื่นๆ และ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="00364060" w:rsidRPr="004C2BAB">
        <w:rPr>
          <w:rFonts w:ascii="Browallia New" w:hAnsi="Browallia New" w:cs="Browallia New"/>
          <w:spacing w:val="-2"/>
          <w:sz w:val="26"/>
          <w:szCs w:val="26"/>
        </w:rPr>
        <w:br/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และลดต้นทุนเงินทุน</w:t>
      </w:r>
    </w:p>
    <w:p w14:paraId="346C2B8E" w14:textId="77777777" w:rsidR="001D5BE4" w:rsidRPr="004C2BAB" w:rsidRDefault="001D5BE4" w:rsidP="009F79E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CFAE71" w14:textId="77777777" w:rsidR="00364060" w:rsidRPr="004C2BAB" w:rsidRDefault="001D5BE4" w:rsidP="00B961FF">
      <w:pPr>
        <w:ind w:left="540"/>
        <w:rPr>
          <w:rFonts w:ascii="Browallia New" w:eastAsia="Calibri" w:hAnsi="Browallia New" w:cs="Browallia New"/>
          <w:sz w:val="26"/>
          <w:szCs w:val="26"/>
        </w:rPr>
      </w:pPr>
      <w:r w:rsidRPr="004C2BAB">
        <w:rPr>
          <w:rFonts w:ascii="Browallia New" w:eastAsia="Calibri" w:hAnsi="Browallia New" w:cs="Browallia New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</w:t>
      </w:r>
      <w:r w:rsidR="00B961FF" w:rsidRPr="004C2BAB">
        <w:rPr>
          <w:rFonts w:ascii="Browallia New" w:eastAsia="Calibri" w:hAnsi="Browallia New" w:cs="Browallia New"/>
          <w:sz w:val="26"/>
          <w:szCs w:val="26"/>
          <w:cs/>
        </w:rPr>
        <w:t>ให้แก่ผู้ถือหุ้น</w:t>
      </w:r>
    </w:p>
    <w:p w14:paraId="1E64064F" w14:textId="3C5C260D" w:rsidR="00364060" w:rsidRPr="004C2BAB" w:rsidRDefault="003F4AD7" w:rsidP="003F4AD7">
      <w:pPr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4C2BAB">
        <w:rPr>
          <w:rFonts w:ascii="Browallia New" w:eastAsia="Calibri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9B25A21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DCF511" w14:textId="71976BAD" w:rsidR="00B45E7D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B45E7D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45E7D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A386C5E" w14:textId="77777777" w:rsidR="00733D32" w:rsidRPr="004C2BAB" w:rsidRDefault="00733D32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A23DD3" w14:textId="3F0832ED" w:rsidR="00B961FF" w:rsidRPr="004C2BAB" w:rsidRDefault="00B961FF" w:rsidP="0010603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86793A" w:rsidRPr="004C2BAB">
        <w:rPr>
          <w:rFonts w:ascii="Browallia New" w:hAnsi="Browallia New" w:cs="Browallia New"/>
          <w:sz w:val="26"/>
          <w:szCs w:val="26"/>
          <w:cs/>
        </w:rPr>
        <w:t>และราคาตามบัญชี</w:t>
      </w:r>
      <w:r w:rsidR="00050D0A" w:rsidRPr="004C2BAB">
        <w:rPr>
          <w:rFonts w:ascii="Browallia New" w:hAnsi="Browallia New" w:cs="Browallia New"/>
          <w:sz w:val="26"/>
          <w:szCs w:val="26"/>
          <w:cs/>
        </w:rPr>
        <w:t>ข</w:t>
      </w:r>
      <w:r w:rsidRPr="004C2BAB">
        <w:rPr>
          <w:rFonts w:ascii="Browallia New" w:hAnsi="Browallia New" w:cs="Browallia New"/>
          <w:sz w:val="26"/>
          <w:szCs w:val="26"/>
          <w:cs/>
        </w:rPr>
        <w:t>องสินทรัพย์และหนี้สินทางการเงิน</w:t>
      </w:r>
      <w:r w:rsidR="00A459FC" w:rsidRPr="004C2BAB">
        <w:rPr>
          <w:rFonts w:ascii="Browallia New" w:hAnsi="Browallia New" w:cs="Browallia New"/>
          <w:sz w:val="26"/>
          <w:szCs w:val="26"/>
          <w:cs/>
        </w:rPr>
        <w:t>แยกตามประเภท</w:t>
      </w:r>
    </w:p>
    <w:p w14:paraId="182A7BCE" w14:textId="77777777" w:rsidR="00106031" w:rsidRPr="004C2BAB" w:rsidRDefault="00106031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25153D12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517F" w14:textId="77777777" w:rsidR="001743F8" w:rsidRPr="004C2BAB" w:rsidRDefault="001743F8" w:rsidP="007C5028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F4FCE" w14:textId="77777777" w:rsidR="001743F8" w:rsidRPr="004C2BAB" w:rsidRDefault="001743F8" w:rsidP="005C7C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4C2BAB" w14:paraId="72DD3C11" w14:textId="77777777" w:rsidTr="00080D7F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4ADF6" w14:textId="77777777" w:rsidR="00D53A02" w:rsidRPr="004C2BAB" w:rsidRDefault="00D53A02" w:rsidP="005C7C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2288B8" w14:textId="77777777" w:rsidR="00D53A02" w:rsidRPr="004C2BAB" w:rsidRDefault="00106031" w:rsidP="00080D7F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39FDC" w14:textId="77777777" w:rsidR="00D53A02" w:rsidRPr="004C2BAB" w:rsidRDefault="00D53A02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88A6B" w14:textId="77777777" w:rsidR="00D53A02" w:rsidRPr="004C2BAB" w:rsidRDefault="00D53A02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3205C" w14:textId="77777777" w:rsidR="00D53A02" w:rsidRPr="004C2BAB" w:rsidRDefault="00D53A02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30462" w:rsidRPr="004C2BAB" w14:paraId="655DA9B2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63F6E" w14:textId="77777777" w:rsidR="00D53A02" w:rsidRPr="004C2BA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C1E21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902F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43DC2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1F76B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130462" w:rsidRPr="004C2BAB" w14:paraId="06A167BC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40C19" w14:textId="77777777" w:rsidR="00D53A02" w:rsidRPr="004C2BA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0ED48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BA09A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CE552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C766F88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130462" w:rsidRPr="004C2BAB" w14:paraId="138A9D36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55B07" w14:textId="77777777" w:rsidR="00D53A02" w:rsidRPr="004C2BA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2238A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32AF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73D58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8FD4F" w14:textId="77777777" w:rsidR="00D53A02" w:rsidRPr="004C2BAB" w:rsidRDefault="00106031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3A02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7CC6EE4A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EE78" w14:textId="77777777" w:rsidR="00D53A02" w:rsidRPr="004C2BA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240DE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F653C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B6772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CC402D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63FAA324" w14:textId="77777777" w:rsidTr="00080D7F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08C08" w14:textId="0DB606E2" w:rsidR="00D53A02" w:rsidRPr="004C2BAB" w:rsidRDefault="00D53A02" w:rsidP="001743F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2398A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9188C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FA6A1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1407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C52A75" w14:textId="77777777" w:rsidR="00D53A02" w:rsidRPr="004C2BAB" w:rsidRDefault="00D53A0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6543723D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97B6" w14:textId="77777777" w:rsidR="004904C1" w:rsidRPr="004C2BAB" w:rsidRDefault="004904C1" w:rsidP="004904C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5EFB7" w14:textId="77777777" w:rsidR="004904C1" w:rsidRPr="004C2BAB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A2E12" w14:textId="77777777" w:rsidR="004904C1" w:rsidRPr="004C2BAB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66CA4" w14:textId="77777777" w:rsidR="004904C1" w:rsidRPr="004C2BAB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28C0D" w14:textId="77777777" w:rsidR="004904C1" w:rsidRPr="004C2BAB" w:rsidRDefault="004904C1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13F7" w:rsidRPr="004C2BAB" w14:paraId="3C51949C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6BBF" w14:textId="77777777" w:rsidR="00C413F7" w:rsidRPr="004C2BAB" w:rsidRDefault="00C413F7" w:rsidP="00C413F7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C6A36" w14:textId="0DF9005D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35BB5" w14:textId="33E13536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1EA2C" w14:textId="1F8BDD72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17565" w14:textId="479EA378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C413F7" w:rsidRPr="004C2BAB" w14:paraId="7268D9F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EF43F" w14:textId="77777777" w:rsidR="00C413F7" w:rsidRPr="004C2BAB" w:rsidRDefault="00C413F7" w:rsidP="00C413F7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CEAFA" w14:textId="7A0133B9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F6DB4" w14:textId="253EE4E3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0A061" w14:textId="3510B6D1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58B2C" w14:textId="5079D3E1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C413F7" w:rsidRPr="004C2BAB" w14:paraId="2C865406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E7C6" w14:textId="17628B22" w:rsidR="00C413F7" w:rsidRPr="004C2BAB" w:rsidRDefault="00C413F7" w:rsidP="00C413F7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B7434F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E57E5" w14:textId="56A758CB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EB22E" w14:textId="7E655D87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634D9" w14:textId="10DD4A2C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65421" w14:textId="3B7F9F1C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C413F7" w:rsidRPr="004C2BAB" w14:paraId="7B7B1C9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524272" w14:textId="77777777" w:rsidR="00C413F7" w:rsidRPr="004C2BAB" w:rsidRDefault="00C413F7" w:rsidP="00C413F7">
            <w:pPr>
              <w:ind w:left="176" w:right="-98" w:hanging="2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BE834" w14:textId="74571BCE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7F619" w14:textId="05F9F628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8E371" w14:textId="7E79FF01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2F08" w14:textId="03C763C6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C413F7" w:rsidRPr="004C2BAB" w14:paraId="094243C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585" w14:textId="77777777" w:rsidR="00C413F7" w:rsidRPr="004C2BAB" w:rsidRDefault="00C413F7" w:rsidP="00C413F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1116E" w14:textId="54482692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169B4C" w14:textId="7AE55EE1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50B9DB" w14:textId="61FB2AD9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6DB27" w14:textId="35AB85F2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C413F7" w:rsidRPr="004C2BAB" w14:paraId="4E08ADD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D8D2" w14:textId="77777777" w:rsidR="00C413F7" w:rsidRPr="004C2BAB" w:rsidRDefault="00C413F7" w:rsidP="00C413F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BB4DA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75CA64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224D5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BFCA9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13F7" w:rsidRPr="004C2BAB" w14:paraId="028A46BB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3303C" w14:textId="77777777" w:rsidR="00C413F7" w:rsidRPr="004C2BAB" w:rsidRDefault="00C413F7" w:rsidP="00C413F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E3C40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1D8B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C437A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5696D" w14:textId="77777777" w:rsidR="00C413F7" w:rsidRPr="004C2BAB" w:rsidRDefault="00C413F7" w:rsidP="00080D7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13F7" w:rsidRPr="004C2BAB" w14:paraId="66D1F909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C81608" w14:textId="77777777" w:rsidR="00C413F7" w:rsidRPr="004C2BAB" w:rsidRDefault="00C413F7" w:rsidP="00C413F7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01D6D2" w14:textId="41E8B774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B23AF" w14:textId="45683C94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B4D1E7" w14:textId="62B9DF94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58953" w14:textId="4D82740B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13F7" w:rsidRPr="004C2BAB" w14:paraId="35C0B189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BDD7" w14:textId="400AB8A2" w:rsidR="00C413F7" w:rsidRPr="004C2BAB" w:rsidRDefault="00C413F7" w:rsidP="00C413F7">
            <w:pPr>
              <w:ind w:left="176" w:hanging="28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B7434F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EA658" w14:textId="5112DBF0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002B26" w14:textId="4A9258B9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43EF3" w14:textId="3E747D6B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6FCAB8" w14:textId="0CBD421A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C413F7" w:rsidRPr="004C2BAB" w14:paraId="57AABD0E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C9BA8" w14:textId="7A22E295" w:rsidR="00C413F7" w:rsidRPr="004C2BAB" w:rsidRDefault="00C413F7" w:rsidP="00C413F7">
            <w:pPr>
              <w:ind w:left="176" w:hanging="2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C53B3" w14:textId="1C2B2812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3C16E" w14:textId="6B258586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609D23" w14:textId="1E3B9280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90B13" w14:textId="18E18D20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C413F7" w:rsidRPr="004C2BAB" w14:paraId="503ED524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67B38E" w14:textId="77777777" w:rsidR="00C413F7" w:rsidRPr="004C2BAB" w:rsidRDefault="00C413F7" w:rsidP="00C413F7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01FCE" w14:textId="2038DA11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11E25" w14:textId="4E75E114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DE321B" w14:textId="493DAC4B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649" w14:textId="635D87C4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C413F7" w:rsidRPr="004C2BAB" w14:paraId="6804146A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83AFE1" w14:textId="77777777" w:rsidR="00C413F7" w:rsidRPr="004C2BAB" w:rsidRDefault="00C413F7" w:rsidP="00C413F7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107E" w14:textId="2E6F1549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8B61A" w14:textId="3C830601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DEAE88" w14:textId="157FEE0A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A5BE5" w14:textId="0B36C62B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C413F7" w:rsidRPr="004C2BAB" w14:paraId="151DD5F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2808" w14:textId="77777777" w:rsidR="00C413F7" w:rsidRPr="004C2BAB" w:rsidRDefault="00C413F7" w:rsidP="00C413F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ADA7EE" w14:textId="4A5D2B62" w:rsidR="00C413F7" w:rsidRPr="004C2BAB" w:rsidRDefault="00C413F7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1013F3" w14:textId="3FC1029E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A3DDA" w14:textId="6E7AD20E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838F51" w14:textId="42FD0B15" w:rsidR="00C413F7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C413F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34A63FC5" w14:textId="2F75EA41" w:rsidR="00D53A02" w:rsidRPr="004C2BAB" w:rsidRDefault="00D53A02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80D7F" w:rsidRPr="004C2BAB" w14:paraId="0A6E831A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E840C" w14:textId="77777777" w:rsidR="00080D7F" w:rsidRPr="004C2BAB" w:rsidRDefault="00080D7F" w:rsidP="00440B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C8A9D" w14:textId="77777777" w:rsidR="00080D7F" w:rsidRPr="004C2BAB" w:rsidRDefault="00080D7F" w:rsidP="00440B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80D7F" w:rsidRPr="004C2BAB" w14:paraId="58D87AA0" w14:textId="77777777" w:rsidTr="00440BFE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83CA9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BEC6B" w14:textId="77777777" w:rsidR="00080D7F" w:rsidRPr="004C2BAB" w:rsidRDefault="00080D7F" w:rsidP="00440BFE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9BA95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17CDC0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D46F8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80D7F" w:rsidRPr="004C2BAB" w14:paraId="201A6A81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52080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C6FD9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B84CA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2129F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14469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080D7F" w:rsidRPr="004C2BAB" w14:paraId="5C0107CB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4A22B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E1428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7EF6A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887C8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4DC810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080D7F" w:rsidRPr="004C2BAB" w14:paraId="13AA59D2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EBDC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92D17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3A0DA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E8857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12D79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80D7F" w:rsidRPr="004C2BAB" w14:paraId="50C55A84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7F1F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CD73B9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D412C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9FAF8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BDC899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49213EB3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E57FD" w14:textId="19804AF5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25D2E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D6022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E01EC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C811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7CC61A74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6F2FB9" w14:textId="110DBEB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685C1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603C6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B816C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F0D271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60C8C77B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1D970" w14:textId="5759B20B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2F7CED" w14:textId="701C01AD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83E68" w14:textId="30EB5662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ED8FF" w14:textId="2D889B2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3797D7" w14:textId="5BF6324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080D7F" w:rsidRPr="004C2BAB" w14:paraId="688AE050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FEEF9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F8B7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6393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E86F0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BA4B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4449E828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B069C" w14:textId="625C18E0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96E0F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FF1C4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ACE83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1370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1CD18FCD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C15E2" w14:textId="2E86760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069E1" w14:textId="776ABA1D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BA89FE" w14:textId="7F9A7B47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CCA64" w14:textId="74ADAE0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D19C0" w14:textId="5606711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080D7F" w:rsidRPr="004C2BAB" w14:paraId="2395F4F7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61235" w14:textId="4AE35D1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57130" w14:textId="0F76AEB2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43B0C" w14:textId="528A68E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9F188" w14:textId="4553B12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3D4C2" w14:textId="24B18B3F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80D7F" w:rsidRPr="004C2BAB" w14:paraId="6AF57FC3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2B3BB" w14:textId="67335A51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5D1F2" w14:textId="381CC6A5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3EF8F" w14:textId="466DFE8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9EEBB" w14:textId="56B064A6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485519" w14:textId="7BBA84D0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080D7F" w:rsidRPr="004C2BAB" w14:paraId="4DE2F3B5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8737D8" w14:textId="16AC55CD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63F99" w14:textId="6C64544A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729A2A" w14:textId="53C2359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90FEF8" w14:textId="0B19F8E2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925567" w14:textId="4539103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080D7F" w:rsidRPr="004C2BAB" w14:paraId="1C36A2B7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335AA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E69E3" w14:textId="770D1839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410CF9" w14:textId="4DD63E0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9B7F55" w14:textId="22C3235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708F4E" w14:textId="002403C7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080D7F" w:rsidRPr="004C2BAB" w14:paraId="0C5DAEAD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3E53F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E882B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A8AC5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AADC4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8F7F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220A0D07" w14:textId="77777777" w:rsidTr="0025046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0D25D" w14:textId="76A279B1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301B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5B1B5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F39B6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9D23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0C6052B4" w14:textId="77777777" w:rsidTr="0025046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F9827D" w14:textId="66518208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FD07" w14:textId="5FF6580B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AED0E" w14:textId="5ACB92FD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50123" w14:textId="07E433A9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D96766" w14:textId="53D56B4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0D7F" w:rsidRPr="004C2BAB" w14:paraId="3B078171" w14:textId="77777777" w:rsidTr="0025046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2BCEF" w14:textId="29FD8C7E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46D4F2" w14:textId="7F03795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6423A1" w14:textId="249AB60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7978D" w14:textId="2005EE32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DE1AD" w14:textId="3A8E33B9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080D7F" w:rsidRPr="004C2BAB" w14:paraId="36603803" w14:textId="77777777" w:rsidTr="0025046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43E32" w14:textId="24519EDD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2B637" w14:textId="6A4848FE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542B7" w14:textId="3B372E9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D0BB9" w14:textId="2653AB6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77640" w14:textId="420E982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080D7F" w:rsidRPr="004C2BAB" w14:paraId="5D532B5F" w14:textId="77777777" w:rsidTr="0025046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ACCC8A" w14:textId="5AB3D006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FA6E6" w14:textId="3F406154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27417" w14:textId="5F371AC1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C421E" w14:textId="05F13C3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12F5E" w14:textId="0C832747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080D7F" w:rsidRPr="004C2BAB" w14:paraId="08DEBF1F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968FAD" w14:textId="6456B76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12B21E" w14:textId="6DC65AD5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4813AC" w14:textId="2A03D9F2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7811C" w14:textId="7FB7FCB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90B78F" w14:textId="329D0099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080D7F" w:rsidRPr="004C2BAB" w14:paraId="7FA8E8A2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6A3D0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758CD" w14:textId="0DF191E8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067C13" w14:textId="2B03BE7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D2C94E" w14:textId="51E61CD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819E76" w14:textId="6B1C80B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2CB977D5" w14:textId="77777777" w:rsidR="00080D7F" w:rsidRPr="004C2BAB" w:rsidRDefault="00080D7F">
      <w:pPr>
        <w:rPr>
          <w:rFonts w:ascii="Browallia New" w:hAnsi="Browallia New" w:cs="Browallia New"/>
        </w:rPr>
      </w:pPr>
    </w:p>
    <w:p w14:paraId="401126A8" w14:textId="2C7A5DE3" w:rsidR="00FD2290" w:rsidRPr="004C2BAB" w:rsidRDefault="008D03F1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80D7F" w:rsidRPr="004C2BAB" w14:paraId="108F4F11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06357" w14:textId="77777777" w:rsidR="00080D7F" w:rsidRPr="004C2BAB" w:rsidRDefault="00080D7F" w:rsidP="00080D7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FE98C" w14:textId="37030839" w:rsidR="00080D7F" w:rsidRPr="004C2BAB" w:rsidRDefault="00080D7F" w:rsidP="00080D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D7F" w:rsidRPr="004C2BAB" w14:paraId="17DDACE2" w14:textId="77777777" w:rsidTr="00440BFE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90349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5FE5A0" w14:textId="77777777" w:rsidR="00080D7F" w:rsidRPr="004C2BAB" w:rsidRDefault="00080D7F" w:rsidP="00080D7F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930B9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EFDF3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F13DD3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80D7F" w:rsidRPr="004C2BAB" w14:paraId="767924F8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E1CCA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33E30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571E1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EB8A6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EB881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080D7F" w:rsidRPr="004C2BAB" w14:paraId="0A614881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C44E4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BAFFA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AD8CB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BCED3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9FA176A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080D7F" w:rsidRPr="004C2BAB" w14:paraId="57524D0A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7452B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56753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9B9CA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93DAC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FA74F" w14:textId="77777777" w:rsidR="00080D7F" w:rsidRPr="004C2BAB" w:rsidRDefault="00080D7F" w:rsidP="00080D7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80D7F" w:rsidRPr="004C2BAB" w14:paraId="778DB987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257CC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ED472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9011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6C9E5B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040DAF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7B357A31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370C6" w14:textId="02B252FC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DA11C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9D651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FAA2E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08EDC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2A984049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9D95B2" w14:textId="16B14A79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4BD15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6AC4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1C6EAC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E8384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576D9BD9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02973" w14:textId="2300BEC2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2F3F3" w14:textId="6EA2D3AB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57C96" w14:textId="29DF1011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928A9" w14:textId="345BD00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B9AEA3" w14:textId="384DFC8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080D7F" w:rsidRPr="004C2BAB" w14:paraId="1A8E5FC7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150A4" w14:textId="62FD2039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F90AC" w14:textId="23CA0DC4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AE024F" w14:textId="6549963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9B52DD" w14:textId="61C597B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6AAAD" w14:textId="59515D5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080D7F" w:rsidRPr="004C2BAB" w14:paraId="48DEF436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4EB83" w14:textId="2C4BA0D9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9BD003" w14:textId="6C666784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7F19D" w14:textId="1B188C1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4CC471" w14:textId="1A6FC8C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8E391" w14:textId="5CAF567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080D7F" w:rsidRPr="004C2BAB" w14:paraId="560A8F16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62CC2" w14:textId="6E201EAC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FDA28" w14:textId="6145AAF6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0F58A" w14:textId="107C5A0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9423" w14:textId="5674852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47D6DC" w14:textId="549C9DE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080D7F" w:rsidRPr="004C2BAB" w14:paraId="6A61397E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CC7AD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52FE2" w14:textId="2EE796FA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ACAA4" w14:textId="2369A91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0CD1BD" w14:textId="26F034A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72989" w14:textId="3613B676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080D7F" w:rsidRPr="004C2BAB" w14:paraId="317BC4B6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BE6A2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BD594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D6ADB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91019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B864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27E353B9" w14:textId="77777777" w:rsidTr="006E50C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01692" w14:textId="570FAAAF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BAF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7DDC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4677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265A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0AD97D0C" w14:textId="77777777" w:rsidTr="006E50C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413C2" w14:textId="549EFD2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6AB28" w14:textId="7262285D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0E16B" w14:textId="13B8A7E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48F14" w14:textId="52A7E89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1B780" w14:textId="1ADD035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0D7F" w:rsidRPr="004C2BAB" w14:paraId="03CF069F" w14:textId="77777777" w:rsidTr="006E50C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4E505" w14:textId="383DBF81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2A50A" w14:textId="33E8851E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261A0" w14:textId="4692AA1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0DAC" w14:textId="75B4823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12B19" w14:textId="4B05F78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080D7F" w:rsidRPr="004C2BAB" w14:paraId="34B9C964" w14:textId="77777777" w:rsidTr="006E50C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E9DA" w14:textId="566FC3F1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22D8F" w14:textId="18BCD164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A86DC" w14:textId="02DC75B1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4A3CE" w14:textId="272791C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CF4F" w14:textId="6A5281E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080D7F" w:rsidRPr="004C2BAB" w14:paraId="414E8135" w14:textId="77777777" w:rsidTr="006E50C4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7E6E85" w14:textId="7BBF99EE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2C63F" w14:textId="00812AD6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C483D" w14:textId="5681E889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4C0E78" w14:textId="571F9546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40847" w14:textId="4ED56EE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080D7F" w:rsidRPr="004C2BAB" w14:paraId="044A23A5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A9FE3" w14:textId="2B46359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490E5" w14:textId="3F8230ED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D77B55" w14:textId="073FC9B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A3330F" w14:textId="6153B4CF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EAB5B7" w14:textId="39B3013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080D7F" w:rsidRPr="004C2BAB" w14:paraId="6B938F4D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4A9B8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FED42" w14:textId="16ED70BD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DDC8BA" w14:textId="1F4B471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6A79EA" w14:textId="761AF4F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D3C0AE" w14:textId="4195079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</w:tbl>
    <w:p w14:paraId="02AB9799" w14:textId="77777777" w:rsidR="00080D7F" w:rsidRPr="004C2BAB" w:rsidRDefault="00080D7F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CA04BB" w14:textId="77777777" w:rsidR="00FD2290" w:rsidRPr="004C2BAB" w:rsidRDefault="003F4AD7" w:rsidP="00A30534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80D7F" w:rsidRPr="004C2BAB" w14:paraId="608E98F8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508BA" w14:textId="77777777" w:rsidR="00080D7F" w:rsidRPr="004C2BAB" w:rsidRDefault="00080D7F" w:rsidP="00440B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CBE55" w14:textId="77777777" w:rsidR="00080D7F" w:rsidRPr="004C2BAB" w:rsidRDefault="00080D7F" w:rsidP="00440B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D7F" w:rsidRPr="004C2BAB" w14:paraId="572D2246" w14:textId="77777777" w:rsidTr="00440BFE">
        <w:trPr>
          <w:trHeight w:val="7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F56FB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8C2CF" w14:textId="77777777" w:rsidR="00080D7F" w:rsidRPr="004C2BAB" w:rsidRDefault="00080D7F" w:rsidP="00440BFE">
            <w:pPr>
              <w:tabs>
                <w:tab w:val="right" w:pos="1152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6610E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6389E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96D9C5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80D7F" w:rsidRPr="004C2BAB" w14:paraId="2D88513A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8AABF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B60FE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B0A3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9382E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D03D1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</w:p>
        </w:tc>
      </w:tr>
      <w:tr w:rsidR="00080D7F" w:rsidRPr="004C2BAB" w14:paraId="6D201516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A0F1EA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D81A9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4208F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20B01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DD0545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  <w:tr w:rsidR="00080D7F" w:rsidRPr="004C2BAB" w14:paraId="137A8A9E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5D1DA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03830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878C9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E7E5B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2198A" w14:textId="77777777" w:rsidR="00080D7F" w:rsidRPr="004C2BAB" w:rsidRDefault="00080D7F" w:rsidP="00440B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80D7F" w:rsidRPr="004C2BAB" w14:paraId="60D7C6CB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8DD0" w14:textId="77777777" w:rsidR="00080D7F" w:rsidRPr="004C2BAB" w:rsidRDefault="00080D7F" w:rsidP="00440BFE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614A2B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712C9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88793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61B73" w14:textId="77777777" w:rsidR="00080D7F" w:rsidRPr="004C2BAB" w:rsidRDefault="00080D7F" w:rsidP="00440BFE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3B08D222" w14:textId="77777777" w:rsidTr="00440BFE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2468B" w14:textId="4A45CF8D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91271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571F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2B0F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C5E43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1941D314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2391E" w14:textId="68CDFE7B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61AC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E06D4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8D83E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ACABA6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323A4F2B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CCFBC" w14:textId="01FBE3A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A4007" w14:textId="01C2B0A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A7397C" w14:textId="611E60AA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54E4B" w14:textId="6FD5AFE7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A98403" w14:textId="2B89A98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080D7F" w:rsidRPr="004C2BAB" w14:paraId="6556B7D9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3769CD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29BAA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7A9975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DE909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1B558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605BF300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E1F62" w14:textId="42861E71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6CBD7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6DDC1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62F79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8002F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2CEE5CB1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86099" w14:textId="4F66C492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0E96EF" w14:textId="348FFFD0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1485C" w14:textId="6F0283AD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1BCBA" w14:textId="38A7E66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1F41B" w14:textId="3F88D3E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080D7F" w:rsidRPr="004C2BAB" w14:paraId="39715139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B113FB" w14:textId="4B45C362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86B82" w14:textId="4E6571F9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146A7" w14:textId="31E3D82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021C6" w14:textId="53C58F6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C901D" w14:textId="00E7E550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80D7F" w:rsidRPr="004C2BAB" w14:paraId="2A430FCD" w14:textId="77777777" w:rsidTr="00440BFE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56B2D" w14:textId="69C1FF0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D577F" w14:textId="52612A99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254D0" w14:textId="7EB86D3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C99D0" w14:textId="408A057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589C4" w14:textId="4B51D75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80D7F" w:rsidRPr="004C2BAB" w14:paraId="3D4147A1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358455" w14:textId="0C65C003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2B0A2" w14:textId="3683E25F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DF0515" w14:textId="34F4713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D29C05" w14:textId="585DB28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B837CB" w14:textId="6406A9AA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080D7F" w:rsidRPr="004C2BAB" w14:paraId="69919750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35736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258B42" w14:textId="1166BAD2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C383F" w14:textId="2A9B9446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E6977C" w14:textId="216C0B57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E5EA4" w14:textId="359D9D8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80D7F" w:rsidRPr="004C2BAB" w14:paraId="629500F4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D670B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6E74F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4CB7F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F7C1D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92820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1F43FC7F" w14:textId="77777777" w:rsidTr="00183F33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70410" w14:textId="0E3A443E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3B8B6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E6A5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A418C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19093" w14:textId="7777777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D7F" w:rsidRPr="004C2BAB" w14:paraId="32918C27" w14:textId="77777777" w:rsidTr="00183F33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48F5F" w14:textId="14BA77E8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FA08" w14:textId="5096BA8D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0BDD1" w14:textId="014DAB0C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EBFE5" w14:textId="0A03983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4A8EE" w14:textId="7F4B6CE5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80D7F" w:rsidRPr="004C2BAB" w14:paraId="06969AED" w14:textId="77777777" w:rsidTr="00183F33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7DED9" w14:textId="5AC2363C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CEB0C" w14:textId="67A78837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41F863" w14:textId="15FA893D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2BD51" w14:textId="68DCEEE9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58D9E" w14:textId="57EE2150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080D7F" w:rsidRPr="004C2BAB" w14:paraId="55459D92" w14:textId="77777777" w:rsidTr="00183F33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8B7A8A" w14:textId="6ABAC214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E8C01E" w14:textId="19B46384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F43C0" w14:textId="1AC1116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6D22C" w14:textId="768F5F38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9CF61" w14:textId="6F3A3A31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080D7F" w:rsidRPr="004C2BAB" w14:paraId="4FF34857" w14:textId="77777777" w:rsidTr="00183F33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F3DCF9" w14:textId="432B1470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12642" w14:textId="66BBD691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577BC" w14:textId="0A22271E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F4542" w14:textId="458F78F3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0C647" w14:textId="5AEDB7D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080D7F" w:rsidRPr="004C2BAB" w14:paraId="54D26369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E9EB54" w14:textId="263CA7BC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5EEE7" w14:textId="7FFBA30C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DAD148" w14:textId="2DDB0D6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BAE4A" w14:textId="058EAE11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7A45BF" w14:textId="3397DD67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080D7F" w:rsidRPr="004C2BAB" w14:paraId="0BC2A4BA" w14:textId="77777777" w:rsidTr="00080D7F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2D6A1" w14:textId="77777777" w:rsidR="00080D7F" w:rsidRPr="004C2BAB" w:rsidRDefault="00080D7F" w:rsidP="00080D7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0D062" w14:textId="45362FBD" w:rsidR="00080D7F" w:rsidRPr="004C2BAB" w:rsidRDefault="00080D7F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C6F6AD" w14:textId="74AE1861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211BA" w14:textId="2414892B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F0654" w14:textId="2A9E7F64" w:rsidR="00080D7F" w:rsidRPr="004C2BAB" w:rsidRDefault="00F96C52" w:rsidP="00080D7F">
            <w:pPr>
              <w:pStyle w:val="BlockText"/>
              <w:tabs>
                <w:tab w:val="decimal" w:pos="1152"/>
              </w:tabs>
              <w:ind w:left="0" w:right="-72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80D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7E959C63" w14:textId="77777777" w:rsidR="00080D7F" w:rsidRPr="004C2BAB" w:rsidRDefault="00080D7F" w:rsidP="00A30534">
      <w:pPr>
        <w:rPr>
          <w:rFonts w:ascii="Browallia New" w:hAnsi="Browallia New" w:cs="Browallia New"/>
          <w:sz w:val="26"/>
          <w:szCs w:val="26"/>
        </w:rPr>
      </w:pPr>
    </w:p>
    <w:p w14:paraId="6012BCEF" w14:textId="77777777" w:rsidR="00C55F30" w:rsidRPr="004C2BAB" w:rsidRDefault="00C55F30" w:rsidP="00C55F30">
      <w:pPr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กลุ่มกิจการมีสินทรัพย์ที่ไม่ใช่สินทรัพย์ทางการเงินที่วัดโดยมูลค่ายุติธรรมดังต่อไปนี้</w:t>
      </w:r>
    </w:p>
    <w:p w14:paraId="49E6FEC1" w14:textId="77777777" w:rsidR="00C55F30" w:rsidRPr="004C2BAB" w:rsidRDefault="00C55F30" w:rsidP="00C55F30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864"/>
        <w:gridCol w:w="864"/>
        <w:gridCol w:w="864"/>
        <w:gridCol w:w="864"/>
        <w:gridCol w:w="1008"/>
        <w:gridCol w:w="1008"/>
        <w:gridCol w:w="1008"/>
        <w:gridCol w:w="1008"/>
      </w:tblGrid>
      <w:tr w:rsidR="00130462" w:rsidRPr="004C2BAB" w14:paraId="62B4B2D1" w14:textId="77777777" w:rsidTr="00967C52">
        <w:tc>
          <w:tcPr>
            <w:tcW w:w="1980" w:type="dxa"/>
            <w:shd w:val="clear" w:color="auto" w:fill="auto"/>
          </w:tcPr>
          <w:p w14:paraId="3DC81B77" w14:textId="77777777" w:rsidR="00E6781D" w:rsidRPr="004C2BAB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0D2668B" w14:textId="77777777" w:rsidR="00E6781D" w:rsidRPr="004C2BA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30462" w:rsidRPr="004C2BAB" w14:paraId="79E1F906" w14:textId="77777777" w:rsidTr="00130462">
        <w:trPr>
          <w:trHeight w:val="62"/>
        </w:trPr>
        <w:tc>
          <w:tcPr>
            <w:tcW w:w="1980" w:type="dxa"/>
            <w:shd w:val="clear" w:color="auto" w:fill="auto"/>
          </w:tcPr>
          <w:p w14:paraId="493CF157" w14:textId="77777777" w:rsidR="00E6781D" w:rsidRPr="004C2BAB" w:rsidRDefault="00E6781D" w:rsidP="00E6781D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6249" w14:textId="660CDE89" w:rsidR="00E6781D" w:rsidRPr="004C2BA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E4F88" w14:textId="3B2CBC5E" w:rsidR="00E6781D" w:rsidRPr="004C2BA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DD30B" w14:textId="795A799B" w:rsidR="00E6781D" w:rsidRPr="004C2BA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ระดับ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64780" w14:textId="77777777" w:rsidR="00E6781D" w:rsidRPr="004C2BAB" w:rsidRDefault="00E6781D" w:rsidP="00E6781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30462" w:rsidRPr="004C2BAB" w14:paraId="5275637A" w14:textId="77777777" w:rsidTr="00130462">
        <w:tc>
          <w:tcPr>
            <w:tcW w:w="1980" w:type="dxa"/>
            <w:shd w:val="clear" w:color="auto" w:fill="auto"/>
          </w:tcPr>
          <w:p w14:paraId="6D1B6139" w14:textId="77777777" w:rsidR="00752E7E" w:rsidRPr="004C2BAB" w:rsidRDefault="00752E7E" w:rsidP="00752E7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C643" w14:textId="69A6800D" w:rsidR="00752E7E" w:rsidRPr="004C2BAB" w:rsidRDefault="00752E7E" w:rsidP="00752E7E">
            <w:pPr>
              <w:tabs>
                <w:tab w:val="right" w:pos="65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BCA3C" w14:textId="0470E31D" w:rsidR="00752E7E" w:rsidRPr="004C2BAB" w:rsidRDefault="00752E7E" w:rsidP="00752E7E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A4E18" w14:textId="08011D0F" w:rsidR="00752E7E" w:rsidRPr="004C2BAB" w:rsidRDefault="00752E7E" w:rsidP="00752E7E">
            <w:pPr>
              <w:tabs>
                <w:tab w:val="right" w:pos="654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2B094" w14:textId="73331F83" w:rsidR="00752E7E" w:rsidRPr="004C2BAB" w:rsidRDefault="00752E7E" w:rsidP="00752E7E">
            <w:pPr>
              <w:tabs>
                <w:tab w:val="right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D1102" w14:textId="6449367C" w:rsidR="00752E7E" w:rsidRPr="004C2BAB" w:rsidRDefault="00752E7E" w:rsidP="00752E7E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3B49" w14:textId="30F6A59E" w:rsidR="00752E7E" w:rsidRPr="004C2BAB" w:rsidRDefault="00752E7E" w:rsidP="00752E7E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95D40" w14:textId="3854E373" w:rsidR="00752E7E" w:rsidRPr="004C2BAB" w:rsidRDefault="00752E7E" w:rsidP="00752E7E">
            <w:pPr>
              <w:tabs>
                <w:tab w:val="right" w:pos="79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B324C" w14:textId="1AD9672E" w:rsidR="00752E7E" w:rsidRPr="004C2BAB" w:rsidRDefault="00752E7E" w:rsidP="00752E7E">
            <w:pPr>
              <w:tabs>
                <w:tab w:val="right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130462" w:rsidRPr="004C2BAB" w14:paraId="23A9346C" w14:textId="77777777" w:rsidTr="00130462">
        <w:tc>
          <w:tcPr>
            <w:tcW w:w="1980" w:type="dxa"/>
            <w:shd w:val="clear" w:color="auto" w:fill="auto"/>
          </w:tcPr>
          <w:p w14:paraId="7C761F4D" w14:textId="77777777" w:rsidR="00752E7E" w:rsidRPr="004C2BAB" w:rsidRDefault="00752E7E" w:rsidP="00752E7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A9BC0F6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467E1A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F607207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03546D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4CACA4B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BF59EA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E94877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8DCAC8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30462" w:rsidRPr="004C2BAB" w14:paraId="1F12383C" w14:textId="77777777" w:rsidTr="00130462">
        <w:tc>
          <w:tcPr>
            <w:tcW w:w="1980" w:type="dxa"/>
            <w:shd w:val="clear" w:color="auto" w:fill="auto"/>
          </w:tcPr>
          <w:p w14:paraId="2D4CDDF0" w14:textId="77777777" w:rsidR="00752E7E" w:rsidRPr="004C2BAB" w:rsidRDefault="00752E7E" w:rsidP="00752E7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auto"/>
          </w:tcPr>
          <w:p w14:paraId="78EB1DB2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EDF29E0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2566C17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87D6F9E" w14:textId="77777777" w:rsidR="00752E7E" w:rsidRPr="004C2BAB" w:rsidRDefault="00752E7E" w:rsidP="00752E7E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F2FE243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07D0FF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5E9AA5E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039A8EB" w14:textId="77777777" w:rsidR="00752E7E" w:rsidRPr="004C2BAB" w:rsidRDefault="00752E7E" w:rsidP="00752E7E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413F7" w:rsidRPr="004C2BAB" w14:paraId="44A1E087" w14:textId="77777777" w:rsidTr="00130462">
        <w:tc>
          <w:tcPr>
            <w:tcW w:w="1980" w:type="dxa"/>
            <w:shd w:val="clear" w:color="auto" w:fill="auto"/>
          </w:tcPr>
          <w:p w14:paraId="6D411B81" w14:textId="25CC65D2" w:rsidR="00C413F7" w:rsidRPr="004C2BAB" w:rsidRDefault="00C413F7" w:rsidP="00C413F7">
            <w:pPr>
              <w:ind w:left="-101" w:right="-108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ที่ดิน อาคารและอุปกรณ์</w:t>
            </w: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9033E" w14:textId="0826FE9B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E6A91" w14:textId="5B155E9B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B1F0E" w14:textId="661C1B85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348E2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FD60C" w14:textId="32F2DE60" w:rsidR="00C413F7" w:rsidRPr="004C2BAB" w:rsidRDefault="00F96C52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3834C" w14:textId="6C4C9D86" w:rsidR="00C413F7" w:rsidRPr="004C2BAB" w:rsidRDefault="00F96C52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0B4AE" w14:textId="1A6C1694" w:rsidR="00C413F7" w:rsidRPr="004C2BAB" w:rsidRDefault="00F96C52" w:rsidP="00C413F7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04849" w14:textId="1A31B477" w:rsidR="00C413F7" w:rsidRPr="004C2BAB" w:rsidRDefault="00F96C52" w:rsidP="00C413F7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C413F7" w:rsidRPr="004C2BAB" w14:paraId="7500471B" w14:textId="77777777" w:rsidTr="00130462">
        <w:tc>
          <w:tcPr>
            <w:tcW w:w="1980" w:type="dxa"/>
            <w:shd w:val="clear" w:color="auto" w:fill="auto"/>
          </w:tcPr>
          <w:p w14:paraId="112F63E0" w14:textId="77777777" w:rsidR="00C413F7" w:rsidRPr="004C2BAB" w:rsidRDefault="00C413F7" w:rsidP="00C413F7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75121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04724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5F5FD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AB072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FCE78" w14:textId="77777777" w:rsidR="00C413F7" w:rsidRPr="004C2BAB" w:rsidRDefault="00C413F7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0AF42" w14:textId="77777777" w:rsidR="00C413F7" w:rsidRPr="004C2BAB" w:rsidRDefault="00C413F7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02C66" w14:textId="77777777" w:rsidR="00C413F7" w:rsidRPr="004C2BAB" w:rsidRDefault="00C413F7" w:rsidP="00C413F7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43274" w14:textId="77777777" w:rsidR="00C413F7" w:rsidRPr="004C2BAB" w:rsidRDefault="00C413F7" w:rsidP="00C413F7">
            <w:pPr>
              <w:tabs>
                <w:tab w:val="decimal" w:pos="79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413F7" w:rsidRPr="004C2BAB" w14:paraId="215B2921" w14:textId="77777777" w:rsidTr="00130462">
        <w:tc>
          <w:tcPr>
            <w:tcW w:w="1980" w:type="dxa"/>
            <w:shd w:val="clear" w:color="auto" w:fill="auto"/>
          </w:tcPr>
          <w:p w14:paraId="26B4D524" w14:textId="77777777" w:rsidR="00C413F7" w:rsidRPr="004C2BAB" w:rsidRDefault="00C413F7" w:rsidP="00C41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2618326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1F0FDB4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541C560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3DBC56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66ED527" w14:textId="77777777" w:rsidR="00C413F7" w:rsidRPr="004C2BAB" w:rsidRDefault="00C413F7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F435EC" w14:textId="77777777" w:rsidR="00C413F7" w:rsidRPr="004C2BAB" w:rsidRDefault="00C413F7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C58921" w14:textId="77777777" w:rsidR="00C413F7" w:rsidRPr="004C2BAB" w:rsidRDefault="00C413F7" w:rsidP="00C413F7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2AB47F" w14:textId="77777777" w:rsidR="00C413F7" w:rsidRPr="004C2BAB" w:rsidRDefault="00C413F7" w:rsidP="00C413F7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C413F7" w:rsidRPr="004C2BAB" w14:paraId="7CB67102" w14:textId="77777777" w:rsidTr="00130462">
        <w:tc>
          <w:tcPr>
            <w:tcW w:w="1980" w:type="dxa"/>
            <w:shd w:val="clear" w:color="auto" w:fill="auto"/>
          </w:tcPr>
          <w:p w14:paraId="4145AB48" w14:textId="29A40E26" w:rsidR="00C413F7" w:rsidRPr="004C2BAB" w:rsidRDefault="00C413F7" w:rsidP="00C41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</w:t>
            </w:r>
            <w:r w:rsidRPr="004C2BA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ที่วัดด้วยมูลค่ายุติธรรม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8D042" w14:textId="5B022985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A4B6B" w14:textId="3DC89BAF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C20BC" w14:textId="5F58B56D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0B678" w14:textId="77777777" w:rsidR="00C413F7" w:rsidRPr="004C2BAB" w:rsidRDefault="00C413F7" w:rsidP="00C413F7">
            <w:pPr>
              <w:tabs>
                <w:tab w:val="decimal" w:pos="654"/>
              </w:tabs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50232" w14:textId="0CC408A5" w:rsidR="00C413F7" w:rsidRPr="004C2BAB" w:rsidRDefault="00F96C52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20184" w14:textId="3DCCBA82" w:rsidR="00C413F7" w:rsidRPr="004C2BAB" w:rsidRDefault="00F96C52" w:rsidP="00C413F7">
            <w:pPr>
              <w:tabs>
                <w:tab w:val="decimal" w:pos="794"/>
              </w:tabs>
              <w:ind w:left="-21"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1E7C" w14:textId="343A0050" w:rsidR="00C413F7" w:rsidRPr="004C2BAB" w:rsidRDefault="00F96C52" w:rsidP="00C413F7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B6CB6" w14:textId="75EDB450" w:rsidR="00C413F7" w:rsidRPr="004C2BAB" w:rsidRDefault="00F96C52" w:rsidP="00C413F7">
            <w:pPr>
              <w:tabs>
                <w:tab w:val="decimal" w:pos="794"/>
              </w:tabs>
              <w:ind w:right="-72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  <w:r w:rsidR="00C413F7" w:rsidRPr="004C2BAB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</w:tbl>
    <w:p w14:paraId="7E1A5355" w14:textId="77777777" w:rsidR="00C55F30" w:rsidRPr="004C2BAB" w:rsidRDefault="00E6781D" w:rsidP="009A59BC">
      <w:pPr>
        <w:jc w:val="both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2FBDC96" w14:textId="30A0ED3C" w:rsidR="00883F45" w:rsidRPr="004C2BAB" w:rsidRDefault="00883F45" w:rsidP="009A59B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733D32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733D32" w:rsidRPr="004C2BAB">
        <w:rPr>
          <w:rFonts w:ascii="Browallia New" w:hAnsi="Browallia New" w:cs="Browallia New"/>
          <w:sz w:val="26"/>
          <w:szCs w:val="26"/>
          <w:cs/>
        </w:rPr>
        <w:t xml:space="preserve">ยกเว้นที่ดิน </w:t>
      </w:r>
      <w:r w:rsidR="00031BB6" w:rsidRPr="004C2BAB">
        <w:rPr>
          <w:rFonts w:ascii="Browallia New" w:hAnsi="Browallia New" w:cs="Browallia New"/>
          <w:sz w:val="26"/>
          <w:szCs w:val="26"/>
          <w:cs/>
        </w:rPr>
        <w:br/>
      </w:r>
      <w:r w:rsidR="00F2213A" w:rsidRPr="004C2BAB">
        <w:rPr>
          <w:rFonts w:ascii="Browallia New" w:hAnsi="Browallia New" w:cs="Browallia New"/>
          <w:sz w:val="26"/>
          <w:szCs w:val="26"/>
          <w:cs/>
        </w:rPr>
        <w:t>ที่</w:t>
      </w:r>
      <w:r w:rsidR="00225B1A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ได้เปิดเผยไว้ใน</w:t>
      </w:r>
      <w:r w:rsidR="00225B1A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หมายเหตุประกอบงบการเงินข้อ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14</w:t>
      </w:r>
      <w:r w:rsidR="00225B1A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234A584F" w14:textId="77777777" w:rsidR="00883F45" w:rsidRPr="004C2BAB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2AA52A" w14:textId="02F1E1A7" w:rsidR="00883F45" w:rsidRPr="004C2BAB" w:rsidRDefault="00883F45" w:rsidP="009A59BC">
      <w:pPr>
        <w:pStyle w:val="a0"/>
        <w:numPr>
          <w:ilvl w:val="0"/>
          <w:numId w:val="1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ab/>
      </w:r>
      <w:r w:rsidR="00401B59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="008D3954" w:rsidRPr="004C2B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D3954" w:rsidRPr="004C2BA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01B59" w:rsidRPr="004C2B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="00401B59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="009C7A7B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C7A7B" w:rsidRPr="004C2B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01B59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5D0F2D9F" w14:textId="28FFA9D3" w:rsidR="00883F45" w:rsidRPr="004C2BAB" w:rsidRDefault="00883F45">
      <w:pPr>
        <w:pStyle w:val="a0"/>
        <w:numPr>
          <w:ilvl w:val="0"/>
          <w:numId w:val="2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ab/>
      </w:r>
      <w:r w:rsidR="00401B59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562639" w14:textId="5C595F9D" w:rsidR="00401B59" w:rsidRPr="004C2BAB" w:rsidRDefault="00883F45">
      <w:pPr>
        <w:pStyle w:val="a0"/>
        <w:numPr>
          <w:ilvl w:val="0"/>
          <w:numId w:val="2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</w:t>
      </w:r>
      <w:r w:rsidR="00401B59" w:rsidRPr="004C2BAB">
        <w:rPr>
          <w:rFonts w:ascii="Browallia New" w:hAnsi="Browallia New" w:cs="Browallia New"/>
          <w:sz w:val="26"/>
          <w:szCs w:val="26"/>
          <w:lang w:val="en-GB"/>
        </w:rPr>
        <w:tab/>
      </w:r>
      <w:r w:rsidR="00401B59" w:rsidRPr="004C2B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6051D0B" w14:textId="77777777" w:rsidR="00C55F30" w:rsidRPr="004C2BAB" w:rsidRDefault="00C55F30" w:rsidP="009A59BC">
      <w:pPr>
        <w:pStyle w:val="a0"/>
        <w:tabs>
          <w:tab w:val="left" w:pos="900"/>
          <w:tab w:val="left" w:pos="1980"/>
        </w:tabs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37FBA6" w14:textId="173F97B6" w:rsidR="00883F45" w:rsidRPr="004C2BAB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86793A" w:rsidRPr="004C2BAB">
        <w:rPr>
          <w:rFonts w:ascii="Browallia New" w:hAnsi="Browallia New" w:cs="Browallia New"/>
          <w:sz w:val="26"/>
          <w:szCs w:val="26"/>
          <w:cs/>
        </w:rPr>
        <w:t>หนี้สินทางการเงินส่วนใหญ่เป็น</w:t>
      </w:r>
      <w:r w:rsidRPr="004C2BAB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86793A" w:rsidRPr="004C2BAB">
        <w:rPr>
          <w:rFonts w:ascii="Browallia New" w:hAnsi="Browallia New" w:cs="Browallia New"/>
          <w:sz w:val="26"/>
          <w:szCs w:val="26"/>
          <w:cs/>
        </w:rPr>
        <w:t>ระยะยาวซึ่ง</w:t>
      </w:r>
      <w:r w:rsidRPr="004C2BAB">
        <w:rPr>
          <w:rFonts w:ascii="Browallia New" w:hAnsi="Browallia New" w:cs="Browallia New"/>
          <w:sz w:val="26"/>
          <w:szCs w:val="26"/>
          <w:cs/>
        </w:rPr>
        <w:t>มีอัตราดอกเบี้ยใกล้เคียงกับอัตราดอกเบี้ยในตลาด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และอัตราดอกเบี้ยลอยตัว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7BDE22C" w14:textId="77777777" w:rsidR="00883F45" w:rsidRPr="004C2BAB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AAE24" w14:textId="77777777" w:rsidR="00883F45" w:rsidRPr="004C2BAB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ประกันความเสี่ยงจากดอกเบี้ยขาขึ้นคำนวณด้วยมูลค่าปัจจุบันของกระแสเงินสดในอนาคตที่ประมาณการไว้</w:t>
      </w:r>
    </w:p>
    <w:p w14:paraId="2B17742B" w14:textId="77777777" w:rsidR="00883F45" w:rsidRPr="004C2BAB" w:rsidRDefault="00883F45" w:rsidP="009A59B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D06E56" w14:textId="16C29975" w:rsidR="00883F45" w:rsidRPr="004C2BAB" w:rsidRDefault="00883F45" w:rsidP="009A59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4C2BAB">
        <w:rPr>
          <w:rFonts w:ascii="Browallia New" w:hAnsi="Browallia New" w:cs="Browallia New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4C2BAB">
        <w:rPr>
          <w:rFonts w:ascii="Browallia New" w:hAnsi="Browallia New" w:cs="Browallia New"/>
          <w:sz w:val="26"/>
          <w:szCs w:val="26"/>
          <w:cs/>
        </w:rPr>
        <w:t>ด้วยเครื่องมือทางการเงิน</w:t>
      </w:r>
      <w:r w:rsidR="00762736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0025B57C" w14:textId="77777777" w:rsidR="008E2CB3" w:rsidRPr="004C2BAB" w:rsidRDefault="008E2CB3" w:rsidP="009A59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71CE5DE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AFFA2A" w14:textId="186BCAAA" w:rsidR="008E2CB3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E2CB3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E2CB3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BC6B61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4AAB37E2" w14:textId="77777777" w:rsidR="008E2CB3" w:rsidRPr="004C2BAB" w:rsidRDefault="008E2CB3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8BC8D2" w14:textId="2AC3EEE0" w:rsidR="008E2CB3" w:rsidRPr="004C2BAB" w:rsidRDefault="008E2CB3" w:rsidP="008926B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ข้อสมมติฐาน และการใช้</w:t>
      </w:r>
      <w:r w:rsidR="00BC6B61" w:rsidRPr="004C2BAB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7A7DD3B" w14:textId="448BA32A" w:rsidR="00E6781D" w:rsidRPr="004C2BAB" w:rsidRDefault="00E6781D" w:rsidP="000B1C2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DDF0A3C" w14:textId="77777777" w:rsidR="00A058DD" w:rsidRPr="004C2BAB" w:rsidRDefault="00A058DD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มูลค่ายุติธรรม </w:t>
      </w:r>
      <w:r w:rsidRPr="004C2BAB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- 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ที่ดิน</w:t>
      </w:r>
    </w:p>
    <w:p w14:paraId="6098658E" w14:textId="77777777" w:rsidR="00A400CE" w:rsidRPr="004C2BA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17CD68C" w14:textId="19C37187" w:rsidR="00A400CE" w:rsidRPr="004C2BA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ที่ดินขึ้นอยู่กับจำนวนสมมติฐานประเมินโดยผู้เชี่ยวชาญด้านการประเมินมูลค่าอสังหาริมทรัพย์ สมมติฐาน</w:t>
      </w:r>
      <w:r w:rsidR="005B11FE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ในการประเมินแบ่งเป็น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ประเภท ได้แก่ สมมติฐานทางการเงิน และสมมติฐานทางคุณลักษณะ</w:t>
      </w:r>
    </w:p>
    <w:p w14:paraId="3D3F8A28" w14:textId="77777777" w:rsidR="00A400CE" w:rsidRPr="004C2BA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3FD71" w14:textId="0D05D24C" w:rsidR="00A400CE" w:rsidRPr="004C2BAB" w:rsidRDefault="00A400CE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สำหรับสมมติฐานทางการเงิน ผู้</w:t>
      </w:r>
      <w:r w:rsidR="00690C03"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ใช้ราคาขายที่ดิน</w:t>
      </w:r>
      <w:r w:rsidR="00690C03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ควบคู่กับปัจจัยภายนอกของที่ดิน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4</w:t>
      </w:r>
      <w:r w:rsidR="00690C03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690C03" w:rsidRPr="004C2BAB">
        <w:rPr>
          <w:rFonts w:ascii="Browallia New" w:hAnsi="Browallia New" w:cs="Browallia New"/>
          <w:sz w:val="26"/>
          <w:szCs w:val="26"/>
          <w:cs/>
        </w:rPr>
        <w:t>แห่ง</w:t>
      </w:r>
      <w:r w:rsidR="00690C03"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ที่มีความใกล้เคียงกับ</w:t>
      </w:r>
      <w:r w:rsidR="00364060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="00690C03"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ที่ดินของบริษัท</w:t>
      </w:r>
    </w:p>
    <w:p w14:paraId="333EBAE2" w14:textId="77777777" w:rsidR="00690C03" w:rsidRPr="004C2BAB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9439FC" w14:textId="3FB6CEB9" w:rsidR="000B1C22" w:rsidRPr="004C2BAB" w:rsidRDefault="00690C03" w:rsidP="003E1C6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สำหรับสมมติฐานทางคุณลักษณะ ผู้ประเมินใช้สมมติฐานย่อย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เรื่อง ซึ่งสถานที่ตั้งเป็นปัจจัยที่มีสาระสำคัญต่อการประเมินมูลค่ายุติธรรมของที่ดินของบริษัท</w:t>
      </w:r>
    </w:p>
    <w:p w14:paraId="39812FC5" w14:textId="576E6454" w:rsidR="00A058DD" w:rsidRPr="004C2BAB" w:rsidRDefault="000B1C22" w:rsidP="000B1C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C126D63" w14:textId="77777777" w:rsidR="008E2CB3" w:rsidRPr="004C2BAB" w:rsidRDefault="008E2CB3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ภาระผูกพันผลประโยชน์พนักงานเมื่อเกษียณอายุ</w:t>
      </w:r>
    </w:p>
    <w:p w14:paraId="59FB3A1E" w14:textId="77777777" w:rsidR="00CA25EE" w:rsidRPr="004C2BAB" w:rsidRDefault="00CA25EE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F171DC" w14:textId="032500DA" w:rsidR="008E2CB3" w:rsidRPr="004C2BAB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A76176"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ประกอบงบการเงิน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22</w:t>
      </w:r>
    </w:p>
    <w:p w14:paraId="6AA9BA0B" w14:textId="77777777" w:rsidR="008E2CB3" w:rsidRPr="004C2BAB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532FE3" w14:textId="20F4EA7E" w:rsidR="008E2CB3" w:rsidRPr="004C2BAB" w:rsidRDefault="008E2CB3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สินทรัพย์ภาษีเงินได้รอ</w:t>
      </w:r>
      <w:r w:rsidR="008C6EA0"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ตัดบัญชีสำหรับผลขาดทุนทางภาษียกมา</w:t>
      </w:r>
    </w:p>
    <w:p w14:paraId="6E60BC8D" w14:textId="05F9DB51" w:rsidR="008E2CB3" w:rsidRPr="004C2BAB" w:rsidRDefault="008E2CB3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2E6A0E" w14:textId="4FDB474B" w:rsidR="008E2CB3" w:rsidRPr="004C2BAB" w:rsidRDefault="00E03CDD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กลุ่มกิจการ</w:t>
      </w:r>
      <w:r w:rsidR="008E2CB3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มีผลขาดทุน</w:t>
      </w:r>
      <w:r w:rsidR="00941422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ต่อเนื่องหลายปี</w:t>
      </w:r>
      <w:r w:rsidR="008E2CB3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เนื่องจาก</w:t>
      </w:r>
      <w:r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ผลกระทบจาก</w:t>
      </w:r>
      <w:r w:rsidR="007417A5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สถานการณ์การแพร่ระบาดของ</w:t>
      </w:r>
      <w:r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pacing w:val="-3"/>
          <w:sz w:val="26"/>
          <w:szCs w:val="26"/>
          <w:lang w:val="en-GB"/>
        </w:rPr>
        <w:t>C</w:t>
      </w:r>
      <w:r w:rsidR="006169A1" w:rsidRPr="004C2BAB">
        <w:rPr>
          <w:rFonts w:ascii="Browallia New" w:hAnsi="Browallia New" w:cs="Browallia New"/>
          <w:spacing w:val="-3"/>
          <w:sz w:val="26"/>
          <w:szCs w:val="26"/>
          <w:lang w:val="en-GB"/>
        </w:rPr>
        <w:t>OVID</w:t>
      </w:r>
      <w:r w:rsidR="006169A1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-</w:t>
      </w:r>
      <w:r w:rsidR="00F96C52" w:rsidRPr="00F96C52">
        <w:rPr>
          <w:rFonts w:ascii="Browallia New" w:hAnsi="Browallia New" w:cs="Browallia New"/>
          <w:spacing w:val="-3"/>
          <w:sz w:val="26"/>
          <w:szCs w:val="26"/>
          <w:lang w:val="en-GB"/>
        </w:rPr>
        <w:t>19</w:t>
      </w:r>
      <w:r w:rsidRPr="004C2BA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051737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ส่งผลให้จำนวน</w:t>
      </w:r>
      <w:r w:rsidR="007417A5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ลูกค้า</w:t>
      </w:r>
      <w:r w:rsidR="00051737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ที่เข้าพัก</w:t>
      </w:r>
      <w:r w:rsidR="007417A5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ในโรงแรมมีจำนวน</w:t>
      </w:r>
      <w:r w:rsidR="00051737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ลดลง โดยเฉพาะ</w:t>
      </w:r>
      <w:r w:rsidR="007417A5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ลูกค้าจากต่างประเทศ</w:t>
      </w:r>
      <w:r w:rsidR="00051737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ซึ่งถือว่าเป็นกลุ่มเป้าหมายหลักของกิจการ</w:t>
      </w:r>
      <w:r w:rsidR="008F5AB6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นอกจากนี้</w:t>
      </w:r>
      <w:r w:rsidR="00762736" w:rsidRPr="004C2BAB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8F5AB6" w:rsidRPr="004C2BAB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โรงแรม</w:t>
      </w:r>
      <w:r w:rsidR="008F5AB6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ยังต้องปิด</w:t>
      </w:r>
      <w:r w:rsidR="007417A5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สิ่งอำนวยความสะดวกต่าง ๆ ภายในโรงแรม</w:t>
      </w:r>
      <w:r w:rsidR="008F5AB6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เพื่อปฏิบัติตามประกาศของรัฐบาล เรื่อง การปิดสถานประกอบการต่าง ๆ</w:t>
      </w:r>
      <w:r w:rsidR="008D03F1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5AB6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เป็นการชั่วคราวในช่วงกลางปี พ.ศ.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8F5AB6"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3BC5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ผลการดำเนินงานของกลุ่มกิจการกลับมา</w:t>
      </w:r>
      <w:r w:rsidR="00A76176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</w:t>
      </w:r>
      <w:r w:rsidR="005E3BC5" w:rsidRPr="004C2BAB">
        <w:rPr>
          <w:rFonts w:ascii="Browallia New" w:hAnsi="Browallia New" w:cs="Browallia New"/>
          <w:sz w:val="26"/>
          <w:szCs w:val="26"/>
          <w:cs/>
        </w:rPr>
        <w:t>ปกติ</w:t>
      </w:r>
      <w:r w:rsidR="00A76176" w:rsidRPr="004C2BAB">
        <w:rPr>
          <w:rFonts w:ascii="Browallia New" w:hAnsi="Browallia New" w:cs="Browallia New"/>
          <w:sz w:val="26"/>
          <w:szCs w:val="26"/>
          <w:cs/>
        </w:rPr>
        <w:t>ในปี</w:t>
      </w:r>
      <w:r w:rsidR="008C6EA0" w:rsidRPr="004C2BAB">
        <w:rPr>
          <w:rFonts w:ascii="Browallia New" w:hAnsi="Browallia New" w:cs="Browallia New"/>
          <w:sz w:val="26"/>
          <w:szCs w:val="26"/>
          <w:cs/>
        </w:rPr>
        <w:t>ที่ผ่านมา</w:t>
      </w:r>
      <w:r w:rsidR="005E3BC5"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131F"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8E2CB3" w:rsidRPr="004C2BAB">
        <w:rPr>
          <w:rFonts w:ascii="Browallia New" w:hAnsi="Browallia New" w:cs="Browallia New"/>
          <w:sz w:val="26"/>
          <w:szCs w:val="26"/>
          <w:cs/>
          <w:lang w:val="en-GB"/>
        </w:rPr>
        <w:t>คำนวณกำไรทางภาษีในอนาคตซึ่งอ้างอิงจากแผนธุรกิจและงบประมาณที่ได้รับ</w:t>
      </w:r>
      <w:r w:rsidR="007417A5"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8E2CB3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 </w:t>
      </w:r>
      <w:r w:rsidR="007417A5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และคาด</w:t>
      </w:r>
      <w:r w:rsidR="008E2CB3" w:rsidRPr="004C2BAB">
        <w:rPr>
          <w:rFonts w:ascii="Browallia New" w:hAnsi="Browallia New" w:cs="Browallia New"/>
          <w:sz w:val="26"/>
          <w:szCs w:val="26"/>
          <w:cs/>
          <w:lang w:val="en-GB"/>
        </w:rPr>
        <w:t>ว่าจะสามารถใช้ประโยชน์จากสินทรัพย์ภาษีเงินได้รอ</w:t>
      </w:r>
      <w:r w:rsidR="008C6EA0"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8E2CB3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ตัดบัญชีดังกล่าวได้ภายในระยะเวลา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="008E2CB3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FA7663D" w14:textId="272C862F" w:rsidR="008E2CB3" w:rsidRPr="004C2BAB" w:rsidRDefault="008E2CB3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40A131E" w14:textId="77777777" w:rsidR="001D02DF" w:rsidRPr="004C2BAB" w:rsidRDefault="001D02DF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การกำหนดอายุสัญญาเช่า</w:t>
      </w:r>
    </w:p>
    <w:p w14:paraId="018C4164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5447C" w14:textId="5C16DA16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1113ADD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0C125E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3297111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E39FF9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C6A600D" w14:textId="77777777" w:rsidR="008F675D" w:rsidRPr="004C2BAB" w:rsidRDefault="008F675D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7FE3B" w14:textId="465B020C" w:rsidR="00D5568A" w:rsidRPr="004C2BAB" w:rsidRDefault="001D02DF" w:rsidP="00893A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02302D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0783CD0" w14:textId="410BC2B5" w:rsidR="001867D1" w:rsidRPr="004C2BAB" w:rsidRDefault="001867D1" w:rsidP="000B1C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10E690" w14:textId="77777777" w:rsidR="001D02DF" w:rsidRPr="004C2BAB" w:rsidRDefault="001D02DF">
      <w:pPr>
        <w:numPr>
          <w:ilvl w:val="0"/>
          <w:numId w:val="4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6A6A06F0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99234C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DEBC2A0" w14:textId="77777777" w:rsidR="001D02DF" w:rsidRPr="004C2BAB" w:rsidRDefault="001D02DF" w:rsidP="00B327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962774" w14:textId="77777777" w:rsidR="001D02DF" w:rsidRPr="004C2BAB" w:rsidRDefault="001D02DF">
      <w:pPr>
        <w:numPr>
          <w:ilvl w:val="1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23745C61" w14:textId="1F4144FE" w:rsidR="000B1C22" w:rsidRPr="004C2BAB" w:rsidRDefault="001D02DF">
      <w:pPr>
        <w:numPr>
          <w:ilvl w:val="1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4E0CDBA" w14:textId="27292FC6" w:rsidR="001817BD" w:rsidRPr="004C2BAB" w:rsidRDefault="001817BD" w:rsidP="000B1C22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16CC47" w14:textId="77777777" w:rsidR="000B1C22" w:rsidRPr="004C2BAB" w:rsidRDefault="000B1C22" w:rsidP="000B1C22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08BF28" w14:textId="5A042408" w:rsidR="00571F9C" w:rsidRPr="004C2BAB" w:rsidRDefault="00031BB6" w:rsidP="00031BB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0A1A01C7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9A2F6B" w14:textId="186559EC" w:rsidR="00571F9C" w:rsidRPr="004C2BAB" w:rsidRDefault="00F96C52" w:rsidP="003D0140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571F9C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2C2E3F8" w14:textId="77777777" w:rsidR="00571F9C" w:rsidRPr="004C2BAB" w:rsidRDefault="00571F9C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06F2C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 การจัดการ</w:t>
      </w:r>
      <w:r w:rsidRPr="004C2BAB">
        <w:rPr>
          <w:rFonts w:ascii="Browallia New" w:hAnsi="Browallia New" w:cs="Browallia New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70A5A8CC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4994B2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07DA2A70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9ABFE3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27F7" w:rsidRPr="004C2BAB">
        <w:rPr>
          <w:rFonts w:ascii="Browallia New" w:hAnsi="Browallia New" w:cs="Browallia New"/>
          <w:sz w:val="26"/>
          <w:szCs w:val="26"/>
          <w:cs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713CF715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DFCE8C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0703BCAF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6A47A9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94C002D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AF99C4" w14:textId="0DC0A2AA" w:rsidR="00571F9C" w:rsidRPr="004C2BAB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C2BAB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02AA9866" w14:textId="54ECC4E4" w:rsidR="00571F9C" w:rsidRPr="004C2BAB" w:rsidRDefault="00571F9C" w:rsidP="00893A68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0C5348CD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1C9FA2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จังหวะเวลาการรับรู้รายได้</w:t>
      </w:r>
    </w:p>
    <w:p w14:paraId="4F250EC6" w14:textId="77777777" w:rsidR="00571F9C" w:rsidRPr="004C2BAB" w:rsidRDefault="00571F9C" w:rsidP="001060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4A4C2" w14:textId="73E1C81D" w:rsidR="00571F9C" w:rsidRPr="004C2BAB" w:rsidRDefault="00571F9C" w:rsidP="003E4A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รายได้จากส่วนงานโรงแรมมีการรับรู้รายได้ตลอดช่วงเวลาที่ปฏิบัติตามภาระที่ต้องปฏิบัติ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(Over</w:t>
      </w:r>
      <w:r w:rsidR="007C5028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time)</w:t>
      </w:r>
    </w:p>
    <w:p w14:paraId="37C6FBF1" w14:textId="77777777" w:rsidR="003E4A4D" w:rsidRPr="004C2BAB" w:rsidRDefault="003E4A4D" w:rsidP="003E4A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2196B8" w14:textId="67BC2CAF" w:rsidR="00571F9C" w:rsidRPr="004C2BAB" w:rsidRDefault="00571F9C" w:rsidP="003E4A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รายได้จากส่วนงาน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การขายอาหารและเครื่องดื่มมีการรับรู้รายได้เมื่อภาระที่ต้องปฏิบัติเสร็จสิ้น ณ เวลาใดเวลาหนึ่ง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(Point in time)</w:t>
      </w:r>
    </w:p>
    <w:p w14:paraId="20D3E38A" w14:textId="77777777" w:rsidR="00031BB6" w:rsidRPr="004C2BAB" w:rsidRDefault="00031BB6" w:rsidP="003E4A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F8B1D0" w14:textId="77777777" w:rsidR="00571F9C" w:rsidRPr="004C2BAB" w:rsidRDefault="00571F9C" w:rsidP="00E6781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ACA3328" w14:textId="77777777" w:rsidR="00601F11" w:rsidRPr="004C2BAB" w:rsidRDefault="00601F11" w:rsidP="00B327F7">
      <w:pPr>
        <w:tabs>
          <w:tab w:val="left" w:pos="1560"/>
        </w:tabs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601F11" w:rsidRPr="004C2BAB" w:rsidSect="004C2BA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7A196104" w14:textId="77777777" w:rsidR="00601F11" w:rsidRPr="004C2BAB" w:rsidRDefault="00601F11" w:rsidP="008926B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41ABAE" w14:textId="7D68F061" w:rsidR="00AD0B4B" w:rsidRPr="004C2BAB" w:rsidRDefault="00601F11" w:rsidP="0087282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รายได้และผลการดำเนินงานจากส่วนงานทางธุรกิจในงบการเงินรวมสำหรับปีสิ้นสุดวันที่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EA62BAA" w14:textId="77777777" w:rsidR="00AD0B4B" w:rsidRPr="004C2BAB" w:rsidRDefault="00AD0B4B" w:rsidP="008926B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82"/>
      </w:tblGrid>
      <w:tr w:rsidR="00AD0B4B" w:rsidRPr="004C2BAB" w14:paraId="517CF738" w14:textId="77777777" w:rsidTr="008C6EA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54AE86D0" w14:textId="77777777" w:rsidR="00AD0B4B" w:rsidRPr="004C2BAB" w:rsidRDefault="00AD0B4B" w:rsidP="00781BD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709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6AAA3" w14:textId="77777777" w:rsidR="00AD0B4B" w:rsidRPr="004C2BAB" w:rsidRDefault="00AD0B4B" w:rsidP="00781BD0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>(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หน่วย : พันบาท)</w:t>
            </w:r>
          </w:p>
        </w:tc>
      </w:tr>
      <w:tr w:rsidR="00AD0B4B" w:rsidRPr="004C2BAB" w14:paraId="2A48C89E" w14:textId="77777777" w:rsidTr="008C6EA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2250E8A" w14:textId="77777777" w:rsidR="00AD0B4B" w:rsidRPr="004C2BAB" w:rsidRDefault="00AD0B4B" w:rsidP="00781BD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709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B8CE4" w14:textId="5200761E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D0B4B" w:rsidRPr="004C2BAB" w14:paraId="5D172B90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5451B4E" w14:textId="77777777" w:rsidR="00AD0B4B" w:rsidRPr="004C2BAB" w:rsidRDefault="00AD0B4B" w:rsidP="00781BD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56B3D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FA5DB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79DC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1A258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DF75E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178C1D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732DD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D0B4B" w:rsidRPr="004C2BAB" w14:paraId="3ADC7992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5CEF2700" w14:textId="77777777" w:rsidR="00AD0B4B" w:rsidRPr="004C2BAB" w:rsidRDefault="00AD0B4B" w:rsidP="00781BD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5DB81639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7A395FC5" w14:textId="1DACE421" w:rsidR="00AD0B4B" w:rsidRPr="004C2BAB" w:rsidRDefault="008C6EA0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ส่วนงานการขาย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061C0B52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7CEAFAEA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5DA8D0B4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305B603C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3C87A547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AD0B4B" w:rsidRPr="004C2BAB" w14:paraId="0D412731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730BBA5" w14:textId="77777777" w:rsidR="00AD0B4B" w:rsidRPr="004C2BAB" w:rsidRDefault="00AD0B4B" w:rsidP="00781BD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B681B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5B25E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8A2D3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B8152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D0C9E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9DD78" w14:textId="77777777" w:rsidR="00AD0B4B" w:rsidRPr="004C2BAB" w:rsidRDefault="00AD0B4B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216CA" w14:textId="29400962" w:rsidR="00AD0B4B" w:rsidRPr="004C2BAB" w:rsidRDefault="008C6EA0" w:rsidP="00781BD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>งบการ</w:t>
            </w:r>
            <w:r w:rsidR="00AD0B4B" w:rsidRPr="004C2BAB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</w:tr>
      <w:tr w:rsidR="00AD0B4B" w:rsidRPr="004C2BAB" w14:paraId="6C17901A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789342E" w14:textId="77777777" w:rsidR="00AD0B4B" w:rsidRPr="004C2BAB" w:rsidRDefault="00AD0B4B" w:rsidP="00781BD0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39717" w14:textId="09F2226C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800AE" w14:textId="4997F8D0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EFD50" w14:textId="2D1892EC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8A154" w14:textId="1554DC86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2075A" w14:textId="1B58F36F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100DB" w14:textId="1588CBA6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BAA075" w14:textId="42D43D72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A8C9C" w14:textId="2AF948F6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109EB" w14:textId="10124A56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686FC" w14:textId="4C30E8F0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5733F" w14:textId="154895EC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321E9" w14:textId="79F33828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8C24E" w14:textId="17FD518A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x-none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3224D" w14:textId="1B59F0A8" w:rsidR="00AD0B4B" w:rsidRPr="004C2BAB" w:rsidRDefault="00AD0B4B" w:rsidP="00733A8F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</w:tr>
      <w:tr w:rsidR="00AD0B4B" w:rsidRPr="004C2BAB" w14:paraId="57CCAF24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5F00351F" w14:textId="77777777" w:rsidR="00AD0B4B" w:rsidRPr="004C2BAB" w:rsidRDefault="00AD0B4B" w:rsidP="00781BD0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2D3E2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754F9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3C66C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7001A4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BB358" w14:textId="77777777" w:rsidR="00AD0B4B" w:rsidRPr="004C2BAB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BE460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51391" w14:textId="77777777" w:rsidR="00AD0B4B" w:rsidRPr="004C2BAB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C493C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27F67" w14:textId="77777777" w:rsidR="00AD0B4B" w:rsidRPr="004C2BAB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6EF4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36CFF" w14:textId="77777777" w:rsidR="00AD0B4B" w:rsidRPr="004C2BAB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92AE9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FEFEE" w14:textId="77777777" w:rsidR="00AD0B4B" w:rsidRPr="004C2BAB" w:rsidRDefault="00AD0B4B" w:rsidP="00733A8F">
            <w:pPr>
              <w:pStyle w:val="BodyText"/>
              <w:tabs>
                <w:tab w:val="clear" w:pos="720"/>
                <w:tab w:val="decimal" w:pos="792"/>
              </w:tabs>
              <w:ind w:right="-72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5BA5" w14:textId="77777777" w:rsidR="00AD0B4B" w:rsidRPr="004C2BAB" w:rsidRDefault="00AD0B4B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C413F7" w:rsidRPr="004C2BAB" w14:paraId="2FBD5115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267EEFD" w14:textId="77777777" w:rsidR="00C413F7" w:rsidRPr="004C2BAB" w:rsidRDefault="00C413F7" w:rsidP="00C413F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84843DD" w14:textId="199C6004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284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277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7605AF7" w14:textId="0A7C7409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8E7BDC" w14:textId="00F6E4AC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32A7BA" w14:textId="24C26734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9594743" w14:textId="4F3DE6F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378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380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10FB421" w14:textId="78D189C5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364</w:t>
            </w:r>
            <w:r w:rsidR="00C413F7" w:rsidRPr="004C2BA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979" w:type="dxa"/>
            <w:shd w:val="clear" w:color="auto" w:fill="auto"/>
          </w:tcPr>
          <w:p w14:paraId="527E17D9" w14:textId="48BA0C2D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65D313" w14:textId="408C9FD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3F5F4CC7" w14:textId="3BD3FFF2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961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6115612" w14:textId="6E4EB990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979" w:type="dxa"/>
            <w:shd w:val="clear" w:color="auto" w:fill="auto"/>
          </w:tcPr>
          <w:p w14:paraId="221FB9F9" w14:textId="0E3BDF3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175</w:t>
            </w: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2E393C" w14:textId="25711E7E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265679FB" w14:textId="023B3A6C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701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786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E925B16" w14:textId="7CB030DE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</w:tr>
      <w:tr w:rsidR="00C413F7" w:rsidRPr="004C2BAB" w14:paraId="3A5AF035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CDC504C" w14:textId="77777777" w:rsidR="00C413F7" w:rsidRPr="004C2BAB" w:rsidRDefault="00C413F7" w:rsidP="00C413F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B0139E4" w14:textId="0B90C6F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916C833" w14:textId="2D2DEE9A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A0B4DC7" w14:textId="56274463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EB3B1DF" w14:textId="7224FA8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EBB851C" w14:textId="0FAAF19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EE7FDB" w14:textId="695C502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1AABB1A1" w14:textId="587A30CE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7CA2263" w14:textId="75EBD8AE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979" w:type="dxa"/>
            <w:shd w:val="clear" w:color="auto" w:fill="auto"/>
          </w:tcPr>
          <w:p w14:paraId="309612F2" w14:textId="1EDCB4AD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61A5BC" w14:textId="30BA8007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979" w:type="dxa"/>
            <w:shd w:val="clear" w:color="auto" w:fill="auto"/>
          </w:tcPr>
          <w:p w14:paraId="251FCC47" w14:textId="4CB21A5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EC955C" w14:textId="7C1F6C9A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22AD4E5" w14:textId="6E357D92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036334E" w14:textId="23699A7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387</w:t>
            </w:r>
          </w:p>
        </w:tc>
      </w:tr>
      <w:tr w:rsidR="00C413F7" w:rsidRPr="004C2BAB" w14:paraId="0FB6CB83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DBDF5ED" w14:textId="77777777" w:rsidR="00C413F7" w:rsidRPr="004C2BAB" w:rsidRDefault="00C413F7" w:rsidP="00C413F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50B4" w14:textId="5FF93EBB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4C76F" w14:textId="2D3884B4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B016" w14:textId="6C47A80F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70FC3" w14:textId="71DF76D4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8887" w14:textId="24DEA32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70F8" w14:textId="17AA61B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358B056" w14:textId="3DE227E3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AFB5" w14:textId="0A0028B5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06E6BC7" w14:textId="16BC6385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6D8A" w14:textId="517E0F9B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B5BFC1B" w14:textId="2E9019E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38D43" w14:textId="3B4FC1C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EAEFF5C" w14:textId="1A6DCF9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32DA" w14:textId="54E993A8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</w:tc>
      </w:tr>
      <w:tr w:rsidR="00C413F7" w:rsidRPr="004C2BAB" w14:paraId="5BD391AB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72AA0CCB" w14:textId="77777777" w:rsidR="00C413F7" w:rsidRPr="004C2BAB" w:rsidRDefault="00C413F7" w:rsidP="00C413F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9CE65" w14:textId="0A93E8B1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284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FBBE6" w14:textId="15D841A8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86424" w14:textId="693FA2FF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039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66237" w14:textId="4F2BD658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990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2A71A" w14:textId="1B75DBD9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378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18974" w14:textId="27C8F67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364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30E77" w14:textId="36575347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ED793" w14:textId="001B507D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11545" w14:textId="26F4B1CF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705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BD00" w14:textId="102A73BC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520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696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48708" w14:textId="5B80500E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175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3C88" w14:textId="4629CCBB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385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82CB6" w14:textId="6D83AB4C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705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661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80CE6" w14:textId="3CCFF9D6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520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311</w:t>
            </w:r>
          </w:p>
        </w:tc>
      </w:tr>
      <w:tr w:rsidR="00C413F7" w:rsidRPr="004C2BAB" w14:paraId="52ABECC0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5E883D36" w14:textId="77777777" w:rsidR="00C413F7" w:rsidRPr="004C2BAB" w:rsidRDefault="00C413F7" w:rsidP="00C413F7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136A1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99B8C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13AA1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2F420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C4DF6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7A425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0E7C0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6F17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DA3FD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0A8F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6EE49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0344C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30FEA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68B7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413F7" w:rsidRPr="004C2BAB" w14:paraId="5EE9FDC6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8A66B67" w14:textId="77777777" w:rsidR="00C413F7" w:rsidRPr="004C2BAB" w:rsidRDefault="00C413F7" w:rsidP="00C413F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73063E" w14:textId="6189526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442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947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C3385D" w14:textId="3111C68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2561855" w14:textId="3934900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756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855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F058D6" w14:textId="2F0C450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E8CC90E" w14:textId="5B9998EF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143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983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2A0A0A95" w14:textId="67165EB3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156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844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5E44D091" w14:textId="0B58570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779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1022DBC" w14:textId="1E4D07A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1BA13DB8" w14:textId="73CEC53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393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564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C98D12" w14:textId="52AF3FF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36359B1F" w14:textId="436D6EE4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175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8CB4DA" w14:textId="45138B5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979" w:type="dxa"/>
            <w:shd w:val="clear" w:color="auto" w:fill="auto"/>
          </w:tcPr>
          <w:p w14:paraId="4E02D8B3" w14:textId="2C7500B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393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389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E402C22" w14:textId="19D2A8E4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413F7" w:rsidRPr="004C2BAB" w14:paraId="38F0219F" w14:textId="77777777" w:rsidTr="00192903">
        <w:trPr>
          <w:trHeight w:val="175"/>
        </w:trPr>
        <w:tc>
          <w:tcPr>
            <w:tcW w:w="2376" w:type="dxa"/>
            <w:shd w:val="clear" w:color="auto" w:fill="auto"/>
            <w:vAlign w:val="center"/>
          </w:tcPr>
          <w:p w14:paraId="51B98492" w14:textId="2C2F360B" w:rsidR="00C413F7" w:rsidRPr="004C2BAB" w:rsidRDefault="00DF094F" w:rsidP="00AF0E1C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51FC79A" w14:textId="5DEB42A9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3954BC" w14:textId="4E7A75D0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5747875" w14:textId="4B068B0C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3DD0E9" w14:textId="0E14C3F8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E843B28" w14:textId="4DAEC02F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DE566E" w14:textId="26E03A90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A69F31" w14:textId="16331C7C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744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835DD7C" w14:textId="26A4F9BE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7ED137" w14:textId="0468EA18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744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2CE56E" w14:textId="59DD2331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6A5427" w14:textId="34022BE7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02B0F92" w14:textId="0C25DAE9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F011EBE" w14:textId="615DB48C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128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744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9053C88" w14:textId="6B14BD88" w:rsidR="00C413F7" w:rsidRPr="004C2BAB" w:rsidRDefault="00C413F7" w:rsidP="001929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413F7" w:rsidRPr="004C2BAB" w14:paraId="6C0F33C4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F46A009" w14:textId="77777777" w:rsidR="00C413F7" w:rsidRPr="004C2BAB" w:rsidRDefault="00C413F7" w:rsidP="00C413F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659DB" w14:textId="10A1215F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1DF47" w14:textId="15DCBD04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F93E4" w14:textId="504C091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95749" w14:textId="5F053EC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73F7" w14:textId="67452D2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BD2E1" w14:textId="78505263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125B6DD" w14:textId="585E428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603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709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50DCF" w14:textId="4B4EB01D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44F89A8" w14:textId="1299ABC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603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709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0A222" w14:textId="05C3B6F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838E3B7" w14:textId="050E465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4DCF0" w14:textId="77620924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291CCDE3" w14:textId="0C46FA6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603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709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34A1E" w14:textId="1FAB8A4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4C2BA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413F7" w:rsidRPr="004C2BAB" w14:paraId="386F2E85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E41E25D" w14:textId="77777777" w:rsidR="00C413F7" w:rsidRPr="004C2BAB" w:rsidRDefault="00C413F7" w:rsidP="00C413F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BC83" w14:textId="3551DDBD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947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DC64D" w14:textId="023E4AF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430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028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D7A92" w14:textId="52E6B74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756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855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423F5" w14:textId="450F8C8D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721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984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43DA8" w14:textId="2BC3F54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143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983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0CBA" w14:textId="7F9AB6A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156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844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B2C57" w14:textId="4114F96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0C751" w14:textId="422ACA2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745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227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B53BB" w14:textId="6BCF8EB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126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017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F697" w14:textId="7F2FED4E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054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083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C78A" w14:textId="4A0A2395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175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2B3F4" w14:textId="6C371B76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E61AB" w14:textId="3032351A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125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5C8A5" w14:textId="248FC83E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053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908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C413F7" w:rsidRPr="004C2BAB" w14:paraId="344B8F99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C587039" w14:textId="77777777" w:rsidR="00C413F7" w:rsidRPr="004C2BAB" w:rsidRDefault="00C413F7" w:rsidP="00C413F7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5EE43" w14:textId="77777777" w:rsidR="00C413F7" w:rsidRPr="004C2BAB" w:rsidRDefault="00C413F7" w:rsidP="00733A8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2329E" w14:textId="77777777" w:rsidR="00C413F7" w:rsidRPr="004C2BAB" w:rsidRDefault="00C413F7" w:rsidP="00733A8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CACAA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EAB9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18383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F1D4B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3A4E1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3562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1F525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69915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B9238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5526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04E60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B7BDC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413F7" w:rsidRPr="004C2BAB" w14:paraId="2CEDD708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51D0B0FB" w14:textId="77777777" w:rsidR="00C413F7" w:rsidRPr="004C2BAB" w:rsidRDefault="00C413F7" w:rsidP="00C413F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</w:t>
            </w:r>
            <w:r w:rsidRPr="004C2BAB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4C2BAB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</w:t>
            </w:r>
          </w:p>
          <w:p w14:paraId="4E226333" w14:textId="77777777" w:rsidR="00C413F7" w:rsidRPr="004C2BAB" w:rsidRDefault="00C413F7" w:rsidP="00C413F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8448973" w14:textId="77777777" w:rsidR="00C413F7" w:rsidRPr="004C2BAB" w:rsidRDefault="00C413F7" w:rsidP="00733A8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59C62A" w14:textId="77777777" w:rsidR="00C413F7" w:rsidRPr="004C2BAB" w:rsidRDefault="00C413F7" w:rsidP="00733A8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713F460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392ECC7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16926955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09DFAFF5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656E07D1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92ED782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50E765D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6DF82FC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7B0D60A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1004F8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7F9B4E92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42224E3" w14:textId="7777777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413F7" w:rsidRPr="004C2BAB" w14:paraId="03FD8364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B5F1B15" w14:textId="77777777" w:rsidR="00C413F7" w:rsidRPr="004C2BAB" w:rsidRDefault="00C413F7" w:rsidP="00C413F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และ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9ED1EA" w14:textId="248FEBEC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841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9E7DD51" w14:textId="4AD55DE4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495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224810" w14:textId="1E611D8C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336D45" w14:textId="2437B1DB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268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F3D9A3" w14:textId="29144A69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234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F13FCB" w14:textId="1DD06BBD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207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F293911" w14:textId="5D206260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778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357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7F37B6" w14:textId="23515B1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741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529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A8928BF" w14:textId="11CD3C2B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579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819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AECE2F4" w14:textId="7C1466EE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466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613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CCB93FD" w14:textId="76BD9057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F93996" w14:textId="2D2E47E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210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C22FFE3" w14:textId="2948B912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579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819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5BFA3D8" w14:textId="28556548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466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403</w:t>
            </w:r>
          </w:p>
        </w:tc>
      </w:tr>
      <w:tr w:rsidR="00C413F7" w:rsidRPr="004C2BAB" w14:paraId="0124F718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FA658B7" w14:textId="77777777" w:rsidR="00C413F7" w:rsidRPr="004C2BAB" w:rsidRDefault="00C413F7" w:rsidP="00C413F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4C2BAB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4C2BAB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น</w:t>
            </w:r>
          </w:p>
          <w:p w14:paraId="1BA61F9A" w14:textId="77777777" w:rsidR="00C413F7" w:rsidRPr="004C2BAB" w:rsidRDefault="00C413F7" w:rsidP="00C413F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4C2BAB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   - </w:t>
            </w:r>
            <w:r w:rsidRPr="004C2BAB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3C66E16" w14:textId="75DBF72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BC7405C" w14:textId="58EA399B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B0FFEEE" w14:textId="2CB0DF8D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E71CE3" w14:textId="0EBB370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77103D2" w14:textId="3F3A85F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4AB4D3E" w14:textId="7E023A35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ABF259B" w14:textId="0468058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306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2127C3B" w14:textId="4A6A8AD8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146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576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A34C3DF" w14:textId="585E6239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132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306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4AECB9" w14:textId="3AB4ED83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146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576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012FD0" w14:textId="088C2C07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20</w:t>
            </w:r>
            <w:r w:rsidR="00C413F7"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268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9E99693" w14:textId="54B7E1ED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21</w:t>
            </w:r>
            <w:r w:rsidR="00C413F7"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>111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D0FBF62" w14:textId="7F9B430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038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A5099B0" w14:textId="52837A54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125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465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C413F7" w:rsidRPr="004C2BAB" w14:paraId="103CE496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22802DA" w14:textId="77777777" w:rsidR="00C413F7" w:rsidRPr="004C2BAB" w:rsidRDefault="00C413F7" w:rsidP="00C413F7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 w:rsidRPr="004C2BAB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22256" w14:textId="4D34004A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C2AF8" w14:textId="00747039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6900" w14:textId="0E01E32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F70C" w14:textId="0FD3805A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B5D3B" w14:textId="3FEFC8E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5A0E" w14:textId="71AEDB5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7EF98B5" w14:textId="5F8DEB0A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759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25EDA" w14:textId="368B3CAF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64BD97DA" w14:textId="27B61792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759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76B0C" w14:textId="6064780F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785297ED" w14:textId="3276122F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66DF" w14:textId="1A181D0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pacing w:val="-4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BC63195" w14:textId="15FCD96C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759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9004B" w14:textId="15243056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  <w:r w:rsidRPr="004C2BA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C413F7" w:rsidRPr="004C2BAB" w14:paraId="28C898A9" w14:textId="77777777" w:rsidTr="00733A8F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1DE20D8" w14:textId="4550A836" w:rsidR="00C413F7" w:rsidRPr="004C2BAB" w:rsidRDefault="00C413F7" w:rsidP="00C413F7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4C2BAB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</w:t>
            </w:r>
            <w:r w:rsidRPr="004C2BAB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สำหรับปี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6FAF6" w14:textId="6DE75720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841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330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AB996" w14:textId="6043F601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732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AFDC" w14:textId="2DE3A7B8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282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449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5CA3A" w14:textId="2F712E30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268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1A6E0" w14:textId="2C8B3EE0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234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EDAE6" w14:textId="3FA31AC9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207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9EECC" w14:textId="66274593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958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422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7DD05" w14:textId="6D6956DE" w:rsidR="00C413F7" w:rsidRPr="004C2BAB" w:rsidRDefault="00C413F7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951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599</w:t>
            </w:r>
            <w:r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2925" w14:textId="0C9BC676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399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0AC3" w14:textId="14E49CA7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89ABA" w14:textId="1162A19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20</w:t>
            </w:r>
            <w:r w:rsidR="00C413F7" w:rsidRPr="004C2BA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  <w:t>268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C7718" w14:textId="1A9C0117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20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25AE5" w14:textId="6D35F6E0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420</w:t>
            </w:r>
            <w:r w:rsidR="00C413F7" w:rsidRPr="004C2BA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022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B51AA" w14:textId="2EFA8B9A" w:rsidR="00C413F7" w:rsidRPr="004C2BAB" w:rsidRDefault="00F96C52" w:rsidP="00733A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277</w:t>
            </w:r>
            <w:r w:rsidR="0012527F" w:rsidRPr="004C2BA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444</w:t>
            </w:r>
          </w:p>
        </w:tc>
      </w:tr>
    </w:tbl>
    <w:p w14:paraId="3A87ADDF" w14:textId="77777777" w:rsidR="00AD0B4B" w:rsidRPr="004C2BAB" w:rsidRDefault="00AD0B4B" w:rsidP="008926B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AD0B4B" w:rsidRPr="004C2BAB" w:rsidSect="00733A8F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0226135D" w14:textId="77777777" w:rsidR="002B1DFC" w:rsidRPr="004C2BAB" w:rsidRDefault="002B1DFC" w:rsidP="008926B8">
      <w:pPr>
        <w:tabs>
          <w:tab w:val="left" w:pos="15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62F00658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C197FA" w14:textId="42DEED8E" w:rsidR="00F63B38" w:rsidRPr="004C2BAB" w:rsidRDefault="00F96C52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D305B77" w14:textId="77777777" w:rsidR="008B0A93" w:rsidRPr="004C2BAB" w:rsidRDefault="008B0A93" w:rsidP="008926B8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3585E257" w14:textId="77777777" w:rsidTr="003D0140">
        <w:tc>
          <w:tcPr>
            <w:tcW w:w="3989" w:type="dxa"/>
            <w:shd w:val="clear" w:color="auto" w:fill="auto"/>
            <w:vAlign w:val="bottom"/>
          </w:tcPr>
          <w:p w14:paraId="3331B84D" w14:textId="77777777" w:rsidR="00794DB5" w:rsidRPr="004C2BAB" w:rsidRDefault="00794DB5" w:rsidP="00762736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342C" w14:textId="77777777" w:rsidR="00794DB5" w:rsidRPr="004C2BAB" w:rsidRDefault="00794DB5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396D" w14:textId="77777777" w:rsidR="00794DB5" w:rsidRPr="004C2BAB" w:rsidRDefault="00794DB5" w:rsidP="0076273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33F0B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0462" w:rsidRPr="004C2BAB" w14:paraId="2AB8A310" w14:textId="77777777" w:rsidTr="003D0140">
        <w:tc>
          <w:tcPr>
            <w:tcW w:w="3989" w:type="dxa"/>
            <w:shd w:val="clear" w:color="auto" w:fill="auto"/>
            <w:vAlign w:val="bottom"/>
          </w:tcPr>
          <w:p w14:paraId="6C48F1FA" w14:textId="77777777" w:rsidR="00FC4877" w:rsidRPr="004C2BAB" w:rsidRDefault="00FC4877" w:rsidP="00FC4877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03DF" w14:textId="585B1F21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6C30" w14:textId="21F5B63F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2FAD" w14:textId="5A873472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C933" w14:textId="1108DF9C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5A804392" w14:textId="77777777" w:rsidTr="00130462">
        <w:tc>
          <w:tcPr>
            <w:tcW w:w="3989" w:type="dxa"/>
            <w:shd w:val="clear" w:color="auto" w:fill="auto"/>
            <w:vAlign w:val="bottom"/>
          </w:tcPr>
          <w:p w14:paraId="08546845" w14:textId="77777777" w:rsidR="00FC4877" w:rsidRPr="004C2BAB" w:rsidRDefault="00FC4877" w:rsidP="00FC4877">
            <w:pPr>
              <w:spacing w:line="32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0CF2C" w14:textId="77777777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895FD" w14:textId="77777777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DDEF" w14:textId="77777777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D731" w14:textId="77777777" w:rsidR="00FC4877" w:rsidRPr="004C2BAB" w:rsidRDefault="00FC4877" w:rsidP="00FC4877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1504F193" w14:textId="77777777" w:rsidTr="00130462">
        <w:tc>
          <w:tcPr>
            <w:tcW w:w="3989" w:type="dxa"/>
            <w:shd w:val="clear" w:color="auto" w:fill="auto"/>
            <w:vAlign w:val="bottom"/>
          </w:tcPr>
          <w:p w14:paraId="05AD30E7" w14:textId="77777777" w:rsidR="00FC4877" w:rsidRPr="004C2BAB" w:rsidRDefault="00FC4877" w:rsidP="00FC4877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9C0DE" w14:textId="77777777" w:rsidR="00FC4877" w:rsidRPr="004C2BAB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F245" w14:textId="77777777" w:rsidR="00FC4877" w:rsidRPr="004C2BAB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310F1" w14:textId="77777777" w:rsidR="00FC4877" w:rsidRPr="004C2BAB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B927" w14:textId="77777777" w:rsidR="00FC4877" w:rsidRPr="004C2BAB" w:rsidRDefault="00FC4877" w:rsidP="00FC487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3DAF" w:rsidRPr="004C2BAB" w14:paraId="220FADB4" w14:textId="77777777" w:rsidTr="00130462">
        <w:tc>
          <w:tcPr>
            <w:tcW w:w="3989" w:type="dxa"/>
            <w:shd w:val="clear" w:color="auto" w:fill="auto"/>
            <w:vAlign w:val="bottom"/>
          </w:tcPr>
          <w:p w14:paraId="79B45729" w14:textId="77777777" w:rsidR="00A73DAF" w:rsidRPr="004C2BAB" w:rsidRDefault="00A73DAF" w:rsidP="00A73DAF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0BA08" w14:textId="55BD6A7F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D7B61" w14:textId="10DD0C93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31419" w14:textId="4078B69F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C6F772" w14:textId="27125337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A73DAF" w:rsidRPr="004C2BAB" w14:paraId="172EFFB3" w14:textId="77777777" w:rsidTr="00130462">
        <w:tc>
          <w:tcPr>
            <w:tcW w:w="3989" w:type="dxa"/>
            <w:shd w:val="clear" w:color="auto" w:fill="auto"/>
            <w:vAlign w:val="bottom"/>
          </w:tcPr>
          <w:p w14:paraId="4E878B56" w14:textId="77777777" w:rsidR="00A73DAF" w:rsidRPr="004C2BAB" w:rsidRDefault="00A73DAF" w:rsidP="00A73DAF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F93DE1" w14:textId="77777777" w:rsidR="00A73DAF" w:rsidRPr="004C2BAB" w:rsidRDefault="00A73DAF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C7C033" w14:textId="77777777" w:rsidR="00A73DAF" w:rsidRPr="004C2BAB" w:rsidRDefault="00A73DAF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527BC" w14:textId="77777777" w:rsidR="00A73DAF" w:rsidRPr="004C2BAB" w:rsidRDefault="00A73DAF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7254E1" w14:textId="77777777" w:rsidR="00A73DAF" w:rsidRPr="004C2BAB" w:rsidRDefault="00A73DAF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DAF" w:rsidRPr="004C2BAB" w14:paraId="0EF3987F" w14:textId="77777777" w:rsidTr="00130462">
        <w:tc>
          <w:tcPr>
            <w:tcW w:w="3989" w:type="dxa"/>
            <w:shd w:val="clear" w:color="auto" w:fill="auto"/>
            <w:vAlign w:val="bottom"/>
          </w:tcPr>
          <w:p w14:paraId="01144634" w14:textId="77777777" w:rsidR="00A73DAF" w:rsidRPr="004C2BAB" w:rsidRDefault="00A73DAF" w:rsidP="00A73DAF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auto"/>
          </w:tcPr>
          <w:p w14:paraId="01D5FA02" w14:textId="3018A771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14:paraId="08E4CC4A" w14:textId="70C11EB6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DDC47" w14:textId="6FF936B4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8737F" w14:textId="4597234A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A73DAF" w:rsidRPr="004C2BAB" w14:paraId="0153DB0B" w14:textId="77777777" w:rsidTr="00130462">
        <w:tc>
          <w:tcPr>
            <w:tcW w:w="3989" w:type="dxa"/>
            <w:shd w:val="clear" w:color="auto" w:fill="auto"/>
            <w:vAlign w:val="bottom"/>
          </w:tcPr>
          <w:p w14:paraId="33A3E7B2" w14:textId="67D509DB" w:rsidR="00A73DAF" w:rsidRPr="004C2BAB" w:rsidRDefault="00A73DAF" w:rsidP="00A73DAF">
            <w:pPr>
              <w:pStyle w:val="a0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auto"/>
          </w:tcPr>
          <w:p w14:paraId="31FC600C" w14:textId="7A88232D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</w:tcPr>
          <w:p w14:paraId="39FD71AB" w14:textId="16DB2E8E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E87A2" w14:textId="0CF82152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A63BE1" w14:textId="18DB8BC9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A73DAF" w:rsidRPr="004C2BAB" w14:paraId="73D9E6C2" w14:textId="77777777" w:rsidTr="00130462">
        <w:tc>
          <w:tcPr>
            <w:tcW w:w="3989" w:type="dxa"/>
            <w:shd w:val="clear" w:color="auto" w:fill="auto"/>
            <w:vAlign w:val="bottom"/>
          </w:tcPr>
          <w:p w14:paraId="4A9994D5" w14:textId="77777777" w:rsidR="00A73DAF" w:rsidRPr="004C2BAB" w:rsidRDefault="00A73DAF" w:rsidP="00A73DAF">
            <w:pPr>
              <w:pStyle w:val="a0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7E22" w14:textId="3DF3EAF0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8E27" w14:textId="063AD697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86A07" w14:textId="09148538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574C" w14:textId="0E47428E" w:rsidR="00A73DAF" w:rsidRPr="004C2BAB" w:rsidRDefault="00F96C52" w:rsidP="00A73DA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09768CC0" w14:textId="77777777" w:rsidR="009D45FD" w:rsidRPr="004C2BA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5801BF05" w14:textId="29A254F3" w:rsidR="00742E6E" w:rsidRPr="004C2BAB" w:rsidRDefault="009D45F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691C24" w:rsidRPr="004C2BA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CF5D20" w:rsidRPr="004C2BAB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="00A73DAF" w:rsidRPr="004C2BA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05</w:t>
      </w:r>
      <w:r w:rsidR="009D43C9"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>ถึงร้อยละ</w:t>
      </w:r>
      <w:r w:rsidR="00CF5D20"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="00A73DAF" w:rsidRPr="004C2BA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40</w:t>
      </w:r>
      <w:r w:rsidR="00BF34C0"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bookmarkStart w:id="14" w:name="OLE_LINK3"/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 xml:space="preserve">ต่อปี </w:t>
      </w:r>
      <w:bookmarkEnd w:id="14"/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>(</w:t>
      </w:r>
      <w:r w:rsidR="00691C24" w:rsidRPr="004C2BA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7A4E0F" w:rsidRPr="004C2BA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:</w:t>
      </w:r>
      <w:r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10"/>
          <w:sz w:val="26"/>
          <w:szCs w:val="26"/>
          <w:cs/>
        </w:rPr>
        <w:t>อัตราดอกเบี้ย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  <w:cs/>
        </w:rPr>
        <w:t xml:space="preserve">ร้อยละ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05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  <w:cs/>
        </w:rPr>
        <w:t>ถึงร้อยละ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10"/>
          <w:sz w:val="26"/>
          <w:szCs w:val="26"/>
          <w:lang w:val="en-GB"/>
        </w:rPr>
        <w:t>15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C4877" w:rsidRPr="004C2BAB">
        <w:rPr>
          <w:rFonts w:ascii="Browallia New" w:hAnsi="Browallia New" w:cs="Browallia New"/>
          <w:spacing w:val="-10"/>
          <w:sz w:val="26"/>
          <w:szCs w:val="26"/>
          <w:cs/>
        </w:rPr>
        <w:t>ต่อปี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0B440473" w14:textId="24506706" w:rsidR="00BF7C6D" w:rsidRPr="004C2BAB" w:rsidRDefault="00BF7C6D" w:rsidP="008926B8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71C006CD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6B62F4" w14:textId="79FC8B4C" w:rsidR="00F63B38" w:rsidRPr="004C2BAB" w:rsidRDefault="00F96C52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2510E1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</w:p>
        </w:tc>
      </w:tr>
    </w:tbl>
    <w:p w14:paraId="6ED1D058" w14:textId="77777777" w:rsidR="00F63B38" w:rsidRPr="004C2BAB" w:rsidRDefault="00F63B38" w:rsidP="008926B8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32B323" w14:textId="4E53477E" w:rsidR="00136191" w:rsidRPr="004C2BAB" w:rsidRDefault="00F96C52" w:rsidP="008D03F1">
      <w:pPr>
        <w:pStyle w:val="Heading2"/>
        <w:keepLines/>
        <w:tabs>
          <w:tab w:val="left" w:pos="540"/>
        </w:tabs>
        <w:overflowPunct/>
        <w:autoSpaceDE/>
        <w:autoSpaceDN/>
        <w:adjustRightInd/>
        <w:ind w:left="540" w:right="0" w:hanging="540"/>
        <w:jc w:val="left"/>
        <w:textAlignment w:val="auto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bookmarkStart w:id="15" w:name="_Toc48681860"/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11</w:t>
      </w:r>
      <w:r w:rsidR="00136191" w:rsidRPr="004C2BA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136191" w:rsidRPr="004C2BA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36191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ลูกหนี้การค้าและลูกหนี้</w:t>
      </w:r>
      <w:r w:rsidR="002510E1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หมุนเวียน</w:t>
      </w:r>
      <w:r w:rsidR="00136191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อื่น</w:t>
      </w:r>
      <w:bookmarkEnd w:id="15"/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7336F1B5" w14:textId="77777777" w:rsidTr="003D014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088D251" w14:textId="77777777" w:rsidR="00E6781D" w:rsidRPr="004C2BAB" w:rsidRDefault="00E6781D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95A26" w14:textId="77777777" w:rsidR="00E6781D" w:rsidRPr="004C2BAB" w:rsidRDefault="00E6781D" w:rsidP="00733A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42CCA" w14:textId="77777777" w:rsidR="00E6781D" w:rsidRPr="004C2BAB" w:rsidRDefault="00E6781D" w:rsidP="00733A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68082B3E" w14:textId="77777777" w:rsidTr="003D014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DE3B307" w14:textId="77777777" w:rsidR="00FC4877" w:rsidRPr="004C2BAB" w:rsidRDefault="00FC4877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7DA33" w14:textId="7FDD6032" w:rsidR="00FC4877" w:rsidRPr="004C2BAB" w:rsidRDefault="00FC4877" w:rsidP="00733A8F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ABB62" w14:textId="29CB35AB" w:rsidR="00FC4877" w:rsidRPr="004C2BAB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364CF" w14:textId="72D1185F" w:rsidR="00FC4877" w:rsidRPr="004C2BAB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3A9B" w14:textId="713D5FB6" w:rsidR="00FC4877" w:rsidRPr="004C2BAB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3EDEAC76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C6FC8AF" w14:textId="77777777" w:rsidR="00FC4877" w:rsidRPr="004C2BAB" w:rsidRDefault="00FC4877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2AF47" w14:textId="77777777" w:rsidR="00FC4877" w:rsidRPr="004C2BAB" w:rsidRDefault="00FC4877" w:rsidP="00733A8F">
            <w:pPr>
              <w:tabs>
                <w:tab w:val="right" w:pos="113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AF821" w14:textId="77777777" w:rsidR="00FC4877" w:rsidRPr="004C2BAB" w:rsidRDefault="00FC4877" w:rsidP="00733A8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DF2D1" w14:textId="77777777" w:rsidR="00FC4877" w:rsidRPr="004C2BAB" w:rsidRDefault="00FC4877" w:rsidP="00733A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8F3D2" w14:textId="77777777" w:rsidR="00FC4877" w:rsidRPr="004C2BAB" w:rsidRDefault="00FC4877" w:rsidP="00733A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01815A01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9518D3" w14:textId="723CF84E" w:rsidR="00FC4877" w:rsidRPr="004C2BAB" w:rsidRDefault="00FC4877" w:rsidP="00733A8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624CE" w14:textId="77777777" w:rsidR="00FC4877" w:rsidRPr="004C2BAB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EB79F" w14:textId="77777777" w:rsidR="00FC4877" w:rsidRPr="004C2BAB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71EDC" w14:textId="77777777" w:rsidR="00FC4877" w:rsidRPr="004C2BAB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7BE6F" w14:textId="77777777" w:rsidR="00FC4877" w:rsidRPr="004C2BAB" w:rsidRDefault="00FC4877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DAF" w:rsidRPr="004C2BAB" w14:paraId="68367A94" w14:textId="77777777" w:rsidTr="00130462">
        <w:trPr>
          <w:trHeight w:val="225"/>
        </w:trPr>
        <w:tc>
          <w:tcPr>
            <w:tcW w:w="3989" w:type="dxa"/>
            <w:shd w:val="clear" w:color="auto" w:fill="auto"/>
            <w:vAlign w:val="bottom"/>
          </w:tcPr>
          <w:p w14:paraId="5A669C3F" w14:textId="2E3E3790" w:rsidR="00A73DAF" w:rsidRPr="004C2BAB" w:rsidRDefault="00A73DAF" w:rsidP="00733A8F">
            <w:pPr>
              <w:tabs>
                <w:tab w:val="left" w:pos="1605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850C75" w14:textId="65C8A5FA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BB533" w14:textId="6877A93A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3576B" w14:textId="5FDA07CC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D814E" w14:textId="1D2881ED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73DAF" w:rsidRPr="004C2BAB" w14:paraId="0F1457A2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12797DE" w14:textId="4B59DCBA" w:rsidR="00A73DAF" w:rsidRPr="004C2BAB" w:rsidRDefault="00A73DAF" w:rsidP="00733A8F">
            <w:pPr>
              <w:tabs>
                <w:tab w:val="left" w:pos="1605"/>
              </w:tabs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A02EE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4F31CB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5D73D" w14:textId="7577157B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8F3C98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DAF" w:rsidRPr="004C2BAB" w14:paraId="64B6B3A7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71AE73D" w14:textId="33D9159D" w:rsidR="00A73DAF" w:rsidRPr="004C2BAB" w:rsidRDefault="00A73DAF" w:rsidP="00733A8F">
            <w:pPr>
              <w:tabs>
                <w:tab w:val="left" w:pos="1738"/>
              </w:tabs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5D957" w14:textId="307BEA53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FB1B4" w14:textId="60C8BC34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210AB9" w14:textId="53E3E7DF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4E39" w14:textId="7805F4FB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A73DAF" w:rsidRPr="004C2BAB" w14:paraId="095713A6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D097987" w14:textId="5506A730" w:rsidR="00A73DAF" w:rsidRPr="004C2BAB" w:rsidRDefault="00A73DAF" w:rsidP="00733A8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7E9E3" w14:textId="3C38DD44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48BFF" w14:textId="01277713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B8A03" w14:textId="1FEA1F9F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8A3670" w14:textId="7061868E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A73DAF" w:rsidRPr="004C2BAB" w14:paraId="51D2D0BC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B502588" w14:textId="4D883C4A" w:rsidR="00A73DAF" w:rsidRPr="004C2BAB" w:rsidRDefault="00A73DAF" w:rsidP="00733A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AF0E1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CA19C" w14:textId="2E175F4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90EC" w14:textId="2ADA248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90DE" w14:textId="5E64581D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540A" w14:textId="6AB2328B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DAF" w:rsidRPr="004C2BAB" w14:paraId="3D725ECE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F9E929E" w14:textId="7A311C7F" w:rsidR="00A73DAF" w:rsidRPr="004C2BAB" w:rsidRDefault="00A73DAF" w:rsidP="00733A8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B7478" w14:textId="1A47BE0B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FD47F" w14:textId="6FCBAC98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7C8C2" w14:textId="3FFC7303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D6BEE" w14:textId="545BD845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A73DAF" w:rsidRPr="004C2BAB" w14:paraId="36D14180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67ABDA67" w14:textId="77777777" w:rsidR="00A73DAF" w:rsidRPr="004C2BAB" w:rsidRDefault="00A73DAF" w:rsidP="00733A8F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68BE4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187F1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8E16D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C0E7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A73DAF" w:rsidRPr="004C2BAB" w14:paraId="13E2AE46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14CA8E57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353FB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99CC0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7F400C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C90572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DAF" w:rsidRPr="004C2BAB" w14:paraId="26C9C9BA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7A446E52" w14:textId="1E723192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93727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59448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66214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0D5D87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3DAF" w:rsidRPr="004C2BAB" w14:paraId="036D69C5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264CBB90" w14:textId="5F26295E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C458BB" w14:textId="25EC0D64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CDA78" w14:textId="5A180046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613F2" w14:textId="4294247B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580967" w14:textId="1CBBBF37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A73DAF" w:rsidRPr="004C2BAB" w14:paraId="2226F863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AB27096" w14:textId="7E7DB2FA" w:rsidR="00A73DAF" w:rsidRPr="004C2BAB" w:rsidRDefault="00A73DAF" w:rsidP="00733A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AF0E1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3616" w14:textId="5247C146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ACC0" w14:textId="002C2041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3BE1" w14:textId="307EB33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29C9" w14:textId="3A82D6C2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DAF" w:rsidRPr="004C2BAB" w14:paraId="5BDF2968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4C13A4D0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697E8" w14:textId="68771E04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E58AE" w14:textId="44FB6DC6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CC3EF" w14:textId="664FE8DF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56E8E" w14:textId="66DEBEE7" w:rsidR="00A73DAF" w:rsidRPr="004C2BAB" w:rsidRDefault="00F96C52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A73DAF" w:rsidRPr="004C2BAB" w14:paraId="76D21000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7F3BDFD8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76E09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51FD2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78E1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4356A" w14:textId="77777777" w:rsidR="00A73DAF" w:rsidRPr="004C2BAB" w:rsidRDefault="00A73DAF" w:rsidP="00733A8F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73DAF" w:rsidRPr="004C2BAB" w14:paraId="61693720" w14:textId="77777777" w:rsidTr="00130462">
        <w:trPr>
          <w:trHeight w:val="20"/>
        </w:trPr>
        <w:tc>
          <w:tcPr>
            <w:tcW w:w="3989" w:type="dxa"/>
            <w:shd w:val="clear" w:color="auto" w:fill="auto"/>
          </w:tcPr>
          <w:p w14:paraId="417712E2" w14:textId="3B301473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AB0D9E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1C3342" w14:textId="77777777" w:rsidR="00A73DAF" w:rsidRPr="004C2BAB" w:rsidRDefault="00A73DAF" w:rsidP="00733A8F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E72593" w14:textId="77777777" w:rsidR="00A73DAF" w:rsidRPr="004C2BAB" w:rsidRDefault="00A73DAF" w:rsidP="00733A8F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992D87" w14:textId="77777777" w:rsidR="00A73DAF" w:rsidRPr="004C2BAB" w:rsidRDefault="00A73DAF" w:rsidP="00733A8F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46590" w14:textId="77777777" w:rsidR="00A73DAF" w:rsidRPr="004C2BAB" w:rsidRDefault="00A73DAF" w:rsidP="00733A8F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73DAF" w:rsidRPr="004C2BAB" w14:paraId="359CD45A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C74C375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7B2A82" w14:textId="289A9E99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A903E" w14:textId="45164D7D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CA49D" w14:textId="6F8C57AF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E4123F" w14:textId="4B5CDDB3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A73DAF" w:rsidRPr="004C2BAB" w14:paraId="2A352DA4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C8B55E3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6AD375" w14:textId="7D627297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3F2238" w14:textId="229FD6BB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109BB4" w14:textId="6C5F7298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322EAC" w14:textId="09F027E6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A73DAF" w:rsidRPr="004C2BAB" w14:paraId="7B8DBC5E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524A60C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030069" w14:textId="61483ED9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3A51E" w14:textId="0AF4C940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525C2C" w14:textId="45B80889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A6C984" w14:textId="099DF237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A73DAF" w:rsidRPr="004C2BAB" w14:paraId="234EC918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DF690BA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AF82E" w14:textId="31F7C2B6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FB091" w14:textId="7673C8FF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55276" w14:textId="79CC4228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96405" w14:textId="34C2A0F9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A73DAF" w:rsidRPr="004C2BAB" w14:paraId="785A7246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08556D1" w14:textId="64CE209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</w:t>
            </w:r>
            <w:r w:rsidR="00AB0D9E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05323" w14:textId="0691C2EE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23CEF" w14:textId="6A43C560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860C8" w14:textId="159482B8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5CF32" w14:textId="6BC0870B" w:rsidR="00A73DAF" w:rsidRPr="004C2BAB" w:rsidRDefault="00F96C52" w:rsidP="00733A8F">
            <w:pPr>
              <w:pStyle w:val="a0"/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A73DAF" w:rsidRPr="004C2BAB" w14:paraId="5860B85F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0DEE1B7" w14:textId="77777777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5EDBE" w14:textId="77777777" w:rsidR="00A73DAF" w:rsidRPr="004C2BAB" w:rsidRDefault="00A73DAF" w:rsidP="00733A8F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E57B5" w14:textId="77777777" w:rsidR="00A73DAF" w:rsidRPr="004C2BAB" w:rsidRDefault="00A73DAF" w:rsidP="00733A8F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791BF" w14:textId="77777777" w:rsidR="00A73DAF" w:rsidRPr="004C2BAB" w:rsidRDefault="00A73DAF" w:rsidP="00733A8F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F21CE" w14:textId="77777777" w:rsidR="00A73DAF" w:rsidRPr="004C2BAB" w:rsidRDefault="00A73DAF" w:rsidP="00733A8F">
            <w:pPr>
              <w:tabs>
                <w:tab w:val="decimal" w:pos="1149"/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73DAF" w:rsidRPr="004C2BAB" w14:paraId="6EB03B92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18DFADE" w14:textId="0ECC4758" w:rsidR="00A73DAF" w:rsidRPr="004C2BAB" w:rsidRDefault="00A73DAF" w:rsidP="00733A8F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AB0D9E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DCEC6" w14:textId="47608203" w:rsidR="00A73DAF" w:rsidRPr="004C2BAB" w:rsidRDefault="00F96C52" w:rsidP="00733A8F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23747" w14:textId="3149876B" w:rsidR="00A73DAF" w:rsidRPr="004C2BAB" w:rsidRDefault="00F96C52" w:rsidP="00733A8F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F8538" w14:textId="02FC10B7" w:rsidR="00A73DAF" w:rsidRPr="004C2BAB" w:rsidRDefault="00F96C52" w:rsidP="00733A8F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69ADF" w14:textId="57CDB2B0" w:rsidR="00A73DAF" w:rsidRPr="004C2BAB" w:rsidRDefault="00F96C52" w:rsidP="00733A8F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A73D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60A30E33" w14:textId="77777777" w:rsidR="00BF7C6D" w:rsidRPr="004C2BAB" w:rsidRDefault="00762736" w:rsidP="00910037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C2BAB">
        <w:rPr>
          <w:rFonts w:ascii="Browallia New" w:hAnsi="Browallia New" w:cs="Browallia New"/>
          <w:bCs/>
          <w:sz w:val="12"/>
          <w:szCs w:val="12"/>
        </w:rPr>
        <w:br w:type="page"/>
      </w:r>
    </w:p>
    <w:p w14:paraId="28A89F3A" w14:textId="10EDDCCD" w:rsidR="00136191" w:rsidRPr="004C2BAB" w:rsidRDefault="00F96C52" w:rsidP="004C2BAB">
      <w:pPr>
        <w:pStyle w:val="Heading2"/>
        <w:tabs>
          <w:tab w:val="left" w:pos="540"/>
        </w:tabs>
        <w:ind w:firstLine="0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16" w:name="_Toc48681864"/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11</w:t>
      </w:r>
      <w:r w:rsidR="00136191" w:rsidRPr="004C2BA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</w:t>
      </w:r>
      <w:r w:rsidR="00136191" w:rsidRPr="004C2BA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136191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การด้อยค่าของลูกหนี้การค้า</w:t>
      </w:r>
      <w:bookmarkEnd w:id="16"/>
    </w:p>
    <w:p w14:paraId="67F13A93" w14:textId="77777777" w:rsidR="00136191" w:rsidRPr="007F235C" w:rsidRDefault="00136191" w:rsidP="00171FCF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6116AF" w14:textId="694632DF" w:rsidR="00FA1574" w:rsidRPr="004C2BAB" w:rsidRDefault="00136191" w:rsidP="005B11F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ข้อมูลเกี่ยวกับค่าเผื่อการด้อยค่าของลูกหนี้การค้าและ</w:t>
      </w:r>
      <w:r w:rsidR="00FA1574"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 และความเสี่ยง</w:t>
      </w:r>
      <w:r w:rsidR="00FA1574" w:rsidRPr="004C2BAB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</w:t>
      </w:r>
      <w:r w:rsidR="006651ED" w:rsidRPr="004C2BA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Pr="004C2BAB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7417A5" w:rsidRPr="004C2BA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="00FA1574" w:rsidRPr="004C2BAB">
        <w:rPr>
          <w:rFonts w:ascii="Browallia New" w:hAnsi="Browallia New" w:cs="Browallia New"/>
          <w:sz w:val="26"/>
          <w:szCs w:val="26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4</w:t>
      </w:r>
      <w:r w:rsidR="00FA1574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FA1574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4C2BAB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FA157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3B00607" w14:textId="77777777" w:rsidR="00136191" w:rsidRPr="007F235C" w:rsidRDefault="00136191" w:rsidP="00886F8C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2E3F4D7" w14:textId="77777777" w:rsidR="00CA62A9" w:rsidRPr="004C2BAB" w:rsidRDefault="00B16AC8" w:rsidP="00171FCF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ค่าเผื่อผลขาดทุน</w:t>
      </w:r>
      <w:r w:rsidR="00A75066" w:rsidRPr="004C2BAB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4C2BAB">
        <w:rPr>
          <w:rFonts w:ascii="Browallia New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6E349BB8" w14:textId="77777777" w:rsidR="00CA62A9" w:rsidRPr="007F235C" w:rsidRDefault="00CA62A9" w:rsidP="00886F8C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130462" w:rsidRPr="007F235C" w14:paraId="777A326E" w14:textId="77777777" w:rsidTr="00FF3732">
        <w:tc>
          <w:tcPr>
            <w:tcW w:w="2131" w:type="dxa"/>
            <w:shd w:val="clear" w:color="auto" w:fill="auto"/>
          </w:tcPr>
          <w:p w14:paraId="7346C3D9" w14:textId="77777777" w:rsidR="00BD1928" w:rsidRPr="007F235C" w:rsidRDefault="00BD1928" w:rsidP="007F235C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44C25" w14:textId="77777777" w:rsidR="00BD1928" w:rsidRPr="007F235C" w:rsidRDefault="00BD1928" w:rsidP="007F235C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30462" w:rsidRPr="007F235C" w14:paraId="63858D83" w14:textId="77777777" w:rsidTr="00FF3732">
        <w:tc>
          <w:tcPr>
            <w:tcW w:w="2131" w:type="dxa"/>
            <w:shd w:val="clear" w:color="auto" w:fill="auto"/>
            <w:hideMark/>
          </w:tcPr>
          <w:p w14:paraId="25EDA411" w14:textId="77777777" w:rsidR="00525E73" w:rsidRPr="007F235C" w:rsidRDefault="00525E73" w:rsidP="007F235C">
            <w:pPr>
              <w:ind w:left="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64FF4" w14:textId="77777777" w:rsidR="008C6EA0" w:rsidRPr="007F235C" w:rsidRDefault="00525E73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ab/>
            </w:r>
            <w:r w:rsidR="008C6EA0"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ยังไม่ถึง</w:t>
            </w:r>
          </w:p>
          <w:p w14:paraId="011CAE68" w14:textId="2342A578" w:rsidR="00525E73" w:rsidRPr="007F235C" w:rsidRDefault="00FF3732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="008C6EA0"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กำหนดชำระ</w:t>
            </w:r>
          </w:p>
          <w:p w14:paraId="3C2DEEA2" w14:textId="445B856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AA07E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9289EDC" w14:textId="260F4559" w:rsidR="00525E73" w:rsidRPr="007F235C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366327E1" w14:textId="4E4FC04B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23358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4FDA0EF" w14:textId="4E61ECCE" w:rsidR="00525E73" w:rsidRPr="007F235C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61139B28" w14:textId="2313FE9D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FB7D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8343F6C" w14:textId="62CFD300" w:rsidR="00525E73" w:rsidRPr="007F235C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1771EFAC" w14:textId="2C7635B4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EE19A2" w14:textId="77777777" w:rsidR="00FF3732" w:rsidRPr="007F235C" w:rsidRDefault="00FF3732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07F1C98C" w14:textId="20E38464" w:rsidR="00525E73" w:rsidRPr="007F235C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เกิน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61CDB9B4" w14:textId="19FB36AE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968CBD" w14:textId="77777777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5A10EC" w14:textId="7DA5ED89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1648021B" w14:textId="606089BF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30462" w:rsidRPr="007F235C" w14:paraId="2B21FE91" w14:textId="77777777" w:rsidTr="00FF3732">
        <w:tc>
          <w:tcPr>
            <w:tcW w:w="2131" w:type="dxa"/>
            <w:shd w:val="clear" w:color="auto" w:fill="auto"/>
          </w:tcPr>
          <w:p w14:paraId="4CA3650D" w14:textId="3BA1E261" w:rsidR="00525E73" w:rsidRPr="007F235C" w:rsidRDefault="00525E73" w:rsidP="007F235C">
            <w:pPr>
              <w:ind w:left="2" w:right="-10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B2D71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B2D71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691C24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687758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B739B8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2E1E04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422E96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01EDA1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064216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7F235C" w14:paraId="50D7DDEE" w14:textId="77777777" w:rsidTr="00FF3732">
        <w:tc>
          <w:tcPr>
            <w:tcW w:w="2131" w:type="dxa"/>
            <w:shd w:val="clear" w:color="auto" w:fill="auto"/>
            <w:hideMark/>
          </w:tcPr>
          <w:p w14:paraId="522FB978" w14:textId="77777777" w:rsidR="00525E73" w:rsidRPr="007F235C" w:rsidRDefault="00525E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auto"/>
          </w:tcPr>
          <w:p w14:paraId="0BEB24A9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56EA28BB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702976C1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01BDCEBE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9B0EF9D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43E55AC4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7F235C" w14:paraId="5878C7B9" w14:textId="77777777" w:rsidTr="00FF3732">
        <w:tc>
          <w:tcPr>
            <w:tcW w:w="2131" w:type="dxa"/>
            <w:shd w:val="clear" w:color="auto" w:fill="auto"/>
          </w:tcPr>
          <w:p w14:paraId="0469CD4E" w14:textId="3283EBF3" w:rsidR="00D443E1" w:rsidRPr="007F235C" w:rsidRDefault="00B87F99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D443E1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443E1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auto"/>
          </w:tcPr>
          <w:p w14:paraId="69F5D4A4" w14:textId="4CC29CA8" w:rsidR="00D443E1" w:rsidRPr="007F235C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16EB9755" w14:textId="585EED4E" w:rsidR="00D443E1" w:rsidRPr="007F235C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719661A" w14:textId="408C106D" w:rsidR="00D443E1" w:rsidRPr="007F235C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546EE58F" w14:textId="0BEA8F67" w:rsidR="00D443E1" w:rsidRPr="007F235C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3D69914A" w14:textId="4B801676" w:rsidR="00D443E1" w:rsidRPr="007F235C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15F7A4C5" w14:textId="163A0936" w:rsidR="00D443E1" w:rsidRPr="007F235C" w:rsidRDefault="00D443E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3E866F6B" w14:textId="77777777" w:rsidTr="00FF3732">
        <w:tc>
          <w:tcPr>
            <w:tcW w:w="2131" w:type="dxa"/>
            <w:shd w:val="clear" w:color="auto" w:fill="auto"/>
          </w:tcPr>
          <w:p w14:paraId="5199B301" w14:textId="3C590856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-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shd w:val="clear" w:color="auto" w:fill="auto"/>
          </w:tcPr>
          <w:p w14:paraId="10751046" w14:textId="4891435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152" w:type="dxa"/>
            <w:shd w:val="clear" w:color="auto" w:fill="auto"/>
          </w:tcPr>
          <w:p w14:paraId="75FDF7E9" w14:textId="78501DF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152" w:type="dxa"/>
            <w:shd w:val="clear" w:color="auto" w:fill="auto"/>
          </w:tcPr>
          <w:p w14:paraId="2B1CA579" w14:textId="4412315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52" w:type="dxa"/>
            <w:shd w:val="clear" w:color="auto" w:fill="auto"/>
          </w:tcPr>
          <w:p w14:paraId="0504E84E" w14:textId="224FEF2E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50A78B" w14:textId="6F977F6A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38439B" w14:textId="7AEA5949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</w:tr>
      <w:tr w:rsidR="00284473" w:rsidRPr="007F235C" w14:paraId="47D31376" w14:textId="77777777" w:rsidTr="00FF3732">
        <w:tc>
          <w:tcPr>
            <w:tcW w:w="2131" w:type="dxa"/>
            <w:shd w:val="clear" w:color="auto" w:fill="auto"/>
          </w:tcPr>
          <w:p w14:paraId="4CA7AA33" w14:textId="7F4B99EF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573931D4" w14:textId="7F420EB6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auto"/>
          </w:tcPr>
          <w:p w14:paraId="483980E9" w14:textId="1DF88D7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61133DE3" w14:textId="5AAB2A33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</w:tcPr>
          <w:p w14:paraId="3A3A261A" w14:textId="66D53AE5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shd w:val="clear" w:color="auto" w:fill="auto"/>
          </w:tcPr>
          <w:p w14:paraId="63D477DA" w14:textId="3512FD6B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06E02D" w14:textId="64A03A09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284473" w:rsidRPr="007F235C" w14:paraId="5B1444B2" w14:textId="77777777" w:rsidTr="00FF3732">
        <w:trPr>
          <w:trHeight w:val="126"/>
        </w:trPr>
        <w:tc>
          <w:tcPr>
            <w:tcW w:w="2131" w:type="dxa"/>
            <w:shd w:val="clear" w:color="auto" w:fill="auto"/>
          </w:tcPr>
          <w:p w14:paraId="2C92D9DA" w14:textId="4C91D797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รายได้ค้างรับ </w:t>
            </w:r>
          </w:p>
        </w:tc>
        <w:tc>
          <w:tcPr>
            <w:tcW w:w="1152" w:type="dxa"/>
            <w:shd w:val="clear" w:color="auto" w:fill="auto"/>
          </w:tcPr>
          <w:p w14:paraId="18BC4B47" w14:textId="3FA75F1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</w:tcPr>
          <w:p w14:paraId="0AA0966C" w14:textId="2460594A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B7667B" w14:textId="1F4E317E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E34DD6" w14:textId="15CD7ECD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2DB35B" w14:textId="078631A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A466EC4" w14:textId="6F3C53A3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</w:tr>
      <w:tr w:rsidR="00284473" w:rsidRPr="007F235C" w14:paraId="6E20196A" w14:textId="77777777" w:rsidTr="00FF3732">
        <w:tc>
          <w:tcPr>
            <w:tcW w:w="2131" w:type="dxa"/>
            <w:shd w:val="clear" w:color="auto" w:fill="auto"/>
            <w:hideMark/>
          </w:tcPr>
          <w:p w14:paraId="339C454B" w14:textId="1F2F5407" w:rsidR="00284473" w:rsidRPr="007F235C" w:rsidRDefault="008C6EA0" w:rsidP="007F235C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="00003D7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D1B25EA" w14:textId="5F97D51B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58A496A" w14:textId="5E46DCF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52F4552" w14:textId="2A6E2324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1831E27" w14:textId="535CCE96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287CF6" w14:textId="767A780F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4EA517" w14:textId="06A1565A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4473" w:rsidRPr="007F235C" w14:paraId="7FAE07A3" w14:textId="77777777" w:rsidTr="00FF3732">
        <w:tc>
          <w:tcPr>
            <w:tcW w:w="2131" w:type="dxa"/>
            <w:shd w:val="clear" w:color="auto" w:fill="auto"/>
          </w:tcPr>
          <w:p w14:paraId="607BE696" w14:textId="75B74FA1" w:rsidR="00284473" w:rsidRPr="007F235C" w:rsidRDefault="00284473" w:rsidP="00003D71">
            <w:pPr>
              <w:ind w:firstLine="27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AF0E1C" w:rsidRPr="007F235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</w:t>
            </w:r>
            <w:r w:rsidR="00003D7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A0075" w14:textId="00B43E96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03491" w14:textId="1DD19E64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D4AA9" w14:textId="0DB62804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600C7" w14:textId="2029DD96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7B6E" w14:textId="0126813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3FA17" w14:textId="3D37381D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84473" w:rsidRPr="007F235C" w14:paraId="074280E2" w14:textId="77777777" w:rsidTr="00FF3732">
        <w:tc>
          <w:tcPr>
            <w:tcW w:w="2131" w:type="dxa"/>
            <w:shd w:val="clear" w:color="auto" w:fill="auto"/>
          </w:tcPr>
          <w:p w14:paraId="5267FCC3" w14:textId="77777777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8AB1D" w14:textId="1461D63C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069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9756A" w14:textId="13B997D1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804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A4358" w14:textId="5A71A1E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385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646A9" w14:textId="37EE66E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830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18401" w14:textId="0C10DA70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20690" w14:textId="2C3E8A46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090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375</w:t>
            </w:r>
          </w:p>
        </w:tc>
      </w:tr>
      <w:tr w:rsidR="00284473" w:rsidRPr="007F235C" w14:paraId="1128228C" w14:textId="77777777" w:rsidTr="00FF3732">
        <w:trPr>
          <w:trHeight w:val="70"/>
        </w:trPr>
        <w:tc>
          <w:tcPr>
            <w:tcW w:w="2131" w:type="dxa"/>
            <w:shd w:val="clear" w:color="auto" w:fill="auto"/>
          </w:tcPr>
          <w:p w14:paraId="1D5704EB" w14:textId="622BBB85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64624C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BB68E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37413A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CE072B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5BFD5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CD2599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284473" w:rsidRPr="007F235C" w14:paraId="27591ABE" w14:textId="77777777" w:rsidTr="00FF3732">
        <w:tc>
          <w:tcPr>
            <w:tcW w:w="2131" w:type="dxa"/>
            <w:shd w:val="clear" w:color="auto" w:fill="auto"/>
          </w:tcPr>
          <w:p w14:paraId="01C17B41" w14:textId="68515F1C" w:rsidR="00284473" w:rsidRPr="007F235C" w:rsidRDefault="00284473" w:rsidP="007F235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6A230DF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39C710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E967886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D9A59A3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56D9B74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F197CB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0F8A2342" w14:textId="77777777" w:rsidTr="00FF3732">
        <w:tc>
          <w:tcPr>
            <w:tcW w:w="2131" w:type="dxa"/>
            <w:shd w:val="clear" w:color="auto" w:fill="auto"/>
          </w:tcPr>
          <w:p w14:paraId="4BC1FEAB" w14:textId="743B2EA5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C53CD98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033A80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E82B20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9CB304E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3091DB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C4E4CC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133D9713" w14:textId="77777777" w:rsidTr="00FF3732">
        <w:tc>
          <w:tcPr>
            <w:tcW w:w="2131" w:type="dxa"/>
            <w:shd w:val="clear" w:color="auto" w:fill="auto"/>
          </w:tcPr>
          <w:p w14:paraId="4177477C" w14:textId="54A82605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7FE35D8" w14:textId="3ADD1EFE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E645220" w14:textId="4BEC148C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AF4102" w14:textId="46051464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35DCA16" w14:textId="542FBA26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1E7819" w14:textId="0E93B91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BF22335" w14:textId="0A30D62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4473" w:rsidRPr="007F235C" w14:paraId="35C187EB" w14:textId="77777777" w:rsidTr="00FF3732">
        <w:tc>
          <w:tcPr>
            <w:tcW w:w="2131" w:type="dxa"/>
            <w:shd w:val="clear" w:color="auto" w:fill="auto"/>
          </w:tcPr>
          <w:p w14:paraId="31304AD6" w14:textId="68B29748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-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B3D1A1" w14:textId="428CA9E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7DD7D2" w14:textId="0CCAB985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3CD4DF5" w14:textId="0ADD7936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349276" w14:textId="0D639C2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9E3866B" w14:textId="65C696CC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A890A3" w14:textId="6CBFB098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284473" w:rsidRPr="007F235C" w14:paraId="7D727A95" w14:textId="77777777" w:rsidTr="00FF3732">
        <w:tc>
          <w:tcPr>
            <w:tcW w:w="2131" w:type="dxa"/>
            <w:shd w:val="clear" w:color="auto" w:fill="auto"/>
          </w:tcPr>
          <w:p w14:paraId="4BE7708B" w14:textId="061AC761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D56409" w14:textId="6CF28133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D6B5115" w14:textId="51157DC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9128C17" w14:textId="7A9BD6A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79512C3" w14:textId="149DCE9B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CFDBCD3" w14:textId="1B1AA3B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41B968" w14:textId="7824225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</w:p>
        </w:tc>
      </w:tr>
      <w:tr w:rsidR="00284473" w:rsidRPr="007F235C" w14:paraId="0721B135" w14:textId="77777777" w:rsidTr="00FF3732">
        <w:tc>
          <w:tcPr>
            <w:tcW w:w="2131" w:type="dxa"/>
            <w:shd w:val="clear" w:color="auto" w:fill="auto"/>
          </w:tcPr>
          <w:p w14:paraId="3CD98041" w14:textId="3A62DCE6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รายได้ค้างรับ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F1A1AF8" w14:textId="4015C64D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89A8BC" w14:textId="2108269D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1B0BE3" w14:textId="26D4CA31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3A3EA45" w14:textId="3BDC18ED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25F14A3" w14:textId="0C4E89F0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4A77433" w14:textId="310E9E14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284473" w:rsidRPr="007F235C" w14:paraId="77B8ED82" w14:textId="77777777" w:rsidTr="00FF3732">
        <w:tc>
          <w:tcPr>
            <w:tcW w:w="2131" w:type="dxa"/>
            <w:shd w:val="clear" w:color="auto" w:fill="auto"/>
          </w:tcPr>
          <w:p w14:paraId="3297E837" w14:textId="4EDA4DD3" w:rsidR="00284473" w:rsidRPr="007F235C" w:rsidRDefault="008C6EA0" w:rsidP="007F235C">
            <w:pPr>
              <w:tabs>
                <w:tab w:val="left" w:pos="245"/>
              </w:tabs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="00003D71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8B45509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92EDF96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444280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B80D80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EAE20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BED3FE5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6890A311" w14:textId="77777777" w:rsidTr="00FF3732">
        <w:tc>
          <w:tcPr>
            <w:tcW w:w="2131" w:type="dxa"/>
            <w:shd w:val="clear" w:color="auto" w:fill="auto"/>
          </w:tcPr>
          <w:p w14:paraId="0C7C92B6" w14:textId="684B09B9" w:rsidR="00284473" w:rsidRPr="007F235C" w:rsidRDefault="00B910B1" w:rsidP="007F235C">
            <w:pPr>
              <w:tabs>
                <w:tab w:val="left" w:pos="245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4F49C" w14:textId="59B9525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8C9C2" w14:textId="6CF08E2B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0DD16" w14:textId="62C1748F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E6503" w14:textId="796E2AFC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623FE" w14:textId="094C7A38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FA382" w14:textId="3D3FE03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284473" w:rsidRPr="007F235C" w14:paraId="07871053" w14:textId="77777777" w:rsidTr="00FF3732">
        <w:tc>
          <w:tcPr>
            <w:tcW w:w="2131" w:type="dxa"/>
            <w:shd w:val="clear" w:color="auto" w:fill="auto"/>
          </w:tcPr>
          <w:p w14:paraId="0FCCB226" w14:textId="77777777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B0FA8" w14:textId="73535E9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809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46E30" w14:textId="2829FCCA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350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3C5DC" w14:textId="6979BC9D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87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5906" w14:textId="136C2AE7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3D688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460</w:t>
            </w:r>
            <w:r w:rsidR="003D688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600CA" w14:textId="0A53F0B0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91568" w14:textId="55757779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68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707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490</w:t>
            </w:r>
          </w:p>
        </w:tc>
      </w:tr>
    </w:tbl>
    <w:p w14:paraId="26182A39" w14:textId="780B2D9F" w:rsidR="00EA373C" w:rsidRPr="007F235C" w:rsidRDefault="00EA373C" w:rsidP="004C2BAB">
      <w:pPr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130462" w:rsidRPr="007F235C" w14:paraId="441A5BDF" w14:textId="77777777" w:rsidTr="00FF3732">
        <w:tc>
          <w:tcPr>
            <w:tcW w:w="2131" w:type="dxa"/>
            <w:shd w:val="clear" w:color="auto" w:fill="auto"/>
          </w:tcPr>
          <w:p w14:paraId="5EE1FC5C" w14:textId="77777777" w:rsidR="00525E73" w:rsidRPr="007F235C" w:rsidRDefault="00525E73" w:rsidP="007F235C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B3A5A" w14:textId="453C0EA1" w:rsidR="00525E73" w:rsidRPr="007F235C" w:rsidRDefault="00525E73" w:rsidP="007F235C">
            <w:pPr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910B1" w:rsidRPr="007F235C" w14:paraId="062401EF" w14:textId="77777777" w:rsidTr="00FF3732">
        <w:tc>
          <w:tcPr>
            <w:tcW w:w="2131" w:type="dxa"/>
            <w:shd w:val="clear" w:color="auto" w:fill="auto"/>
            <w:hideMark/>
          </w:tcPr>
          <w:p w14:paraId="4243574C" w14:textId="77777777" w:rsidR="00B910B1" w:rsidRPr="007F235C" w:rsidRDefault="00B910B1" w:rsidP="007F235C">
            <w:pPr>
              <w:ind w:left="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38B74" w14:textId="77777777" w:rsidR="00B910B1" w:rsidRPr="007F235C" w:rsidRDefault="00B910B1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ab/>
              <w:t>ยังไม่ถึง</w:t>
            </w:r>
          </w:p>
          <w:p w14:paraId="2E79B42A" w14:textId="77777777" w:rsidR="00B910B1" w:rsidRPr="007F235C" w:rsidRDefault="00B910B1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F235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กำหนดชำระ</w:t>
            </w:r>
          </w:p>
          <w:p w14:paraId="27649830" w14:textId="0E016CA1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2780E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5A4640A" w14:textId="0E06D0D1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01D0B386" w14:textId="5E9E9AE3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8D80FE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1B9A74AE" w14:textId="2A707A06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642766C0" w14:textId="0F7AF9FA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722C2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7ACD3A79" w14:textId="594D79C0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7F96EC49" w14:textId="2E493788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C86325" w14:textId="77777777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C906186" w14:textId="43F96545" w:rsidR="00B910B1" w:rsidRPr="007F235C" w:rsidRDefault="00B910B1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 xml:space="preserve">เกิน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120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วัน</w:t>
            </w:r>
          </w:p>
          <w:p w14:paraId="1787EB28" w14:textId="79FA3EC6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D3747" w14:textId="77777777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44E612F" w14:textId="77777777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62F257ED" w14:textId="1DF2F901" w:rsidR="00B910B1" w:rsidRPr="007F235C" w:rsidRDefault="00B910B1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130462" w:rsidRPr="007F235C" w14:paraId="23656ADB" w14:textId="77777777" w:rsidTr="00FF3732">
        <w:tc>
          <w:tcPr>
            <w:tcW w:w="2131" w:type="dxa"/>
            <w:shd w:val="clear" w:color="auto" w:fill="auto"/>
          </w:tcPr>
          <w:p w14:paraId="2ED53AEA" w14:textId="5CEC0BAD" w:rsidR="00525E73" w:rsidRPr="007F235C" w:rsidRDefault="00525E73" w:rsidP="007F235C">
            <w:pPr>
              <w:ind w:left="2" w:right="-10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9B3A80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B3A80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691C24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41EE03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54BC1D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C161E8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D5ABB1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2877CB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88A66C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7F235C" w14:paraId="5D427906" w14:textId="77777777" w:rsidTr="00FF3732">
        <w:tc>
          <w:tcPr>
            <w:tcW w:w="2131" w:type="dxa"/>
            <w:shd w:val="clear" w:color="auto" w:fill="auto"/>
            <w:hideMark/>
          </w:tcPr>
          <w:p w14:paraId="04C12370" w14:textId="77777777" w:rsidR="00525E73" w:rsidRPr="007F235C" w:rsidRDefault="00525E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auto"/>
          </w:tcPr>
          <w:p w14:paraId="007924EE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428A7C80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55D723A0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397E905C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4774EE17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BDECBEF" w14:textId="77777777" w:rsidR="00525E73" w:rsidRPr="007F235C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30462" w:rsidRPr="007F235C" w14:paraId="727A6CA2" w14:textId="77777777" w:rsidTr="00FF3732">
        <w:tc>
          <w:tcPr>
            <w:tcW w:w="2131" w:type="dxa"/>
            <w:shd w:val="clear" w:color="auto" w:fill="auto"/>
          </w:tcPr>
          <w:p w14:paraId="5A29B5EB" w14:textId="106C21C9" w:rsidR="00B87F99" w:rsidRPr="007F235C" w:rsidRDefault="00B87F99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shd w:val="clear" w:color="auto" w:fill="auto"/>
          </w:tcPr>
          <w:p w14:paraId="0D34D0F1" w14:textId="62E07E43" w:rsidR="00B87F99" w:rsidRPr="007F235C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3E40557D" w14:textId="02CF3993" w:rsidR="00B87F99" w:rsidRPr="007F235C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451C6F22" w14:textId="70017415" w:rsidR="00B87F99" w:rsidRPr="007F235C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6EE03335" w14:textId="1FED5C7A" w:rsidR="00B87F99" w:rsidRPr="007F235C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2A195983" w14:textId="51BECDE3" w:rsidR="00B87F99" w:rsidRPr="007F235C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298BC7BD" w14:textId="4DB271A6" w:rsidR="00B87F99" w:rsidRPr="007F235C" w:rsidRDefault="00B87F99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77CFF8B5" w14:textId="77777777" w:rsidTr="00FF3732">
        <w:tc>
          <w:tcPr>
            <w:tcW w:w="2131" w:type="dxa"/>
            <w:shd w:val="clear" w:color="auto" w:fill="auto"/>
          </w:tcPr>
          <w:p w14:paraId="466B2385" w14:textId="69F7997D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-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shd w:val="clear" w:color="auto" w:fill="auto"/>
          </w:tcPr>
          <w:p w14:paraId="173E9171" w14:textId="3EBD2E4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152" w:type="dxa"/>
            <w:shd w:val="clear" w:color="auto" w:fill="auto"/>
          </w:tcPr>
          <w:p w14:paraId="565E53A6" w14:textId="2A7EC6C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152" w:type="dxa"/>
            <w:shd w:val="clear" w:color="auto" w:fill="auto"/>
          </w:tcPr>
          <w:p w14:paraId="7BBBD899" w14:textId="052B22D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52" w:type="dxa"/>
            <w:shd w:val="clear" w:color="auto" w:fill="auto"/>
          </w:tcPr>
          <w:p w14:paraId="707168DB" w14:textId="7741510F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D07C64" w14:textId="1FCF9FB2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40D248" w14:textId="4584667B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</w:tr>
      <w:tr w:rsidR="00284473" w:rsidRPr="007F235C" w14:paraId="6DE2778E" w14:textId="77777777" w:rsidTr="00FF3732">
        <w:tc>
          <w:tcPr>
            <w:tcW w:w="2131" w:type="dxa"/>
            <w:shd w:val="clear" w:color="auto" w:fill="auto"/>
          </w:tcPr>
          <w:p w14:paraId="00806DEC" w14:textId="7B38A0E9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5A05A68A" w14:textId="6E65D84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152" w:type="dxa"/>
            <w:shd w:val="clear" w:color="auto" w:fill="auto"/>
          </w:tcPr>
          <w:p w14:paraId="25D2D1A1" w14:textId="2EC744F8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23C0D619" w14:textId="16AA69D4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</w:tcPr>
          <w:p w14:paraId="37E230EF" w14:textId="7CDD98D6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shd w:val="clear" w:color="auto" w:fill="auto"/>
          </w:tcPr>
          <w:p w14:paraId="7B7C0EF9" w14:textId="38283905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57519A" w14:textId="0A56CF2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284473" w:rsidRPr="007F235C" w14:paraId="7BDA9A65" w14:textId="77777777" w:rsidTr="00FF3732">
        <w:trPr>
          <w:trHeight w:val="126"/>
        </w:trPr>
        <w:tc>
          <w:tcPr>
            <w:tcW w:w="2131" w:type="dxa"/>
            <w:shd w:val="clear" w:color="auto" w:fill="auto"/>
          </w:tcPr>
          <w:p w14:paraId="5DA66DEC" w14:textId="220484CB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- รายได้ค้างรับ </w:t>
            </w:r>
          </w:p>
        </w:tc>
        <w:tc>
          <w:tcPr>
            <w:tcW w:w="1152" w:type="dxa"/>
            <w:shd w:val="clear" w:color="auto" w:fill="auto"/>
          </w:tcPr>
          <w:p w14:paraId="54D3E64D" w14:textId="0A5C93CB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auto"/>
          </w:tcPr>
          <w:p w14:paraId="60370391" w14:textId="30B115DB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90CB96" w14:textId="14A03C71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DF0147" w14:textId="623B7245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0B4B8" w14:textId="1D9BBC40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61CBF8" w14:textId="38A98DA5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</w:p>
        </w:tc>
      </w:tr>
      <w:tr w:rsidR="00284473" w:rsidRPr="007F235C" w14:paraId="787FF80A" w14:textId="77777777" w:rsidTr="00FF3732">
        <w:tc>
          <w:tcPr>
            <w:tcW w:w="2131" w:type="dxa"/>
            <w:shd w:val="clear" w:color="auto" w:fill="auto"/>
            <w:hideMark/>
          </w:tcPr>
          <w:p w14:paraId="0C620277" w14:textId="7E7D9268" w:rsidR="00284473" w:rsidRPr="007F235C" w:rsidRDefault="008C6EA0" w:rsidP="007F235C">
            <w:pPr>
              <w:tabs>
                <w:tab w:val="left" w:pos="245"/>
              </w:tabs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="00B910B1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70546C1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078247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C1AE415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EACDC15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884058B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BD57F4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84473" w:rsidRPr="007F235C" w14:paraId="5A733245" w14:textId="77777777" w:rsidTr="00FF3732">
        <w:tc>
          <w:tcPr>
            <w:tcW w:w="2131" w:type="dxa"/>
            <w:shd w:val="clear" w:color="auto" w:fill="auto"/>
          </w:tcPr>
          <w:p w14:paraId="605B9B94" w14:textId="32669F3C" w:rsidR="00284473" w:rsidRPr="007F235C" w:rsidRDefault="00B910B1" w:rsidP="007F235C">
            <w:pPr>
              <w:tabs>
                <w:tab w:val="left" w:pos="245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AF0E1C" w:rsidRPr="007F235C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C7806" w14:textId="41DC8660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5504E" w14:textId="441BEC8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676D0" w14:textId="7E4D3D0C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8BF0F" w14:textId="742BDEEE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696D1" w14:textId="52144E1D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486C6" w14:textId="70059FE6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84473" w:rsidRPr="007F235C" w14:paraId="7767975C" w14:textId="77777777" w:rsidTr="00FF3732">
        <w:tc>
          <w:tcPr>
            <w:tcW w:w="2131" w:type="dxa"/>
            <w:shd w:val="clear" w:color="auto" w:fill="auto"/>
          </w:tcPr>
          <w:p w14:paraId="105C60D4" w14:textId="77777777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B5DBD" w14:textId="778551AC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069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7E265" w14:textId="69B0DFF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804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50227" w14:textId="0754E40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385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05441" w14:textId="66F3BE9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830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D2365" w14:textId="014FC682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3B51A" w14:textId="074DEA4B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56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090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375</w:t>
            </w:r>
          </w:p>
        </w:tc>
      </w:tr>
      <w:tr w:rsidR="00284473" w:rsidRPr="007F235C" w14:paraId="10AF0461" w14:textId="77777777" w:rsidTr="00FF3732">
        <w:tc>
          <w:tcPr>
            <w:tcW w:w="2131" w:type="dxa"/>
            <w:shd w:val="clear" w:color="auto" w:fill="auto"/>
          </w:tcPr>
          <w:p w14:paraId="5C269A5C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91AA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6D0339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215ABB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2742D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4FBDAF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2CCC86" w14:textId="77777777" w:rsidR="00284473" w:rsidRPr="007F235C" w:rsidRDefault="00284473" w:rsidP="007F235C">
            <w:pPr>
              <w:ind w:left="540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284473" w:rsidRPr="007F235C" w14:paraId="127BFEA6" w14:textId="77777777" w:rsidTr="00FF3732">
        <w:tc>
          <w:tcPr>
            <w:tcW w:w="2131" w:type="dxa"/>
            <w:shd w:val="clear" w:color="auto" w:fill="auto"/>
          </w:tcPr>
          <w:p w14:paraId="2547AC98" w14:textId="29AD1389" w:rsidR="00284473" w:rsidRPr="007F235C" w:rsidRDefault="00284473" w:rsidP="007F235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9B51544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2FDA79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126C06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5C6EFCF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BEA929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105B19F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1297C85D" w14:textId="77777777" w:rsidTr="00FF3732">
        <w:tc>
          <w:tcPr>
            <w:tcW w:w="2131" w:type="dxa"/>
            <w:shd w:val="clear" w:color="auto" w:fill="auto"/>
          </w:tcPr>
          <w:p w14:paraId="39E4F0A2" w14:textId="65D21111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EF057E3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5685B90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F8D4A5A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A6A2A86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5EE29A1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CBFBBE2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09F720C0" w14:textId="77777777" w:rsidTr="00FF3732">
        <w:tc>
          <w:tcPr>
            <w:tcW w:w="2131" w:type="dxa"/>
            <w:shd w:val="clear" w:color="auto" w:fill="auto"/>
          </w:tcPr>
          <w:p w14:paraId="63EE439E" w14:textId="70C72C4D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A4E834" w14:textId="55768212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F6CEAA2" w14:textId="1481DFE1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072173A" w14:textId="5B6388BF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3F1E5C2" w14:textId="59C450FB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2082D94" w14:textId="4067661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C94208" w14:textId="02B04C2F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6BF3196F" w14:textId="77777777" w:rsidTr="00FF3732">
        <w:tc>
          <w:tcPr>
            <w:tcW w:w="2131" w:type="dxa"/>
            <w:shd w:val="clear" w:color="auto" w:fill="auto"/>
          </w:tcPr>
          <w:p w14:paraId="7D3491B6" w14:textId="043A53F5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-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4C6E7DB" w14:textId="3C16226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DB99666" w14:textId="608126E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3CB98BB" w14:textId="5779EF55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4AEF0F7" w14:textId="67FB2458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5EDB98" w14:textId="557B28CD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01B21F9" w14:textId="1974E79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284473" w:rsidRPr="007F235C" w14:paraId="24FAEA4D" w14:textId="77777777" w:rsidTr="00FF3732">
        <w:tc>
          <w:tcPr>
            <w:tcW w:w="2131" w:type="dxa"/>
            <w:shd w:val="clear" w:color="auto" w:fill="auto"/>
          </w:tcPr>
          <w:p w14:paraId="1EB3A021" w14:textId="3678B8B6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C12E1EF" w14:textId="75F5B3A7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7286C3" w14:textId="2E6B84E5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3A8A0E8" w14:textId="3C2D2F3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731DBB7" w14:textId="7B14C0AF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12527F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EC6E9DA" w14:textId="19530779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0061907" w14:textId="17EEF2C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</w:p>
        </w:tc>
      </w:tr>
      <w:tr w:rsidR="00284473" w:rsidRPr="007F235C" w14:paraId="35890050" w14:textId="77777777" w:rsidTr="00FF3732">
        <w:tc>
          <w:tcPr>
            <w:tcW w:w="2131" w:type="dxa"/>
            <w:shd w:val="clear" w:color="auto" w:fill="auto"/>
          </w:tcPr>
          <w:p w14:paraId="68B01255" w14:textId="60091369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- รายได้ค้างรับ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BC23A4" w14:textId="5E6EC210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DB01F78" w14:textId="01D913F5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B43714" w14:textId="34F2511C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4B1D71A" w14:textId="5D604D6B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595DC4E" w14:textId="1C7951D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13190B4" w14:textId="5B3A0D57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284473" w:rsidRPr="007F235C" w14:paraId="5A6C66BE" w14:textId="77777777" w:rsidTr="00FF3732">
        <w:tc>
          <w:tcPr>
            <w:tcW w:w="2131" w:type="dxa"/>
            <w:shd w:val="clear" w:color="auto" w:fill="auto"/>
          </w:tcPr>
          <w:p w14:paraId="63DDDC5F" w14:textId="3167315E" w:rsidR="00284473" w:rsidRPr="007F235C" w:rsidRDefault="008C6EA0" w:rsidP="007F235C">
            <w:pPr>
              <w:tabs>
                <w:tab w:val="left" w:pos="245"/>
              </w:tabs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="00B910B1"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15C0426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180543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8EC4E9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6251C39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B8A108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068013" w14:textId="777777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84473" w:rsidRPr="007F235C" w14:paraId="02220C6D" w14:textId="77777777" w:rsidTr="00FF3732">
        <w:tc>
          <w:tcPr>
            <w:tcW w:w="2131" w:type="dxa"/>
            <w:shd w:val="clear" w:color="auto" w:fill="auto"/>
          </w:tcPr>
          <w:p w14:paraId="0BAE5B06" w14:textId="5EDDAD8D" w:rsidR="00284473" w:rsidRPr="007F235C" w:rsidRDefault="00B910B1" w:rsidP="007F235C">
            <w:pPr>
              <w:tabs>
                <w:tab w:val="left" w:pos="245"/>
              </w:tabs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</w:r>
            <w:r w:rsidR="00284473" w:rsidRPr="007F235C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69A0C" w14:textId="31AB489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07FEC" w14:textId="246D1CE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85819" w14:textId="11F34074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8AF58" w14:textId="5CAF2613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B8AFA" w14:textId="35235071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F61A6" w14:textId="4CD1A377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7F235C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284473" w:rsidRPr="007F235C" w14:paraId="41F28562" w14:textId="77777777" w:rsidTr="00FF3732">
        <w:tc>
          <w:tcPr>
            <w:tcW w:w="2131" w:type="dxa"/>
            <w:shd w:val="clear" w:color="auto" w:fill="auto"/>
          </w:tcPr>
          <w:p w14:paraId="6F437375" w14:textId="77777777" w:rsidR="00284473" w:rsidRPr="007F235C" w:rsidRDefault="00284473" w:rsidP="007F235C">
            <w:pPr>
              <w:ind w:left="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142C0" w14:textId="38BCD414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65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809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A71E0" w14:textId="6A92C93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350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F8C12" w14:textId="7A8D10D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87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D6562" w14:textId="2698BF72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460</w:t>
            </w:r>
            <w:r w:rsidR="0012527F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72816" w14:textId="745FA2CF" w:rsidR="00284473" w:rsidRPr="007F235C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99268" w14:textId="241EFE1E" w:rsidR="00284473" w:rsidRPr="007F235C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68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707</w:t>
            </w:r>
            <w:r w:rsidR="00284473" w:rsidRPr="007F23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490</w:t>
            </w:r>
          </w:p>
        </w:tc>
      </w:tr>
    </w:tbl>
    <w:p w14:paraId="3A5BD44E" w14:textId="6FEC8EFF" w:rsidR="004C2BAB" w:rsidRDefault="00B87F99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12"/>
          <w:szCs w:val="12"/>
          <w:cs/>
          <w:lang w:val="en-GB"/>
        </w:rPr>
        <w:br w:type="page"/>
      </w:r>
    </w:p>
    <w:p w14:paraId="6B7F60FF" w14:textId="6AF6F02C" w:rsidR="000E360D" w:rsidRPr="004C2BAB" w:rsidRDefault="000E360D" w:rsidP="00EC7D6B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7417A5"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สำหรับลูกหนี้การค้า 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69098095" w14:textId="77777777" w:rsidR="005D5DA1" w:rsidRPr="004C2BAB" w:rsidRDefault="005D5DA1" w:rsidP="00EC7D6B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130462" w:rsidRPr="004C2BAB" w14:paraId="54DB46B5" w14:textId="77777777" w:rsidTr="003D0140">
        <w:tc>
          <w:tcPr>
            <w:tcW w:w="6678" w:type="dxa"/>
            <w:shd w:val="clear" w:color="auto" w:fill="auto"/>
          </w:tcPr>
          <w:p w14:paraId="774262E5" w14:textId="77777777" w:rsidR="00695748" w:rsidRPr="004C2BA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5DB63" w14:textId="77777777" w:rsidR="004C1ED9" w:rsidRPr="004C2BAB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62A03A9" w14:textId="2B23A2B6" w:rsidR="00695748" w:rsidRPr="004C2BAB" w:rsidRDefault="005D5DA1" w:rsidP="000D51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A76176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30462" w:rsidRPr="004C2BAB" w14:paraId="400CAA9A" w14:textId="77777777" w:rsidTr="003D0140">
        <w:tc>
          <w:tcPr>
            <w:tcW w:w="6678" w:type="dxa"/>
            <w:shd w:val="clear" w:color="auto" w:fill="auto"/>
          </w:tcPr>
          <w:p w14:paraId="7B345F33" w14:textId="77777777" w:rsidR="00695748" w:rsidRPr="004C2BA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351261" w14:textId="47DC3337" w:rsidR="00695748" w:rsidRPr="004C2BAB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0EC79D" w14:textId="63B69453" w:rsidR="00695748" w:rsidRPr="004C2BAB" w:rsidRDefault="00EC7D6B" w:rsidP="00EC7D6B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7F25734C" w14:textId="77777777" w:rsidTr="00130462">
        <w:tc>
          <w:tcPr>
            <w:tcW w:w="6678" w:type="dxa"/>
            <w:shd w:val="clear" w:color="auto" w:fill="auto"/>
          </w:tcPr>
          <w:p w14:paraId="40F9A43F" w14:textId="77777777" w:rsidR="00695748" w:rsidRPr="004C2BA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1ED79C" w14:textId="2D9298BC" w:rsidR="005D5DA1" w:rsidRPr="004C2BAB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424387" w14:textId="6E2905AC" w:rsidR="00695748" w:rsidRPr="004C2BAB" w:rsidRDefault="005D5DA1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1E9BA409" w14:textId="77777777" w:rsidTr="00130462">
        <w:tc>
          <w:tcPr>
            <w:tcW w:w="6678" w:type="dxa"/>
            <w:shd w:val="clear" w:color="auto" w:fill="auto"/>
          </w:tcPr>
          <w:p w14:paraId="5AC5221E" w14:textId="77777777" w:rsidR="00695748" w:rsidRPr="004C2BAB" w:rsidRDefault="00695748" w:rsidP="00EC7D6B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BACE4F" w14:textId="77777777" w:rsidR="00695748" w:rsidRPr="004C2BAB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99EBE" w14:textId="77777777" w:rsidR="00695748" w:rsidRPr="004C2BAB" w:rsidRDefault="00695748" w:rsidP="000D515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544D458B" w14:textId="77777777" w:rsidTr="00130462">
        <w:tc>
          <w:tcPr>
            <w:tcW w:w="6678" w:type="dxa"/>
            <w:shd w:val="clear" w:color="auto" w:fill="auto"/>
            <w:hideMark/>
          </w:tcPr>
          <w:p w14:paraId="53F0ABE9" w14:textId="0605332F" w:rsidR="00284473" w:rsidRPr="004C2BAB" w:rsidRDefault="00284473" w:rsidP="0028447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</w:tcPr>
          <w:p w14:paraId="52FFDDCA" w14:textId="40A14A04" w:rsidR="00284473" w:rsidRPr="004C2BAB" w:rsidRDefault="00284473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EC678C" w14:textId="5894AE0C" w:rsidR="00284473" w:rsidRPr="004C2BAB" w:rsidRDefault="00284473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</w:tr>
      <w:tr w:rsidR="00284473" w:rsidRPr="004C2BAB" w14:paraId="6E954111" w14:textId="77777777" w:rsidTr="00130462">
        <w:tc>
          <w:tcPr>
            <w:tcW w:w="6678" w:type="dxa"/>
            <w:shd w:val="clear" w:color="auto" w:fill="auto"/>
          </w:tcPr>
          <w:p w14:paraId="111494CE" w14:textId="67823994" w:rsidR="00284473" w:rsidRPr="004C2BAB" w:rsidRDefault="00284473" w:rsidP="00284473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รับรู้ค่าเผื่อผลขาดทุนที่เพิ่มขึ้นในกำไรหรือขาดทุนในระหว่างปี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5D9D61B3" w14:textId="6B760C2C" w:rsidR="00284473" w:rsidRPr="004C2BAB" w:rsidRDefault="00186B3F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B9F913" w14:textId="67485DA4" w:rsidR="00284473" w:rsidRPr="004C2BAB" w:rsidRDefault="00284473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</w:tr>
      <w:tr w:rsidR="00284473" w:rsidRPr="004C2BAB" w14:paraId="5EEAC019" w14:textId="77777777" w:rsidTr="00130462">
        <w:tc>
          <w:tcPr>
            <w:tcW w:w="6678" w:type="dxa"/>
            <w:shd w:val="clear" w:color="auto" w:fill="auto"/>
            <w:hideMark/>
          </w:tcPr>
          <w:p w14:paraId="7179C46B" w14:textId="5757D0FF" w:rsidR="00284473" w:rsidRPr="004C2BAB" w:rsidRDefault="00284473" w:rsidP="00284473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13CC6" w14:textId="4298DB88" w:rsidR="00284473" w:rsidRPr="004C2BAB" w:rsidRDefault="00F96C52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86B3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35542A" w14:textId="7112547C" w:rsidR="00284473" w:rsidRPr="004C2BAB" w:rsidRDefault="00F96C52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284473" w:rsidRPr="004C2BAB" w14:paraId="2591ADA5" w14:textId="77777777" w:rsidTr="00130462">
        <w:tc>
          <w:tcPr>
            <w:tcW w:w="6678" w:type="dxa"/>
            <w:shd w:val="clear" w:color="auto" w:fill="auto"/>
          </w:tcPr>
          <w:p w14:paraId="1537A996" w14:textId="7B72296D" w:rsidR="00284473" w:rsidRPr="004C2BAB" w:rsidRDefault="00284473" w:rsidP="0028447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199CA" w14:textId="2BBF3A53" w:rsidR="00284473" w:rsidRPr="004C2BAB" w:rsidRDefault="00186B3F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59A00" w14:textId="6CDD0D39" w:rsidR="00284473" w:rsidRPr="004C2BAB" w:rsidRDefault="00284473" w:rsidP="0028447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af-ZA"/>
              </w:rPr>
              <w:t>)</w:t>
            </w:r>
          </w:p>
        </w:tc>
      </w:tr>
    </w:tbl>
    <w:p w14:paraId="7406B646" w14:textId="42DB8BB1" w:rsidR="00B87519" w:rsidRPr="004C2BAB" w:rsidRDefault="00B87519" w:rsidP="004C2BA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03711B" w14:textId="1C331265" w:rsidR="00A058DD" w:rsidRPr="004C2BAB" w:rsidRDefault="00F96C52" w:rsidP="00525E73">
      <w:pPr>
        <w:pStyle w:val="Heading2"/>
        <w:keepNext w:val="0"/>
        <w:tabs>
          <w:tab w:val="left" w:pos="540"/>
        </w:tabs>
        <w:ind w:left="540" w:hanging="558"/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</w:pPr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11</w:t>
      </w:r>
      <w:r w:rsidR="00A058DD" w:rsidRPr="004C2BA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F96C52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3</w:t>
      </w:r>
      <w:r w:rsidR="00A058DD" w:rsidRPr="004C2BAB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ab/>
      </w:r>
      <w:r w:rsidR="00A058DD" w:rsidRPr="004C2BAB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การด้อยค่าของลูกหนี้บริษัทที่เกี่ยวข้องกัน</w:t>
      </w:r>
    </w:p>
    <w:p w14:paraId="5316EF93" w14:textId="77777777" w:rsidR="00A058DD" w:rsidRPr="004C2BAB" w:rsidRDefault="00A058DD" w:rsidP="00525E7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F1C148" w14:textId="7775CFE5" w:rsidR="00A058DD" w:rsidRPr="004C2BAB" w:rsidRDefault="00A058DD" w:rsidP="005C7C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ข้อมูลเกี่ยวกับค่าเผื่อการด้อยค่าของลูกหนี้</w:t>
      </w:r>
      <w:r w:rsidR="00B16AC8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="005C7CC7" w:rsidRPr="004C2BA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5C7CC7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ความเสี่ยงด้านการให้สินเชื่อ ความเสี่ยงจากอัตราแลกเปลี่ยน</w:t>
      </w:r>
      <w:r w:rsidR="00B16AC8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CC7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และความเสี่ยงจากอัตราดอกเบี้ย</w:t>
      </w:r>
      <w:r w:rsidR="006651ED" w:rsidRPr="004C2BA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Pr="004C2BAB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="007417A5" w:rsidRPr="004C2BA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="005C7CC7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4</w:t>
      </w:r>
      <w:r w:rsidR="005C7CC7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CC7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7417A5" w:rsidRPr="004C2BAB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5C7CC7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2290A9B2" w14:textId="77777777" w:rsidR="00A058DD" w:rsidRPr="004C2BAB" w:rsidRDefault="00A058DD" w:rsidP="00DC21C5">
      <w:pPr>
        <w:tabs>
          <w:tab w:val="left" w:pos="90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CAD088" w14:textId="1ADF90D9" w:rsidR="00A058DD" w:rsidRPr="004C2BAB" w:rsidRDefault="00B16AC8" w:rsidP="00DC21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ค่าเผื่อผลขาดทุน</w:t>
      </w:r>
      <w:r w:rsidR="009A6B21" w:rsidRPr="004C2BAB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4C2BAB">
        <w:rPr>
          <w:rFonts w:ascii="Browallia New" w:hAnsi="Browallia New" w:cs="Browallia New"/>
          <w:sz w:val="26"/>
          <w:szCs w:val="26"/>
          <w:cs/>
        </w:rPr>
        <w:t>ของลูกหนี้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บริษัทที่เกี่ยวข้องกัน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DC49786" w14:textId="57EDF301" w:rsidR="00525E73" w:rsidRPr="004C2BAB" w:rsidRDefault="00525E73" w:rsidP="00DC21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31"/>
        <w:gridCol w:w="1152"/>
        <w:gridCol w:w="1152"/>
        <w:gridCol w:w="1152"/>
        <w:gridCol w:w="1152"/>
        <w:gridCol w:w="1152"/>
        <w:gridCol w:w="1152"/>
      </w:tblGrid>
      <w:tr w:rsidR="00130462" w:rsidRPr="004C2BAB" w14:paraId="28E43EA5" w14:textId="77777777" w:rsidTr="003D0140">
        <w:tc>
          <w:tcPr>
            <w:tcW w:w="2131" w:type="dxa"/>
            <w:shd w:val="clear" w:color="auto" w:fill="auto"/>
            <w:vAlign w:val="bottom"/>
          </w:tcPr>
          <w:p w14:paraId="26693DF3" w14:textId="77777777" w:rsidR="00525E73" w:rsidRPr="004C2BAB" w:rsidRDefault="00525E73" w:rsidP="007F235C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A6793" w14:textId="311F35F6" w:rsidR="00525E73" w:rsidRPr="004C2BAB" w:rsidRDefault="00525E73" w:rsidP="007F235C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0462" w:rsidRPr="004C2BAB" w14:paraId="4D93BFB4" w14:textId="77777777" w:rsidTr="003D0140">
        <w:tc>
          <w:tcPr>
            <w:tcW w:w="2131" w:type="dxa"/>
            <w:shd w:val="clear" w:color="auto" w:fill="auto"/>
            <w:vAlign w:val="bottom"/>
            <w:hideMark/>
          </w:tcPr>
          <w:p w14:paraId="5743FFAB" w14:textId="77777777" w:rsidR="00525E73" w:rsidRPr="004C2BAB" w:rsidRDefault="00525E73" w:rsidP="007F235C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66D6E" w14:textId="77777777" w:rsidR="008C6EA0" w:rsidRPr="004C2BAB" w:rsidRDefault="00525E73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8C6EA0"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ยังไม่ถึง</w:t>
            </w:r>
          </w:p>
          <w:p w14:paraId="26B24BF9" w14:textId="52B3B8F3" w:rsidR="00525E73" w:rsidRPr="004C2BAB" w:rsidRDefault="007F235C" w:rsidP="007F235C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C6EA0"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กำหนดชำระ</w:t>
            </w:r>
          </w:p>
          <w:p w14:paraId="21195DE9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46DF0" w14:textId="3834A1F9" w:rsidR="00525E73" w:rsidRPr="004C2BAB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276A762B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40B44" w14:textId="7EFB4930" w:rsidR="00525E73" w:rsidRPr="004C2BAB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5F70F9A8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268697" w14:textId="1F238CA4" w:rsidR="00525E73" w:rsidRPr="004C2BAB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05F931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90354" w14:textId="77777777" w:rsidR="008C6EA0" w:rsidRPr="004C2BAB" w:rsidRDefault="008C6EA0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0821ABF4" w14:textId="1BC66EE2" w:rsidR="00525E73" w:rsidRPr="004C2BAB" w:rsidRDefault="00525E73" w:rsidP="007F235C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เกิน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0ECE7687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5C614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FACA71C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30462" w:rsidRPr="004C2BAB" w14:paraId="2C8E32C9" w14:textId="77777777" w:rsidTr="00130462">
        <w:tc>
          <w:tcPr>
            <w:tcW w:w="2131" w:type="dxa"/>
            <w:shd w:val="clear" w:color="auto" w:fill="auto"/>
            <w:vAlign w:val="bottom"/>
          </w:tcPr>
          <w:p w14:paraId="382E30D6" w14:textId="77777777" w:rsidR="00525E73" w:rsidRPr="004C2BAB" w:rsidRDefault="00525E73" w:rsidP="007F235C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4506A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812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CD428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3BF4D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4EAC5D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3738E3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4C2BAB" w14:paraId="4B624AB9" w14:textId="77777777" w:rsidTr="00130462">
        <w:tc>
          <w:tcPr>
            <w:tcW w:w="2131" w:type="dxa"/>
            <w:shd w:val="clear" w:color="auto" w:fill="auto"/>
            <w:vAlign w:val="bottom"/>
          </w:tcPr>
          <w:p w14:paraId="663F0616" w14:textId="19DAD7EF" w:rsidR="00525E73" w:rsidRPr="004C2BAB" w:rsidRDefault="00525E73" w:rsidP="007F235C">
            <w:pPr>
              <w:ind w:left="2" w:right="-24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3A80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3A80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D95542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A88199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807C09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233A9C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C6E9A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7BF492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4C2BAB" w14:paraId="0284B7A1" w14:textId="77777777" w:rsidTr="00130462">
        <w:tc>
          <w:tcPr>
            <w:tcW w:w="2131" w:type="dxa"/>
            <w:shd w:val="clear" w:color="auto" w:fill="auto"/>
            <w:vAlign w:val="bottom"/>
            <w:hideMark/>
          </w:tcPr>
          <w:p w14:paraId="14D97234" w14:textId="77777777" w:rsidR="00525E73" w:rsidRPr="004C2BAB" w:rsidRDefault="00525E73" w:rsidP="007F235C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EE3F1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7B9773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6DFD35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7996A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E57C6F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E36ACA" w14:textId="77777777" w:rsidR="00525E73" w:rsidRPr="004C2BAB" w:rsidRDefault="00525E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07469D88" w14:textId="77777777" w:rsidTr="00130462">
        <w:trPr>
          <w:trHeight w:val="126"/>
        </w:trPr>
        <w:tc>
          <w:tcPr>
            <w:tcW w:w="2131" w:type="dxa"/>
            <w:shd w:val="clear" w:color="auto" w:fill="auto"/>
            <w:vAlign w:val="bottom"/>
          </w:tcPr>
          <w:p w14:paraId="6673CF42" w14:textId="288171C7" w:rsidR="00284473" w:rsidRPr="004C2BAB" w:rsidRDefault="00733A8F" w:rsidP="007F235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 xml:space="preserve">  - 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E3104A" w14:textId="1C94D1EF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F49D48" w14:textId="4B7A5410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42A80D" w14:textId="6FEAEC52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35CCD8" w14:textId="7535EB83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0574F" w14:textId="309909B6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222733" w14:textId="14D13683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284473" w:rsidRPr="004C2BAB" w14:paraId="5ABAC47C" w14:textId="77777777" w:rsidTr="00130462">
        <w:tc>
          <w:tcPr>
            <w:tcW w:w="2131" w:type="dxa"/>
            <w:shd w:val="clear" w:color="auto" w:fill="auto"/>
            <w:hideMark/>
          </w:tcPr>
          <w:p w14:paraId="3B162141" w14:textId="1AB272C3" w:rsidR="00284473" w:rsidRPr="004C2BAB" w:rsidRDefault="00E81666" w:rsidP="007F235C">
            <w:pPr>
              <w:tabs>
                <w:tab w:val="left" w:pos="270"/>
              </w:tabs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="007F235C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692F4" w14:textId="2A6BCD7B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07A67" w14:textId="47EB56C0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47A24" w14:textId="472DED09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E7DCF" w14:textId="584AC329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D5A06" w14:textId="668D5D8C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35A45" w14:textId="4B8C75BB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84473" w:rsidRPr="004C2BAB" w14:paraId="6E2948EE" w14:textId="77777777" w:rsidTr="00130462">
        <w:tc>
          <w:tcPr>
            <w:tcW w:w="2131" w:type="dxa"/>
            <w:shd w:val="clear" w:color="auto" w:fill="auto"/>
          </w:tcPr>
          <w:p w14:paraId="4A10A476" w14:textId="04DF3F10" w:rsidR="00284473" w:rsidRPr="004C2BAB" w:rsidRDefault="007F235C" w:rsidP="007F235C">
            <w:pPr>
              <w:tabs>
                <w:tab w:val="left" w:pos="2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20D6B" w14:textId="78DCCDD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9B7CF" w14:textId="49D1A6F8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D5670" w14:textId="0AFF474C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8A0983" w14:textId="7E5EE1DB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BC61F" w14:textId="190B980E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C83CF" w14:textId="6CD5108C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84473" w:rsidRPr="004C2BAB" w14:paraId="26BC0E92" w14:textId="77777777" w:rsidTr="00130462">
        <w:tc>
          <w:tcPr>
            <w:tcW w:w="2131" w:type="dxa"/>
            <w:shd w:val="clear" w:color="auto" w:fill="auto"/>
            <w:vAlign w:val="bottom"/>
          </w:tcPr>
          <w:p w14:paraId="40DFBD29" w14:textId="77777777" w:rsidR="00284473" w:rsidRPr="004C2BAB" w:rsidRDefault="00284473" w:rsidP="007F235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89A8B" w14:textId="5C98A1CD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805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DBFBA" w14:textId="2D7F2A32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13EBA" w14:textId="729729E1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03E96" w14:textId="63DCF241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DD23C" w14:textId="2E4690AB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74E85" w14:textId="11E04B8B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831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300</w:t>
            </w:r>
          </w:p>
        </w:tc>
      </w:tr>
      <w:tr w:rsidR="00284473" w:rsidRPr="004C2BAB" w14:paraId="0C38C5A3" w14:textId="77777777" w:rsidTr="00130462">
        <w:tc>
          <w:tcPr>
            <w:tcW w:w="2131" w:type="dxa"/>
            <w:shd w:val="clear" w:color="auto" w:fill="auto"/>
            <w:vAlign w:val="bottom"/>
          </w:tcPr>
          <w:p w14:paraId="1787D11B" w14:textId="77777777" w:rsidR="00284473" w:rsidRPr="004C2BAB" w:rsidRDefault="00284473" w:rsidP="007F235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6DB905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FE835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5C089B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2E37F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E5A06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07EAF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30510FE3" w14:textId="77777777" w:rsidTr="00130462">
        <w:tc>
          <w:tcPr>
            <w:tcW w:w="2131" w:type="dxa"/>
            <w:shd w:val="clear" w:color="auto" w:fill="auto"/>
            <w:vAlign w:val="bottom"/>
          </w:tcPr>
          <w:p w14:paraId="7902AB52" w14:textId="33CD748F" w:rsidR="00284473" w:rsidRPr="004C2BAB" w:rsidRDefault="00284473" w:rsidP="007F235C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34FF6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F9537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C3AC4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5E99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4F4E9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48CF9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447B108C" w14:textId="77777777" w:rsidTr="00130462">
        <w:tc>
          <w:tcPr>
            <w:tcW w:w="2131" w:type="dxa"/>
            <w:shd w:val="clear" w:color="auto" w:fill="auto"/>
            <w:vAlign w:val="bottom"/>
          </w:tcPr>
          <w:p w14:paraId="30DB52BB" w14:textId="1713B97E" w:rsidR="00284473" w:rsidRPr="004C2BAB" w:rsidRDefault="00284473" w:rsidP="007F235C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18C8C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D509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B5FB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80D76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95950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405B1" w14:textId="7777777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082CFFF4" w14:textId="77777777" w:rsidTr="00130462">
        <w:tc>
          <w:tcPr>
            <w:tcW w:w="2131" w:type="dxa"/>
            <w:shd w:val="clear" w:color="auto" w:fill="auto"/>
            <w:vAlign w:val="bottom"/>
          </w:tcPr>
          <w:p w14:paraId="4FB6CFE1" w14:textId="08F6AB59" w:rsidR="00284473" w:rsidRPr="004C2BAB" w:rsidRDefault="00284473" w:rsidP="007F235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733A8F"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1C720" w14:textId="741CF60D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0EF0A" w14:textId="24DBC819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F395C" w14:textId="049F3EBF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85963" w14:textId="7B8B3731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9F213" w14:textId="44D21CE9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884D7" w14:textId="3DD9E65D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284473" w:rsidRPr="004C2BAB" w14:paraId="5179E1CB" w14:textId="77777777" w:rsidTr="00130462">
        <w:tc>
          <w:tcPr>
            <w:tcW w:w="2131" w:type="dxa"/>
            <w:shd w:val="clear" w:color="auto" w:fill="auto"/>
          </w:tcPr>
          <w:p w14:paraId="4163F0EF" w14:textId="49448927" w:rsidR="00284473" w:rsidRPr="004C2BAB" w:rsidRDefault="00E81666" w:rsidP="007F235C">
            <w:pPr>
              <w:tabs>
                <w:tab w:val="left" w:pos="270"/>
              </w:tabs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="007F235C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CAA1" w14:textId="7FE0EF72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591B" w14:textId="644D2DBF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739C0" w14:textId="24A836DB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F4587" w14:textId="26E7C61E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B3087" w14:textId="60047ACC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14E69" w14:textId="1EFCB6FB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2816B968" w14:textId="77777777" w:rsidTr="00130462">
        <w:tc>
          <w:tcPr>
            <w:tcW w:w="2131" w:type="dxa"/>
            <w:shd w:val="clear" w:color="auto" w:fill="auto"/>
          </w:tcPr>
          <w:p w14:paraId="4BD805CE" w14:textId="654E7FB2" w:rsidR="00284473" w:rsidRPr="004C2BAB" w:rsidRDefault="007F235C" w:rsidP="007F235C">
            <w:pPr>
              <w:tabs>
                <w:tab w:val="left" w:pos="270"/>
              </w:tabs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3A09B" w14:textId="1B11F259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51BF2" w14:textId="607B9513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DF140" w14:textId="7140046E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CF207" w14:textId="7BE782FD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DBEDA" w14:textId="3B92AF26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F6F8A" w14:textId="543E6D79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84473" w:rsidRPr="004C2BAB" w14:paraId="122B6D99" w14:textId="77777777" w:rsidTr="00130462">
        <w:tc>
          <w:tcPr>
            <w:tcW w:w="2131" w:type="dxa"/>
            <w:shd w:val="clear" w:color="auto" w:fill="auto"/>
            <w:vAlign w:val="bottom"/>
          </w:tcPr>
          <w:p w14:paraId="0AD38E12" w14:textId="77777777" w:rsidR="00284473" w:rsidRPr="004C2BAB" w:rsidRDefault="00284473" w:rsidP="007F235C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005C" w14:textId="744C214E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156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0AF9F" w14:textId="4DB280F0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E5DAD" w14:textId="0FE53F8E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7371" w14:textId="70ADD287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755D" w14:textId="5DFBC464" w:rsidR="00284473" w:rsidRPr="004C2BAB" w:rsidRDefault="00284473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45D48" w14:textId="406D981B" w:rsidR="00284473" w:rsidRPr="004C2BAB" w:rsidRDefault="00F96C52" w:rsidP="007F235C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355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536</w:t>
            </w:r>
          </w:p>
        </w:tc>
      </w:tr>
    </w:tbl>
    <w:p w14:paraId="1E21648E" w14:textId="77777777" w:rsidR="00525E73" w:rsidRPr="004C2BAB" w:rsidRDefault="00D65AEF" w:rsidP="00DC21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17"/>
        <w:gridCol w:w="1152"/>
        <w:gridCol w:w="1152"/>
        <w:gridCol w:w="1152"/>
        <w:gridCol w:w="1152"/>
        <w:gridCol w:w="1152"/>
        <w:gridCol w:w="1152"/>
      </w:tblGrid>
      <w:tr w:rsidR="00130462" w:rsidRPr="004C2BAB" w14:paraId="2B9DE7B2" w14:textId="77777777" w:rsidTr="003D0140">
        <w:tc>
          <w:tcPr>
            <w:tcW w:w="2117" w:type="dxa"/>
            <w:shd w:val="clear" w:color="auto" w:fill="auto"/>
            <w:vAlign w:val="bottom"/>
          </w:tcPr>
          <w:p w14:paraId="368E7639" w14:textId="77777777" w:rsidR="00695748" w:rsidRPr="004C2BAB" w:rsidRDefault="00695748" w:rsidP="00EC7D6B">
            <w:pPr>
              <w:ind w:left="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A41E0" w14:textId="77777777" w:rsidR="00695748" w:rsidRPr="004C2BAB" w:rsidRDefault="00695748" w:rsidP="00EC7D6B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462" w:rsidRPr="004C2BAB" w14:paraId="3EA2A21B" w14:textId="77777777" w:rsidTr="003D0140">
        <w:tc>
          <w:tcPr>
            <w:tcW w:w="2117" w:type="dxa"/>
            <w:shd w:val="clear" w:color="auto" w:fill="auto"/>
            <w:vAlign w:val="bottom"/>
            <w:hideMark/>
          </w:tcPr>
          <w:p w14:paraId="63CE6FC7" w14:textId="77777777" w:rsidR="00695748" w:rsidRPr="004C2BAB" w:rsidRDefault="00695748" w:rsidP="00EC7D6B">
            <w:pPr>
              <w:ind w:left="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B2E1F" w14:textId="77777777" w:rsidR="00E81666" w:rsidRPr="004C2BAB" w:rsidRDefault="00695748" w:rsidP="00E81666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="00E81666"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ยังไม่ถึง</w:t>
            </w:r>
          </w:p>
          <w:p w14:paraId="01A31684" w14:textId="6EA97290" w:rsidR="00695748" w:rsidRPr="004C2BAB" w:rsidRDefault="007F235C" w:rsidP="00E81666">
            <w:pPr>
              <w:tabs>
                <w:tab w:val="right" w:pos="937"/>
              </w:tabs>
              <w:ind w:left="-67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E81666"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กำหนดชำระ</w:t>
            </w:r>
          </w:p>
          <w:p w14:paraId="68A364AC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A0675" w14:textId="56D0BA67" w:rsidR="00695748" w:rsidRPr="004C2BA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1BB691FE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0B8ECC" w14:textId="0536E28E" w:rsidR="00695748" w:rsidRPr="004C2BA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4471F390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99B1C7" w14:textId="3B674653" w:rsidR="00695748" w:rsidRPr="004C2BA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91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3D4610A9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40B8E9" w14:textId="77777777" w:rsidR="00E81666" w:rsidRPr="004C2BAB" w:rsidRDefault="00695748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</w:p>
          <w:p w14:paraId="43F9F66A" w14:textId="72DDF901" w:rsidR="00695748" w:rsidRPr="004C2BAB" w:rsidRDefault="007F235C" w:rsidP="00EC7D6B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ab/>
            </w:r>
            <w:r w:rsidR="00695748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เกิน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120</w:t>
            </w:r>
            <w:r w:rsidR="00695748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95748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</w:t>
            </w:r>
          </w:p>
          <w:p w14:paraId="676F243C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E08EF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4398B52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30462" w:rsidRPr="004C2BAB" w14:paraId="1B0D5C1A" w14:textId="77777777" w:rsidTr="00130462">
        <w:tc>
          <w:tcPr>
            <w:tcW w:w="2117" w:type="dxa"/>
            <w:shd w:val="clear" w:color="auto" w:fill="auto"/>
            <w:vAlign w:val="bottom"/>
          </w:tcPr>
          <w:p w14:paraId="0031AD12" w14:textId="77777777" w:rsidR="00695748" w:rsidRPr="004C2BAB" w:rsidRDefault="00695748" w:rsidP="00EC7D6B">
            <w:pPr>
              <w:ind w:left="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9350E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4FF54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405EF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476E8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2729C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3735B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4C2BAB" w14:paraId="7C467F00" w14:textId="77777777" w:rsidTr="00130462">
        <w:tc>
          <w:tcPr>
            <w:tcW w:w="2117" w:type="dxa"/>
            <w:shd w:val="clear" w:color="auto" w:fill="auto"/>
            <w:vAlign w:val="bottom"/>
          </w:tcPr>
          <w:p w14:paraId="6A9321FE" w14:textId="54D41489" w:rsidR="006651ED" w:rsidRPr="004C2BAB" w:rsidRDefault="006651ED" w:rsidP="006651ED">
            <w:pPr>
              <w:ind w:left="2" w:right="-10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BF13B" w14:textId="77777777" w:rsidR="006651ED" w:rsidRPr="004C2BA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B223BF" w14:textId="77777777" w:rsidR="006651ED" w:rsidRPr="004C2BA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1242E2" w14:textId="77777777" w:rsidR="006651ED" w:rsidRPr="004C2BA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9CB28B" w14:textId="77777777" w:rsidR="006651ED" w:rsidRPr="004C2BA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7A3B2F" w14:textId="77777777" w:rsidR="006651ED" w:rsidRPr="004C2BA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3D7F39" w14:textId="77777777" w:rsidR="006651ED" w:rsidRPr="004C2BAB" w:rsidRDefault="006651ED" w:rsidP="006651E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30462" w:rsidRPr="004C2BAB" w14:paraId="5311CE85" w14:textId="77777777" w:rsidTr="00130462">
        <w:tc>
          <w:tcPr>
            <w:tcW w:w="2117" w:type="dxa"/>
            <w:shd w:val="clear" w:color="auto" w:fill="auto"/>
            <w:vAlign w:val="bottom"/>
            <w:hideMark/>
          </w:tcPr>
          <w:p w14:paraId="37832646" w14:textId="77777777" w:rsidR="00695748" w:rsidRPr="004C2BAB" w:rsidRDefault="00695748" w:rsidP="00EC7D6B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02E43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DB8A38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5263EE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D07648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56734F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927EA9" w14:textId="77777777" w:rsidR="00695748" w:rsidRPr="004C2BAB" w:rsidRDefault="00695748" w:rsidP="00EC7D6B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529A679C" w14:textId="77777777" w:rsidTr="00130462">
        <w:trPr>
          <w:trHeight w:val="126"/>
        </w:trPr>
        <w:tc>
          <w:tcPr>
            <w:tcW w:w="2117" w:type="dxa"/>
            <w:shd w:val="clear" w:color="auto" w:fill="auto"/>
            <w:vAlign w:val="bottom"/>
          </w:tcPr>
          <w:p w14:paraId="6D2C95D6" w14:textId="7A1836D1" w:rsidR="00284473" w:rsidRPr="004C2BAB" w:rsidRDefault="00284473" w:rsidP="002844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733A8F"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D248E" w14:textId="3D365CF8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F0587D" w14:textId="0F010AF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FABBF" w14:textId="3BDE52B9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C8D6F" w14:textId="38345C91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ACD5D" w14:textId="664F3DD3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A55429" w14:textId="2FA1A69F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</w:tr>
      <w:tr w:rsidR="00284473" w:rsidRPr="004C2BAB" w14:paraId="0384AA00" w14:textId="77777777" w:rsidTr="00130462">
        <w:tc>
          <w:tcPr>
            <w:tcW w:w="2117" w:type="dxa"/>
            <w:shd w:val="clear" w:color="auto" w:fill="auto"/>
            <w:hideMark/>
          </w:tcPr>
          <w:p w14:paraId="0885A6CA" w14:textId="60B59019" w:rsidR="00284473" w:rsidRPr="004C2BAB" w:rsidRDefault="00E81666" w:rsidP="007F235C">
            <w:pPr>
              <w:tabs>
                <w:tab w:val="left" w:pos="255"/>
              </w:tabs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="007F235C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C4211" w14:textId="0FE27FD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F3FE0" w14:textId="71B6E0FF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2229B" w14:textId="1C7FE668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670ED" w14:textId="43AB44EC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6D4B0" w14:textId="0D104171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A64AB" w14:textId="12D19365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84473" w:rsidRPr="004C2BAB" w14:paraId="68AEFD2D" w14:textId="77777777" w:rsidTr="00130462">
        <w:tc>
          <w:tcPr>
            <w:tcW w:w="2117" w:type="dxa"/>
            <w:shd w:val="clear" w:color="auto" w:fill="auto"/>
          </w:tcPr>
          <w:p w14:paraId="137A661E" w14:textId="3AC5FD84" w:rsidR="00284473" w:rsidRPr="004C2BAB" w:rsidRDefault="007F235C" w:rsidP="007F235C">
            <w:pPr>
              <w:tabs>
                <w:tab w:val="left" w:pos="2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C5581" w14:textId="3F3528A5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91014" w14:textId="756528BD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A9D6A" w14:textId="44D8E2F4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5D6A7" w14:textId="4F87941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8BB22" w14:textId="1A22F7FD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FC17F" w14:textId="72775B56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84473" w:rsidRPr="004C2BAB" w14:paraId="47B40B90" w14:textId="77777777" w:rsidTr="00130462">
        <w:tc>
          <w:tcPr>
            <w:tcW w:w="2117" w:type="dxa"/>
            <w:shd w:val="clear" w:color="auto" w:fill="auto"/>
            <w:vAlign w:val="bottom"/>
          </w:tcPr>
          <w:p w14:paraId="1C339199" w14:textId="77777777" w:rsidR="00284473" w:rsidRPr="004C2BAB" w:rsidRDefault="00284473" w:rsidP="002844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563CB" w14:textId="11703B3E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007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2019E" w14:textId="24DFEB9B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4DDF2" w14:textId="4A1D4BA2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36032" w14:textId="68BF89A4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E471A" w14:textId="1710541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A8604" w14:textId="2EE8E80E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033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659</w:t>
            </w:r>
          </w:p>
        </w:tc>
      </w:tr>
      <w:tr w:rsidR="00284473" w:rsidRPr="004C2BAB" w14:paraId="02A6F74C" w14:textId="77777777" w:rsidTr="00130462">
        <w:tc>
          <w:tcPr>
            <w:tcW w:w="2117" w:type="dxa"/>
            <w:shd w:val="clear" w:color="auto" w:fill="auto"/>
            <w:vAlign w:val="bottom"/>
          </w:tcPr>
          <w:p w14:paraId="612C716C" w14:textId="77777777" w:rsidR="00284473" w:rsidRPr="004C2BAB" w:rsidRDefault="00284473" w:rsidP="0028447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81B79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29F44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4B0EB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41C13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5C7F7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51803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0E928B2E" w14:textId="77777777" w:rsidTr="00130462">
        <w:tc>
          <w:tcPr>
            <w:tcW w:w="2117" w:type="dxa"/>
            <w:shd w:val="clear" w:color="auto" w:fill="auto"/>
            <w:vAlign w:val="bottom"/>
          </w:tcPr>
          <w:p w14:paraId="5A69C7AB" w14:textId="57F6E20D" w:rsidR="00284473" w:rsidRPr="004C2BAB" w:rsidRDefault="00284473" w:rsidP="00284473">
            <w:pPr>
              <w:ind w:left="2" w:right="-243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DD9A5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35659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47225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BB8CE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D75A0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65D35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56575593" w14:textId="77777777" w:rsidTr="00130462">
        <w:tc>
          <w:tcPr>
            <w:tcW w:w="2117" w:type="dxa"/>
            <w:shd w:val="clear" w:color="auto" w:fill="auto"/>
            <w:vAlign w:val="bottom"/>
          </w:tcPr>
          <w:p w14:paraId="26F21DC8" w14:textId="6A29CB9D" w:rsidR="00284473" w:rsidRPr="004C2BAB" w:rsidRDefault="00284473" w:rsidP="00284473">
            <w:pPr>
              <w:ind w:left="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>ยอดรวม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D52BB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B97F0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0C162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7955C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9AC36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5986" w14:textId="7777777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70624E3B" w14:textId="77777777" w:rsidTr="00130462">
        <w:tc>
          <w:tcPr>
            <w:tcW w:w="2117" w:type="dxa"/>
            <w:shd w:val="clear" w:color="auto" w:fill="auto"/>
            <w:vAlign w:val="bottom"/>
          </w:tcPr>
          <w:p w14:paraId="6F7AD7D1" w14:textId="0DFBE6B1" w:rsidR="00284473" w:rsidRPr="004C2BAB" w:rsidRDefault="00284473" w:rsidP="002844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733A8F"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4C2BA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ลูกหนี้บริษัทที่เกี่ยวข้องกัน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670F3" w14:textId="41F38D44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7F637" w14:textId="061B1A02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D70F4" w14:textId="2604978D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35F" w14:textId="235682B6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F35DC" w14:textId="110D5DA4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23B86" w14:textId="279AB49C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</w:tr>
      <w:tr w:rsidR="00284473" w:rsidRPr="004C2BAB" w14:paraId="452F2E9F" w14:textId="77777777" w:rsidTr="00130462">
        <w:tc>
          <w:tcPr>
            <w:tcW w:w="2117" w:type="dxa"/>
            <w:shd w:val="clear" w:color="auto" w:fill="auto"/>
          </w:tcPr>
          <w:p w14:paraId="06602360" w14:textId="30B9CB86" w:rsidR="00284473" w:rsidRPr="004C2BAB" w:rsidRDefault="00E81666" w:rsidP="007F235C">
            <w:pPr>
              <w:tabs>
                <w:tab w:val="left" w:pos="255"/>
              </w:tabs>
              <w:ind w:left="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="007F235C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9C9C1" w14:textId="1206ACAB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CD94" w14:textId="09EADC0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45FC9" w14:textId="452DD255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B84A0" w14:textId="5A59E187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BC977" w14:textId="31E286CB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C9DD1" w14:textId="4DA0EE4B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4473" w:rsidRPr="004C2BAB" w14:paraId="0BA2B86C" w14:textId="77777777" w:rsidTr="00130462">
        <w:tc>
          <w:tcPr>
            <w:tcW w:w="2117" w:type="dxa"/>
            <w:shd w:val="clear" w:color="auto" w:fill="auto"/>
          </w:tcPr>
          <w:p w14:paraId="3E1C5F7B" w14:textId="62C1AAE5" w:rsidR="00284473" w:rsidRPr="004C2BAB" w:rsidRDefault="007F235C" w:rsidP="007F235C">
            <w:pPr>
              <w:tabs>
                <w:tab w:val="left" w:pos="255"/>
              </w:tabs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284473" w:rsidRPr="004C2BA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7C3BA" w14:textId="1BC1FE4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B2CD" w14:textId="5D726396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44274" w14:textId="665BD5E2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65022" w14:textId="4B1BF2D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CE2B8" w14:textId="6F38E7B0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299CA" w14:textId="7D49134F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4C2BA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84473" w:rsidRPr="004C2BAB" w14:paraId="32F7BBEF" w14:textId="77777777" w:rsidTr="00130462">
        <w:tc>
          <w:tcPr>
            <w:tcW w:w="2117" w:type="dxa"/>
            <w:shd w:val="clear" w:color="auto" w:fill="auto"/>
            <w:vAlign w:val="bottom"/>
          </w:tcPr>
          <w:p w14:paraId="7C89B922" w14:textId="77777777" w:rsidR="00284473" w:rsidRPr="004C2BAB" w:rsidRDefault="00284473" w:rsidP="00284473">
            <w:pPr>
              <w:ind w:left="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4C81" w14:textId="1F71AEE9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366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3D425" w14:textId="0043D000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159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5CC5" w14:textId="653AD07E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B66D" w14:textId="52732E55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84AA9" w14:textId="5881707A" w:rsidR="00284473" w:rsidRPr="004C2BAB" w:rsidRDefault="00284473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53825" w14:textId="7871B187" w:rsidR="00284473" w:rsidRPr="004C2BAB" w:rsidRDefault="00F96C52" w:rsidP="00284473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566</w:t>
            </w:r>
            <w:r w:rsidR="00284473" w:rsidRPr="004C2BA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267</w:t>
            </w:r>
          </w:p>
        </w:tc>
      </w:tr>
    </w:tbl>
    <w:p w14:paraId="0732635B" w14:textId="129BA522" w:rsidR="00B87519" w:rsidRPr="004C2BAB" w:rsidRDefault="00B87519" w:rsidP="000E4941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59DB16ED" w14:textId="5D538C88" w:rsidR="00695748" w:rsidRPr="004C2BAB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รายการกระทบยอดค่าเผื่อผลขาดทุน</w:t>
      </w:r>
      <w:r w:rsidR="006614E9"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สำหรับลูกหนี้บริษัทที่เกี่ยวข้องกัน 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0EFA7258" w14:textId="77777777" w:rsidR="00471443" w:rsidRPr="004C2BAB" w:rsidRDefault="00471443" w:rsidP="000E4941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130462" w:rsidRPr="004C2BAB" w14:paraId="63866FBE" w14:textId="77777777" w:rsidTr="0014445A">
        <w:tc>
          <w:tcPr>
            <w:tcW w:w="6030" w:type="dxa"/>
            <w:shd w:val="clear" w:color="auto" w:fill="auto"/>
          </w:tcPr>
          <w:p w14:paraId="450B6E25" w14:textId="77777777" w:rsidR="00695748" w:rsidRPr="004C2BAB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D586E" w14:textId="50D1ED5C" w:rsidR="00695748" w:rsidRPr="004C2BAB" w:rsidRDefault="00471443" w:rsidP="000D51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6614E9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30462" w:rsidRPr="004C2BAB" w14:paraId="7D046836" w14:textId="77777777" w:rsidTr="0014445A">
        <w:tc>
          <w:tcPr>
            <w:tcW w:w="6030" w:type="dxa"/>
            <w:shd w:val="clear" w:color="auto" w:fill="auto"/>
          </w:tcPr>
          <w:p w14:paraId="3779A890" w14:textId="77777777" w:rsidR="00471443" w:rsidRPr="004C2BAB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445C4D" w14:textId="768DB72D" w:rsidR="00471443" w:rsidRPr="004C2BAB" w:rsidRDefault="00691C24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95D475" w14:textId="08DA7F3D" w:rsidR="00471443" w:rsidRPr="004C2BAB" w:rsidRDefault="00691C24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4114B6A8" w14:textId="77777777" w:rsidTr="00130462">
        <w:tc>
          <w:tcPr>
            <w:tcW w:w="6030" w:type="dxa"/>
            <w:shd w:val="clear" w:color="auto" w:fill="auto"/>
          </w:tcPr>
          <w:p w14:paraId="2D1EEC69" w14:textId="77777777" w:rsidR="00471443" w:rsidRPr="004C2BAB" w:rsidRDefault="00471443" w:rsidP="0047144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603750" w14:textId="7C265364" w:rsidR="00471443" w:rsidRPr="004C2BAB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36B043" w14:textId="4C12412C" w:rsidR="00471443" w:rsidRPr="004C2BAB" w:rsidRDefault="00471443" w:rsidP="00471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5CE892DE" w14:textId="77777777" w:rsidTr="00130462">
        <w:tc>
          <w:tcPr>
            <w:tcW w:w="6030" w:type="dxa"/>
            <w:shd w:val="clear" w:color="auto" w:fill="auto"/>
          </w:tcPr>
          <w:p w14:paraId="52B02D56" w14:textId="77777777" w:rsidR="00695748" w:rsidRPr="004C2BAB" w:rsidRDefault="00695748" w:rsidP="000D515A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C82212" w14:textId="77777777" w:rsidR="00695748" w:rsidRPr="004C2BAB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CFE09C" w14:textId="77777777" w:rsidR="00695748" w:rsidRPr="004C2BAB" w:rsidRDefault="00695748" w:rsidP="003E4A4D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462F5902" w14:textId="77777777" w:rsidTr="00130462">
        <w:tc>
          <w:tcPr>
            <w:tcW w:w="6030" w:type="dxa"/>
            <w:shd w:val="clear" w:color="auto" w:fill="auto"/>
            <w:hideMark/>
          </w:tcPr>
          <w:p w14:paraId="61573274" w14:textId="7E83CFB1" w:rsidR="00284473" w:rsidRPr="004C2BAB" w:rsidRDefault="00284473" w:rsidP="0028447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693763E1" w14:textId="48F99B86" w:rsidR="00284473" w:rsidRPr="004C2BAB" w:rsidRDefault="00284473" w:rsidP="0028447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FFA37B" w14:textId="14E2C5D1" w:rsidR="00284473" w:rsidRPr="004C2BAB" w:rsidRDefault="00284473" w:rsidP="0028447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4473" w:rsidRPr="004C2BAB" w14:paraId="07078CF2" w14:textId="77777777" w:rsidTr="00130462">
        <w:tc>
          <w:tcPr>
            <w:tcW w:w="6030" w:type="dxa"/>
            <w:shd w:val="clear" w:color="auto" w:fill="auto"/>
            <w:hideMark/>
          </w:tcPr>
          <w:p w14:paraId="21768BD4" w14:textId="7693BED7" w:rsidR="00284473" w:rsidRPr="004C2BAB" w:rsidRDefault="00284473" w:rsidP="0028447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รับรู้ค่าเผื่อผลขาดทุนที่เพิ่มขึ้นในกำไรหรือขาดทุนในระหว่างปี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46100" w14:textId="4E028E5A" w:rsidR="00284473" w:rsidRPr="004C2BAB" w:rsidRDefault="00284473" w:rsidP="0028447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1627" w14:textId="6F5FABAF" w:rsidR="00284473" w:rsidRPr="004C2BAB" w:rsidRDefault="00284473" w:rsidP="0028447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4473" w:rsidRPr="004C2BAB" w14:paraId="3B400C4D" w14:textId="77777777" w:rsidTr="00130462">
        <w:tc>
          <w:tcPr>
            <w:tcW w:w="6030" w:type="dxa"/>
            <w:shd w:val="clear" w:color="auto" w:fill="auto"/>
          </w:tcPr>
          <w:p w14:paraId="4D250EA4" w14:textId="6304C4DB" w:rsidR="00284473" w:rsidRPr="004C2BAB" w:rsidRDefault="00284473" w:rsidP="00284473">
            <w:pPr>
              <w:overflowPunct/>
              <w:autoSpaceDE/>
              <w:autoSpaceDN/>
              <w:adjustRightInd/>
              <w:ind w:left="-11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F9028" w14:textId="279A01D2" w:rsidR="00284473" w:rsidRPr="004C2BAB" w:rsidRDefault="00284473" w:rsidP="0028447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A1B8E" w14:textId="16D4641D" w:rsidR="00284473" w:rsidRPr="004C2BAB" w:rsidRDefault="00284473" w:rsidP="00284473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65AC4E7" w14:textId="77777777" w:rsidR="00B87519" w:rsidRPr="004C2BAB" w:rsidRDefault="00D65AEF" w:rsidP="006957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0CF3ED8E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4FDD91" w14:textId="393F88E0" w:rsidR="00066C27" w:rsidRPr="004C2BAB" w:rsidRDefault="00F96C52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66C27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66C27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4ED06F4" w14:textId="77777777" w:rsidR="00066C27" w:rsidRPr="004C2BAB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30721F" w14:textId="12A2B913" w:rsidR="00066C27" w:rsidRPr="004C2BAB" w:rsidRDefault="00066C27" w:rsidP="008926B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6651ED" w:rsidRPr="004C2BAB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4C2BAB">
        <w:rPr>
          <w:rFonts w:ascii="Browallia New" w:hAnsi="Browallia New" w:cs="Browallia New"/>
          <w:sz w:val="26"/>
          <w:szCs w:val="26"/>
          <w:cs/>
        </w:rPr>
        <w:t>สามารถจัดกลุ่มได้ดังนี้</w:t>
      </w:r>
    </w:p>
    <w:p w14:paraId="2196BA93" w14:textId="77777777" w:rsidR="00E844C9" w:rsidRPr="004C2BAB" w:rsidRDefault="00E844C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5067A2C7" w14:textId="77777777" w:rsidTr="0014445A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04C6E" w14:textId="77777777" w:rsidR="007578FB" w:rsidRPr="004C2BAB" w:rsidRDefault="007578FB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0E631" w14:textId="77777777" w:rsidR="007578FB" w:rsidRPr="004C2BAB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8B31" w14:textId="77777777" w:rsidR="007578FB" w:rsidRPr="004C2BAB" w:rsidRDefault="007578FB" w:rsidP="00626CC5">
            <w:pPr>
              <w:tabs>
                <w:tab w:val="decimal" w:pos="1077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30462" w:rsidRPr="004C2BAB" w14:paraId="48ADABC3" w14:textId="77777777" w:rsidTr="0014445A">
        <w:trPr>
          <w:trHeight w:val="58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C8D2D" w14:textId="77777777" w:rsidR="00886DFE" w:rsidRPr="004C2BAB" w:rsidRDefault="00886DFE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20CBDE" w14:textId="364453BF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39D94A" w14:textId="361E8DF9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1DD52" w14:textId="17EC6691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A49324" w14:textId="51A4E3B7" w:rsidR="00886DFE" w:rsidRPr="004C2BAB" w:rsidRDefault="00886DFE" w:rsidP="00886DFE">
            <w:pPr>
              <w:tabs>
                <w:tab w:val="right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5300B83E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32FF5" w14:textId="37E30B10" w:rsidR="00886DFE" w:rsidRPr="004C2BAB" w:rsidRDefault="00886DFE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394DC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28102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BEF57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98644" w14:textId="77777777" w:rsidR="00886DFE" w:rsidRPr="004C2BAB" w:rsidRDefault="00886DFE" w:rsidP="00886DFE">
            <w:pPr>
              <w:tabs>
                <w:tab w:val="decimal" w:pos="1154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14B9FD5B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8FEAF" w14:textId="77777777" w:rsidR="00886DFE" w:rsidRPr="004C2BAB" w:rsidRDefault="00886DFE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3F6973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D2D82" w14:textId="77777777" w:rsidR="00886DFE" w:rsidRPr="004C2BAB" w:rsidRDefault="00886DFE" w:rsidP="00886DFE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787B3" w14:textId="77777777" w:rsidR="00886DFE" w:rsidRPr="004C2BAB" w:rsidRDefault="00886DFE" w:rsidP="00886DFE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6DD610" w14:textId="77777777" w:rsidR="00886DFE" w:rsidRPr="004C2BAB" w:rsidRDefault="00886DFE" w:rsidP="00886DFE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3F847D16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3941DC" w14:textId="77777777" w:rsidR="00886DFE" w:rsidRPr="004C2BAB" w:rsidRDefault="00886DFE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586F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D670D" w14:textId="77777777" w:rsidR="00886DFE" w:rsidRPr="004C2BAB" w:rsidRDefault="00886DFE" w:rsidP="00886DFE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7378F" w14:textId="77777777" w:rsidR="00886DFE" w:rsidRPr="004C2BAB" w:rsidRDefault="00886DFE" w:rsidP="00886DFE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0BB60FC" w14:textId="77777777" w:rsidR="00886DFE" w:rsidRPr="004C2BAB" w:rsidRDefault="00886DFE" w:rsidP="00886DFE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1BFB64C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BF9127" w14:textId="77777777" w:rsidR="00886DFE" w:rsidRPr="004C2BAB" w:rsidRDefault="00886DFE" w:rsidP="00733A8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06F0B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0C5BA" w14:textId="77777777" w:rsidR="00886DFE" w:rsidRPr="004C2BAB" w:rsidRDefault="00886DFE" w:rsidP="00886DFE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240C" w14:textId="77777777" w:rsidR="00886DFE" w:rsidRPr="004C2BAB" w:rsidRDefault="00886DFE" w:rsidP="00886DFE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1C9B208" w14:textId="77777777" w:rsidR="00886DFE" w:rsidRPr="004C2BAB" w:rsidRDefault="00886DFE" w:rsidP="00886DFE">
            <w:pPr>
              <w:tabs>
                <w:tab w:val="decimal" w:pos="1154"/>
              </w:tabs>
              <w:ind w:left="-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473" w:rsidRPr="004C2BAB" w14:paraId="7EC58FF8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14FD5" w14:textId="359CA496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0907E" w14:textId="4EBF7A1C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4241D" w14:textId="1153FCFF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FA4D6B" w14:textId="30835E59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485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78D663" w14:textId="394D3CEC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84473" w:rsidRPr="004C2BAB" w14:paraId="7995A2E2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10E88" w14:textId="4FAB68B6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777EA" w14:textId="699E9D22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FECE7" w14:textId="0A647D21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8029CB" w14:textId="7FABD28A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D027DA" w14:textId="2A2C48CD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284473" w:rsidRPr="004C2BAB" w14:paraId="77A96145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6A1A2" w14:textId="7DDCFAE9" w:rsidR="00284473" w:rsidRPr="004C2BAB" w:rsidRDefault="00733A8F" w:rsidP="00733A8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4B6D5A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3D13E" w14:textId="25B7B1DB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F0813" w14:textId="37410BC2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57E7F" w14:textId="0B415B23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728D73" w14:textId="1EE2BA0B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284473" w:rsidRPr="004C2BAB" w14:paraId="7B52CE93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4813B" w14:textId="2192B2F5" w:rsidR="00284473" w:rsidRPr="004C2BAB" w:rsidRDefault="00733A8F" w:rsidP="00733A8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1E81C3" w14:textId="15D9686A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4E911" w14:textId="779FD683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4E0B51" w14:textId="31B22661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4E99B" w14:textId="7E5F1EE5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284473" w:rsidRPr="004C2BAB" w14:paraId="175A5D80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0EB5A" w14:textId="58F371DA" w:rsidR="00284473" w:rsidRPr="004C2BAB" w:rsidRDefault="00284473" w:rsidP="00733A8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1B622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51968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0C8992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0650E7" w14:textId="77777777" w:rsidR="00284473" w:rsidRPr="004C2BAB" w:rsidRDefault="00284473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84473" w:rsidRPr="004C2BAB" w14:paraId="7CE03A9E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328D7C" w14:textId="13E833A7" w:rsidR="00284473" w:rsidRPr="004C2BAB" w:rsidRDefault="00733A8F" w:rsidP="00733A8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6AB18D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A5075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5D5100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94531" w14:textId="77777777" w:rsidR="00284473" w:rsidRPr="004C2BAB" w:rsidRDefault="00284473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84473" w:rsidRPr="004C2BAB" w14:paraId="62D14923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85D5A" w14:textId="4E124E8E" w:rsidR="00284473" w:rsidRPr="004C2BAB" w:rsidRDefault="00733A8F" w:rsidP="00733A8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236C3" w14:textId="46B7C4E6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DBB46D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58E6B" w14:textId="0D2481D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556A06" w14:textId="77777777" w:rsidR="00284473" w:rsidRPr="004C2BAB" w:rsidRDefault="00284473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84473" w:rsidRPr="004C2BAB" w14:paraId="7596F17E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82C5D" w14:textId="0B190E5B" w:rsidR="00284473" w:rsidRPr="004C2BAB" w:rsidRDefault="00733A8F" w:rsidP="00733A8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ภายใต้การบัญชีป้องกันความเสี่ยง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AB332" w14:textId="13098C84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93C9C" w14:textId="65771FC5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671665" w14:textId="4C95C536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D305EB" w14:textId="039D4395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284473" w:rsidRPr="004C2BAB" w14:paraId="663B68FD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040EA" w14:textId="77777777" w:rsidR="00284473" w:rsidRPr="004C2BAB" w:rsidRDefault="00284473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3BEF" w14:textId="683BDDB4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2FB05" w14:textId="18D80679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4B552" w14:textId="52448459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D0812" w14:textId="036F0EAD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284473" w:rsidRPr="004C2BAB" w14:paraId="24431E3E" w14:textId="77777777" w:rsidTr="00B53D37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79292" w14:textId="77777777" w:rsidR="00284473" w:rsidRPr="004C2BAB" w:rsidRDefault="00284473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FEAAA7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E5AAAD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D178CD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143506" w14:textId="77777777" w:rsidR="00284473" w:rsidRPr="004C2BAB" w:rsidRDefault="00284473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2C6ACDD8" w14:textId="77777777" w:rsidTr="00B53D37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BFC0D" w14:textId="77777777" w:rsidR="00284473" w:rsidRPr="004C2BAB" w:rsidRDefault="00284473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315C29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957C6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940B0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538038" w14:textId="77777777" w:rsidR="00284473" w:rsidRPr="004C2BAB" w:rsidRDefault="00284473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7B21AB1D" w14:textId="77777777" w:rsidTr="00B53D37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7A7B8" w14:textId="77777777" w:rsidR="00284473" w:rsidRPr="004C2BAB" w:rsidRDefault="00284473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A05EC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E224E6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AE5031" w14:textId="77777777" w:rsidR="00284473" w:rsidRPr="004C2BAB" w:rsidRDefault="00284473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4729F7" w14:textId="77777777" w:rsidR="00284473" w:rsidRPr="004C2BAB" w:rsidRDefault="00284473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18518F88" w14:textId="77777777" w:rsidTr="004378D7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E7530" w14:textId="5B487D9E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2A3CE" w14:textId="6E8364E5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2E8DB" w14:textId="60AF43B3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BFD49" w14:textId="28F57905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0D0A7" w14:textId="18D2EEC6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4473" w:rsidRPr="004C2BAB" w14:paraId="16AFA7DF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C0770" w14:textId="0707F7F5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4B6D5A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5FB8C" w14:textId="5812A12C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01BFB" w14:textId="4729A4AC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BE11CB" w14:textId="2C3FD5FE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D9FFE" w14:textId="0BA7AE8B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284473" w:rsidRPr="004C2BAB" w14:paraId="7599AF82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7CC42" w14:textId="57C03883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F3ED4B" w14:textId="41116D06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3570D" w14:textId="6C46C9FC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8F4A7D" w14:textId="3C2DA831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9832B" w14:textId="3B2F7672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284473" w:rsidRPr="004C2BAB" w14:paraId="7D4B4B79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EF27C" w14:textId="0444D083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D93406" w14:textId="6F682F99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AD8DC4" w14:textId="3EDAC84E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46BE5" w14:textId="2D4DAC84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C2C46" w14:textId="0826917D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284473" w:rsidRPr="004C2BAB" w14:paraId="440FAC71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B5D30" w14:textId="5EFFD9AD" w:rsidR="00284473" w:rsidRPr="004C2BAB" w:rsidRDefault="00733A8F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2DA91" w14:textId="2D40F756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7EE9A" w14:textId="2CE1150C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96295" w14:textId="3DA054AA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7E9C2" w14:textId="1BED6C55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284473" w:rsidRPr="004C2BAB" w14:paraId="27307108" w14:textId="77777777" w:rsidTr="0013046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8B9F4" w14:textId="77777777" w:rsidR="00284473" w:rsidRPr="004C2BAB" w:rsidRDefault="00284473" w:rsidP="00733A8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2A21A" w14:textId="164D6E7D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19ED5" w14:textId="1A378108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70D9F" w14:textId="124D443E" w:rsidR="00284473" w:rsidRPr="004C2BAB" w:rsidRDefault="00F96C52" w:rsidP="00284473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26819" w14:textId="38167A73" w:rsidR="00284473" w:rsidRPr="004C2BAB" w:rsidRDefault="00F96C52" w:rsidP="00284473">
            <w:pPr>
              <w:tabs>
                <w:tab w:val="decimal" w:pos="1154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3E32890E" w14:textId="4D3A75A3" w:rsidR="00B87519" w:rsidRPr="004C2BAB" w:rsidRDefault="00B87519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7" w:name="_Toc86937215"/>
    </w:p>
    <w:p w14:paraId="6D8CC021" w14:textId="4F0073B7" w:rsidR="004D57A8" w:rsidRPr="004C2BAB" w:rsidRDefault="004D57A8" w:rsidP="004D57A8">
      <w:pPr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17"/>
    </w:p>
    <w:p w14:paraId="4BB3B2DD" w14:textId="77777777" w:rsidR="004D57A8" w:rsidRPr="004C2BAB" w:rsidRDefault="004D57A8" w:rsidP="00886DF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47E1B24F" w14:textId="421D8472" w:rsidR="004D57A8" w:rsidRPr="004C2BAB" w:rsidRDefault="004D57A8" w:rsidP="00AF0E1C">
      <w:pPr>
        <w:overflowPunct/>
        <w:autoSpaceDE/>
        <w:autoSpaceDN/>
        <w:adjustRightInd/>
        <w:jc w:val="thaiDistribute"/>
        <w:textAlignment w:val="auto"/>
        <w:outlineLvl w:val="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8" w:name="_Toc86937216"/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8"/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14:paraId="38825B5D" w14:textId="77777777" w:rsidR="004D57A8" w:rsidRPr="004C2BAB" w:rsidRDefault="004D57A8" w:rsidP="00AF0E1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7BF7D061" w14:textId="77777777" w:rsidR="004D57A8" w:rsidRPr="004C2BAB" w:rsidRDefault="004D57A8" w:rsidP="00AF0E1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D021205" w14:textId="77777777" w:rsidR="004D57A8" w:rsidRPr="004C2BAB" w:rsidRDefault="004D57A8" w:rsidP="00AF0E1C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7A4288" w14:textId="77777777" w:rsidR="004D57A8" w:rsidRPr="004C2BAB" w:rsidRDefault="004D57A8" w:rsidP="00AF0E1C">
      <w:pPr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04570080" w14:textId="71A01FA1" w:rsidR="004D57A8" w:rsidRPr="004C2BAB" w:rsidRDefault="004D57A8" w:rsidP="00AF0E1C">
      <w:pPr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614BD9E6" w14:textId="1D10B91B" w:rsidR="004D57A8" w:rsidRPr="004C2BAB" w:rsidRDefault="00D65AEF" w:rsidP="004D57A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D72DBCF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95D0A9" w14:textId="66B2CD22" w:rsidR="00F63B38" w:rsidRPr="004C2BAB" w:rsidRDefault="00F96C52" w:rsidP="00733A8F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</w:t>
            </w:r>
          </w:p>
        </w:tc>
      </w:tr>
    </w:tbl>
    <w:p w14:paraId="5A6743B4" w14:textId="77777777" w:rsidR="00CA62A9" w:rsidRPr="004C2BAB" w:rsidRDefault="00CA62A9" w:rsidP="008926B8">
      <w:pPr>
        <w:ind w:left="72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69D3060" w14:textId="31F90032" w:rsidR="00CA62A9" w:rsidRPr="004C2BAB" w:rsidRDefault="00CA62A9" w:rsidP="008926B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ก)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 xml:space="preserve">การเปลี่ยนแปลงของเงินลงทุนในบริษัทร่วมตามวิธีส่วนได้เสียสำหรับปีสิ้นสุดวันที่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ประกอบ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ด้วย</w:t>
      </w:r>
    </w:p>
    <w:p w14:paraId="1755A081" w14:textId="77777777" w:rsidR="00CA62A9" w:rsidRPr="004C2BAB" w:rsidRDefault="00CA62A9" w:rsidP="008926B8">
      <w:pPr>
        <w:ind w:left="720" w:hanging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130462" w:rsidRPr="004C2BAB" w14:paraId="0F068220" w14:textId="77777777" w:rsidTr="0014445A">
        <w:trPr>
          <w:cantSplit/>
        </w:trPr>
        <w:tc>
          <w:tcPr>
            <w:tcW w:w="6293" w:type="dxa"/>
            <w:shd w:val="clear" w:color="auto" w:fill="auto"/>
          </w:tcPr>
          <w:p w14:paraId="4AFB2F3B" w14:textId="77777777" w:rsidR="00CA62A9" w:rsidRPr="004C2BAB" w:rsidRDefault="00CA62A9" w:rsidP="005B11FE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FD762" w14:textId="77777777" w:rsidR="00CA62A9" w:rsidRPr="004C2BAB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4C2BAB" w14:paraId="13C8B6F4" w14:textId="77777777" w:rsidTr="0014445A">
        <w:tc>
          <w:tcPr>
            <w:tcW w:w="6293" w:type="dxa"/>
            <w:shd w:val="clear" w:color="auto" w:fill="auto"/>
          </w:tcPr>
          <w:p w14:paraId="07BACFF5" w14:textId="77777777" w:rsidR="00886DFE" w:rsidRPr="004C2BAB" w:rsidRDefault="00886DFE" w:rsidP="00886DFE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8A4AD" w14:textId="003F8243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623CF1" w14:textId="3E442844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400D6816" w14:textId="77777777" w:rsidTr="00130462">
        <w:tc>
          <w:tcPr>
            <w:tcW w:w="6293" w:type="dxa"/>
            <w:shd w:val="clear" w:color="auto" w:fill="auto"/>
          </w:tcPr>
          <w:p w14:paraId="161F7A79" w14:textId="77777777" w:rsidR="00886DFE" w:rsidRPr="004C2BAB" w:rsidRDefault="00886DFE" w:rsidP="00886DFE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208A" w14:textId="77777777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F2AE5" w14:textId="77777777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01B103E1" w14:textId="77777777" w:rsidTr="00130462">
        <w:tc>
          <w:tcPr>
            <w:tcW w:w="6293" w:type="dxa"/>
            <w:shd w:val="clear" w:color="auto" w:fill="auto"/>
          </w:tcPr>
          <w:p w14:paraId="5D5EE61D" w14:textId="77777777" w:rsidR="00886DFE" w:rsidRPr="004C2BAB" w:rsidRDefault="00886DFE" w:rsidP="00886DFE">
            <w:pPr>
              <w:ind w:left="1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EC360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89EF5F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473" w:rsidRPr="004C2BAB" w14:paraId="2911802C" w14:textId="77777777" w:rsidTr="00130462">
        <w:tc>
          <w:tcPr>
            <w:tcW w:w="6293" w:type="dxa"/>
            <w:shd w:val="clear" w:color="auto" w:fill="auto"/>
          </w:tcPr>
          <w:p w14:paraId="7EEE85A8" w14:textId="77777777" w:rsidR="00284473" w:rsidRPr="004C2BAB" w:rsidRDefault="00284473" w:rsidP="00284473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auto"/>
          </w:tcPr>
          <w:p w14:paraId="1F8A83B5" w14:textId="0D891D79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EB831C" w14:textId="08C2964B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4473" w:rsidRPr="004C2BAB" w14:paraId="600966A3" w14:textId="77777777" w:rsidTr="00130462">
        <w:tc>
          <w:tcPr>
            <w:tcW w:w="6293" w:type="dxa"/>
            <w:shd w:val="clear" w:color="auto" w:fill="auto"/>
          </w:tcPr>
          <w:p w14:paraId="1F6ED7E7" w14:textId="40A7C2DE" w:rsidR="00284473" w:rsidRPr="004C2BAB" w:rsidRDefault="00284473" w:rsidP="00284473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5D6A11" w14:textId="603C6FAA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BB145F" w14:textId="745C7CBD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4473" w:rsidRPr="004C2BAB" w14:paraId="74A64229" w14:textId="77777777" w:rsidTr="00130462">
        <w:tc>
          <w:tcPr>
            <w:tcW w:w="6293" w:type="dxa"/>
            <w:shd w:val="clear" w:color="auto" w:fill="auto"/>
          </w:tcPr>
          <w:p w14:paraId="4FB14638" w14:textId="77777777" w:rsidR="00284473" w:rsidRPr="004C2BAB" w:rsidRDefault="00284473" w:rsidP="00284473">
            <w:pPr>
              <w:ind w:left="1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C129" w14:textId="0994BC41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23489" w14:textId="40F0F3C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945094B" w14:textId="77777777" w:rsidR="002024D4" w:rsidRPr="004C2BAB" w:rsidRDefault="002024D4" w:rsidP="008926B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8825963" w14:textId="08AE6847" w:rsidR="00CA62A9" w:rsidRPr="004C2BAB" w:rsidRDefault="00CA62A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ข)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 xml:space="preserve">เงินลงทุนในบริษัทย่อยและบริษัทร่วมตามวิธีราคาทุน ณ วันที่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ประกอบด้วย</w:t>
      </w:r>
    </w:p>
    <w:p w14:paraId="1BAC0E53" w14:textId="77777777" w:rsidR="00CA62A9" w:rsidRPr="004C2BAB" w:rsidRDefault="00CA62A9" w:rsidP="006D5D94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30462" w:rsidRPr="004C2BAB" w14:paraId="04F00D61" w14:textId="77777777" w:rsidTr="0014445A">
        <w:trPr>
          <w:cantSplit/>
        </w:trPr>
        <w:tc>
          <w:tcPr>
            <w:tcW w:w="6264" w:type="dxa"/>
            <w:shd w:val="clear" w:color="auto" w:fill="auto"/>
          </w:tcPr>
          <w:p w14:paraId="32AE3416" w14:textId="77777777" w:rsidR="00CA62A9" w:rsidRPr="004C2BAB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0F0BB" w14:textId="77777777" w:rsidR="00CA62A9" w:rsidRPr="004C2BAB" w:rsidRDefault="00CA62A9" w:rsidP="008926B8">
            <w:pPr>
              <w:tabs>
                <w:tab w:val="decimal" w:pos="118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</w:t>
            </w:r>
            <w:r w:rsidR="003432C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="00233F0B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0462" w:rsidRPr="004C2BAB" w14:paraId="564EED8A" w14:textId="77777777" w:rsidTr="0014445A">
        <w:tc>
          <w:tcPr>
            <w:tcW w:w="6264" w:type="dxa"/>
            <w:shd w:val="clear" w:color="auto" w:fill="auto"/>
          </w:tcPr>
          <w:p w14:paraId="083DF4BE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2E0D5" w14:textId="64A1A69E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D833FA" w14:textId="701BCB2C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008D066C" w14:textId="77777777" w:rsidTr="00130462">
        <w:tc>
          <w:tcPr>
            <w:tcW w:w="6264" w:type="dxa"/>
            <w:shd w:val="clear" w:color="auto" w:fill="auto"/>
          </w:tcPr>
          <w:p w14:paraId="2CFB9A4E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B6DA3" w14:textId="77777777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F51D" w14:textId="77777777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7805E6E3" w14:textId="77777777" w:rsidTr="00130462">
        <w:tc>
          <w:tcPr>
            <w:tcW w:w="6264" w:type="dxa"/>
            <w:shd w:val="clear" w:color="auto" w:fill="auto"/>
          </w:tcPr>
          <w:p w14:paraId="3D3C0925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3794DA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564E47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4C2BAB" w14:paraId="003AE3AF" w14:textId="77777777" w:rsidTr="00130462">
        <w:tc>
          <w:tcPr>
            <w:tcW w:w="6264" w:type="dxa"/>
            <w:shd w:val="clear" w:color="auto" w:fill="auto"/>
          </w:tcPr>
          <w:p w14:paraId="15777E4A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4349F0C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C651C0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473" w:rsidRPr="004C2BAB" w14:paraId="7819C68A" w14:textId="77777777" w:rsidTr="00130462">
        <w:tc>
          <w:tcPr>
            <w:tcW w:w="6264" w:type="dxa"/>
            <w:shd w:val="clear" w:color="auto" w:fill="auto"/>
          </w:tcPr>
          <w:p w14:paraId="6E3D5523" w14:textId="77777777" w:rsidR="00284473" w:rsidRPr="004C2BAB" w:rsidRDefault="00284473" w:rsidP="00284473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- ราคาทุน</w:t>
            </w:r>
          </w:p>
        </w:tc>
        <w:tc>
          <w:tcPr>
            <w:tcW w:w="1440" w:type="dxa"/>
            <w:shd w:val="clear" w:color="auto" w:fill="auto"/>
          </w:tcPr>
          <w:p w14:paraId="41F81222" w14:textId="6C7863EB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4DC724C" w14:textId="0B56BBC6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4473" w:rsidRPr="004C2BAB" w14:paraId="1C88D49C" w14:textId="77777777" w:rsidTr="00130462">
        <w:tc>
          <w:tcPr>
            <w:tcW w:w="6264" w:type="dxa"/>
            <w:shd w:val="clear" w:color="auto" w:fill="auto"/>
          </w:tcPr>
          <w:p w14:paraId="0FE2A2C8" w14:textId="77777777" w:rsidR="00284473" w:rsidRPr="004C2BAB" w:rsidRDefault="00284473" w:rsidP="00284473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B95DF" w14:textId="36726C96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013CDD" w14:textId="006D5BE9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84473" w:rsidRPr="004C2BAB" w14:paraId="3C6AB248" w14:textId="77777777" w:rsidTr="00130462">
        <w:tc>
          <w:tcPr>
            <w:tcW w:w="6264" w:type="dxa"/>
            <w:shd w:val="clear" w:color="auto" w:fill="auto"/>
          </w:tcPr>
          <w:p w14:paraId="485134EB" w14:textId="77777777" w:rsidR="00284473" w:rsidRPr="004C2BAB" w:rsidRDefault="00284473" w:rsidP="00284473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809D0" w14:textId="1EE0A1F6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D66BA" w14:textId="0D64F6A7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4463D49" w14:textId="77777777" w:rsidR="00702472" w:rsidRPr="00F96C52" w:rsidRDefault="00702472" w:rsidP="00F96C52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30462" w:rsidRPr="004C2BAB" w14:paraId="162F1C84" w14:textId="77777777" w:rsidTr="0014445A">
        <w:trPr>
          <w:cantSplit/>
        </w:trPr>
        <w:tc>
          <w:tcPr>
            <w:tcW w:w="6264" w:type="dxa"/>
            <w:shd w:val="clear" w:color="auto" w:fill="auto"/>
          </w:tcPr>
          <w:p w14:paraId="75A9FE25" w14:textId="77777777" w:rsidR="00CA62A9" w:rsidRPr="004C2BAB" w:rsidRDefault="00CA62A9" w:rsidP="008926B8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7CF7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233F0B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30462" w:rsidRPr="004C2BAB" w14:paraId="46E05136" w14:textId="77777777" w:rsidTr="0014445A">
        <w:trPr>
          <w:trHeight w:val="333"/>
        </w:trPr>
        <w:tc>
          <w:tcPr>
            <w:tcW w:w="6264" w:type="dxa"/>
            <w:shd w:val="clear" w:color="auto" w:fill="auto"/>
          </w:tcPr>
          <w:p w14:paraId="2865B957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83F9B9" w14:textId="1800D548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10141D" w14:textId="6876E671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71944C0C" w14:textId="77777777" w:rsidTr="00130462">
        <w:tc>
          <w:tcPr>
            <w:tcW w:w="6264" w:type="dxa"/>
            <w:shd w:val="clear" w:color="auto" w:fill="auto"/>
          </w:tcPr>
          <w:p w14:paraId="269852B2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9347B" w14:textId="77777777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26E7" w14:textId="77777777" w:rsidR="00886DFE" w:rsidRPr="004C2BAB" w:rsidRDefault="00886DFE" w:rsidP="00886DF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5505CF02" w14:textId="77777777" w:rsidTr="00130462">
        <w:tc>
          <w:tcPr>
            <w:tcW w:w="6264" w:type="dxa"/>
            <w:shd w:val="clear" w:color="auto" w:fill="auto"/>
          </w:tcPr>
          <w:p w14:paraId="61366A49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84B28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88392B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4C2BAB" w14:paraId="377EE97F" w14:textId="77777777" w:rsidTr="00130462">
        <w:tc>
          <w:tcPr>
            <w:tcW w:w="6264" w:type="dxa"/>
            <w:shd w:val="clear" w:color="auto" w:fill="auto"/>
          </w:tcPr>
          <w:p w14:paraId="5AE355E5" w14:textId="77777777" w:rsidR="00886DFE" w:rsidRPr="004C2BAB" w:rsidRDefault="00886DFE" w:rsidP="00886DFE">
            <w:pPr>
              <w:ind w:left="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E6307AF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2AA815" w14:textId="77777777" w:rsidR="00886DFE" w:rsidRPr="004C2BAB" w:rsidRDefault="00886DFE" w:rsidP="00886D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84473" w:rsidRPr="004C2BAB" w14:paraId="1ABA2C12" w14:textId="77777777" w:rsidTr="00130462">
        <w:tc>
          <w:tcPr>
            <w:tcW w:w="6264" w:type="dxa"/>
            <w:shd w:val="clear" w:color="auto" w:fill="auto"/>
          </w:tcPr>
          <w:p w14:paraId="1AD08C00" w14:textId="77777777" w:rsidR="00284473" w:rsidRPr="004C2BAB" w:rsidRDefault="00284473" w:rsidP="00284473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ราคาทุน</w:t>
            </w:r>
          </w:p>
        </w:tc>
        <w:tc>
          <w:tcPr>
            <w:tcW w:w="1440" w:type="dxa"/>
            <w:shd w:val="clear" w:color="auto" w:fill="auto"/>
          </w:tcPr>
          <w:p w14:paraId="4D978DD4" w14:textId="60287C0A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</w:tcPr>
          <w:p w14:paraId="4A28CFD6" w14:textId="797BB222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84473" w:rsidRPr="004C2BAB" w14:paraId="12CF87B6" w14:textId="77777777" w:rsidTr="00130462">
        <w:tc>
          <w:tcPr>
            <w:tcW w:w="6264" w:type="dxa"/>
            <w:shd w:val="clear" w:color="auto" w:fill="auto"/>
          </w:tcPr>
          <w:p w14:paraId="73397485" w14:textId="77777777" w:rsidR="00284473" w:rsidRPr="004C2BAB" w:rsidRDefault="00284473" w:rsidP="00284473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38052E" w14:textId="20A88BF6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BA115" w14:textId="226B21A6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84473" w:rsidRPr="004C2BAB" w14:paraId="640B6604" w14:textId="77777777" w:rsidTr="00130462">
        <w:tc>
          <w:tcPr>
            <w:tcW w:w="6264" w:type="dxa"/>
            <w:shd w:val="clear" w:color="auto" w:fill="auto"/>
          </w:tcPr>
          <w:p w14:paraId="3E9605DE" w14:textId="77777777" w:rsidR="00284473" w:rsidRPr="004C2BAB" w:rsidRDefault="00284473" w:rsidP="00284473">
            <w:pPr>
              <w:ind w:left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BEAB2" w14:textId="49144F35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7685B" w14:textId="569557F2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FB03583" w14:textId="77777777" w:rsidR="00093659" w:rsidRPr="004C2BAB" w:rsidRDefault="00D65AEF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7C72EC90" w14:textId="77777777" w:rsidR="00CA62A9" w:rsidRPr="004C2BAB" w:rsidRDefault="00CA62A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ค)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รายละเอียดของเงินลงทุนในบริษัทย่อยและบริษัทร่วมสรุปได้ดังนี้</w:t>
      </w:r>
    </w:p>
    <w:p w14:paraId="5FEA5C5A" w14:textId="77777777" w:rsidR="00CA62A9" w:rsidRPr="004C2BAB" w:rsidRDefault="00CA62A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2430"/>
        <w:gridCol w:w="1192"/>
        <w:gridCol w:w="1260"/>
        <w:gridCol w:w="1260"/>
      </w:tblGrid>
      <w:tr w:rsidR="00130462" w:rsidRPr="004C2BAB" w14:paraId="2EE90073" w14:textId="77777777" w:rsidTr="0014445A">
        <w:tc>
          <w:tcPr>
            <w:tcW w:w="2790" w:type="dxa"/>
            <w:shd w:val="clear" w:color="auto" w:fill="auto"/>
            <w:vAlign w:val="bottom"/>
          </w:tcPr>
          <w:p w14:paraId="3CE5D544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5833731C" w14:textId="77777777" w:rsidR="00CA62A9" w:rsidRPr="004C2BAB" w:rsidRDefault="00CA62A9" w:rsidP="00892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8D3D81B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662F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DF91CC" w14:textId="77777777" w:rsidR="00CA62A9" w:rsidRPr="004C2BAB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4C2BAB" w14:paraId="5A3BB1BF" w14:textId="77777777" w:rsidTr="00130462">
        <w:trPr>
          <w:trHeight w:val="333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3153E" w14:textId="77777777" w:rsidR="00CA62A9" w:rsidRPr="004C2BAB" w:rsidRDefault="009221EA" w:rsidP="008926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="00CA62A9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2C0B8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1A79" w14:textId="77777777" w:rsidR="00CA62A9" w:rsidRPr="004C2BAB" w:rsidRDefault="00CA62A9" w:rsidP="008926B8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86AD" w14:textId="77777777" w:rsidR="00CA62A9" w:rsidRPr="004C2BAB" w:rsidRDefault="00CA62A9" w:rsidP="008926B8">
            <w:pPr>
              <w:tabs>
                <w:tab w:val="right" w:pos="10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51D9" w14:textId="77777777" w:rsidR="00CA62A9" w:rsidRPr="004C2BAB" w:rsidRDefault="00CA62A9" w:rsidP="008926B8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หน่วยเงินตรา</w:t>
            </w:r>
          </w:p>
        </w:tc>
      </w:tr>
      <w:tr w:rsidR="00130462" w:rsidRPr="004C2BAB" w14:paraId="1775F69A" w14:textId="77777777" w:rsidTr="00130462"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C3E7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E54C1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2FCD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4B472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659D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CBF8EE6" w14:textId="77777777" w:rsidTr="00130462">
        <w:tc>
          <w:tcPr>
            <w:tcW w:w="2790" w:type="dxa"/>
            <w:shd w:val="clear" w:color="auto" w:fill="auto"/>
            <w:vAlign w:val="bottom"/>
          </w:tcPr>
          <w:p w14:paraId="23823F20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6BC658C" w14:textId="77777777" w:rsidR="00CA62A9" w:rsidRPr="004C2BAB" w:rsidRDefault="00CA62A9" w:rsidP="008926B8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4908B2C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37CC43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A3DF6F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3680000" w14:textId="77777777" w:rsidTr="00130462">
        <w:tc>
          <w:tcPr>
            <w:tcW w:w="2790" w:type="dxa"/>
            <w:shd w:val="clear" w:color="auto" w:fill="auto"/>
            <w:vAlign w:val="bottom"/>
          </w:tcPr>
          <w:p w14:paraId="4BD9E4C5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12A43E5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D7B5200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05B17B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674B4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4FFCEF27" w14:textId="77777777" w:rsidTr="00130462">
        <w:tc>
          <w:tcPr>
            <w:tcW w:w="2790" w:type="dxa"/>
            <w:shd w:val="clear" w:color="auto" w:fill="auto"/>
            <w:vAlign w:val="bottom"/>
          </w:tcPr>
          <w:p w14:paraId="67D4B4F9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62F9E67" w14:textId="77777777" w:rsidR="00CA62A9" w:rsidRPr="004C2BAB" w:rsidRDefault="001A00B5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BDCCF7A" w14:textId="77777777" w:rsidR="00CA62A9" w:rsidRPr="004C2BAB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  <w:r w:rsidR="00CA62A9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10510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01BEAF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228B4CA3" w14:textId="77777777" w:rsidTr="00130462">
        <w:tc>
          <w:tcPr>
            <w:tcW w:w="2790" w:type="dxa"/>
            <w:shd w:val="clear" w:color="auto" w:fill="auto"/>
            <w:vAlign w:val="bottom"/>
          </w:tcPr>
          <w:p w14:paraId="356F921F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44578C5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A00B5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836D84F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15381F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16ECE7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08922C75" w14:textId="77777777" w:rsidTr="00130462">
        <w:tc>
          <w:tcPr>
            <w:tcW w:w="2790" w:type="dxa"/>
            <w:shd w:val="clear" w:color="auto" w:fill="auto"/>
            <w:vAlign w:val="bottom"/>
          </w:tcPr>
          <w:p w14:paraId="5507C049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25689DC4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9793B9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F03CC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8F3E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46E76E39" w14:textId="77777777" w:rsidTr="00130462">
        <w:tc>
          <w:tcPr>
            <w:tcW w:w="2790" w:type="dxa"/>
            <w:shd w:val="clear" w:color="auto" w:fill="auto"/>
            <w:vAlign w:val="bottom"/>
          </w:tcPr>
          <w:p w14:paraId="6AC02CE3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986FCFE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AA49820" w14:textId="77777777" w:rsidR="00CA62A9" w:rsidRPr="004C2BAB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D0D7F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AB7D01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6C58D8BF" w14:textId="77777777" w:rsidTr="00130462">
        <w:tc>
          <w:tcPr>
            <w:tcW w:w="2790" w:type="dxa"/>
            <w:shd w:val="clear" w:color="auto" w:fill="auto"/>
            <w:vAlign w:val="bottom"/>
          </w:tcPr>
          <w:p w14:paraId="377C58E6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86B4161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5B7E734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2D7BDF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60CE1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1372A48B" w14:textId="77777777" w:rsidTr="00130462">
        <w:tc>
          <w:tcPr>
            <w:tcW w:w="2790" w:type="dxa"/>
            <w:shd w:val="clear" w:color="auto" w:fill="auto"/>
            <w:vAlign w:val="bottom"/>
          </w:tcPr>
          <w:p w14:paraId="277FFC64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4025C78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9A26720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5AF01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B9AEC5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48CFBE9A" w14:textId="77777777" w:rsidTr="00130462">
        <w:tc>
          <w:tcPr>
            <w:tcW w:w="2790" w:type="dxa"/>
            <w:shd w:val="clear" w:color="auto" w:fill="auto"/>
            <w:vAlign w:val="bottom"/>
          </w:tcPr>
          <w:p w14:paraId="301F2E55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7413172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B12AF97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E71123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897164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5A7BDC12" w14:textId="77777777" w:rsidTr="00130462">
        <w:tc>
          <w:tcPr>
            <w:tcW w:w="2790" w:type="dxa"/>
            <w:shd w:val="clear" w:color="auto" w:fill="auto"/>
            <w:vAlign w:val="bottom"/>
          </w:tcPr>
          <w:p w14:paraId="64CFF967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199FCDFF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2AE607E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885BC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EF4D78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4E0FFD32" w14:textId="77777777" w:rsidTr="00130462">
        <w:tc>
          <w:tcPr>
            <w:tcW w:w="2790" w:type="dxa"/>
            <w:shd w:val="clear" w:color="auto" w:fill="auto"/>
            <w:vAlign w:val="bottom"/>
          </w:tcPr>
          <w:p w14:paraId="5CB67275" w14:textId="77777777" w:rsidR="00CA62A9" w:rsidRPr="004C2BAB" w:rsidRDefault="00CA62A9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E51DD20" w14:textId="77777777" w:rsidR="00CA62A9" w:rsidRPr="004C2BAB" w:rsidRDefault="00CA62A9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บริการอาหารแก่</w:t>
            </w:r>
            <w:r w:rsidR="00443D38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59D00AD" w14:textId="77777777" w:rsidR="00CA62A9" w:rsidRPr="004C2BAB" w:rsidRDefault="001A0BA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2F9D79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926BE" w14:textId="77777777" w:rsidR="00CA62A9" w:rsidRPr="004C2BAB" w:rsidRDefault="00CA62A9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3A55844F" w14:textId="77777777" w:rsidTr="00130462">
        <w:tc>
          <w:tcPr>
            <w:tcW w:w="2790" w:type="dxa"/>
            <w:shd w:val="clear" w:color="auto" w:fill="auto"/>
            <w:vAlign w:val="bottom"/>
          </w:tcPr>
          <w:p w14:paraId="56714D84" w14:textId="77777777" w:rsidR="00FE61BC" w:rsidRPr="004C2BAB" w:rsidRDefault="00FE61BC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3B79F70" w14:textId="77777777" w:rsidR="00FE61BC" w:rsidRPr="004C2BAB" w:rsidRDefault="00FE61BC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66C6766" w14:textId="77777777" w:rsidR="00FE61BC" w:rsidRPr="004C2BAB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79A7B" w14:textId="77777777" w:rsidR="00FE61BC" w:rsidRPr="004C2BAB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7E4623" w14:textId="77777777" w:rsidR="00FE61BC" w:rsidRPr="004C2BAB" w:rsidRDefault="00FE61BC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022A176D" w14:textId="77777777" w:rsidTr="00130462">
        <w:tc>
          <w:tcPr>
            <w:tcW w:w="2790" w:type="dxa"/>
            <w:shd w:val="clear" w:color="auto" w:fill="auto"/>
            <w:vAlign w:val="bottom"/>
          </w:tcPr>
          <w:p w14:paraId="7DC18B22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แอลเอสจี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5039FA6" w14:textId="77777777" w:rsidR="00B23E4E" w:rsidRPr="004C2BAB" w:rsidRDefault="00B23E4E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10665D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33ED6E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286151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0A711F51" w14:textId="77777777" w:rsidTr="00130462">
        <w:tc>
          <w:tcPr>
            <w:tcW w:w="2790" w:type="dxa"/>
            <w:shd w:val="clear" w:color="auto" w:fill="auto"/>
            <w:vAlign w:val="bottom"/>
          </w:tcPr>
          <w:p w14:paraId="23D17083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   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4D6291C" w14:textId="77777777" w:rsidR="00B23E4E" w:rsidRPr="004C2BAB" w:rsidRDefault="00B23E4E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6F3E7A6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0A81EE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274AE5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370FA083" w14:textId="77777777" w:rsidTr="00130462">
        <w:tc>
          <w:tcPr>
            <w:tcW w:w="2790" w:type="dxa"/>
            <w:shd w:val="clear" w:color="auto" w:fill="auto"/>
            <w:vAlign w:val="bottom"/>
          </w:tcPr>
          <w:p w14:paraId="30CB1E19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7B4E7D58" w14:textId="77777777" w:rsidR="00B23E4E" w:rsidRPr="004C2BAB" w:rsidRDefault="00B23E4E" w:rsidP="008926B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D2B9820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77C08A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2261D2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0DB4EF9" w14:textId="77777777" w:rsidTr="00130462">
        <w:tc>
          <w:tcPr>
            <w:tcW w:w="2790" w:type="dxa"/>
            <w:shd w:val="clear" w:color="auto" w:fill="auto"/>
            <w:vAlign w:val="bottom"/>
          </w:tcPr>
          <w:p w14:paraId="6D8D98BB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C292149" w14:textId="77777777" w:rsidR="00B23E4E" w:rsidRPr="004C2BAB" w:rsidRDefault="00B23E4E" w:rsidP="008926B8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4C2BA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โรงแรมในประเทศ</w:t>
            </w:r>
            <w:r w:rsidR="00F6172C" w:rsidRPr="004C2BA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เมียนมาร์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0EEE855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3AD43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2ADFDF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</w:t>
            </w:r>
          </w:p>
        </w:tc>
      </w:tr>
      <w:tr w:rsidR="00130462" w:rsidRPr="004C2BAB" w14:paraId="216ADD56" w14:textId="77777777" w:rsidTr="00130462">
        <w:tc>
          <w:tcPr>
            <w:tcW w:w="2790" w:type="dxa"/>
            <w:shd w:val="clear" w:color="auto" w:fill="auto"/>
            <w:vAlign w:val="bottom"/>
          </w:tcPr>
          <w:p w14:paraId="18715BBC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Company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(BVI)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Limited</w:t>
            </w:r>
          </w:p>
          <w:p w14:paraId="4FD8F464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ลงทุนโดย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512489E7" w14:textId="77777777" w:rsidR="00B23E4E" w:rsidRPr="004C2BAB" w:rsidRDefault="00B23E4E" w:rsidP="008926B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1CB3A23" w14:textId="77777777" w:rsidR="00B23E4E" w:rsidRPr="004C2BAB" w:rsidRDefault="00B23E4E" w:rsidP="008926B8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192" w:type="dxa"/>
            <w:shd w:val="clear" w:color="auto" w:fill="auto"/>
          </w:tcPr>
          <w:p w14:paraId="6C8214AC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600106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141B5E" w14:textId="77777777" w:rsidR="00B23E4E" w:rsidRPr="004C2BAB" w:rsidRDefault="00B23E4E" w:rsidP="008926B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</w:tr>
    </w:tbl>
    <w:p w14:paraId="1BB9ED35" w14:textId="3AF9515F" w:rsidR="00142533" w:rsidRPr="004C2BAB" w:rsidRDefault="00142533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27B0F80" w14:textId="01869CA8" w:rsidR="00325BDD" w:rsidRPr="004C2BAB" w:rsidRDefault="00F7633C" w:rsidP="00F7633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 บากาน โฮเต็ล โฮลดิ้ง (ประเทศไทย) จำกัด ซึ่งเป็นบริษัทย่อยของบริษัทได้จดทะเบียนเลิกบริษัทกับกรมพัฒนาธุรกิจการค้า และอยู่ระหว่างการชำระบัญชี</w:t>
      </w:r>
    </w:p>
    <w:p w14:paraId="220E8494" w14:textId="336B8341" w:rsidR="00325BDD" w:rsidRPr="004C2BAB" w:rsidRDefault="00325BDD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6CDD03D" w14:textId="77777777" w:rsidR="00650369" w:rsidRPr="004C2BAB" w:rsidRDefault="0065036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ง)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มูลค่าตามบัญชีของเงินลงทุนในบริษัทย่อย</w:t>
      </w:r>
    </w:p>
    <w:p w14:paraId="60BA80A9" w14:textId="77777777" w:rsidR="00650369" w:rsidRPr="004C2BAB" w:rsidRDefault="00650369" w:rsidP="008926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130462" w:rsidRPr="004C2BAB" w14:paraId="37B23D95" w14:textId="77777777" w:rsidTr="0014445A">
        <w:tc>
          <w:tcPr>
            <w:tcW w:w="3870" w:type="dxa"/>
            <w:shd w:val="clear" w:color="auto" w:fill="auto"/>
            <w:vAlign w:val="bottom"/>
          </w:tcPr>
          <w:p w14:paraId="6DE6BEB0" w14:textId="77777777" w:rsidR="00D5744D" w:rsidRPr="004C2BAB" w:rsidRDefault="00D5744D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E6A56" w14:textId="77777777" w:rsidR="00D5744D" w:rsidRPr="004C2BAB" w:rsidRDefault="00D5744D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66499AF4" w14:textId="77777777" w:rsidTr="0014445A">
        <w:tc>
          <w:tcPr>
            <w:tcW w:w="3870" w:type="dxa"/>
            <w:shd w:val="clear" w:color="auto" w:fill="auto"/>
            <w:vAlign w:val="bottom"/>
          </w:tcPr>
          <w:p w14:paraId="4BF15CE3" w14:textId="77777777" w:rsidR="008B70CC" w:rsidRPr="004C2BAB" w:rsidRDefault="008B70CC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54F8E" w14:textId="5428D039" w:rsidR="008B70CC" w:rsidRPr="004C2BAB" w:rsidRDefault="008B70CC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30462" w:rsidRPr="004C2BAB" w14:paraId="1B16A080" w14:textId="77777777" w:rsidTr="00130462">
        <w:tc>
          <w:tcPr>
            <w:tcW w:w="3870" w:type="dxa"/>
            <w:shd w:val="clear" w:color="auto" w:fill="auto"/>
            <w:vAlign w:val="bottom"/>
          </w:tcPr>
          <w:p w14:paraId="30CA6E77" w14:textId="77777777" w:rsidR="00607858" w:rsidRPr="004C2BA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8D51" w14:textId="77777777" w:rsidR="00607858" w:rsidRPr="004C2BAB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3E35" w14:textId="77777777" w:rsidR="00607858" w:rsidRPr="004C2BAB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7858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52AA" w14:textId="77777777" w:rsidR="00607858" w:rsidRPr="004C2BAB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34AC" w14:textId="77777777" w:rsidR="00607858" w:rsidRPr="004C2BAB" w:rsidRDefault="00607858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30462" w:rsidRPr="004C2BAB" w14:paraId="0E88E156" w14:textId="77777777" w:rsidTr="00130462">
        <w:tc>
          <w:tcPr>
            <w:tcW w:w="3870" w:type="dxa"/>
            <w:shd w:val="clear" w:color="auto" w:fill="auto"/>
            <w:vAlign w:val="bottom"/>
          </w:tcPr>
          <w:p w14:paraId="4E180546" w14:textId="77777777" w:rsidR="00607858" w:rsidRPr="004C2BA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F1FCE" w14:textId="77777777" w:rsidR="00607858" w:rsidRPr="004C2BAB" w:rsidRDefault="000C6ECC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7858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FC3DF5A" w14:textId="77777777" w:rsidR="00607858" w:rsidRPr="004C2BAB" w:rsidRDefault="00C26A05" w:rsidP="000C6ECC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7858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C5E69" w14:textId="77777777" w:rsidR="00607858" w:rsidRPr="004C2BAB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A9E8609" w14:textId="77777777" w:rsidR="00607858" w:rsidRPr="004C2BAB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130462" w:rsidRPr="004C2BAB" w14:paraId="02E7C443" w14:textId="77777777" w:rsidTr="00130462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96075" w14:textId="77777777" w:rsidR="00607858" w:rsidRPr="004C2BAB" w:rsidRDefault="009221EA" w:rsidP="008926B8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="00607858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63588" w14:textId="77777777" w:rsidR="00607858" w:rsidRPr="004C2BAB" w:rsidRDefault="00607858" w:rsidP="000C6ECC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071C1" w14:textId="77777777" w:rsidR="00607858" w:rsidRPr="004C2BAB" w:rsidRDefault="00607858" w:rsidP="000C6ECC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E0A9" w14:textId="77777777" w:rsidR="00607858" w:rsidRPr="004C2BAB" w:rsidRDefault="00607858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FB4CC" w14:textId="77777777" w:rsidR="00607858" w:rsidRPr="004C2BAB" w:rsidRDefault="00607858" w:rsidP="000C6ECC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5CD0472B" w14:textId="77777777" w:rsidTr="00130462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0321" w14:textId="77777777" w:rsidR="00607858" w:rsidRPr="004C2BA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B2B9" w14:textId="77777777" w:rsidR="00607858" w:rsidRPr="004C2BAB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25AB8" w14:textId="77777777" w:rsidR="00607858" w:rsidRPr="004C2BAB" w:rsidRDefault="00607858" w:rsidP="000C6ECC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F13E4" w14:textId="77777777" w:rsidR="00607858" w:rsidRPr="004C2BAB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B03DE" w14:textId="77777777" w:rsidR="00607858" w:rsidRPr="004C2BAB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7B5CA2B3" w14:textId="77777777" w:rsidTr="00130462">
        <w:tc>
          <w:tcPr>
            <w:tcW w:w="3870" w:type="dxa"/>
            <w:shd w:val="clear" w:color="auto" w:fill="auto"/>
            <w:vAlign w:val="bottom"/>
          </w:tcPr>
          <w:p w14:paraId="3D472FA3" w14:textId="77777777" w:rsidR="00607858" w:rsidRPr="004C2BAB" w:rsidRDefault="00607858" w:rsidP="008926B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B5315" w14:textId="77777777" w:rsidR="00607858" w:rsidRPr="004C2BAB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AAF48C9" w14:textId="77777777" w:rsidR="00607858" w:rsidRPr="004C2BAB" w:rsidRDefault="0060785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88201B" w14:textId="77777777" w:rsidR="00607858" w:rsidRPr="004C2BAB" w:rsidRDefault="00607858" w:rsidP="008926B8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E44AAE4" w14:textId="77777777" w:rsidR="00607858" w:rsidRPr="004C2BAB" w:rsidRDefault="00607858" w:rsidP="000C6EC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370A9753" w14:textId="77777777" w:rsidTr="00130462">
        <w:tc>
          <w:tcPr>
            <w:tcW w:w="3870" w:type="dxa"/>
            <w:shd w:val="clear" w:color="auto" w:fill="auto"/>
            <w:vAlign w:val="bottom"/>
          </w:tcPr>
          <w:p w14:paraId="2BDA9DDF" w14:textId="77777777" w:rsidR="00284473" w:rsidRPr="004C2BAB" w:rsidRDefault="00284473" w:rsidP="00284473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auto"/>
          </w:tcPr>
          <w:p w14:paraId="7CE73CC4" w14:textId="5AD5314B" w:rsidR="00284473" w:rsidRPr="004C2BAB" w:rsidRDefault="00F96C52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4E13135A" w14:textId="4F8266DB" w:rsidR="00284473" w:rsidRPr="004C2BAB" w:rsidRDefault="00F96C52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4CDA501E" w14:textId="11409326" w:rsidR="00284473" w:rsidRPr="004C2BAB" w:rsidRDefault="00F96C52" w:rsidP="002844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6E40625E" w14:textId="0BC179E8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84473" w:rsidRPr="004C2BAB" w14:paraId="4542B018" w14:textId="77777777" w:rsidTr="00130462">
        <w:tc>
          <w:tcPr>
            <w:tcW w:w="3870" w:type="dxa"/>
            <w:shd w:val="clear" w:color="auto" w:fill="auto"/>
            <w:vAlign w:val="bottom"/>
          </w:tcPr>
          <w:p w14:paraId="2C5C29A3" w14:textId="77777777" w:rsidR="00284473" w:rsidRPr="004C2BAB" w:rsidRDefault="00284473" w:rsidP="0028447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66B62DED" w14:textId="3F959B53" w:rsidR="00284473" w:rsidRPr="004C2BAB" w:rsidRDefault="00F96C52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760CC386" w14:textId="126BC768" w:rsidR="00284473" w:rsidRPr="004C2BAB" w:rsidRDefault="00F96C52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B5D121" w14:textId="399C9441" w:rsidR="00284473" w:rsidRPr="004C2BAB" w:rsidRDefault="00F96C52" w:rsidP="002844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424DD17" w14:textId="28FEF10D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0E6C4E66" w14:textId="77777777" w:rsidTr="00130462">
        <w:tc>
          <w:tcPr>
            <w:tcW w:w="3870" w:type="dxa"/>
            <w:shd w:val="clear" w:color="auto" w:fill="auto"/>
            <w:vAlign w:val="bottom"/>
          </w:tcPr>
          <w:p w14:paraId="2A6A628F" w14:textId="77777777" w:rsidR="00284473" w:rsidRPr="004C2BAB" w:rsidRDefault="00284473" w:rsidP="0028447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53D99F" w14:textId="77777777" w:rsidR="00284473" w:rsidRPr="004C2BAB" w:rsidRDefault="00284473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D08228" w14:textId="77777777" w:rsidR="00284473" w:rsidRPr="004C2BAB" w:rsidRDefault="00284473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1DE065" w14:textId="0F72717C" w:rsidR="00284473" w:rsidRPr="004C2BAB" w:rsidRDefault="00F96C52" w:rsidP="002844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10364E73" w14:textId="54F1D3E1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7E9F7EB6" w14:textId="77777777" w:rsidTr="00130462">
        <w:tc>
          <w:tcPr>
            <w:tcW w:w="3870" w:type="dxa"/>
            <w:shd w:val="clear" w:color="auto" w:fill="auto"/>
            <w:vAlign w:val="bottom"/>
          </w:tcPr>
          <w:p w14:paraId="6C085081" w14:textId="77777777" w:rsidR="00284473" w:rsidRPr="004C2BAB" w:rsidRDefault="00284473" w:rsidP="0028447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56093" w14:textId="77777777" w:rsidR="00284473" w:rsidRPr="004C2BAB" w:rsidRDefault="00284473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75696AE" w14:textId="77777777" w:rsidR="00284473" w:rsidRPr="004C2BAB" w:rsidRDefault="00284473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DF82A6" w14:textId="0ADFA00A" w:rsidR="00284473" w:rsidRPr="004C2BAB" w:rsidRDefault="00284473" w:rsidP="002844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CA41AA8" w14:textId="0CA97266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1BCB71F2" w14:textId="77777777" w:rsidTr="00130462">
        <w:tc>
          <w:tcPr>
            <w:tcW w:w="3870" w:type="dxa"/>
            <w:shd w:val="clear" w:color="auto" w:fill="auto"/>
            <w:vAlign w:val="bottom"/>
          </w:tcPr>
          <w:p w14:paraId="47CD0A99" w14:textId="77777777" w:rsidR="00284473" w:rsidRPr="004C2BAB" w:rsidRDefault="00284473" w:rsidP="0028447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1C5A70" w14:textId="77777777" w:rsidR="00284473" w:rsidRPr="004C2BAB" w:rsidRDefault="00284473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AC63FC5" w14:textId="77777777" w:rsidR="00284473" w:rsidRPr="004C2BAB" w:rsidRDefault="00284473" w:rsidP="0028447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9548A" w14:textId="027A74FC" w:rsidR="00284473" w:rsidRPr="004C2BAB" w:rsidRDefault="00F96C52" w:rsidP="0028447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D023C" w14:textId="32C02E66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253DCA4" w14:textId="35DDC143" w:rsidR="00802059" w:rsidRPr="004C2BAB" w:rsidRDefault="00802059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41"/>
        <w:gridCol w:w="1152"/>
        <w:gridCol w:w="1197"/>
      </w:tblGrid>
      <w:tr w:rsidR="00130462" w:rsidRPr="004C2BAB" w14:paraId="497FA869" w14:textId="77777777" w:rsidTr="0014445A">
        <w:tc>
          <w:tcPr>
            <w:tcW w:w="3870" w:type="dxa"/>
            <w:shd w:val="clear" w:color="auto" w:fill="auto"/>
            <w:vAlign w:val="bottom"/>
          </w:tcPr>
          <w:p w14:paraId="230139E1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6246A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29A1A57B" w14:textId="77777777" w:rsidTr="0014445A">
        <w:tc>
          <w:tcPr>
            <w:tcW w:w="3870" w:type="dxa"/>
            <w:shd w:val="clear" w:color="auto" w:fill="auto"/>
            <w:vAlign w:val="bottom"/>
          </w:tcPr>
          <w:p w14:paraId="416C9CF0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D6B7D" w14:textId="0D150BD6" w:rsidR="00886DFE" w:rsidRPr="004C2BAB" w:rsidRDefault="00886DFE" w:rsidP="00464053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308C87FA" w14:textId="77777777" w:rsidTr="00130462">
        <w:tc>
          <w:tcPr>
            <w:tcW w:w="3870" w:type="dxa"/>
            <w:shd w:val="clear" w:color="auto" w:fill="auto"/>
            <w:vAlign w:val="bottom"/>
          </w:tcPr>
          <w:p w14:paraId="395617F5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1D54A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05612" w14:textId="77777777" w:rsidR="00886DFE" w:rsidRPr="004C2BAB" w:rsidRDefault="00886DFE" w:rsidP="00464053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2B061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49CA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30462" w:rsidRPr="004C2BAB" w14:paraId="2B0B6795" w14:textId="77777777" w:rsidTr="00130462">
        <w:tc>
          <w:tcPr>
            <w:tcW w:w="3870" w:type="dxa"/>
            <w:shd w:val="clear" w:color="auto" w:fill="auto"/>
            <w:vAlign w:val="bottom"/>
          </w:tcPr>
          <w:p w14:paraId="1A494123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54A1DA" w14:textId="77777777" w:rsidR="00886DFE" w:rsidRPr="004C2BAB" w:rsidRDefault="00886DFE" w:rsidP="00464053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ทุนที่ชำระแล้ว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4D1DC45" w14:textId="77777777" w:rsidR="00886DFE" w:rsidRPr="004C2BAB" w:rsidRDefault="00886DFE" w:rsidP="00464053">
            <w:pPr>
              <w:tabs>
                <w:tab w:val="right" w:pos="11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C2620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14F520D" w14:textId="77777777" w:rsidR="00886DFE" w:rsidRPr="004C2BAB" w:rsidRDefault="00886DFE" w:rsidP="00464053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130462" w:rsidRPr="004C2BAB" w14:paraId="55E57B9C" w14:textId="77777777" w:rsidTr="00130462"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19512" w14:textId="77777777" w:rsidR="00886DFE" w:rsidRPr="004C2BAB" w:rsidRDefault="00886DFE" w:rsidP="00464053">
            <w:pPr>
              <w:tabs>
                <w:tab w:val="left" w:pos="2160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0BA7E" w14:textId="77777777" w:rsidR="00886DFE" w:rsidRPr="004C2BAB" w:rsidRDefault="00886DFE" w:rsidP="00464053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3D6D" w14:textId="77777777" w:rsidR="00886DFE" w:rsidRPr="004C2BAB" w:rsidRDefault="00886DFE" w:rsidP="00464053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46DA4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F0DE9" w14:textId="77777777" w:rsidR="00886DFE" w:rsidRPr="004C2BAB" w:rsidRDefault="00886DFE" w:rsidP="00464053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6FDCAF88" w14:textId="77777777" w:rsidTr="00130462"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3F2F3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C47F7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1B9F4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9CC7" w14:textId="77777777" w:rsidR="00886DFE" w:rsidRPr="004C2BAB" w:rsidRDefault="00886DFE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68803" w14:textId="77777777" w:rsidR="00886DFE" w:rsidRPr="004C2BAB" w:rsidRDefault="00886DFE" w:rsidP="00464053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3743221D" w14:textId="77777777" w:rsidTr="00130462">
        <w:tc>
          <w:tcPr>
            <w:tcW w:w="3870" w:type="dxa"/>
            <w:shd w:val="clear" w:color="auto" w:fill="auto"/>
            <w:vAlign w:val="bottom"/>
          </w:tcPr>
          <w:p w14:paraId="0046E973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7689C4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D8FE564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0169B" w14:textId="77777777" w:rsidR="00886DFE" w:rsidRPr="004C2BAB" w:rsidRDefault="00886DFE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4FF3A8" w14:textId="77777777" w:rsidR="00886DFE" w:rsidRPr="004C2BAB" w:rsidRDefault="00886DFE" w:rsidP="00464053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222F78D2" w14:textId="77777777" w:rsidTr="00130462">
        <w:tc>
          <w:tcPr>
            <w:tcW w:w="3870" w:type="dxa"/>
            <w:shd w:val="clear" w:color="auto" w:fill="auto"/>
            <w:vAlign w:val="bottom"/>
          </w:tcPr>
          <w:p w14:paraId="25808136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 บ้านริมน้ำเจ้าพระยา จำกัด</w:t>
            </w:r>
          </w:p>
        </w:tc>
        <w:tc>
          <w:tcPr>
            <w:tcW w:w="1350" w:type="dxa"/>
            <w:shd w:val="clear" w:color="auto" w:fill="auto"/>
          </w:tcPr>
          <w:p w14:paraId="4DE9C3D1" w14:textId="69E6696D" w:rsidR="00886DFE" w:rsidRPr="004C2BAB" w:rsidRDefault="00F96C52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1C0A028B" w14:textId="673543C6" w:rsidR="00886DFE" w:rsidRPr="004C2BAB" w:rsidRDefault="00F96C52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47104B43" w14:textId="23834DA5" w:rsidR="00886DFE" w:rsidRPr="004C2BAB" w:rsidRDefault="00F96C52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7242F17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0462" w:rsidRPr="004C2BAB" w14:paraId="170B7CBD" w14:textId="77777777" w:rsidTr="00130462">
        <w:tc>
          <w:tcPr>
            <w:tcW w:w="3870" w:type="dxa"/>
            <w:shd w:val="clear" w:color="auto" w:fill="auto"/>
            <w:vAlign w:val="bottom"/>
          </w:tcPr>
          <w:p w14:paraId="123AE69C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 บากาน โฮเต็ล โฮลดิ้ง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ประเทศไทย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8ADABBC" w14:textId="0F68D4DD" w:rsidR="00886DFE" w:rsidRPr="004C2BAB" w:rsidRDefault="00F96C52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1" w:type="dxa"/>
            <w:shd w:val="clear" w:color="auto" w:fill="auto"/>
          </w:tcPr>
          <w:p w14:paraId="39A24CEC" w14:textId="4B1BD0D0" w:rsidR="00886DFE" w:rsidRPr="004C2BAB" w:rsidRDefault="00F96C52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6DDCDE" w14:textId="7014FD9D" w:rsidR="00886DFE" w:rsidRPr="004C2BAB" w:rsidRDefault="00F96C52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BBEF009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30216DC9" w14:textId="77777777" w:rsidTr="00130462">
        <w:tc>
          <w:tcPr>
            <w:tcW w:w="3870" w:type="dxa"/>
            <w:shd w:val="clear" w:color="auto" w:fill="auto"/>
            <w:vAlign w:val="bottom"/>
          </w:tcPr>
          <w:p w14:paraId="2EBD0EB1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E96056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5219A63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2C84F4" w14:textId="25D0E419" w:rsidR="00886DFE" w:rsidRPr="004C2BAB" w:rsidRDefault="00F96C52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7F57F4C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519F7EF8" w14:textId="77777777" w:rsidTr="00130462">
        <w:tc>
          <w:tcPr>
            <w:tcW w:w="3870" w:type="dxa"/>
            <w:shd w:val="clear" w:color="auto" w:fill="auto"/>
            <w:vAlign w:val="bottom"/>
          </w:tcPr>
          <w:p w14:paraId="0D7D966F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00CEB5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806B9F1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181145" w14:textId="6A35C164" w:rsidR="00886DFE" w:rsidRPr="004C2BAB" w:rsidRDefault="00886DFE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5B38D2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86DFE" w:rsidRPr="004C2BAB" w14:paraId="22666CB5" w14:textId="77777777" w:rsidTr="00886DFE">
        <w:tc>
          <w:tcPr>
            <w:tcW w:w="3870" w:type="dxa"/>
            <w:shd w:val="clear" w:color="auto" w:fill="auto"/>
            <w:vAlign w:val="bottom"/>
          </w:tcPr>
          <w:p w14:paraId="6ED6D026" w14:textId="77777777" w:rsidR="00886DFE" w:rsidRPr="004C2BAB" w:rsidRDefault="00886DFE" w:rsidP="00464053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รวมเงินลงทุนในบริษัทย่อย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FC3CC3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4B3E188" w14:textId="77777777" w:rsidR="00886DFE" w:rsidRPr="004C2BAB" w:rsidRDefault="00886DFE" w:rsidP="0046405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FC5F9" w14:textId="7CD97E2A" w:rsidR="00886DFE" w:rsidRPr="004C2BAB" w:rsidRDefault="00F96C52" w:rsidP="0046405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A9156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0B8F7A5" w14:textId="77777777" w:rsidR="00886DFE" w:rsidRPr="004C2BAB" w:rsidRDefault="00886DFE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5FC1FBE" w14:textId="77777777" w:rsidR="00142533" w:rsidRPr="00F96C52" w:rsidRDefault="00325BDD" w:rsidP="008926B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2"/>
          <w:szCs w:val="22"/>
          <w:lang w:val="en-GB"/>
        </w:rPr>
        <w:br w:type="page"/>
      </w:r>
    </w:p>
    <w:p w14:paraId="384E07DB" w14:textId="77777777" w:rsidR="00CA62A9" w:rsidRPr="00F96C52" w:rsidRDefault="00CA62A9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96C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จ)</w:t>
      </w:r>
      <w:r w:rsidRPr="00F96C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มูลค่าตามบัญชีของเงินลงทุนในบริษัทร่วม</w:t>
      </w:r>
    </w:p>
    <w:p w14:paraId="24901D13" w14:textId="77777777" w:rsidR="0047725F" w:rsidRPr="00F96C52" w:rsidRDefault="0047725F" w:rsidP="008926B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130462" w:rsidRPr="004C2BAB" w14:paraId="7ACE170E" w14:textId="77777777" w:rsidTr="004D2917">
        <w:tc>
          <w:tcPr>
            <w:tcW w:w="2808" w:type="dxa"/>
            <w:shd w:val="clear" w:color="auto" w:fill="auto"/>
            <w:vAlign w:val="bottom"/>
          </w:tcPr>
          <w:p w14:paraId="47B82470" w14:textId="77777777" w:rsidR="007A4E0F" w:rsidRPr="004C2BA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AC1EA" w14:textId="07684D5C" w:rsidR="007A4E0F" w:rsidRPr="004C2BAB" w:rsidRDefault="007A4E0F" w:rsidP="008926B8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30462" w:rsidRPr="004C2BAB" w14:paraId="72C0ABCF" w14:textId="77777777" w:rsidTr="0014445A">
        <w:tc>
          <w:tcPr>
            <w:tcW w:w="2808" w:type="dxa"/>
            <w:shd w:val="clear" w:color="auto" w:fill="auto"/>
            <w:vAlign w:val="bottom"/>
          </w:tcPr>
          <w:p w14:paraId="4F576766" w14:textId="77777777" w:rsidR="007A4E0F" w:rsidRPr="004C2BA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A2DF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37A7" w14:textId="77777777" w:rsidR="007A4E0F" w:rsidRPr="004C2BAB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D810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FA1D9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0D8F9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30462" w:rsidRPr="004C2BAB" w14:paraId="0CFFFDC9" w14:textId="77777777" w:rsidTr="00130462">
        <w:tc>
          <w:tcPr>
            <w:tcW w:w="2808" w:type="dxa"/>
            <w:shd w:val="clear" w:color="auto" w:fill="auto"/>
            <w:vAlign w:val="bottom"/>
          </w:tcPr>
          <w:p w14:paraId="648C1EDB" w14:textId="77777777" w:rsidR="007A4E0F" w:rsidRPr="004C2BAB" w:rsidRDefault="007A4E0F" w:rsidP="008926B8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889EBB" w14:textId="77777777" w:rsidR="007A4E0F" w:rsidRPr="004C2BAB" w:rsidRDefault="007A4E0F" w:rsidP="000C6ECC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3E70B6" w14:textId="77777777" w:rsidR="007A4E0F" w:rsidRPr="004C2BAB" w:rsidRDefault="007A4E0F" w:rsidP="000C6ECC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6A480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9186B0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E8CCA7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130462" w:rsidRPr="004C2BAB" w14:paraId="78E67DC2" w14:textId="77777777" w:rsidTr="00130462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7B6B3" w14:textId="77777777" w:rsidR="007A4E0F" w:rsidRPr="004C2BAB" w:rsidRDefault="004874DA" w:rsidP="008926B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="007A4E0F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8D116" w14:textId="77777777" w:rsidR="007A4E0F" w:rsidRPr="004C2BAB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0D97" w14:textId="77777777" w:rsidR="007A4E0F" w:rsidRPr="004C2BAB" w:rsidRDefault="007A4E0F" w:rsidP="000C6ECC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101B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EA2C4" w14:textId="77777777" w:rsidR="007A4E0F" w:rsidRPr="004C2BAB" w:rsidRDefault="007A4E0F" w:rsidP="000C6ECC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71391" w14:textId="77777777" w:rsidR="007A4E0F" w:rsidRPr="004C2BAB" w:rsidRDefault="007A4E0F" w:rsidP="008926B8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16CC4EEE" w14:textId="77777777" w:rsidTr="00130462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384BF" w14:textId="77777777" w:rsidR="007A4E0F" w:rsidRPr="004C2BA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643D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A2B43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A7E88" w14:textId="77777777" w:rsidR="007A4E0F" w:rsidRPr="004C2BAB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51568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2DCC6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30462" w:rsidRPr="004C2BAB" w14:paraId="31790059" w14:textId="77777777" w:rsidTr="00130462">
        <w:tc>
          <w:tcPr>
            <w:tcW w:w="2808" w:type="dxa"/>
            <w:shd w:val="clear" w:color="auto" w:fill="auto"/>
            <w:vAlign w:val="bottom"/>
          </w:tcPr>
          <w:p w14:paraId="36FCCBE1" w14:textId="77777777" w:rsidR="007A4E0F" w:rsidRPr="004C2BAB" w:rsidRDefault="007A4E0F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26368B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072C58" w14:textId="77777777" w:rsidR="007A4E0F" w:rsidRPr="004C2BAB" w:rsidRDefault="007A4E0F" w:rsidP="00923D09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3CE823" w14:textId="77777777" w:rsidR="007A4E0F" w:rsidRPr="004C2BAB" w:rsidRDefault="007A4E0F" w:rsidP="008926B8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A25B16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8D22B3" w14:textId="77777777" w:rsidR="007A4E0F" w:rsidRPr="004C2BAB" w:rsidRDefault="007A4E0F" w:rsidP="000C6ECC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3CA87B75" w14:textId="77777777" w:rsidTr="00130462">
        <w:tc>
          <w:tcPr>
            <w:tcW w:w="2808" w:type="dxa"/>
            <w:shd w:val="clear" w:color="auto" w:fill="auto"/>
            <w:vAlign w:val="bottom"/>
          </w:tcPr>
          <w:p w14:paraId="0A0F2F93" w14:textId="77777777" w:rsidR="00284473" w:rsidRPr="004C2BAB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auto"/>
          </w:tcPr>
          <w:p w14:paraId="03A0DAB2" w14:textId="3EBDD1B0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4CF28C4C" w14:textId="2614A2C3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0FFD0AD7" w14:textId="6EAE548C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9959BAA" w14:textId="2C9E9519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81C67C" w14:textId="5ACABB0B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30FA31CF" w14:textId="77777777" w:rsidTr="00130462">
        <w:tc>
          <w:tcPr>
            <w:tcW w:w="2808" w:type="dxa"/>
            <w:shd w:val="clear" w:color="auto" w:fill="auto"/>
            <w:vAlign w:val="bottom"/>
          </w:tcPr>
          <w:p w14:paraId="26950D73" w14:textId="77777777" w:rsidR="00284473" w:rsidRPr="004C2BAB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1B55E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07A0A7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CAB07C6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856205A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240C56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30FE3FC7" w14:textId="77777777" w:rsidTr="00130462">
        <w:tc>
          <w:tcPr>
            <w:tcW w:w="2808" w:type="dxa"/>
            <w:shd w:val="clear" w:color="auto" w:fill="auto"/>
            <w:vAlign w:val="bottom"/>
          </w:tcPr>
          <w:p w14:paraId="0955A1B4" w14:textId="77777777" w:rsidR="00284473" w:rsidRPr="004C2BAB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91F27" w14:textId="3BDC2560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9CEDD1" w14:textId="7C9BAAE6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5C2BD0" w14:textId="44FE23A1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B09AFF1" w14:textId="0790AAE9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813F" w14:textId="53F9503C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044943F3" w14:textId="77777777" w:rsidTr="00130462">
        <w:tc>
          <w:tcPr>
            <w:tcW w:w="2808" w:type="dxa"/>
            <w:shd w:val="clear" w:color="auto" w:fill="auto"/>
            <w:vAlign w:val="bottom"/>
          </w:tcPr>
          <w:p w14:paraId="24E192BB" w14:textId="77777777" w:rsidR="00284473" w:rsidRPr="004C2BAB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6D6D0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BE351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BCA112" w14:textId="5F57BA6A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07C191D" w14:textId="60693764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DC44D4" w14:textId="3F7EE938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7BD622AB" w14:textId="77777777" w:rsidTr="00130462">
        <w:tc>
          <w:tcPr>
            <w:tcW w:w="2808" w:type="dxa"/>
            <w:shd w:val="clear" w:color="auto" w:fill="auto"/>
            <w:vAlign w:val="bottom"/>
          </w:tcPr>
          <w:p w14:paraId="09C066F8" w14:textId="77777777" w:rsidR="00284473" w:rsidRPr="004C2BAB" w:rsidRDefault="00284473" w:rsidP="00284473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AF995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859987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A5FA60F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2727B5E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F3B0E6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84473" w:rsidRPr="004C2BAB" w14:paraId="375D2D1C" w14:textId="77777777" w:rsidTr="00130462">
        <w:tc>
          <w:tcPr>
            <w:tcW w:w="2808" w:type="dxa"/>
            <w:shd w:val="clear" w:color="auto" w:fill="auto"/>
            <w:vAlign w:val="bottom"/>
          </w:tcPr>
          <w:p w14:paraId="60FD0663" w14:textId="77777777" w:rsidR="00284473" w:rsidRPr="004C2BAB" w:rsidRDefault="00284473" w:rsidP="00284473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ADF00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79F76F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1667DE" w14:textId="22F82C3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E9B83F0" w14:textId="7D334D89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219BA7" w14:textId="34327A88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4473" w:rsidRPr="004C2BAB" w14:paraId="57489388" w14:textId="77777777" w:rsidTr="00130462">
        <w:tc>
          <w:tcPr>
            <w:tcW w:w="2808" w:type="dxa"/>
            <w:shd w:val="clear" w:color="auto" w:fill="auto"/>
            <w:vAlign w:val="bottom"/>
          </w:tcPr>
          <w:p w14:paraId="0C98640A" w14:textId="77777777" w:rsidR="00284473" w:rsidRPr="004C2BAB" w:rsidRDefault="00284473" w:rsidP="0028447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429771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B8B2A7" w14:textId="77777777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A7A05" w14:textId="1276E968" w:rsidR="00284473" w:rsidRPr="004C2BAB" w:rsidRDefault="00F96C52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284473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80B5A" w14:textId="29458B14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84700" w14:textId="6BF55375" w:rsidR="00284473" w:rsidRPr="004C2BAB" w:rsidRDefault="00284473" w:rsidP="0028447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6509BA8" w14:textId="77777777" w:rsidR="00AA7AAC" w:rsidRPr="00F96C52" w:rsidRDefault="00AA7AAC" w:rsidP="008926B8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808"/>
        <w:gridCol w:w="1260"/>
        <w:gridCol w:w="1260"/>
        <w:gridCol w:w="1152"/>
        <w:gridCol w:w="1278"/>
        <w:gridCol w:w="1152"/>
      </w:tblGrid>
      <w:tr w:rsidR="00130462" w:rsidRPr="004C2BAB" w14:paraId="46B036D0" w14:textId="77777777" w:rsidTr="004D2917">
        <w:tc>
          <w:tcPr>
            <w:tcW w:w="2808" w:type="dxa"/>
            <w:shd w:val="clear" w:color="auto" w:fill="auto"/>
            <w:vAlign w:val="bottom"/>
          </w:tcPr>
          <w:p w14:paraId="12F8D513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1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2FE3C" w14:textId="189ED989" w:rsidR="00886DFE" w:rsidRPr="004C2BAB" w:rsidRDefault="00886DFE" w:rsidP="00464053">
            <w:pP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78F14DD4" w14:textId="77777777" w:rsidTr="0014445A">
        <w:tc>
          <w:tcPr>
            <w:tcW w:w="2808" w:type="dxa"/>
            <w:shd w:val="clear" w:color="auto" w:fill="auto"/>
            <w:vAlign w:val="bottom"/>
          </w:tcPr>
          <w:p w14:paraId="71339C81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03FC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DD5F5" w14:textId="77777777" w:rsidR="00886DFE" w:rsidRPr="004C2BAB" w:rsidRDefault="00886DFE" w:rsidP="00464053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5D1B3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A94A0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4745F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30462" w:rsidRPr="004C2BAB" w14:paraId="1A73E29C" w14:textId="77777777" w:rsidTr="00130462">
        <w:tc>
          <w:tcPr>
            <w:tcW w:w="2808" w:type="dxa"/>
            <w:shd w:val="clear" w:color="auto" w:fill="auto"/>
            <w:vAlign w:val="bottom"/>
          </w:tcPr>
          <w:p w14:paraId="5C43BEBE" w14:textId="77777777" w:rsidR="00886DFE" w:rsidRPr="004C2BAB" w:rsidRDefault="00886DFE" w:rsidP="00464053">
            <w:pPr>
              <w:tabs>
                <w:tab w:val="left" w:pos="216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F95B43" w14:textId="77777777" w:rsidR="00886DFE" w:rsidRPr="004C2BAB" w:rsidRDefault="00886DFE" w:rsidP="00464053">
            <w:pPr>
              <w:tabs>
                <w:tab w:val="right" w:pos="105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2EE3D1" w14:textId="77777777" w:rsidR="00886DFE" w:rsidRPr="004C2BAB" w:rsidRDefault="00886DFE" w:rsidP="00464053">
            <w:pPr>
              <w:tabs>
                <w:tab w:val="right" w:pos="1050"/>
              </w:tabs>
              <w:ind w:left="-15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ของการถือหุ้น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E6B7E4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29A669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E1B1EF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tr w:rsidR="00130462" w:rsidRPr="004C2BAB" w14:paraId="5638F8BD" w14:textId="77777777" w:rsidTr="00130462"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94AC5" w14:textId="77777777" w:rsidR="00886DFE" w:rsidRPr="004C2BAB" w:rsidRDefault="00886DFE" w:rsidP="0046405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64813" w14:textId="77777777" w:rsidR="00886DFE" w:rsidRPr="004C2BAB" w:rsidRDefault="00886DFE" w:rsidP="00464053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7D8F1" w14:textId="77777777" w:rsidR="00886DFE" w:rsidRPr="004C2BAB" w:rsidRDefault="00886DFE" w:rsidP="00464053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7FCC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5A4D5" w14:textId="77777777" w:rsidR="00886DFE" w:rsidRPr="004C2BAB" w:rsidRDefault="00886DFE" w:rsidP="00464053">
            <w:pPr>
              <w:tabs>
                <w:tab w:val="right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12C31" w14:textId="77777777" w:rsidR="00886DFE" w:rsidRPr="004C2BAB" w:rsidRDefault="00886DFE" w:rsidP="00464053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267BA426" w14:textId="77777777" w:rsidTr="00130462">
        <w:tc>
          <w:tcPr>
            <w:tcW w:w="2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598D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76FD4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A10A6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D9B14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21E3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7D038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30462" w:rsidRPr="004C2BAB" w14:paraId="57DEA666" w14:textId="77777777" w:rsidTr="00130462">
        <w:tc>
          <w:tcPr>
            <w:tcW w:w="2808" w:type="dxa"/>
            <w:shd w:val="clear" w:color="auto" w:fill="auto"/>
            <w:vAlign w:val="bottom"/>
          </w:tcPr>
          <w:p w14:paraId="70551B4C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05161E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2E38C4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449611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3DBC01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62442F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766884D5" w14:textId="77777777" w:rsidTr="00130462">
        <w:tc>
          <w:tcPr>
            <w:tcW w:w="2808" w:type="dxa"/>
            <w:shd w:val="clear" w:color="auto" w:fill="auto"/>
            <w:vAlign w:val="bottom"/>
          </w:tcPr>
          <w:p w14:paraId="13A28367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สยามบริการการบิน จำกัด</w:t>
            </w:r>
          </w:p>
        </w:tc>
        <w:tc>
          <w:tcPr>
            <w:tcW w:w="1260" w:type="dxa"/>
            <w:shd w:val="clear" w:color="auto" w:fill="auto"/>
          </w:tcPr>
          <w:p w14:paraId="5C97D2EB" w14:textId="3741F586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47836CAB" w14:textId="6B477F79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</w:tcPr>
          <w:p w14:paraId="17ECBA29" w14:textId="49417861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6FAE68CB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F732E7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1FCD9401" w14:textId="77777777" w:rsidTr="00130462">
        <w:tc>
          <w:tcPr>
            <w:tcW w:w="2808" w:type="dxa"/>
            <w:shd w:val="clear" w:color="auto" w:fill="auto"/>
            <w:vAlign w:val="bottom"/>
          </w:tcPr>
          <w:p w14:paraId="22BCD312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A1E66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6D061F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F90AFA6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CAF4BB8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F8B892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458BCAB6" w14:textId="77777777" w:rsidTr="00130462">
        <w:tc>
          <w:tcPr>
            <w:tcW w:w="2808" w:type="dxa"/>
            <w:shd w:val="clear" w:color="auto" w:fill="auto"/>
            <w:vAlign w:val="bottom"/>
          </w:tcPr>
          <w:p w14:paraId="2CB3B179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(BVI) Limited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AC30E6" w14:textId="5AE78171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C9509" w14:textId="7A5043F0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4E5DED" w14:textId="669D00F8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A7616E6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9728A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7780EA1F" w14:textId="77777777" w:rsidTr="00130462">
        <w:tc>
          <w:tcPr>
            <w:tcW w:w="2808" w:type="dxa"/>
            <w:shd w:val="clear" w:color="auto" w:fill="auto"/>
            <w:vAlign w:val="bottom"/>
          </w:tcPr>
          <w:p w14:paraId="1EEC72E6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009FAB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A5336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5734A1" w14:textId="67F8011C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48AE18E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FBA8A0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28DC5F0B" w14:textId="77777777" w:rsidTr="00130462">
        <w:tc>
          <w:tcPr>
            <w:tcW w:w="2808" w:type="dxa"/>
            <w:shd w:val="clear" w:color="auto" w:fill="auto"/>
            <w:vAlign w:val="bottom"/>
          </w:tcPr>
          <w:p w14:paraId="27A2ABF6" w14:textId="77777777" w:rsidR="00886DFE" w:rsidRPr="004C2BAB" w:rsidRDefault="00886DFE" w:rsidP="00464053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ABCA38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79959F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E6DAEFA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0DEB231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66E7EE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15947D69" w14:textId="77777777" w:rsidTr="00130462">
        <w:tc>
          <w:tcPr>
            <w:tcW w:w="2808" w:type="dxa"/>
            <w:shd w:val="clear" w:color="auto" w:fill="auto"/>
            <w:vAlign w:val="bottom"/>
          </w:tcPr>
          <w:p w14:paraId="2936EAB6" w14:textId="77777777" w:rsidR="00886DFE" w:rsidRPr="004C2BAB" w:rsidRDefault="00886DFE" w:rsidP="00464053">
            <w:pPr>
              <w:tabs>
                <w:tab w:val="left" w:pos="24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   ในบริษัทร่วม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D7070F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36941A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DC987D" w14:textId="725C9FAC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7D2D497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329540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4C6FAB09" w14:textId="77777777" w:rsidTr="00130462">
        <w:tc>
          <w:tcPr>
            <w:tcW w:w="2808" w:type="dxa"/>
            <w:shd w:val="clear" w:color="auto" w:fill="auto"/>
            <w:vAlign w:val="bottom"/>
          </w:tcPr>
          <w:p w14:paraId="7C9BF1B8" w14:textId="77777777" w:rsidR="00886DFE" w:rsidRPr="004C2BAB" w:rsidRDefault="00886DFE" w:rsidP="004640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รวมเงินลงทุนในบริษัทร่วม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95121D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E49629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18281" w14:textId="047E108E" w:rsidR="00886DFE" w:rsidRPr="004C2BAB" w:rsidRDefault="00F96C52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86002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82211" w14:textId="77777777" w:rsidR="00886DFE" w:rsidRPr="004C2BAB" w:rsidRDefault="00886DFE" w:rsidP="00464053">
            <w:pPr>
              <w:pStyle w:val="Header"/>
              <w:tabs>
                <w:tab w:val="clear" w:pos="4320"/>
                <w:tab w:val="clear" w:pos="8640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77952C8" w14:textId="613FBBF3" w:rsidR="000E4941" w:rsidRPr="004C2BAB" w:rsidRDefault="000E4941" w:rsidP="00364060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140AA5" w14:textId="6577F8D1" w:rsidR="000A40B2" w:rsidRPr="004C2BAB" w:rsidRDefault="00284473" w:rsidP="008926B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ได้ลงทุนในโครงการโรงแรมในสาธารณรัฐแห่งสหภาพเมียนมาร์โดยเป็นการลงทุนผ่าน</w:t>
      </w:r>
      <w:r w:rsidRPr="004C2BAB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</w:t>
      </w:r>
      <w:r w:rsidR="00733A8F" w:rsidRPr="004C2BA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4C2BAB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4C2BAB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ดังกล่าวได้ถูกยกเลิกจากกระทรวงการโรงแรมและท่องเที่ยวของสาธารณรัฐแห่งสหภาพเมียนมาร์ บริษัทได้บันทึกค่าเผื่อการด้อยค่าสำหรับการลงทุนดังกล่าวแล้วทั้งจำนวน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B4029D" w:rsidRPr="004C2BAB">
        <w:rPr>
          <w:rFonts w:ascii="Browallia New" w:hAnsi="Browallia New" w:cs="Browallia New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15</w:t>
      </w:r>
      <w:r w:rsidR="00B4029D"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4029D" w:rsidRPr="004C2BAB">
        <w:rPr>
          <w:rFonts w:ascii="Browallia New" w:hAnsi="Browallia New" w:cs="Browallia New"/>
          <w:sz w:val="26"/>
          <w:szCs w:val="26"/>
          <w:cs/>
        </w:rPr>
        <w:t xml:space="preserve"> และอยู่ระหว่างการชำระบัญชี</w:t>
      </w:r>
    </w:p>
    <w:p w14:paraId="7EE925E4" w14:textId="77777777" w:rsidR="001171D3" w:rsidRPr="004C2BAB" w:rsidRDefault="001171D3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15FA6BF" w14:textId="5FECF520" w:rsidR="001171D3" w:rsidRPr="004C2BAB" w:rsidRDefault="00AF1B78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บริษัท สยามบริการการบิน จำกัด เป็น</w:t>
      </w:r>
      <w:r w:rsidR="001171D3" w:rsidRPr="004C2BAB">
        <w:rPr>
          <w:rFonts w:ascii="Browallia New" w:hAnsi="Browallia New" w:cs="Browallia New"/>
          <w:sz w:val="26"/>
          <w:szCs w:val="26"/>
          <w:cs/>
          <w:lang w:val="en-GB"/>
        </w:rPr>
        <w:t>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</w:t>
      </w:r>
    </w:p>
    <w:p w14:paraId="0F4D10C3" w14:textId="77777777" w:rsidR="00325BDD" w:rsidRPr="004C2BAB" w:rsidRDefault="00325BDD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7B6ADD42" w14:textId="39D72FAF" w:rsidR="001171D3" w:rsidRPr="004C2BAB" w:rsidRDefault="001171D3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4DB72888" w14:textId="77777777" w:rsidR="001171D3" w:rsidRPr="004C2BAB" w:rsidRDefault="001171D3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69AD77B" w14:textId="77777777" w:rsidR="001171D3" w:rsidRPr="004C2BAB" w:rsidRDefault="001171D3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ข้อมูลทางการเงินสำห</w:t>
      </w:r>
      <w:r w:rsidR="004F7F12" w:rsidRPr="004C2BAB">
        <w:rPr>
          <w:rFonts w:ascii="Browallia New" w:hAnsi="Browallia New" w:cs="Browallia New"/>
          <w:sz w:val="26"/>
          <w:szCs w:val="26"/>
          <w:cs/>
          <w:lang w:val="en-GB"/>
        </w:rPr>
        <w:t>รับบริษัท</w:t>
      </w:r>
      <w:r w:rsidR="004F7F12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F7F12" w:rsidRPr="004C2BAB">
        <w:rPr>
          <w:rFonts w:ascii="Browallia New" w:hAnsi="Browallia New" w:cs="Browallia New"/>
          <w:sz w:val="26"/>
          <w:szCs w:val="26"/>
          <w:cs/>
          <w:lang w:val="en-GB"/>
        </w:rPr>
        <w:t>สยามบริการการบิน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จำกัด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ซึ่งปฏิบัติตามวิธีส่วนได้เสีย แสดงดังต่อไปนี้</w:t>
      </w:r>
    </w:p>
    <w:p w14:paraId="7D4936A3" w14:textId="77777777" w:rsidR="004F7F12" w:rsidRPr="004C2BAB" w:rsidRDefault="004F7F12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CC20AD0" w14:textId="6F781092" w:rsidR="00523866" w:rsidRPr="004C2BAB" w:rsidRDefault="004F7F12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งบฐานะการเงินโดยสรุป</w:t>
      </w:r>
    </w:p>
    <w:p w14:paraId="25C0D1CF" w14:textId="77777777" w:rsidR="00F6196C" w:rsidRPr="004C2BAB" w:rsidRDefault="00F6196C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30462" w:rsidRPr="004C2BAB" w14:paraId="1FFAD4D5" w14:textId="77777777" w:rsidTr="0014445A">
        <w:trPr>
          <w:cantSplit/>
        </w:trPr>
        <w:tc>
          <w:tcPr>
            <w:tcW w:w="6725" w:type="dxa"/>
            <w:shd w:val="clear" w:color="auto" w:fill="auto"/>
          </w:tcPr>
          <w:p w14:paraId="3B25DAA7" w14:textId="77777777" w:rsidR="00614D33" w:rsidRPr="004C2BAB" w:rsidRDefault="00614D33" w:rsidP="008926B8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13B5" w14:textId="127FDEBB" w:rsidR="00614D33" w:rsidRPr="004C2BAB" w:rsidRDefault="00614D33" w:rsidP="008926B8">
            <w:pPr>
              <w:tabs>
                <w:tab w:val="right" w:pos="10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0462" w:rsidRPr="004C2BAB" w14:paraId="3ADEBDDC" w14:textId="77777777" w:rsidTr="0014445A">
        <w:trPr>
          <w:cantSplit/>
        </w:trPr>
        <w:tc>
          <w:tcPr>
            <w:tcW w:w="6725" w:type="dxa"/>
            <w:shd w:val="clear" w:color="auto" w:fill="auto"/>
          </w:tcPr>
          <w:p w14:paraId="74C3AD31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D82B63" w14:textId="25A0997D" w:rsidR="00886DFE" w:rsidRPr="004C2BAB" w:rsidRDefault="00886DFE" w:rsidP="00886DFE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052EBC" w14:textId="1FC27A56" w:rsidR="00886DFE" w:rsidRPr="004C2BAB" w:rsidRDefault="00886DFE" w:rsidP="00886DFE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443155D5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0E26796A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C9ED6" w14:textId="77777777" w:rsidR="00886DFE" w:rsidRPr="004C2BAB" w:rsidRDefault="00886DFE" w:rsidP="00886DFE">
            <w:pPr>
              <w:keepNext/>
              <w:tabs>
                <w:tab w:val="right" w:pos="1155"/>
              </w:tabs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74F4" w14:textId="77777777" w:rsidR="00886DFE" w:rsidRPr="004C2BAB" w:rsidRDefault="00886DFE" w:rsidP="00886DFE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0462" w:rsidRPr="004C2BAB" w14:paraId="73D08629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33B6B821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2937F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A129E1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30462" w:rsidRPr="004C2BAB" w14:paraId="48F67A0F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21B7C28A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21AEF47D" w14:textId="33C61EE5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4FE61668" w14:textId="41734844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130462" w:rsidRPr="004C2BAB" w14:paraId="0F4A6DEA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32B568F7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สินทรัพย์หมุนเวียนอื่น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(ไม่รวมเงินสด)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88AB90" w14:textId="12E4AFFC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A995E" w14:textId="376688B4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130462" w:rsidRPr="004C2BAB" w14:paraId="74498E98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3567576A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15A31" w14:textId="16BC7E9E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DFE17" w14:textId="642E3F96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130462" w:rsidRPr="004C2BAB" w14:paraId="57DB3996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44F0600B" w14:textId="77777777" w:rsidR="00886DFE" w:rsidRPr="004C2BAB" w:rsidRDefault="00886DFE" w:rsidP="00886DFE">
            <w:pPr>
              <w:ind w:left="427" w:right="-90" w:firstLine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A16587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C0DC96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30462" w:rsidRPr="004C2BAB" w14:paraId="69CA4FE1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03D1A31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229675" w14:textId="0605495A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2B303" w14:textId="7023BABF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130462" w:rsidRPr="004C2BAB" w14:paraId="451A2814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1676A1F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ED2A5" w14:textId="57F0AE66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3E44D" w14:textId="31D9243B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130462" w:rsidRPr="004C2BAB" w14:paraId="093FE406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7805365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0C1226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210815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30462" w:rsidRPr="004C2BAB" w14:paraId="1DBDBC91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731B7E36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shd w:val="clear" w:color="auto" w:fill="auto"/>
          </w:tcPr>
          <w:p w14:paraId="00C5DB20" w14:textId="7259F056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shd w:val="clear" w:color="auto" w:fill="auto"/>
          </w:tcPr>
          <w:p w14:paraId="417417B1" w14:textId="047A0996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130462" w:rsidRPr="004C2BAB" w14:paraId="0B917E20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2F7CEC3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C3B846" w14:textId="6456B0EE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1406E" w14:textId="01FB12D5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130462" w:rsidRPr="004C2BAB" w14:paraId="4F0B3D75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67A05402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CE62" w14:textId="786D733F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5087" w14:textId="51F582A8" w:rsidR="00886DFE" w:rsidRPr="004C2BAB" w:rsidRDefault="00F96C5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0B1C2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130462" w:rsidRPr="004C2BAB" w14:paraId="31EFE7F7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2EF27874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03B88F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C0530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30462" w:rsidRPr="004C2BAB" w14:paraId="5F9B2A1B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7D41995A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A50875" w14:textId="37FFE1AC" w:rsidR="00886DFE" w:rsidRPr="004C2BAB" w:rsidRDefault="0012527F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24699" w14:textId="35631F66" w:rsidR="00886DFE" w:rsidRPr="004C2BAB" w:rsidRDefault="000B1C22" w:rsidP="00886DFE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8A2359C" w14:textId="1A88C78F" w:rsidR="00D16144" w:rsidRPr="004C2BAB" w:rsidRDefault="00D16144" w:rsidP="00325BDD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92DC52E" w14:textId="5B35B8C3" w:rsidR="00201788" w:rsidRPr="004C2BAB" w:rsidRDefault="00201788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36FE061A" w14:textId="77777777" w:rsidR="00F6196C" w:rsidRPr="004C2BAB" w:rsidRDefault="00F6196C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30462" w:rsidRPr="004C2BAB" w14:paraId="52E8E3E0" w14:textId="77777777" w:rsidTr="0014445A">
        <w:trPr>
          <w:cantSplit/>
        </w:trPr>
        <w:tc>
          <w:tcPr>
            <w:tcW w:w="6725" w:type="dxa"/>
            <w:shd w:val="clear" w:color="auto" w:fill="auto"/>
          </w:tcPr>
          <w:p w14:paraId="3B2A5727" w14:textId="77777777" w:rsidR="00AF1B78" w:rsidRPr="004C2BAB" w:rsidRDefault="00AF1B78" w:rsidP="00733A8F">
            <w:pPr>
              <w:spacing w:before="20"/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A878" w14:textId="35A3584A" w:rsidR="00AF1B78" w:rsidRPr="004C2BAB" w:rsidRDefault="00AF1B78" w:rsidP="00733A8F">
            <w:pPr>
              <w:tabs>
                <w:tab w:val="right" w:pos="1032"/>
              </w:tabs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30462" w:rsidRPr="004C2BAB" w14:paraId="08F1190E" w14:textId="77777777" w:rsidTr="0014445A">
        <w:trPr>
          <w:cantSplit/>
        </w:trPr>
        <w:tc>
          <w:tcPr>
            <w:tcW w:w="6725" w:type="dxa"/>
            <w:shd w:val="clear" w:color="auto" w:fill="auto"/>
          </w:tcPr>
          <w:p w14:paraId="4B7AF1E0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9DEEA0" w14:textId="367E74A8" w:rsidR="00886DFE" w:rsidRPr="004C2BAB" w:rsidRDefault="00886DFE" w:rsidP="00886DFE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D83835" w14:textId="48380324" w:rsidR="00886DFE" w:rsidRPr="004C2BAB" w:rsidRDefault="00886DFE" w:rsidP="00886DFE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291FE1D9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245AF2B9" w14:textId="77777777" w:rsidR="00886DFE" w:rsidRPr="004C2BAB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E655E" w14:textId="12D0A118" w:rsidR="00886DFE" w:rsidRPr="004C2BAB" w:rsidRDefault="00886DFE" w:rsidP="00886DFE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3AFE6" w14:textId="77777777" w:rsidR="00886DFE" w:rsidRPr="004C2BAB" w:rsidRDefault="00886DFE" w:rsidP="00886DFE">
            <w:pPr>
              <w:keepNext/>
              <w:tabs>
                <w:tab w:val="decimal" w:pos="1155"/>
              </w:tabs>
              <w:ind w:right="-72"/>
              <w:jc w:val="both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0462" w:rsidRPr="004C2BAB" w14:paraId="5E05CD9C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47280CC3" w14:textId="77777777" w:rsidR="00886DFE" w:rsidRPr="004C2BAB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7E60E4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7F2AE" w14:textId="77777777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30462" w:rsidRPr="004C2BAB" w14:paraId="19951AD2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FADAFB1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shd w:val="clear" w:color="auto" w:fill="auto"/>
          </w:tcPr>
          <w:p w14:paraId="6539E0DB" w14:textId="3965C5CD" w:rsidR="00886DFE" w:rsidRPr="004C2BAB" w:rsidRDefault="00F96C52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78741D4D" w14:textId="1C3450CD" w:rsidR="00886DFE" w:rsidRPr="004C2BAB" w:rsidRDefault="00F96C52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30462" w:rsidRPr="004C2BAB" w14:paraId="0AD1031A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5934DBD0" w14:textId="5266F1B0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</w:tcPr>
          <w:p w14:paraId="5BE1A33C" w14:textId="4B644A6B" w:rsidR="00886DFE" w:rsidRPr="004C2BAB" w:rsidRDefault="00F96C52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7A402B7B" w14:textId="5685C9FD" w:rsidR="00886DFE" w:rsidRPr="004C2BAB" w:rsidRDefault="00F96C52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130462" w:rsidRPr="004C2BAB" w14:paraId="59423146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0832A9E8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368" w:type="dxa"/>
            <w:shd w:val="clear" w:color="auto" w:fill="auto"/>
          </w:tcPr>
          <w:p w14:paraId="1AACE4ED" w14:textId="645A18A4" w:rsidR="00886DFE" w:rsidRPr="004C2BAB" w:rsidRDefault="0012527F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D7220D" w14:textId="04A9A395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714AA881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5B6941A4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368" w:type="dxa"/>
            <w:shd w:val="clear" w:color="auto" w:fill="auto"/>
          </w:tcPr>
          <w:p w14:paraId="70080A0A" w14:textId="5D5A0E94" w:rsidR="00886DFE" w:rsidRPr="004C2BAB" w:rsidRDefault="0012527F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761D30" w14:textId="4F81B372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6375CD62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582F569F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1AF20C" w14:textId="00C010FB" w:rsidR="00886DFE" w:rsidRPr="004C2BAB" w:rsidRDefault="0012527F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C4797F" w14:textId="485F7441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8DBB792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3955170C" w14:textId="5FED91B4" w:rsidR="00886DFE" w:rsidRPr="004C2BAB" w:rsidRDefault="00B057A0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กำไร (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ขาดทุน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) 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จากการดำเนินงานต่อเนื่อง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61F729" w14:textId="66563652" w:rsidR="00886DFE" w:rsidRPr="004C2BAB" w:rsidRDefault="00F96C52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3A488" w14:textId="1C89CE63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D010187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601E1E6D" w14:textId="77777777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212E3" w14:textId="5CCD40D9" w:rsidR="00886DFE" w:rsidRPr="004C2BAB" w:rsidRDefault="0012527F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1B7FC1" w14:textId="388050DA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42609AEF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6AA47FE4" w14:textId="1B75F56C" w:rsidR="00886DFE" w:rsidRPr="004C2BAB" w:rsidRDefault="00B057A0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กำไร (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ขาดทุน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) 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B4497" w14:textId="5DCA7F13" w:rsidR="00886DFE" w:rsidRPr="004C2BAB" w:rsidRDefault="00F96C52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2ADF" w14:textId="5456191F" w:rsidR="00886DFE" w:rsidRPr="004C2BAB" w:rsidRDefault="00886DFE" w:rsidP="00886DF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0FAEFC1" w14:textId="77777777" w:rsidR="008F122E" w:rsidRPr="004C2BAB" w:rsidRDefault="008F122E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C7CEE" w14:textId="77777777" w:rsidR="00EC2F2A" w:rsidRPr="004C2BAB" w:rsidRDefault="007563BF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0E18AB0" w14:textId="4CE2CE8B" w:rsidR="002D7159" w:rsidRPr="004C2BAB" w:rsidRDefault="0092368C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79220CE" w14:textId="0C5C6DB4" w:rsidR="002D7159" w:rsidRPr="004C2BAB" w:rsidRDefault="002D7159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6C0178BE" w14:textId="77777777" w:rsidR="002D7159" w:rsidRPr="004C2BAB" w:rsidRDefault="002D7159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F820AA3" w14:textId="77777777" w:rsidR="002D7159" w:rsidRPr="004C2BAB" w:rsidRDefault="002D7159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ADEBB34" w14:textId="77777777" w:rsidR="002D7159" w:rsidRPr="004C2BAB" w:rsidRDefault="002D7159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DC05EE8" w14:textId="77777777" w:rsidR="002D7159" w:rsidRPr="004C2BAB" w:rsidRDefault="002D7159" w:rsidP="008926B8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ข้อมูลทางการเงินโดยสรุป</w:t>
      </w:r>
    </w:p>
    <w:p w14:paraId="7805B9C7" w14:textId="77777777" w:rsidR="00362887" w:rsidRPr="004C2BAB" w:rsidRDefault="00362887" w:rsidP="008926B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30462" w:rsidRPr="004C2BAB" w14:paraId="579DCC15" w14:textId="77777777" w:rsidTr="0014445A">
        <w:trPr>
          <w:cantSplit/>
        </w:trPr>
        <w:tc>
          <w:tcPr>
            <w:tcW w:w="6725" w:type="dxa"/>
            <w:shd w:val="clear" w:color="auto" w:fill="auto"/>
          </w:tcPr>
          <w:p w14:paraId="0EB4FCC9" w14:textId="77777777" w:rsidR="00886DFE" w:rsidRPr="004C2BAB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052574D" w14:textId="0FD7F021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1EC0C3A" w14:textId="6EF8B629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53496041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5BAB389E" w14:textId="77777777" w:rsidR="00886DFE" w:rsidRPr="004C2BAB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E0F6" w14:textId="77777777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15DC" w14:textId="77777777" w:rsidR="00886DFE" w:rsidRPr="004C2BAB" w:rsidRDefault="00886DFE" w:rsidP="00886DF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0462" w:rsidRPr="004C2BAB" w14:paraId="4927A8D4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40FE7475" w14:textId="77777777" w:rsidR="00886DFE" w:rsidRPr="004C2BAB" w:rsidRDefault="00886DFE" w:rsidP="00886DF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673FB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5C6F53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30462" w:rsidRPr="004C2BAB" w14:paraId="4FDA985E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184B984" w14:textId="553C16DE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2BCDB108" w14:textId="79DB6987" w:rsidR="00886DFE" w:rsidRPr="004C2BAB" w:rsidRDefault="0012527F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0D3C9A" w14:textId="52524012" w:rsidR="00886DFE" w:rsidRPr="004C2BAB" w:rsidRDefault="000B1C22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C0EA460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0141F60" w14:textId="6D9F3CB9" w:rsidR="00886DFE" w:rsidRPr="004C2BAB" w:rsidRDefault="00B057A0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กำไร (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ขาดทุน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) 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045574" w14:textId="55E6FE1C" w:rsidR="00886DFE" w:rsidRPr="004C2BAB" w:rsidRDefault="00F96C52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2527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4F2A18" w14:textId="5609B929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CA588BE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18C4BF8F" w14:textId="54326BDD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สินทรัพย์สุทธิ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58BC4" w14:textId="5B93AB23" w:rsidR="00886DFE" w:rsidRPr="004C2BAB" w:rsidRDefault="0012527F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CE99" w14:textId="08D198BE" w:rsidR="00886DFE" w:rsidRPr="004C2BAB" w:rsidRDefault="000B1C22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23F81607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357BAD9A" w14:textId="119F8196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ร้อยละ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30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BFB8D9" w14:textId="63B20BCB" w:rsidR="00886DFE" w:rsidRPr="004C2BAB" w:rsidRDefault="0012527F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2336BF" w14:textId="57DA13EF" w:rsidR="00886DFE" w:rsidRPr="004C2BAB" w:rsidRDefault="000B1C22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596D0504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7F71DFCF" w14:textId="36D637A0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สินทรัพย์สุทธิ ณ วันสิ้นปีส่วนที่เป็นของผู้เป็นเจ้าของของบริษัทใหญ่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A3FD29" w14:textId="5DBFE7E0" w:rsidR="00886DFE" w:rsidRPr="004C2BAB" w:rsidRDefault="0012527F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33FC91" w14:textId="3F3C7C08" w:rsidR="00886DFE" w:rsidRPr="004C2BAB" w:rsidRDefault="000B1C22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C6C360B" w14:textId="77777777" w:rsidTr="00130462">
        <w:trPr>
          <w:cantSplit/>
        </w:trPr>
        <w:tc>
          <w:tcPr>
            <w:tcW w:w="6725" w:type="dxa"/>
            <w:shd w:val="clear" w:color="auto" w:fill="auto"/>
          </w:tcPr>
          <w:p w14:paraId="46664916" w14:textId="5F7A5976" w:rsidR="00886DFE" w:rsidRPr="004C2BAB" w:rsidRDefault="00886DFE" w:rsidP="00886DFE">
            <w:pPr>
              <w:ind w:left="431" w:right="-90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ส่วนได้เสียในบริษัทร่วม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ร้อยละ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EBAA4" w14:textId="61C5E988" w:rsidR="00886DFE" w:rsidRPr="004C2BAB" w:rsidRDefault="0012527F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03C4" w14:textId="5031068E" w:rsidR="00886DFE" w:rsidRPr="004C2BAB" w:rsidRDefault="00886DFE" w:rsidP="00886DFE">
            <w:pPr>
              <w:tabs>
                <w:tab w:val="decimal" w:pos="115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1FC7960A" w14:textId="77777777" w:rsidR="000D480E" w:rsidRPr="004C2BAB" w:rsidRDefault="000D480E" w:rsidP="003E696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5F8EB4B" w14:textId="05977DF3" w:rsidR="002D7159" w:rsidRPr="004C2BAB" w:rsidRDefault="002D7159" w:rsidP="003E696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2B74E734" w14:textId="77777777" w:rsidR="0014445A" w:rsidRPr="004C2BAB" w:rsidRDefault="0014445A" w:rsidP="003E696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9676CB9" w14:textId="77777777" w:rsidR="001171D3" w:rsidRPr="004C2BAB" w:rsidRDefault="001171D3" w:rsidP="003E696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C2ABD4" w14:textId="77777777" w:rsidR="003073E5" w:rsidRPr="004C2BAB" w:rsidRDefault="003073E5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3073E5" w:rsidRPr="004C2BAB" w:rsidSect="00425903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6A46CDD0" w14:textId="77777777" w:rsidR="00CA62A9" w:rsidRPr="004C2BAB" w:rsidRDefault="00CA62A9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091" w:type="dxa"/>
        <w:tblInd w:w="108" w:type="dxa"/>
        <w:tblLook w:val="04A0" w:firstRow="1" w:lastRow="0" w:firstColumn="1" w:lastColumn="0" w:noHBand="0" w:noVBand="1"/>
      </w:tblPr>
      <w:tblGrid>
        <w:gridCol w:w="15091"/>
      </w:tblGrid>
      <w:tr w:rsidR="00130462" w:rsidRPr="004C2BAB" w14:paraId="2F856789" w14:textId="77777777" w:rsidTr="00130462">
        <w:trPr>
          <w:trHeight w:val="386"/>
        </w:trPr>
        <w:tc>
          <w:tcPr>
            <w:tcW w:w="15091" w:type="dxa"/>
            <w:shd w:val="clear" w:color="auto" w:fill="auto"/>
            <w:vAlign w:val="center"/>
          </w:tcPr>
          <w:p w14:paraId="395290AF" w14:textId="6ABF2ECE" w:rsidR="00F63B38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2BE1C411" w14:textId="77777777" w:rsidR="00F63B38" w:rsidRPr="004C2BAB" w:rsidRDefault="00F63B38" w:rsidP="008926B8">
      <w:pPr>
        <w:pStyle w:val="Header"/>
        <w:tabs>
          <w:tab w:val="clear" w:pos="4320"/>
          <w:tab w:val="clear" w:pos="86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4C2BAB" w14:paraId="16086389" w14:textId="77777777" w:rsidTr="0014445A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F2B9D17" w14:textId="77777777" w:rsidR="00657DF1" w:rsidRPr="004C2BAB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637D3" w14:textId="77777777" w:rsidR="00657DF1" w:rsidRPr="004C2BAB" w:rsidRDefault="00932C59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130462" w:rsidRPr="004C2BAB" w14:paraId="4DBC18A1" w14:textId="77777777" w:rsidTr="0014445A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ADF35FE" w14:textId="77777777" w:rsidR="00CA62A9" w:rsidRPr="004C2BAB" w:rsidRDefault="00CA62A9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72618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D31DF" w14:textId="77777777" w:rsidR="00CA62A9" w:rsidRPr="004C2BA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F18F7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BD95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ECEBA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D87FE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ED9E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6B824" w14:textId="6B916F72" w:rsidR="00CA62A9" w:rsidRPr="004C2BAB" w:rsidRDefault="004A5FA1" w:rsidP="004A5FA1">
            <w:pPr>
              <w:tabs>
                <w:tab w:val="right" w:pos="1154"/>
              </w:tabs>
              <w:ind w:left="-105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0CB9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108A412F" w14:textId="77777777" w:rsidTr="0013046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409C968" w14:textId="77777777" w:rsidR="00CA62A9" w:rsidRPr="004C2BAB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806A5B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CFB27" w14:textId="77777777" w:rsidR="00CA62A9" w:rsidRPr="004C2BA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BD5B2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1CEED" w14:textId="77777777" w:rsidR="00CA62A9" w:rsidRPr="004C2BA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C3BF5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4E205" w14:textId="77777777" w:rsidR="00CA62A9" w:rsidRPr="004C2BAB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FC69C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344FB" w14:textId="77777777" w:rsidR="00CA62A9" w:rsidRPr="004C2BAB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A4A1E" w14:textId="77777777" w:rsidR="00CA62A9" w:rsidRPr="004C2BAB" w:rsidRDefault="00CA62A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7A0AF15C" w14:textId="77777777" w:rsidTr="0013046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2F36B36" w14:textId="77777777" w:rsidR="00CA62A9" w:rsidRPr="004C2BAB" w:rsidRDefault="00CA62A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64C6DD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DFABC" w14:textId="77777777" w:rsidR="00CA62A9" w:rsidRPr="004C2BA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8A7E1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4D5BAC" w14:textId="77777777" w:rsidR="00CA62A9" w:rsidRPr="004C2BA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2B5C4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409C7" w14:textId="77777777" w:rsidR="00CA62A9" w:rsidRPr="004C2BAB" w:rsidRDefault="00736A44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และเรือ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7EE97" w14:textId="77777777" w:rsidR="00CA62A9" w:rsidRPr="004C2BAB" w:rsidRDefault="00736A44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8BB6D" w14:textId="77777777" w:rsidR="00CA62A9" w:rsidRPr="004C2BAB" w:rsidRDefault="00736A44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AEA49" w14:textId="77777777" w:rsidR="00CA62A9" w:rsidRPr="004C2BAB" w:rsidRDefault="00736A44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CA62A9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130462" w:rsidRPr="004C2BAB" w14:paraId="334A9F27" w14:textId="77777777" w:rsidTr="0013046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0DA5B33" w14:textId="77777777" w:rsidR="00932C59" w:rsidRPr="004C2BAB" w:rsidRDefault="00932C59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961E9" w14:textId="77777777" w:rsidR="00932C59" w:rsidRPr="004C2BA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DEBD4" w14:textId="77777777" w:rsidR="00932C59" w:rsidRPr="004C2BAB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D0917" w14:textId="77777777" w:rsidR="00932C59" w:rsidRPr="004C2BA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B8D4" w14:textId="77777777" w:rsidR="00932C59" w:rsidRPr="004C2BAB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9986D" w14:textId="77777777" w:rsidR="00932C59" w:rsidRPr="004C2BA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9475F" w14:textId="77777777" w:rsidR="00932C59" w:rsidRPr="004C2BAB" w:rsidRDefault="00932C59" w:rsidP="008926B8">
            <w:pPr>
              <w:tabs>
                <w:tab w:val="right" w:pos="1100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BCB5" w14:textId="77777777" w:rsidR="00932C59" w:rsidRPr="004C2BAB" w:rsidRDefault="00932C59" w:rsidP="008926B8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B6A9B" w14:textId="77777777" w:rsidR="00932C59" w:rsidRPr="004C2BAB" w:rsidRDefault="00932C59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AA14" w14:textId="77777777" w:rsidR="00932C59" w:rsidRPr="004C2BAB" w:rsidRDefault="00932C59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0462" w:rsidRPr="004C2BAB" w14:paraId="21CA8F65" w14:textId="77777777" w:rsidTr="00130462">
        <w:trPr>
          <w:trHeight w:val="180"/>
        </w:trPr>
        <w:tc>
          <w:tcPr>
            <w:tcW w:w="3355" w:type="dxa"/>
            <w:shd w:val="clear" w:color="auto" w:fill="auto"/>
          </w:tcPr>
          <w:p w14:paraId="50C86592" w14:textId="77777777" w:rsidR="00DC15E1" w:rsidRPr="004C2BAB" w:rsidRDefault="00DC15E1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ED7A0A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6FAFF7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BE8ADE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E25552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FE922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F759F" w14:textId="77777777" w:rsidR="00DC15E1" w:rsidRPr="004C2BAB" w:rsidRDefault="00DC15E1" w:rsidP="008926B8">
            <w:pPr>
              <w:tabs>
                <w:tab w:val="decimal" w:pos="110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03E69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C72055" w14:textId="77777777" w:rsidR="00DC15E1" w:rsidRPr="004C2BAB" w:rsidRDefault="00DC15E1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01CB9" w14:textId="77777777" w:rsidR="00DC15E1" w:rsidRPr="004C2BAB" w:rsidRDefault="00DC15E1" w:rsidP="008926B8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4DE24C09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5A8A6C2A" w14:textId="66D4D1E7" w:rsidR="00A77C91" w:rsidRPr="004C2BAB" w:rsidRDefault="00886DFE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A77C91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B647EC6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601A8B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E70B34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A5B962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8C5C93C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C5B419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99B10DB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CE25914" w14:textId="77777777" w:rsidR="00A77C91" w:rsidRPr="004C2BA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8044F5" w14:textId="77777777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7F92A607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7D8BD7B9" w14:textId="77777777" w:rsidR="00A77C91" w:rsidRPr="004C2BA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8DFC7F8" w14:textId="3FCE247C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C07675C" w14:textId="54B98437" w:rsidR="00A77C91" w:rsidRPr="004C2BAB" w:rsidRDefault="00F96C52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323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675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03150E6A" w14:textId="222CB09B" w:rsidR="00A77C91" w:rsidRPr="004C2BAB" w:rsidRDefault="00F96C52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277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260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59D6B1C0" w14:textId="0E8124C1" w:rsidR="00A77C91" w:rsidRPr="004C2BAB" w:rsidRDefault="00F96C52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861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612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1C6E0A44" w14:textId="0F0F84CF" w:rsidR="00A77C91" w:rsidRPr="004C2BAB" w:rsidRDefault="00F96C52" w:rsidP="00A77C91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194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448C9251" w14:textId="3BE9CFC9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5FD60F6E" w14:textId="746AC3CE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374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321ADF48" w14:textId="7E029BE9" w:rsidR="00A77C91" w:rsidRPr="004C2BAB" w:rsidRDefault="00F96C52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4BF48B59" w14:textId="33F68E8D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798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130462" w:rsidRPr="004C2BAB" w14:paraId="1DEA1328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37F84C6F" w14:textId="77777777" w:rsidR="00A77C91" w:rsidRPr="004C2BA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91BC2" w14:textId="439D6A3F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CACEB9" w14:textId="44C79EFF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153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915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421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69629A" w14:textId="1493F425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060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441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107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88E27" w14:textId="64404FA9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555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888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450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7250B3" w14:textId="48C8BD8C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730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381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646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EB778" w14:textId="09C3D2A6" w:rsidR="00A77C91" w:rsidRPr="004C2BAB" w:rsidRDefault="00A77C91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832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178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216BA3" w14:textId="30B50C90" w:rsidR="00A77C91" w:rsidRPr="004C2BAB" w:rsidRDefault="00A77C91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785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AF534" w14:textId="7DDC4F78" w:rsidR="00A77C91" w:rsidRPr="004C2BAB" w:rsidRDefault="00A77C91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0D8D14" w14:textId="537B5758" w:rsidR="00A77C91" w:rsidRPr="004C2BAB" w:rsidRDefault="00A77C91" w:rsidP="00A77C91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581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917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587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130462" w:rsidRPr="004C2BAB" w14:paraId="0402551B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37EDA5AC" w14:textId="77777777" w:rsidR="00A77C91" w:rsidRPr="004C2BA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7D8B" w14:textId="69F4DC17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10F8" w14:textId="57A16CFF" w:rsidR="00A77C91" w:rsidRPr="004C2BAB" w:rsidRDefault="00F96C52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1BAE7" w14:textId="20858A7C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819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34B2" w14:textId="3D151895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3F0B" w14:textId="325EEC08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5738C" w14:textId="7062489E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80BA" w14:textId="12511772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D2242" w14:textId="6A8EC81C" w:rsidR="00A77C91" w:rsidRPr="004C2BAB" w:rsidRDefault="00F96C52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80AC7" w14:textId="480382C3" w:rsidR="00A77C91" w:rsidRPr="004C2BAB" w:rsidRDefault="00F96C52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216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396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  <w:tr w:rsidR="00130462" w:rsidRPr="004C2BAB" w14:paraId="44BD41DF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142B7F39" w14:textId="77777777" w:rsidR="00886DFE" w:rsidRPr="004C2BAB" w:rsidRDefault="00886DFE" w:rsidP="00A77C91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BC574A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6DAAD1" w14:textId="77777777" w:rsidR="00886DFE" w:rsidRPr="004C2BAB" w:rsidRDefault="00886DFE" w:rsidP="00A77C91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3EF435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2B7EC2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AA825D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57F1DE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E6A172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CC7D6A" w14:textId="77777777" w:rsidR="00886DFE" w:rsidRPr="004C2BAB" w:rsidRDefault="00886DFE" w:rsidP="00A77C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F40DAC" w14:textId="77777777" w:rsidR="00886DFE" w:rsidRPr="004C2BAB" w:rsidRDefault="00886DFE" w:rsidP="00A77C91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0CE649F9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5E554973" w14:textId="1680E4B0" w:rsidR="00886DFE" w:rsidRPr="004C2BAB" w:rsidRDefault="00886DFE" w:rsidP="00733A8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8EFBBE3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007B7A6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1D4061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3BCACA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DF8378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C37580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7F8059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C6BAFCC" w14:textId="77777777" w:rsidR="00886DFE" w:rsidRPr="004C2BAB" w:rsidRDefault="00886DFE" w:rsidP="00733A8F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43FA4E" w14:textId="77777777" w:rsidR="00886DFE" w:rsidRPr="004C2BAB" w:rsidRDefault="00886DFE" w:rsidP="00733A8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728C9547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052B0E73" w14:textId="1647C838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FD607CD" w14:textId="5DD2DD94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0F61BE4" w14:textId="55E81720" w:rsidR="00886DFE" w:rsidRPr="004C2BAB" w:rsidRDefault="00F96C52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169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760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auto"/>
          </w:tcPr>
          <w:p w14:paraId="6C98BA30" w14:textId="06E6C820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216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819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3A2BC4C4" w14:textId="5B0749F7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305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724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3C285A76" w14:textId="108DC630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464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732330BD" w14:textId="031D32D0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2811B4A1" w14:textId="70E3B3DD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7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915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4A4B429B" w14:textId="4CAF0222" w:rsidR="00886DFE" w:rsidRPr="004C2BAB" w:rsidRDefault="00F96C52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563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4446FE0A" w14:textId="1CB65002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216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396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071</w:t>
            </w:r>
          </w:p>
        </w:tc>
      </w:tr>
      <w:tr w:rsidR="00130462" w:rsidRPr="004C2BAB" w14:paraId="6D6D9AC5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5CC403D9" w14:textId="20D77A78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ส่วนเกินทุนจากการตีราคาใหม่</w:t>
            </w:r>
          </w:p>
        </w:tc>
        <w:tc>
          <w:tcPr>
            <w:tcW w:w="1296" w:type="dxa"/>
            <w:shd w:val="clear" w:color="auto" w:fill="auto"/>
          </w:tcPr>
          <w:p w14:paraId="66D489F9" w14:textId="54759040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160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2BE161D" w14:textId="6952CB7B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63054A" w14:textId="28552BA4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CECEE9" w14:textId="6677F304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E4A81F" w14:textId="22B2C263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12812E" w14:textId="3ED812F3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F2AC56" w14:textId="025BDCF5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CA24ED" w14:textId="19384CF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F76F17" w14:textId="5139D0EF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160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30462" w:rsidRPr="004C2BAB" w14:paraId="41E1F98E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54D99AF6" w14:textId="152F95D4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3B1AA011" w14:textId="5D93A64D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7B77B5" w14:textId="045FD256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AC11D4" w14:textId="016D90BA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548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3234B8E6" w14:textId="30F9CCF4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2BA622F4" w14:textId="256B5EEF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744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1F97A47D" w14:textId="11AF278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8E0B95" w14:textId="61953C01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3F5F0123" w14:textId="71813C4B" w:rsidR="00886DFE" w:rsidRPr="004C2BAB" w:rsidRDefault="00F96C52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230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3ABB636C" w14:textId="5756D72E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698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  <w:tr w:rsidR="00130462" w:rsidRPr="004C2BAB" w14:paraId="6FD52079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6A26393A" w14:textId="5E4BA8FB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4C2BAB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576E5663" w14:textId="179E9C19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F4F885" w14:textId="3AD728AC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EED703" w14:textId="4A044B25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BB7FFC" w14:textId="191DF565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299D9E" w14:textId="7A673696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690A3A5" w14:textId="37715D42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E2C47C" w14:textId="13138BC4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98B731" w14:textId="6FE5890F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B8AD17" w14:textId="5073546A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57D554DA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03C14900" w14:textId="2E25110E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291A3375" w14:textId="5F0C0FBD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34DAA8" w14:textId="6CC4B4B4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B53FFE" w14:textId="60230C16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64A88D" w14:textId="58CEEA58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BA2E252" w14:textId="78A2656F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D126FF" w14:textId="7B1B8583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D20237" w14:textId="69DDE53A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ABE24D" w14:textId="00AFDEFB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159A83" w14:textId="09A2355F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00AE6F00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06F23AF4" w14:textId="3EE507FA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15CC47E2" w14:textId="736FC56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EE6724" w14:textId="1C612403" w:rsidR="00886DFE" w:rsidRPr="004C2BAB" w:rsidRDefault="00F96C52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717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4CF7B934" w14:textId="4FF1BC6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88D3A9" w14:textId="682ADFC3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5A2CD714" w14:textId="3F6392F8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auto"/>
          </w:tcPr>
          <w:p w14:paraId="05440E8F" w14:textId="152E251D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EF33D5" w14:textId="2652894D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A4287A" w14:textId="447294A1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797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940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9B1AFB5" w14:textId="1C193A4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228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467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7A442410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07EBBEF3" w14:textId="23286B8E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91883" w14:textId="60B2F63C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E482F" w14:textId="350F7780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497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2410CF" w14:textId="5A7FB0F8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688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A5B7F4" w14:textId="30272299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024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8EF4E9" w14:textId="044A953F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338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413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5696C9" w14:textId="1259C463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798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E39EDF" w14:textId="318AD030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528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261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52A29B" w14:textId="50ECFBCE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350D17" w14:textId="74CBA7E9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304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889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733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22BD2A71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7E2D4AAE" w14:textId="4E1208F1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0227" w14:textId="7A7D0FED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A5F44" w14:textId="716CE2F7" w:rsidR="00886DFE" w:rsidRPr="004C2BAB" w:rsidRDefault="00F96C52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5B063" w14:textId="76BDDBCF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154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678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8307" w14:textId="4C5613A6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265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BA52B" w14:textId="3B29CCAA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392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584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45BF" w14:textId="274E6C34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CBC80" w14:textId="5EFF82BF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86E1D" w14:textId="73821071" w:rsidR="00886DFE" w:rsidRPr="004C2BAB" w:rsidRDefault="00F96C52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532DD" w14:textId="0B090D43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130462" w:rsidRPr="004C2BAB" w14:paraId="4AACA9FA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0912F41A" w14:textId="77777777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2B2D7D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7CD60D" w14:textId="77777777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2C68B1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B94270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36B15B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3ED4C3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51B79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ABDA9C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E4A7E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6B9FC956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503F1B64" w14:textId="3D70E151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00AAC83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88E79E" w14:textId="77777777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2A83EC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13C150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EBE5F7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DE20EA5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458A895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8483165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49BE4A9" w14:textId="77777777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1B445BA7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172DFB06" w14:textId="287CE89E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A03C98E" w14:textId="2E72B23C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E582526" w14:textId="0B351AE2" w:rsidR="00886DFE" w:rsidRPr="004C2BAB" w:rsidRDefault="00F96C52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332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14:paraId="76961777" w14:textId="05D6F80F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268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867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770F2950" w14:textId="4DAA7D17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1BB0D049" w14:textId="46932C46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196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679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69333B7C" w14:textId="4CB0C4D1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6D7E0260" w14:textId="26F71E23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257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162E0028" w14:textId="5EE174CF" w:rsidR="00886DFE" w:rsidRPr="004C2BAB" w:rsidRDefault="00F96C52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7DC8CBEE" w14:textId="472B8446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019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628</w:t>
            </w:r>
          </w:p>
        </w:tc>
      </w:tr>
      <w:tr w:rsidR="00130462" w:rsidRPr="004C2BAB" w14:paraId="02E896C2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36B4C006" w14:textId="2FEC42FB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7711B" w14:textId="15D25B00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B0B3A" w14:textId="52DAF6B1" w:rsidR="00886DFE" w:rsidRPr="004C2BAB" w:rsidRDefault="00886DFE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232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412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875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EA718E" w14:textId="1178D192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114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188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426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34B58" w14:textId="71C5F724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028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E6B59" w14:textId="21D5C0A2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804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094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819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A92340" w14:textId="2862075A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908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976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BA3A12" w14:textId="295F9908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987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046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52AD10" w14:textId="73F624EC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C62790" w14:textId="37196739" w:rsidR="00886DFE" w:rsidRPr="004C2BAB" w:rsidRDefault="00886DFE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867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219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21E222B9" w14:textId="77777777" w:rsidTr="00886DFE">
        <w:trPr>
          <w:trHeight w:val="20"/>
        </w:trPr>
        <w:tc>
          <w:tcPr>
            <w:tcW w:w="3355" w:type="dxa"/>
            <w:shd w:val="clear" w:color="auto" w:fill="auto"/>
          </w:tcPr>
          <w:p w14:paraId="3D29DD4B" w14:textId="7B5AD451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4C28" w14:textId="5C779D7E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6010" w14:textId="12F33CF5" w:rsidR="00886DFE" w:rsidRPr="004C2BAB" w:rsidRDefault="00F96C52" w:rsidP="00886DFE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3353C" w14:textId="0996640D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154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678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DF618" w14:textId="454F9B15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265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6D282" w14:textId="23D538FF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392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584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68C41" w14:textId="14AA9B3B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A14E" w14:textId="50BA691C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C2BBE" w14:textId="58A52A2B" w:rsidR="00886DFE" w:rsidRPr="004C2BAB" w:rsidRDefault="00F96C52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6DBFC" w14:textId="2E4EB567" w:rsidR="00886DFE" w:rsidRPr="004C2BAB" w:rsidRDefault="00F96C52" w:rsidP="00886DFE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</w:tbl>
    <w:p w14:paraId="136A4F94" w14:textId="77777777" w:rsidR="007E1A5D" w:rsidRPr="004C2BAB" w:rsidRDefault="00A77C91" w:rsidP="008926B8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1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6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4C2BAB" w14:paraId="587E7072" w14:textId="77777777" w:rsidTr="0014445A">
        <w:trPr>
          <w:trHeight w:val="20"/>
        </w:trPr>
        <w:tc>
          <w:tcPr>
            <w:tcW w:w="3366" w:type="dxa"/>
            <w:shd w:val="clear" w:color="auto" w:fill="auto"/>
          </w:tcPr>
          <w:p w14:paraId="3BF7D7CA" w14:textId="77777777" w:rsidR="00657DF1" w:rsidRPr="004C2BAB" w:rsidRDefault="00657DF1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E1E3906" w14:textId="77777777" w:rsidR="00657DF1" w:rsidRPr="004C2BAB" w:rsidRDefault="00657DF1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130462" w:rsidRPr="004C2BAB" w14:paraId="3E402827" w14:textId="77777777" w:rsidTr="0014445A">
        <w:trPr>
          <w:trHeight w:val="20"/>
        </w:trPr>
        <w:tc>
          <w:tcPr>
            <w:tcW w:w="3366" w:type="dxa"/>
            <w:shd w:val="clear" w:color="auto" w:fill="auto"/>
          </w:tcPr>
          <w:p w14:paraId="05ACBA62" w14:textId="77777777" w:rsidR="000973F6" w:rsidRPr="004C2BAB" w:rsidRDefault="000973F6" w:rsidP="008926B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76E378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015054" w14:textId="77777777" w:rsidR="000973F6" w:rsidRPr="004C2BA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738945" w14:textId="77777777" w:rsidR="000973F6" w:rsidRPr="004C2BAB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660557" w14:textId="77777777" w:rsidR="000973F6" w:rsidRPr="004C2BAB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7BC51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301D83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8D2E7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FCE1F" w14:textId="77777777" w:rsidR="000973F6" w:rsidRPr="004C2BAB" w:rsidRDefault="000973F6" w:rsidP="004A5FA1">
            <w:pPr>
              <w:tabs>
                <w:tab w:val="right" w:pos="1152"/>
              </w:tabs>
              <w:ind w:left="-105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C34BCF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2DB1DF8C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3E5145FF" w14:textId="77777777" w:rsidR="000973F6" w:rsidRPr="004C2BAB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4EF71BB5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8EEC0F2" w14:textId="77777777" w:rsidR="000973F6" w:rsidRPr="004C2BA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7A6D0E14" w14:textId="77777777" w:rsidR="000973F6" w:rsidRPr="004C2BAB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</w:tcPr>
          <w:p w14:paraId="44C2135F" w14:textId="77777777" w:rsidR="000973F6" w:rsidRPr="004C2BAB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646DF1F6" w14:textId="77777777" w:rsidR="000973F6" w:rsidRPr="004C2BAB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68E84B06" w14:textId="77777777" w:rsidR="000973F6" w:rsidRPr="004C2BA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</w:tcPr>
          <w:p w14:paraId="32930B29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</w:tcPr>
          <w:p w14:paraId="4E1FDF89" w14:textId="77777777" w:rsidR="000973F6" w:rsidRPr="004C2BAB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</w:tcPr>
          <w:p w14:paraId="37CF7B16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46181549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1BD9CE8F" w14:textId="77777777" w:rsidR="000973F6" w:rsidRPr="004C2BAB" w:rsidRDefault="000973F6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D60F7B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C98C1" w14:textId="77777777" w:rsidR="000973F6" w:rsidRPr="004C2BA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D115C" w14:textId="77777777" w:rsidR="000973F6" w:rsidRPr="004C2BAB" w:rsidRDefault="000973F6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2FC9D0" w14:textId="77777777" w:rsidR="000973F6" w:rsidRPr="004C2BAB" w:rsidRDefault="000973F6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E3723" w14:textId="77777777" w:rsidR="000973F6" w:rsidRPr="004C2BAB" w:rsidRDefault="000973F6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5F5E1" w14:textId="77777777" w:rsidR="000973F6" w:rsidRPr="004C2BAB" w:rsidRDefault="000973F6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และเรือ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6B379" w14:textId="77777777" w:rsidR="000973F6" w:rsidRPr="004C2BAB" w:rsidRDefault="000973F6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FF0D0" w14:textId="77777777" w:rsidR="000973F6" w:rsidRPr="004C2BAB" w:rsidRDefault="000973F6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63CD1" w14:textId="77777777" w:rsidR="000973F6" w:rsidRPr="004C2BAB" w:rsidRDefault="000973F6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130462" w:rsidRPr="004C2BAB" w14:paraId="3DD2F8CB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24F578FF" w14:textId="77777777" w:rsidR="00C6608C" w:rsidRPr="004C2BAB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FA28E" w14:textId="77777777" w:rsidR="00C6608C" w:rsidRPr="004C2BAB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C0C35" w14:textId="77777777" w:rsidR="00C6608C" w:rsidRPr="004C2BAB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D395F" w14:textId="77777777" w:rsidR="00C6608C" w:rsidRPr="004C2BAB" w:rsidRDefault="00C6608C" w:rsidP="008926B8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EF5D5" w14:textId="77777777" w:rsidR="00C6608C" w:rsidRPr="004C2BAB" w:rsidRDefault="00C6608C" w:rsidP="008926B8">
            <w:pPr>
              <w:tabs>
                <w:tab w:val="right" w:pos="109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9E431" w14:textId="77777777" w:rsidR="00C6608C" w:rsidRPr="004C2BAB" w:rsidRDefault="00C6608C" w:rsidP="008926B8">
            <w:pPr>
              <w:tabs>
                <w:tab w:val="right" w:pos="108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3F05C" w14:textId="77777777" w:rsidR="00C6608C" w:rsidRPr="004C2BAB" w:rsidRDefault="00C6608C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DAFA" w14:textId="77777777" w:rsidR="00C6608C" w:rsidRPr="004C2BAB" w:rsidRDefault="00C6608C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595B1" w14:textId="77777777" w:rsidR="00C6608C" w:rsidRPr="004C2BAB" w:rsidRDefault="00C6608C" w:rsidP="004A5FA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C7E38" w14:textId="77777777" w:rsidR="00C6608C" w:rsidRPr="004C2BAB" w:rsidRDefault="00C6608C" w:rsidP="008926B8">
            <w:pPr>
              <w:tabs>
                <w:tab w:val="right" w:pos="1095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0462" w:rsidRPr="004C2BAB" w14:paraId="6726B2EB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619F6467" w14:textId="77777777" w:rsidR="00C6608C" w:rsidRPr="004C2BAB" w:rsidRDefault="00C6608C" w:rsidP="008926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DBA965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FE69B3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29C1FC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039EBC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D895C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BB59F4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769CB7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6DF5D" w14:textId="77777777" w:rsidR="00C6608C" w:rsidRPr="004C2BAB" w:rsidRDefault="00C6608C" w:rsidP="004A5FA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3C62E" w14:textId="77777777" w:rsidR="00C6608C" w:rsidRPr="004C2BAB" w:rsidRDefault="00C6608C" w:rsidP="008926B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30462" w:rsidRPr="004C2BAB" w14:paraId="1169D205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52AAC3E7" w14:textId="4F24C611" w:rsidR="00C6608C" w:rsidRPr="004C2BAB" w:rsidRDefault="00C6608C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C2A4949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D4A6396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9DB6B41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61AE5688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83A88E7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8A2FC87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FBEB591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72482C27" w14:textId="77777777" w:rsidR="00C6608C" w:rsidRPr="004C2BAB" w:rsidRDefault="00C6608C" w:rsidP="00D65AEF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5D2C203" w14:textId="77777777" w:rsidR="00C6608C" w:rsidRPr="004C2BAB" w:rsidRDefault="00C6608C" w:rsidP="00D65AEF">
            <w:pPr>
              <w:tabs>
                <w:tab w:val="decimal" w:pos="1079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EA4B9F" w:rsidRPr="004C2BAB" w14:paraId="16AD60C8" w14:textId="77777777" w:rsidTr="00130462">
        <w:trPr>
          <w:trHeight w:val="80"/>
        </w:trPr>
        <w:tc>
          <w:tcPr>
            <w:tcW w:w="3366" w:type="dxa"/>
            <w:shd w:val="clear" w:color="auto" w:fill="auto"/>
          </w:tcPr>
          <w:p w14:paraId="23AAD6FF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6C06AB8F" w14:textId="52A5CDB0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6F06C42" w14:textId="3F198F5E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6075FB9D" w14:textId="0C98A6EA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154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678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2942957F" w14:textId="052D5760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265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14:paraId="7A6DEC58" w14:textId="6BA7DFC3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392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584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6610E98C" w14:textId="09BB6C3D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</w:tcPr>
          <w:p w14:paraId="31DC8A2F" w14:textId="57C212B9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auto"/>
          </w:tcPr>
          <w:p w14:paraId="74ADFD3F" w14:textId="56865FC5" w:rsidR="00EA4B9F" w:rsidRPr="004C2BAB" w:rsidRDefault="00F96C52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51D9415D" w14:textId="4C0CF59C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458</w:t>
            </w:r>
          </w:p>
        </w:tc>
      </w:tr>
      <w:tr w:rsidR="00EA4B9F" w:rsidRPr="004C2BAB" w14:paraId="27C3D6A9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1FF26BD7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321FE6D5" w14:textId="6211516C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7370C" w14:textId="405CD8D9" w:rsidR="00EA4B9F" w:rsidRPr="004C2BAB" w:rsidRDefault="00F96C52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549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1D378DA5" w14:textId="21CEBF91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956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7741B4F3" w14:textId="4250232D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557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2EC7CF75" w14:textId="4710BF5C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19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222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426E74AD" w14:textId="2B1FAE73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7EDB07" w14:textId="031C0278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13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384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77A56EA3" w14:textId="1E8CF5E4" w:rsidR="00EA4B9F" w:rsidRPr="004C2BAB" w:rsidRDefault="00F96C52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302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20924DEA" w14:textId="616158F9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974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  <w:tr w:rsidR="00EA4B9F" w:rsidRPr="004C2BAB" w14:paraId="150A249E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1F0EE444" w14:textId="6665BBB6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4C2BAB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1957DA80" w14:textId="0982FB00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661326" w14:textId="00E3D884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F990EB" w14:textId="3FF5FC30" w:rsidR="00EA4B9F" w:rsidRPr="004C2BAB" w:rsidRDefault="00EA4B9F" w:rsidP="00EA4B9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39415E" w14:textId="556A63B2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310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808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8D7D40" w14:textId="03B4248B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973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0AF2BE" w14:textId="123FB7D6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0F2B7A" w14:textId="5E5DB743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03D9F6" w14:textId="4C4C5E94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CD88EA" w14:textId="4F5D6B44" w:rsidR="00EA4B9F" w:rsidRPr="004C2BAB" w:rsidRDefault="00EA4B9F" w:rsidP="00EA4B9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B9F" w:rsidRPr="004C2BAB" w14:paraId="2CFD3306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0785448F" w14:textId="284D70C6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1EA3C3E5" w14:textId="172EEEDE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9EE689" w14:textId="7E8E85DF" w:rsidR="00EA4B9F" w:rsidRPr="004C2BAB" w:rsidRDefault="00EA4B9F" w:rsidP="00EA4B9F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FECE0A" w14:textId="3CB2CA4D" w:rsidR="00EA4B9F" w:rsidRPr="004C2BAB" w:rsidRDefault="00EA4B9F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333F47" w14:textId="3207C36A" w:rsidR="00EA4B9F" w:rsidRPr="004C2BAB" w:rsidRDefault="00EA4B9F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0F8B58" w14:textId="0861E2E1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616EE3" w14:textId="385C30B0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E7AB9F" w14:textId="43C49240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9AFAC3B" w14:textId="672B7192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6F397D" w14:textId="560C9AB4" w:rsidR="00EA4B9F" w:rsidRPr="004C2BAB" w:rsidRDefault="00EA4B9F" w:rsidP="00EA4B9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EA4B9F" w:rsidRPr="004C2BAB" w14:paraId="43677981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3C47F137" w14:textId="1DD36EDA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2EFDA56C" w14:textId="0512A4D2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BFDCED" w14:textId="2394CACC" w:rsidR="00EA4B9F" w:rsidRPr="004C2BAB" w:rsidRDefault="00F96C52" w:rsidP="00EA4B9F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028B4EE3" w14:textId="30F046B9" w:rsidR="00EA4B9F" w:rsidRPr="004C2BAB" w:rsidRDefault="00F96C52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55E0553" w14:textId="3596584D" w:rsidR="00EA4B9F" w:rsidRPr="004C2BAB" w:rsidRDefault="00F96C52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72FF1718" w14:textId="4813F665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348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14:paraId="3F25F1AC" w14:textId="3936960F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B53A5D" w14:textId="7E279590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8CC453" w14:textId="7A09648F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182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295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546304" w14:textId="073414CC" w:rsidR="00EA4B9F" w:rsidRPr="004C2BAB" w:rsidRDefault="00EA4B9F" w:rsidP="00EA4B9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358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400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EA4B9F" w:rsidRPr="004C2BAB" w14:paraId="1FA60963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05234C7F" w14:textId="5EC79F11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auto"/>
          </w:tcPr>
          <w:p w14:paraId="363A6314" w14:textId="194AAB41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F7BFEB" w14:textId="6F1F95E0" w:rsidR="00EA4B9F" w:rsidRPr="004C2BAB" w:rsidRDefault="00EA4B9F" w:rsidP="00EA4B9F">
            <w:pPr>
              <w:tabs>
                <w:tab w:val="decimal" w:pos="109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233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485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8A896A" w14:textId="5B85A9DE" w:rsidR="00EA4B9F" w:rsidRPr="004C2BAB" w:rsidRDefault="00EA4B9F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C688D8" w14:textId="6C928124" w:rsidR="00EA4B9F" w:rsidRPr="004C2BAB" w:rsidRDefault="00EA4B9F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66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963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F7C7812" w14:textId="27271DA0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593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192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172DD1" w14:textId="060D74C6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459E9E" w14:textId="4D4571DF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E2D842" w14:textId="7C2E5CB6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8F330B" w14:textId="2DC73B24" w:rsidR="00EA4B9F" w:rsidRPr="004C2BAB" w:rsidRDefault="00EA4B9F" w:rsidP="00EA4B9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893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640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EA4B9F" w:rsidRPr="004C2BAB" w14:paraId="1830F98C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73AD16A9" w14:textId="30308A9E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4B5890" w14:textId="5228BD42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91803A" w14:textId="2F5AAC13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951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F10AD5" w14:textId="7A4BBF0C" w:rsidR="00EA4B9F" w:rsidRPr="004C2BAB" w:rsidRDefault="00EA4B9F" w:rsidP="00EA4B9F">
            <w:pPr>
              <w:tabs>
                <w:tab w:val="decimal" w:pos="1079"/>
              </w:tabs>
              <w:ind w:right="-9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630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122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397E72" w14:textId="598961C2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218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481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4B8FF" w14:textId="36E3674B" w:rsidR="00EA4B9F" w:rsidRPr="004C2BAB" w:rsidRDefault="00EA4B9F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676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927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2A09D1" w14:textId="53B97E99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517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C78871" w14:textId="79D41CEF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505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765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CA3815" w14:textId="67AF618C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66017" w14:textId="68876EAC" w:rsidR="00EA4B9F" w:rsidRPr="004C2BAB" w:rsidRDefault="00EA4B9F" w:rsidP="00EA4B9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987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574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B9F" w:rsidRPr="004C2BAB" w14:paraId="0061480F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29E22344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FA30B" w14:textId="10DBE3DA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ED7CE" w14:textId="4CBA4169" w:rsidR="00EA4B9F" w:rsidRPr="004C2BAB" w:rsidRDefault="00F96C52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9C883" w14:textId="586931EA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E18CA" w14:textId="33ADDBA2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219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9D6FF" w14:textId="11F80E28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329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591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D7C4" w14:textId="253D4AF4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75FF4" w14:textId="6898F82C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149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9071B" w14:textId="140F153F" w:rsidR="00EA4B9F" w:rsidRPr="004C2BAB" w:rsidRDefault="00F96C52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116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26D21" w14:textId="503AEB00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909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930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630</w:t>
            </w:r>
          </w:p>
        </w:tc>
      </w:tr>
      <w:tr w:rsidR="00EA4B9F" w:rsidRPr="004C2BAB" w14:paraId="3E774158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2F161C5A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A654F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1D9445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CDC541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150C35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820C93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29032C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6B896C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83D74A" w14:textId="77777777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E710AA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B9F" w:rsidRPr="004C2BAB" w14:paraId="4BA55155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0012A2EA" w14:textId="4ACD5BD3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600AB98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C3D617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DF8F8BC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36B2FF9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1C17AF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C55F34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0E22470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9C884C" w14:textId="77777777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259A82" w14:textId="77777777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B9F" w:rsidRPr="004C2BAB" w14:paraId="7744BD11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202DF722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E6E913F" w14:textId="7CB20C42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2C6D2B7" w14:textId="7A9E9F71" w:rsidR="00EA4B9F" w:rsidRPr="004C2BAB" w:rsidRDefault="00F96C52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332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708E6C20" w14:textId="2CA3C130" w:rsidR="00EA4B9F" w:rsidRPr="004C2BAB" w:rsidRDefault="00F96C52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22D709ED" w14:textId="00DE4A36" w:rsidR="00EA4B9F" w:rsidRPr="004C2BAB" w:rsidRDefault="00F96C52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878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235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2EA49E25" w14:textId="3647EE7A" w:rsidR="00EA4B9F" w:rsidRPr="004C2BAB" w:rsidRDefault="00F96C52" w:rsidP="00EA4B9F">
            <w:pPr>
              <w:tabs>
                <w:tab w:val="decimal" w:pos="109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197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936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</w:tcPr>
          <w:p w14:paraId="7C53AB22" w14:textId="60F15F4E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137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30D9324F" w14:textId="4AEC3FCB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35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680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auto"/>
          </w:tcPr>
          <w:p w14:paraId="176BDD63" w14:textId="4C107695" w:rsidR="00EA4B9F" w:rsidRPr="004C2BAB" w:rsidRDefault="00F96C52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116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2018ECE4" w14:textId="22C10F32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961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132</w:t>
            </w:r>
          </w:p>
        </w:tc>
      </w:tr>
      <w:tr w:rsidR="00EA4B9F" w:rsidRPr="004C2BAB" w14:paraId="01BF06DE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23163801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6F3789" w14:textId="508A3016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B24CF4" w14:textId="75EFBC26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309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364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637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3ED960" w14:textId="3199F818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818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548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25FC36" w14:textId="113F1094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658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893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851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497046" w14:textId="514867B6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344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553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4D9F1" w14:textId="0C93270F" w:rsidR="00EA4B9F" w:rsidRPr="004C2BAB" w:rsidRDefault="00EA4B9F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137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653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09A1FC" w14:textId="2C703199" w:rsidR="00EA4B9F" w:rsidRPr="004C2BAB" w:rsidRDefault="00EA4B9F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531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260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97F332" w14:textId="67C0A3AB" w:rsidR="00EA4B9F" w:rsidRPr="004C2BAB" w:rsidRDefault="00EA4B9F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59BD47" w14:textId="2F727291" w:rsidR="00EA4B9F" w:rsidRPr="004C2BAB" w:rsidRDefault="00EA4B9F" w:rsidP="00EA4B9F">
            <w:pPr>
              <w:tabs>
                <w:tab w:val="decimal" w:pos="1079"/>
              </w:tabs>
              <w:ind w:right="-109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051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090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502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B9F" w:rsidRPr="004C2BAB" w14:paraId="51EE8474" w14:textId="77777777" w:rsidTr="00130462">
        <w:trPr>
          <w:trHeight w:val="20"/>
        </w:trPr>
        <w:tc>
          <w:tcPr>
            <w:tcW w:w="3366" w:type="dxa"/>
            <w:shd w:val="clear" w:color="auto" w:fill="auto"/>
          </w:tcPr>
          <w:p w14:paraId="18771D5C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1A6F" w14:textId="76B6ABED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CDCC" w14:textId="3A17AFED" w:rsidR="00EA4B9F" w:rsidRPr="004C2BAB" w:rsidRDefault="00F96C52" w:rsidP="00EA4B9F">
            <w:pPr>
              <w:tabs>
                <w:tab w:val="decimal" w:pos="1079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BCACC" w14:textId="6104F54B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FDD16" w14:textId="522F0F09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219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5AD3" w14:textId="45B461B5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329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591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63594" w14:textId="06274E15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26261" w14:textId="2AEDCD23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149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077D" w14:textId="3B2BC34F" w:rsidR="00EA4B9F" w:rsidRPr="004C2BAB" w:rsidRDefault="00F96C52" w:rsidP="00EA4B9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116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47F6" w14:textId="60FE6119" w:rsidR="00EA4B9F" w:rsidRPr="004C2BAB" w:rsidRDefault="00F96C52" w:rsidP="00EA4B9F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909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930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630</w:t>
            </w:r>
          </w:p>
        </w:tc>
      </w:tr>
    </w:tbl>
    <w:p w14:paraId="465C390C" w14:textId="77777777" w:rsidR="00CA62A9" w:rsidRPr="004C2BAB" w:rsidRDefault="00CA62A9" w:rsidP="00892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0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4C2BAB" w14:paraId="1A692C0A" w14:textId="77777777" w:rsidTr="0014445A">
        <w:trPr>
          <w:trHeight w:val="20"/>
        </w:trPr>
        <w:tc>
          <w:tcPr>
            <w:tcW w:w="3357" w:type="dxa"/>
            <w:shd w:val="clear" w:color="auto" w:fill="auto"/>
          </w:tcPr>
          <w:p w14:paraId="5B055235" w14:textId="77777777" w:rsidR="00A34673" w:rsidRPr="004C2BAB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62F94B7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</w:t>
            </w:r>
            <w:r w:rsidR="00233F0B" w:rsidRPr="004C2BAB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130462" w:rsidRPr="004C2BAB" w14:paraId="466159CA" w14:textId="77777777" w:rsidTr="0014445A">
        <w:trPr>
          <w:trHeight w:val="20"/>
        </w:trPr>
        <w:tc>
          <w:tcPr>
            <w:tcW w:w="3357" w:type="dxa"/>
            <w:shd w:val="clear" w:color="auto" w:fill="auto"/>
          </w:tcPr>
          <w:p w14:paraId="4FCB4357" w14:textId="77777777" w:rsidR="00A34673" w:rsidRPr="004C2BAB" w:rsidRDefault="00A34673" w:rsidP="003E696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333ED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BE455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839DE5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4D2E57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F77267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ECDF78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45B06C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F110" w14:textId="77777777" w:rsidR="00A34673" w:rsidRPr="004C2BAB" w:rsidRDefault="00937739" w:rsidP="004A5FA1">
            <w:pPr>
              <w:tabs>
                <w:tab w:val="right" w:pos="1154"/>
              </w:tabs>
              <w:ind w:left="-10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65A46B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586C0CB0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1FBE67B6" w14:textId="77777777" w:rsidR="00A34673" w:rsidRPr="004C2BAB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669D75F9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41C3CEE3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0FE4B6DB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</w:tcPr>
          <w:p w14:paraId="5447A19C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5B0FC466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06EE5805" w14:textId="28F2C3FD" w:rsidR="00A34673" w:rsidRPr="004C2BAB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</w:p>
        </w:tc>
        <w:tc>
          <w:tcPr>
            <w:tcW w:w="1296" w:type="dxa"/>
            <w:shd w:val="clear" w:color="auto" w:fill="auto"/>
          </w:tcPr>
          <w:p w14:paraId="00B37EED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</w:tcPr>
          <w:p w14:paraId="01190C0A" w14:textId="77777777" w:rsidR="00A34673" w:rsidRPr="004C2BAB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</w:tcPr>
          <w:p w14:paraId="38EF891E" w14:textId="77777777" w:rsidR="00A34673" w:rsidRPr="004C2BAB" w:rsidRDefault="00A3467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50FDA2AE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442FA3CA" w14:textId="77777777" w:rsidR="00A34673" w:rsidRPr="004C2BAB" w:rsidRDefault="00A34673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B4CC7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D6AAD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23668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DF92B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CA1BE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5B590" w14:textId="602D6B4E" w:rsidR="00A34673" w:rsidRPr="004C2BAB" w:rsidRDefault="00EE6513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6614E9" w:rsidRPr="004C2BA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3305A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62BAC5" w14:textId="77777777" w:rsidR="00A34673" w:rsidRPr="004C2BAB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3FBBE" w14:textId="77777777" w:rsidR="00A34673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A34673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130462" w:rsidRPr="004C2BAB" w14:paraId="25BB79A7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2D56D463" w14:textId="77777777" w:rsidR="001D0092" w:rsidRPr="004C2BAB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EB85F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40F9E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0B05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AAF0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99738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B3DF8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5266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6DDD6" w14:textId="77777777" w:rsidR="001D0092" w:rsidRPr="004C2BAB" w:rsidRDefault="00937739" w:rsidP="004A5FA1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918DC" w14:textId="77777777" w:rsidR="001D0092" w:rsidRPr="004C2BAB" w:rsidRDefault="00937739" w:rsidP="008926B8">
            <w:pPr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="001D0092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0462" w:rsidRPr="004C2BAB" w14:paraId="09B4ACC8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2436CB52" w14:textId="77777777" w:rsidR="001D0092" w:rsidRPr="004C2BAB" w:rsidRDefault="001D0092" w:rsidP="003E696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22BF7C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18E8D1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A85B90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CD81A6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39695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E4A90B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35FFD0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A388DC" w14:textId="77777777" w:rsidR="001D0092" w:rsidRPr="004C2BAB" w:rsidRDefault="001D0092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1F89" w14:textId="77777777" w:rsidR="001D0092" w:rsidRPr="004C2BAB" w:rsidRDefault="001D0092" w:rsidP="008926B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30462" w:rsidRPr="004C2BAB" w14:paraId="2EEA3C3F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36E9208E" w14:textId="2E1B7EF9" w:rsidR="00A77C91" w:rsidRPr="004C2BAB" w:rsidRDefault="00886DFE" w:rsidP="00A77C9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A77C91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892B2AA" w14:textId="77777777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DCFDC0" w14:textId="77777777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EFF67FF" w14:textId="77777777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474572C9" w14:textId="77777777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4E5157FE" w14:textId="77777777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1A99659" w14:textId="77777777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1F99D77" w14:textId="77777777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601A9C7F" w14:textId="77777777" w:rsidR="00A77C91" w:rsidRPr="004C2BA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7F28BCD" w14:textId="77777777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30462" w:rsidRPr="004C2BAB" w14:paraId="58582615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6B1611A1" w14:textId="77777777" w:rsidR="00A77C91" w:rsidRPr="004C2BA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8AF3809" w14:textId="5B4E87DC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059680" w14:textId="1870D734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323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675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426B6F30" w14:textId="3FBEDB20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877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879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2E95513E" w14:textId="4360ACA5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861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612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315A71F8" w14:textId="6701DCBF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195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120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75D304A4" w14:textId="77E4E873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173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3B6607B5" w14:textId="09A9FDF2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374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5442759B" w14:textId="7F340561" w:rsidR="00A77C91" w:rsidRPr="004C2BAB" w:rsidRDefault="00F96C52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14A6A6C2" w14:textId="051A77C5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397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399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  <w:tr w:rsidR="00130462" w:rsidRPr="004C2BAB" w14:paraId="2D8CF066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48B9EA04" w14:textId="77777777" w:rsidR="00A77C91" w:rsidRPr="004C2BA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374FF" w14:textId="5B3B8984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BC106F" w14:textId="144F46B8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153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915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421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CF5C33" w14:textId="4D7984DA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706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999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201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10DD41" w14:textId="1E3F2CC0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555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888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450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04E075" w14:textId="5AA7876B" w:rsidR="00A77C91" w:rsidRPr="004C2BAB" w:rsidRDefault="00A77C91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730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381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646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393D0" w14:textId="423AF687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092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181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A6BF4" w14:textId="6569E23A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785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3C3DDE" w14:textId="21640A9C" w:rsidR="00A77C91" w:rsidRPr="004C2BAB" w:rsidRDefault="00A77C91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E3968" w14:textId="131B9B0A" w:rsidR="00A77C91" w:rsidRPr="004C2BAB" w:rsidRDefault="00A77C91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226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735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684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130462" w:rsidRPr="004C2BAB" w14:paraId="00AC021F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12EF3394" w14:textId="77777777" w:rsidR="00A77C91" w:rsidRPr="004C2BAB" w:rsidRDefault="00A77C91" w:rsidP="00A77C91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62EB" w14:textId="4310A162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1CD61" w14:textId="712DF89B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169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760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0CD64" w14:textId="33396A2B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45649" w14:textId="3114563B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305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F0A01" w14:textId="4029E6CC" w:rsidR="00A77C91" w:rsidRPr="004C2BAB" w:rsidRDefault="00F96C52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464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738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C040" w14:textId="2D37BBC9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F22B4" w14:textId="4B518687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7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329DB" w14:textId="4F2ED0D4" w:rsidR="00A77C91" w:rsidRPr="004C2BAB" w:rsidRDefault="00F96C52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9A7ED" w14:textId="07812C97" w:rsidR="00A77C91" w:rsidRPr="004C2BAB" w:rsidRDefault="00F96C52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170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663</w:t>
            </w:r>
            <w:r w:rsidR="00A77C91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130462" w:rsidRPr="004C2BAB" w14:paraId="5FD57FDD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0B7B1531" w14:textId="77777777" w:rsidR="00886DFE" w:rsidRPr="004C2BAB" w:rsidRDefault="00886DFE" w:rsidP="00A77C91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E8A0F7" w14:textId="77777777" w:rsidR="00886DFE" w:rsidRPr="004C2BAB" w:rsidRDefault="00886DFE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73E4FD" w14:textId="77777777" w:rsidR="00886DFE" w:rsidRPr="004C2BAB" w:rsidRDefault="00886DFE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24C621" w14:textId="77777777" w:rsidR="00886DFE" w:rsidRPr="004C2BAB" w:rsidRDefault="00886DFE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D1C285" w14:textId="77777777" w:rsidR="00886DFE" w:rsidRPr="004C2BAB" w:rsidRDefault="00886DFE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203CAF" w14:textId="77777777" w:rsidR="00886DFE" w:rsidRPr="004C2BAB" w:rsidRDefault="00886DFE" w:rsidP="00A77C91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C4F3A6" w14:textId="77777777" w:rsidR="00886DFE" w:rsidRPr="004C2BAB" w:rsidRDefault="00886DFE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C3D443" w14:textId="77777777" w:rsidR="00886DFE" w:rsidRPr="004C2BAB" w:rsidRDefault="00886DFE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B2E794" w14:textId="77777777" w:rsidR="00886DFE" w:rsidRPr="004C2BAB" w:rsidRDefault="00886DFE" w:rsidP="00A77C9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6AFF6A" w14:textId="77777777" w:rsidR="00886DFE" w:rsidRPr="004C2BAB" w:rsidRDefault="00886DFE" w:rsidP="00A77C91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0F7709DA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6395639E" w14:textId="7D25B205" w:rsidR="00886DFE" w:rsidRPr="004C2BAB" w:rsidRDefault="00886DFE" w:rsidP="00733A8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51B8295" w14:textId="77777777" w:rsidR="00886DFE" w:rsidRPr="004C2BAB" w:rsidRDefault="00886DFE" w:rsidP="00733A8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B6D7455" w14:textId="77777777" w:rsidR="00886DFE" w:rsidRPr="004C2BAB" w:rsidRDefault="00886DFE" w:rsidP="00733A8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114B16D" w14:textId="77777777" w:rsidR="00886DFE" w:rsidRPr="004C2BAB" w:rsidRDefault="00886DFE" w:rsidP="00733A8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E7868D" w14:textId="77777777" w:rsidR="00886DFE" w:rsidRPr="004C2BAB" w:rsidRDefault="00886DFE" w:rsidP="00733A8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A21B50C" w14:textId="77777777" w:rsidR="00886DFE" w:rsidRPr="004C2BAB" w:rsidRDefault="00886DFE" w:rsidP="00733A8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2B87CB" w14:textId="77777777" w:rsidR="00886DFE" w:rsidRPr="004C2BAB" w:rsidRDefault="00886DFE" w:rsidP="00733A8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0548F1" w14:textId="77777777" w:rsidR="00886DFE" w:rsidRPr="004C2BAB" w:rsidRDefault="00886DFE" w:rsidP="00733A8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CCC295B" w14:textId="77777777" w:rsidR="00886DFE" w:rsidRPr="004C2BAB" w:rsidRDefault="00886DFE" w:rsidP="00733A8F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5B5FCD" w14:textId="77777777" w:rsidR="00886DFE" w:rsidRPr="004C2BAB" w:rsidRDefault="00886DFE" w:rsidP="00733A8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45986B50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2BBA4763" w14:textId="0359B78E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245172A4" w14:textId="2B30746C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3A7B09A" w14:textId="2D713A63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169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760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auto"/>
          </w:tcPr>
          <w:p w14:paraId="332EF889" w14:textId="46DE5B82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170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auto"/>
          </w:tcPr>
          <w:p w14:paraId="2C016B86" w14:textId="71C72A3B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305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724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</w:tcPr>
          <w:p w14:paraId="4D86BFA8" w14:textId="17C53DB0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464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738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auto"/>
          </w:tcPr>
          <w:p w14:paraId="457370EA" w14:textId="175AE225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</w:tcPr>
          <w:p w14:paraId="78BF9586" w14:textId="11039A00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7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915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68D831AF" w14:textId="609AB338" w:rsidR="00886DFE" w:rsidRPr="004C2BAB" w:rsidRDefault="00F96C52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563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48F6F817" w14:textId="35FEA95A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170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663</w:t>
            </w:r>
            <w:r w:rsidR="00886DFE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130462" w:rsidRPr="004C2BAB" w14:paraId="55773D9F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7C69CBE4" w14:textId="5A83ED3A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ส่วนเกินทุนจากการตีราคาใหม่</w:t>
            </w:r>
          </w:p>
        </w:tc>
        <w:tc>
          <w:tcPr>
            <w:tcW w:w="1296" w:type="dxa"/>
            <w:shd w:val="clear" w:color="auto" w:fill="auto"/>
          </w:tcPr>
          <w:p w14:paraId="01BFF2CD" w14:textId="75B0DAEC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160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BD25773" w14:textId="72BEA8C4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719A5E" w14:textId="175D59D9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3BCC7C" w14:textId="734C8A02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207DB3" w14:textId="5A57670F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830EE6" w14:textId="66199FDC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DF6358" w14:textId="0016ACF8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F32659" w14:textId="00F644BE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12F614" w14:textId="469D501C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160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30462" w:rsidRPr="004C2BAB" w14:paraId="72D62FEE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453AFFE8" w14:textId="1DF9C4C9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037835CF" w14:textId="11FF084C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B50776" w14:textId="7FEE04B3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EC1BB8" w14:textId="575CF469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548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08F06A97" w14:textId="3D15FC82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0A35E95E" w14:textId="19B4C79B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744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51466BB4" w14:textId="3068EC3A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9EA6D8" w14:textId="777BDDB1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027366C4" w14:textId="780F048B" w:rsidR="00886DFE" w:rsidRPr="004C2BAB" w:rsidRDefault="00F96C52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230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203A2CD2" w14:textId="50B377D7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698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  <w:tr w:rsidR="00130462" w:rsidRPr="004C2BAB" w14:paraId="03BA1860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7A72F7BA" w14:textId="1545CBCE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4C2BAB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279693F5" w14:textId="31A868C4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B6DB5E" w14:textId="24C7F342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0A9C49" w14:textId="43BF1EBC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1A6F03" w14:textId="1B3B61A2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21C5C4" w14:textId="6CB13823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ACDDD2" w14:textId="0B4DC9C9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C6B79A" w14:textId="4242E96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7E6183" w14:textId="1C00F5E7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6FE53C" w14:textId="1720798F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175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6B5214ED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3EED4435" w14:textId="46F9B38B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2F5E8AC8" w14:textId="7469C79D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FEF937" w14:textId="191BD65C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AB95A9" w14:textId="2B1AB992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9956B2" w14:textId="48768D0B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9FF6DC" w14:textId="52A29183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5CE03B4" w14:textId="62E86332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70E98E" w14:textId="08327213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BCCC44" w14:textId="124EEE84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F54B2E" w14:textId="25261060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60A914CC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3A4743D6" w14:textId="518FC766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5B024AD2" w14:textId="13E18679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FD5194" w14:textId="5D1DBAB2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717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6E2F54D5" w14:textId="210892D0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D666D2" w14:textId="6C06B9D7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44333F03" w14:textId="2B6D7A03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auto"/>
          </w:tcPr>
          <w:p w14:paraId="7D051CD2" w14:textId="6B6E9752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2F901C" w14:textId="0CB00646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B86AB2" w14:textId="56436661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797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940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E2176A" w14:textId="55E4753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228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467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5C64B0F7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0C043A12" w14:textId="1DE5C99A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346DFA" w14:textId="1373E992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6BD475" w14:textId="1BC59FC0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497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C24EAA" w14:textId="797DAE26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133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972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50B882" w14:textId="6A66B8E4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024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C32A85" w14:textId="095ED84F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338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413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42FB3E" w14:textId="35EEABE8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798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AD6BF0" w14:textId="3E715D6E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528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261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12BE1C" w14:textId="3F57095A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1435E8" w14:textId="2E401428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334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922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0462" w:rsidRPr="004C2BAB" w14:paraId="08C72BD3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7481EDFC" w14:textId="5BE8E55D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3CDD7" w14:textId="56B30407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C7D29" w14:textId="65643385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A4F61" w14:textId="7BA74205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43300" w14:textId="48B8EDA6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265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55D04" w14:textId="04F12C2D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392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E505F" w14:textId="018AE434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E3842" w14:textId="2DE45D3C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1D75" w14:textId="6A8A8441" w:rsidR="00886DFE" w:rsidRPr="004C2BAB" w:rsidRDefault="00F96C52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3F768" w14:textId="28FF2D75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083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623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130462" w:rsidRPr="004C2BAB" w14:paraId="654EF4EB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7ABE1AD7" w14:textId="77777777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18B2FF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97DB72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CA7316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AE088E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8B0947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EFAC87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BA98AC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7FF252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02D1A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39C55693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0331B01B" w14:textId="16AF7C99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43DB701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EA267DF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777C3EE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A46D48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014B9B" w14:textId="7777777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7BE5B3D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BF1C83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AB58FE7" w14:textId="77777777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5E613E" w14:textId="77777777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30462" w:rsidRPr="004C2BAB" w14:paraId="728B55CC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2D477559" w14:textId="66676D9D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296DA02A" w14:textId="7E6EC385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DA63403" w14:textId="6EB60318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332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auto"/>
          </w:tcPr>
          <w:p w14:paraId="1C263F3E" w14:textId="6F31D623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869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486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0254F396" w14:textId="6640D66D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10116E9A" w14:textId="201B13DD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196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07CCCAC4" w14:textId="222A2E53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173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568B69E3" w14:textId="48AE58C1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257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3D6A1B82" w14:textId="11214253" w:rsidR="00886DFE" w:rsidRPr="004C2BAB" w:rsidRDefault="00F96C52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2AAE0F3D" w14:textId="6CC5815E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586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105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  <w:tr w:rsidR="00130462" w:rsidRPr="004C2BAB" w14:paraId="28F3DED7" w14:textId="77777777" w:rsidTr="00130462">
        <w:trPr>
          <w:trHeight w:val="20"/>
        </w:trPr>
        <w:tc>
          <w:tcPr>
            <w:tcW w:w="3357" w:type="dxa"/>
            <w:shd w:val="clear" w:color="auto" w:fill="auto"/>
          </w:tcPr>
          <w:p w14:paraId="316CFBE0" w14:textId="2EB89D0C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079100" w14:textId="7B6D9F03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52718F" w14:textId="54B67860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232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412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875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DB5C83" w14:textId="59365D4E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751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191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709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78ADBD" w14:textId="448B9737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627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028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DDC36" w14:textId="42C61088" w:rsidR="00886DFE" w:rsidRPr="004C2BAB" w:rsidRDefault="00886DFE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804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094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819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E5F86D" w14:textId="2B0491F4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168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979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78749F" w14:textId="23F09832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987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046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1EB787" w14:textId="415951E7" w:rsidR="00886DFE" w:rsidRPr="004C2BAB" w:rsidRDefault="00886DFE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737F9F" w14:textId="6AFEAD7B" w:rsidR="00886DFE" w:rsidRPr="004C2BAB" w:rsidRDefault="00886DFE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502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482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456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86DFE" w:rsidRPr="004C2BAB" w14:paraId="1152DA17" w14:textId="77777777" w:rsidTr="00886DFE">
        <w:trPr>
          <w:trHeight w:val="20"/>
        </w:trPr>
        <w:tc>
          <w:tcPr>
            <w:tcW w:w="3357" w:type="dxa"/>
            <w:shd w:val="clear" w:color="auto" w:fill="auto"/>
          </w:tcPr>
          <w:p w14:paraId="1D21F9B0" w14:textId="3285513D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A317" w14:textId="7D455B90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6E25" w14:textId="33E96DA5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2B2D" w14:textId="750CB5B7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118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43DDC" w14:textId="4B291387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265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D299" w14:textId="405DF5B4" w:rsidR="00886DFE" w:rsidRPr="004C2BAB" w:rsidRDefault="00F96C52" w:rsidP="00886DFE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392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791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D21D4" w14:textId="67C946F5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7B1BC" w14:textId="1147D9C8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A4C78" w14:textId="677231F4" w:rsidR="00886DFE" w:rsidRPr="004C2BAB" w:rsidRDefault="00F96C52" w:rsidP="00886DFE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462E6" w14:textId="61E1567D" w:rsidR="00886DFE" w:rsidRPr="004C2BAB" w:rsidRDefault="00F96C52" w:rsidP="00886DFE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083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623</w:t>
            </w:r>
            <w:r w:rsidR="00886DFE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</w:tbl>
    <w:p w14:paraId="61DA1CA0" w14:textId="77777777" w:rsidR="00777AC4" w:rsidRPr="004C2BAB" w:rsidRDefault="00777AC4" w:rsidP="008926B8">
      <w:pPr>
        <w:rPr>
          <w:rFonts w:ascii="Browallia New" w:hAnsi="Browallia New" w:cs="Browallia New"/>
          <w:sz w:val="26"/>
          <w:szCs w:val="26"/>
        </w:rPr>
      </w:pPr>
    </w:p>
    <w:p w14:paraId="07891D44" w14:textId="77777777" w:rsidR="00A34673" w:rsidRPr="004C2BAB" w:rsidRDefault="007A4E0F" w:rsidP="008926B8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0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296"/>
        <w:gridCol w:w="1296"/>
        <w:gridCol w:w="1296"/>
        <w:gridCol w:w="1296"/>
        <w:gridCol w:w="1296"/>
        <w:gridCol w:w="1296"/>
        <w:gridCol w:w="1296"/>
        <w:gridCol w:w="1368"/>
        <w:gridCol w:w="1296"/>
      </w:tblGrid>
      <w:tr w:rsidR="00130462" w:rsidRPr="004C2BAB" w14:paraId="020BFBFB" w14:textId="77777777" w:rsidTr="0014445A">
        <w:trPr>
          <w:trHeight w:val="20"/>
        </w:trPr>
        <w:tc>
          <w:tcPr>
            <w:tcW w:w="3355" w:type="dxa"/>
            <w:shd w:val="clear" w:color="auto" w:fill="auto"/>
          </w:tcPr>
          <w:p w14:paraId="3234714D" w14:textId="77777777" w:rsidR="00A34673" w:rsidRPr="004C2BAB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73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0EB6846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</w:t>
            </w:r>
            <w:r w:rsidR="00233F0B" w:rsidRPr="004C2BAB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130462" w:rsidRPr="004C2BAB" w14:paraId="0E03154C" w14:textId="77777777" w:rsidTr="0014445A">
        <w:trPr>
          <w:trHeight w:val="20"/>
        </w:trPr>
        <w:tc>
          <w:tcPr>
            <w:tcW w:w="3355" w:type="dxa"/>
            <w:shd w:val="clear" w:color="auto" w:fill="auto"/>
          </w:tcPr>
          <w:p w14:paraId="20CE88A7" w14:textId="77777777" w:rsidR="00A34673" w:rsidRPr="004C2BAB" w:rsidRDefault="00A34673" w:rsidP="00F5239E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5D388D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4F4773" w14:textId="77777777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4D289" w14:textId="77777777" w:rsidR="00A34673" w:rsidRPr="004C2BAB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BD7761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99CB7B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20342E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7EA45A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3C9CA" w14:textId="77777777" w:rsidR="00A34673" w:rsidRPr="004C2BAB" w:rsidRDefault="00A34673" w:rsidP="004A5FA1">
            <w:pPr>
              <w:tabs>
                <w:tab w:val="right" w:pos="1154"/>
              </w:tabs>
              <w:ind w:left="-118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1133F4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3E80F0C1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2754CF9D" w14:textId="77777777" w:rsidR="00A34673" w:rsidRPr="004C2BAB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7BAD8D0D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</w:tcPr>
          <w:p w14:paraId="4C0935D1" w14:textId="77777777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186263C7" w14:textId="77777777" w:rsidR="00A34673" w:rsidRPr="004C2BAB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และตกแต่ง</w:t>
            </w:r>
          </w:p>
        </w:tc>
        <w:tc>
          <w:tcPr>
            <w:tcW w:w="1296" w:type="dxa"/>
            <w:shd w:val="clear" w:color="auto" w:fill="auto"/>
          </w:tcPr>
          <w:p w14:paraId="119A7C66" w14:textId="77777777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</w:tcPr>
          <w:p w14:paraId="6EA303E2" w14:textId="77777777" w:rsidR="00A34673" w:rsidRPr="004C2BAB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296" w:type="dxa"/>
            <w:shd w:val="clear" w:color="auto" w:fill="auto"/>
          </w:tcPr>
          <w:p w14:paraId="7ED8E318" w14:textId="0ADE7AC6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</w:p>
        </w:tc>
        <w:tc>
          <w:tcPr>
            <w:tcW w:w="1296" w:type="dxa"/>
            <w:shd w:val="clear" w:color="auto" w:fill="auto"/>
          </w:tcPr>
          <w:p w14:paraId="618D026F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</w:tc>
        <w:tc>
          <w:tcPr>
            <w:tcW w:w="1368" w:type="dxa"/>
            <w:shd w:val="clear" w:color="auto" w:fill="auto"/>
          </w:tcPr>
          <w:p w14:paraId="79A339C2" w14:textId="77777777" w:rsidR="00A34673" w:rsidRPr="004C2BAB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การก่อสร้าง</w:t>
            </w:r>
          </w:p>
        </w:tc>
        <w:tc>
          <w:tcPr>
            <w:tcW w:w="1296" w:type="dxa"/>
            <w:shd w:val="clear" w:color="auto" w:fill="auto"/>
          </w:tcPr>
          <w:p w14:paraId="05EBB4BA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130462" w:rsidRPr="004C2BAB" w14:paraId="04149029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73A0E3E4" w14:textId="77777777" w:rsidR="00A34673" w:rsidRPr="004C2BAB" w:rsidRDefault="00A34673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3A27A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D1DE0" w14:textId="77777777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00871" w14:textId="77777777" w:rsidR="00A34673" w:rsidRPr="004C2BAB" w:rsidRDefault="00A34673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สินทรัพย์เช่า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0D0BD" w14:textId="77777777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24958A" w14:textId="77777777" w:rsidR="00A34673" w:rsidRPr="004C2BAB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898F6C" w14:textId="14715C67" w:rsidR="00A34673" w:rsidRPr="004C2BAB" w:rsidRDefault="00A34673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="006614E9" w:rsidRPr="004C2BAB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FF63B" w14:textId="77777777" w:rsidR="00A34673" w:rsidRPr="004C2BAB" w:rsidRDefault="00A34673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ในโรงแรม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600A9" w14:textId="77777777" w:rsidR="00A34673" w:rsidRPr="004C2BAB" w:rsidRDefault="00A34673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43B53" w14:textId="77777777" w:rsidR="00A34673" w:rsidRPr="004C2BAB" w:rsidRDefault="00A34673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130462" w:rsidRPr="004C2BAB" w14:paraId="78F95B32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23EB206E" w14:textId="77777777" w:rsidR="009040C8" w:rsidRPr="004C2BAB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7E3E5" w14:textId="77777777" w:rsidR="009040C8" w:rsidRPr="004C2BAB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E8A0D" w14:textId="77777777" w:rsidR="009040C8" w:rsidRPr="004C2BAB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307F7" w14:textId="77777777" w:rsidR="009040C8" w:rsidRPr="004C2BAB" w:rsidRDefault="009040C8" w:rsidP="008926B8">
            <w:pPr>
              <w:tabs>
                <w:tab w:val="right" w:pos="109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504A" w14:textId="77777777" w:rsidR="009040C8" w:rsidRPr="004C2BAB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6249C" w14:textId="77777777" w:rsidR="009040C8" w:rsidRPr="004C2BAB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D15" w14:textId="77777777" w:rsidR="009040C8" w:rsidRPr="004C2BAB" w:rsidRDefault="009040C8" w:rsidP="008926B8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0947F" w14:textId="77777777" w:rsidR="009040C8" w:rsidRPr="004C2BAB" w:rsidRDefault="009040C8" w:rsidP="008926B8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DAC1F" w14:textId="77777777" w:rsidR="009040C8" w:rsidRPr="004C2BAB" w:rsidRDefault="009040C8" w:rsidP="004A5FA1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4C2BAB">
              <w:rPr>
                <w:rFonts w:ascii="Browallia New" w:hAnsi="Browallia New" w:cs="Browallia New"/>
                <w:b/>
                <w:bCs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0EEE3" w14:textId="77777777" w:rsidR="009040C8" w:rsidRPr="004C2BAB" w:rsidRDefault="009040C8" w:rsidP="008926B8">
            <w:pPr>
              <w:tabs>
                <w:tab w:val="right" w:pos="1077"/>
              </w:tabs>
              <w:ind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130462" w:rsidRPr="004C2BAB" w14:paraId="56470850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112C7A1D" w14:textId="77777777" w:rsidR="009040C8" w:rsidRPr="004C2BAB" w:rsidRDefault="009040C8" w:rsidP="00F5239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56234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A56385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7BE41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7AB4C2" w14:textId="77777777" w:rsidR="009040C8" w:rsidRPr="004C2BAB" w:rsidRDefault="009040C8" w:rsidP="003E1C6F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7534BE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7534B0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7331B5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46CAA4" w14:textId="77777777" w:rsidR="009040C8" w:rsidRPr="004C2BAB" w:rsidRDefault="009040C8" w:rsidP="004A5FA1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D8BFE8" w14:textId="77777777" w:rsidR="009040C8" w:rsidRPr="004C2BAB" w:rsidRDefault="009040C8" w:rsidP="008926B8">
            <w:pPr>
              <w:tabs>
                <w:tab w:val="decimal" w:pos="1066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30462" w:rsidRPr="004C2BAB" w14:paraId="59C2BE16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7E16C784" w14:textId="53346176" w:rsidR="009040C8" w:rsidRPr="004C2BAB" w:rsidRDefault="009040C8" w:rsidP="00D65AEF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AF106B8" w14:textId="77777777" w:rsidR="009040C8" w:rsidRPr="004C2BAB" w:rsidRDefault="009040C8" w:rsidP="00D65AEF">
            <w:pPr>
              <w:tabs>
                <w:tab w:val="decimal" w:pos="1077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B9B8CC0" w14:textId="77777777" w:rsidR="009040C8" w:rsidRPr="004C2BAB" w:rsidRDefault="009040C8" w:rsidP="00D65AEF">
            <w:pPr>
              <w:tabs>
                <w:tab w:val="decimal" w:pos="1088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3973554D" w14:textId="77777777" w:rsidR="009040C8" w:rsidRPr="004C2BA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89C439E" w14:textId="77777777" w:rsidR="009040C8" w:rsidRPr="004C2BAB" w:rsidRDefault="009040C8" w:rsidP="00D65AEF">
            <w:pPr>
              <w:tabs>
                <w:tab w:val="decimal" w:pos="1080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3DDAB34E" w14:textId="77777777" w:rsidR="009040C8" w:rsidRPr="004C2BA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A1D85F0" w14:textId="77777777" w:rsidR="009040C8" w:rsidRPr="004C2BA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9A8106C" w14:textId="77777777" w:rsidR="009040C8" w:rsidRPr="004C2BA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F8AB69C" w14:textId="77777777" w:rsidR="009040C8" w:rsidRPr="004C2BAB" w:rsidRDefault="009040C8" w:rsidP="00D65AEF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78C3B10" w14:textId="77777777" w:rsidR="009040C8" w:rsidRPr="004C2BAB" w:rsidRDefault="009040C8" w:rsidP="00D65AEF">
            <w:pPr>
              <w:tabs>
                <w:tab w:val="decimal" w:pos="1066"/>
              </w:tabs>
              <w:spacing w:before="10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EA4B9F" w:rsidRPr="004C2BAB" w14:paraId="1C492EB9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1F0333C7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8E60E57" w14:textId="0D945066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CC11087" w14:textId="6C37BCE4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099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65A3B440" w14:textId="5C638830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118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294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</w:tcPr>
          <w:p w14:paraId="5446F7B4" w14:textId="6A0D8B43" w:rsidR="00EA4B9F" w:rsidRPr="004C2BAB" w:rsidRDefault="00F96C52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265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285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14:paraId="4199A947" w14:textId="0519E480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392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296" w:type="dxa"/>
            <w:shd w:val="clear" w:color="auto" w:fill="auto"/>
          </w:tcPr>
          <w:p w14:paraId="3EFFF06B" w14:textId="3436810D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</w:tcPr>
          <w:p w14:paraId="7BB71AB9" w14:textId="71E3B675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auto"/>
          </w:tcPr>
          <w:p w14:paraId="3A8933F4" w14:textId="7DD79D48" w:rsidR="00EA4B9F" w:rsidRPr="004C2BAB" w:rsidRDefault="00F96C52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995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C9ADE26" w14:textId="5458BECA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083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623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EA4B9F" w:rsidRPr="004C2BAB" w14:paraId="761B06F6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389E5157" w14:textId="0F6D5566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2CA354A4" w14:textId="525223DE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F2EFD9" w14:textId="03FE5542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549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52E80A42" w14:textId="4F8AF676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956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2ADE692F" w14:textId="007CEAB9" w:rsidR="00EA4B9F" w:rsidRPr="004C2BAB" w:rsidRDefault="00F96C52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557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auto"/>
          </w:tcPr>
          <w:p w14:paraId="3175F66F" w14:textId="13481E02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19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222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157BC94F" w14:textId="04D05EE4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E68C07" w14:textId="6EE2FFE3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13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384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4F96C873" w14:textId="59620A21" w:rsidR="00EA4B9F" w:rsidRPr="004C2BAB" w:rsidRDefault="00F96C52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302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</w:tcPr>
          <w:p w14:paraId="6694D0CC" w14:textId="5BE2568A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974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  <w:tr w:rsidR="00EA4B9F" w:rsidRPr="004C2BAB" w14:paraId="282745EE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2E7F9AE3" w14:textId="13DD0CCB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Pr="004C2BAB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7065C669" w14:textId="19E35BE9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79A315" w14:textId="4249B73C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7216B3" w14:textId="21075E7A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DDA21A" w14:textId="164D0881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310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808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A08773" w14:textId="63AC3C48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973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7935F9" w14:textId="1DB67FEB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185A36" w14:textId="0EB34714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49B1C4" w14:textId="0EBA7534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359879" w14:textId="12751294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782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B9F" w:rsidRPr="004C2BAB" w14:paraId="5A671453" w14:textId="77777777" w:rsidTr="00130462">
        <w:trPr>
          <w:trHeight w:val="72"/>
        </w:trPr>
        <w:tc>
          <w:tcPr>
            <w:tcW w:w="3355" w:type="dxa"/>
            <w:shd w:val="clear" w:color="auto" w:fill="auto"/>
          </w:tcPr>
          <w:p w14:paraId="05E6F7F1" w14:textId="293BC876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08C293AC" w14:textId="007D6586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A7ED06" w14:textId="65AC6932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3CDA37" w14:textId="224C80C1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8C646C" w14:textId="6BF42608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F5410C" w14:textId="6D5D6176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4CD63F2" w14:textId="6424680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7FF4AE" w14:textId="63B7C2FC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DAB923" w14:textId="1BC033B6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FD4C5B" w14:textId="2FAD50D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EA4B9F" w:rsidRPr="004C2BAB" w14:paraId="5D9ECAEA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767AA002" w14:textId="76FCFC52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</w:tcPr>
          <w:p w14:paraId="5959692E" w14:textId="26C05B4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24FEAC" w14:textId="1F0EA6A5" w:rsidR="00EA4B9F" w:rsidRPr="004C2BAB" w:rsidRDefault="00F96C52" w:rsidP="00EA4B9F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110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644AFB14" w14:textId="45912B8B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270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B8F0C01" w14:textId="27E08901" w:rsidR="00EA4B9F" w:rsidRPr="004C2BAB" w:rsidRDefault="00F96C52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94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29CC3EC2" w14:textId="23A68275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348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</w:tcPr>
          <w:p w14:paraId="1B905B64" w14:textId="498EFA76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0EC6AD" w14:textId="0D2B5145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E888EE" w14:textId="60F8728E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182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295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D9E123" w14:textId="6D274CE3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358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400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EA4B9F" w:rsidRPr="004C2BAB" w14:paraId="743E3DDE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45CFA337" w14:textId="66225945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การปรับปรุง</w:t>
            </w:r>
          </w:p>
        </w:tc>
        <w:tc>
          <w:tcPr>
            <w:tcW w:w="1296" w:type="dxa"/>
            <w:shd w:val="clear" w:color="auto" w:fill="auto"/>
          </w:tcPr>
          <w:p w14:paraId="49B546BA" w14:textId="1682EF9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672DEE" w14:textId="6056970A" w:rsidR="00EA4B9F" w:rsidRPr="004C2BAB" w:rsidRDefault="00EA4B9F" w:rsidP="00EA4B9F">
            <w:pPr>
              <w:tabs>
                <w:tab w:val="decimal" w:pos="1088"/>
              </w:tabs>
              <w:ind w:right="-34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233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485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59CD90" w14:textId="5ECCEC5C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2FFFCD" w14:textId="250C219E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66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963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754A4A" w14:textId="2EDB7D8C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593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192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AFEB87" w14:textId="410B6DE1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B4A13" w14:textId="6E8332E4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857EF0" w14:textId="3A445315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639454" w14:textId="14319195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893</w:t>
            </w:r>
            <w:r w:rsidRPr="004C2BAB">
              <w:rPr>
                <w:rFonts w:ascii="Browallia New" w:hAnsi="Browallia New" w:cs="Browallia New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640</w:t>
            </w:r>
            <w:r w:rsidRPr="004C2BAB">
              <w:rPr>
                <w:rFonts w:ascii="Browallia New" w:hAnsi="Browallia New" w:cs="Browallia New"/>
              </w:rPr>
              <w:t>)</w:t>
            </w:r>
          </w:p>
        </w:tc>
      </w:tr>
      <w:tr w:rsidR="00EA4B9F" w:rsidRPr="004C2BAB" w14:paraId="600C29B6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2FDB4CA0" w14:textId="1DDE11B0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4C2BAB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1752E5" w14:textId="6E1656DE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3DA95" w14:textId="4D15E203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951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762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75533C" w14:textId="368EB08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056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297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06D4C0" w14:textId="4D812BF1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218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481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1CAD2E" w14:textId="5B853665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82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676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927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2C98F9" w14:textId="03C3FEA8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517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F56B70" w14:textId="3E6EB336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505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765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277F94" w14:textId="1AA00839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562D15" w14:textId="1CC9C6D1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283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413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749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B9F" w:rsidRPr="004C2BAB" w14:paraId="044BA618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4DA915F7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C7F51" w14:textId="43015B13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D376B" w14:textId="5212F0F2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DA69" w14:textId="42637687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465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EE67A" w14:textId="17840D05" w:rsidR="00EA4B9F" w:rsidRPr="004C2BAB" w:rsidRDefault="00F96C52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219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CCB96" w14:textId="635F7054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329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798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AF750" w14:textId="5FBD7215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E65EC" w14:textId="458B953F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149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8C881" w14:textId="1A0D8188" w:rsidR="00EA4B9F" w:rsidRPr="004C2BAB" w:rsidRDefault="00F96C52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116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0D86D" w14:textId="1F0DD23C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882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327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060</w:t>
            </w:r>
          </w:p>
        </w:tc>
      </w:tr>
      <w:tr w:rsidR="00EA4B9F" w:rsidRPr="004C2BAB" w14:paraId="606D95BA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652F87AF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7541C7" w14:textId="7777777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95D24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26ECA5" w14:textId="7777777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51431F" w14:textId="77777777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88B330" w14:textId="7777777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EF161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8F183E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A1C73B" w14:textId="77777777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6511EE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B9F" w:rsidRPr="004C2BAB" w14:paraId="72ED78C8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6715D83C" w14:textId="058C3E9F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C156391" w14:textId="7777777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998F7C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D2271C4" w14:textId="7777777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D7377CC" w14:textId="77777777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C78FDF" w14:textId="77777777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E731C9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36DA259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FF9D7E5" w14:textId="77777777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DC426F" w14:textId="77777777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EA4B9F" w:rsidRPr="004C2BAB" w14:paraId="1F8A1001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1B3F9668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179D019" w14:textId="7DF29F24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9313163" w14:textId="71B494F9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332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820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1F4088CB" w14:textId="775C7485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871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713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auto"/>
          </w:tcPr>
          <w:p w14:paraId="09CCA7D2" w14:textId="70F3DCD8" w:rsidR="00EA4B9F" w:rsidRPr="004C2BAB" w:rsidRDefault="00F96C52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878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235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0B4ECF20" w14:textId="68FEB19F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198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142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</w:tcPr>
          <w:p w14:paraId="696CBC10" w14:textId="296EF749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397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14:paraId="0B77AFEC" w14:textId="348FB620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35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680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auto"/>
          </w:tcPr>
          <w:p w14:paraId="09A498C0" w14:textId="29A6D04A" w:rsidR="00EA4B9F" w:rsidRPr="004C2BAB" w:rsidRDefault="00F96C52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116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0A84B114" w14:textId="09163382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8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560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107</w:t>
            </w:r>
            <w:r w:rsidR="00EA4B9F" w:rsidRPr="004C2BAB">
              <w:rPr>
                <w:rFonts w:ascii="Browallia New" w:hAnsi="Browallia New" w:cs="Browallia New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023</w:t>
            </w:r>
          </w:p>
        </w:tc>
      </w:tr>
      <w:tr w:rsidR="00EA4B9F" w:rsidRPr="004C2BAB" w14:paraId="23AE487A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0E94B1A3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6F6153" w14:textId="46A7FEF4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F5A650" w14:textId="36A6E480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309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364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637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A19F7" w14:textId="174CF779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804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248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006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C2D678" w14:textId="6F390A95" w:rsidR="00EA4B9F" w:rsidRPr="004C2BAB" w:rsidRDefault="00EA4B9F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658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893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851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AAD35" w14:textId="392B31AA" w:rsidR="00EA4B9F" w:rsidRPr="004C2BAB" w:rsidRDefault="00EA4B9F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344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553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C3AE81" w14:textId="17A0F9F2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397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656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0A8C6A" w14:textId="62BDAC8A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30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531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260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99A98" w14:textId="63EFE0B7" w:rsidR="00EA4B9F" w:rsidRPr="004C2BAB" w:rsidRDefault="00EA4B9F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6C9C20" w14:textId="7B8E01CF" w:rsidR="00EA4B9F" w:rsidRPr="004C2BAB" w:rsidRDefault="00EA4B9F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677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779</w:t>
            </w:r>
            <w:r w:rsidRPr="004C2BAB">
              <w:rPr>
                <w:rFonts w:ascii="Browallia New" w:hAnsi="Browallia New" w:cs="Browallia New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lang w:val="en-GB"/>
              </w:rPr>
              <w:t>963</w:t>
            </w:r>
            <w:r w:rsidRPr="004C2BA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4B9F" w:rsidRPr="004C2BAB" w14:paraId="23904A92" w14:textId="77777777" w:rsidTr="00130462">
        <w:trPr>
          <w:trHeight w:val="20"/>
        </w:trPr>
        <w:tc>
          <w:tcPr>
            <w:tcW w:w="3355" w:type="dxa"/>
            <w:shd w:val="clear" w:color="auto" w:fill="auto"/>
          </w:tcPr>
          <w:p w14:paraId="701F236B" w14:textId="77777777" w:rsidR="00EA4B9F" w:rsidRPr="004C2BAB" w:rsidRDefault="00EA4B9F" w:rsidP="00EA4B9F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BAB">
              <w:rPr>
                <w:rFonts w:ascii="Browallia New" w:hAnsi="Browallia New" w:cs="Browallia New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EBB6D" w14:textId="0507AB53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200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932AA" w14:textId="42A03B8F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023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455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99D84" w14:textId="301E372F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67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465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CB128" w14:textId="0F0E3D9B" w:rsidR="00EA4B9F" w:rsidRPr="004C2BAB" w:rsidRDefault="00F96C52" w:rsidP="00EA4B9F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219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341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5546D" w14:textId="7617A48C" w:rsidR="00EA4B9F" w:rsidRPr="004C2BAB" w:rsidRDefault="00F96C52" w:rsidP="00EA4B9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329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798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4AE0B" w14:textId="4F545C3A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5AAAD" w14:textId="07EEA5C7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5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149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157B0" w14:textId="1A265F26" w:rsidR="00EA4B9F" w:rsidRPr="004C2BAB" w:rsidRDefault="00F96C52" w:rsidP="00EA4B9F">
            <w:pPr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37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116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DAE30" w14:textId="414126ED" w:rsidR="00EA4B9F" w:rsidRPr="004C2BAB" w:rsidRDefault="00F96C52" w:rsidP="00EA4B9F">
            <w:pPr>
              <w:tabs>
                <w:tab w:val="decimal" w:pos="1088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F96C52">
              <w:rPr>
                <w:rFonts w:ascii="Browallia New" w:hAnsi="Browallia New" w:cs="Browallia New"/>
                <w:lang w:val="en-GB"/>
              </w:rPr>
              <w:t>4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882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327</w:t>
            </w:r>
            <w:r w:rsidR="00EA4B9F" w:rsidRPr="004C2BAB">
              <w:rPr>
                <w:rFonts w:ascii="Browallia New" w:hAnsi="Browallia New" w:cs="Browallia New"/>
              </w:rPr>
              <w:t>,</w:t>
            </w:r>
            <w:r w:rsidRPr="00F96C52">
              <w:rPr>
                <w:rFonts w:ascii="Browallia New" w:hAnsi="Browallia New" w:cs="Browallia New"/>
                <w:lang w:val="en-GB"/>
              </w:rPr>
              <w:t>060</w:t>
            </w:r>
          </w:p>
        </w:tc>
      </w:tr>
    </w:tbl>
    <w:p w14:paraId="7189826D" w14:textId="77777777" w:rsidR="000275C0" w:rsidRPr="004C2BAB" w:rsidRDefault="000275C0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5D8310" w14:textId="0C97C9C5" w:rsidR="00934AFD" w:rsidRPr="004C2BAB" w:rsidRDefault="00934AFD" w:rsidP="00934AFD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934AFD" w:rsidRPr="004C2BAB" w:rsidSect="0092368C">
          <w:pgSz w:w="16834" w:h="11909" w:orient="landscape" w:code="9"/>
          <w:pgMar w:top="1440" w:right="864" w:bottom="720" w:left="864" w:header="706" w:footer="706" w:gutter="0"/>
          <w:cols w:space="720"/>
        </w:sectPr>
      </w:pPr>
    </w:p>
    <w:p w14:paraId="2DA30B11" w14:textId="77777777" w:rsidR="00934AFD" w:rsidRPr="004C2BAB" w:rsidRDefault="00934AFD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EC4BFD" w14:textId="77777777" w:rsidR="004513A2" w:rsidRPr="004C2BAB" w:rsidRDefault="004513A2" w:rsidP="008926B8">
      <w:pPr>
        <w:jc w:val="both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หากที่ดินแสดงตามราคาทุนเดิม ราคาตามบัญชีจะเป็นดังนี้</w:t>
      </w:r>
    </w:p>
    <w:p w14:paraId="1E2C0752" w14:textId="77777777" w:rsidR="004513A2" w:rsidRPr="004C2BAB" w:rsidRDefault="004513A2" w:rsidP="008926B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7"/>
        <w:gridCol w:w="1369"/>
        <w:gridCol w:w="1368"/>
        <w:gridCol w:w="1368"/>
      </w:tblGrid>
      <w:tr w:rsidR="00130462" w:rsidRPr="004C2BAB" w14:paraId="43B11EF5" w14:textId="77777777" w:rsidTr="0014445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1A989" w14:textId="77777777" w:rsidR="004513A2" w:rsidRPr="004C2BAB" w:rsidRDefault="004513A2" w:rsidP="008926B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1B0F5" w14:textId="77777777" w:rsidR="004513A2" w:rsidRPr="004C2BAB" w:rsidRDefault="004513A2" w:rsidP="00892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9E65B8" w14:textId="77777777" w:rsidR="004513A2" w:rsidRPr="004C2BAB" w:rsidRDefault="004513A2" w:rsidP="008926B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4327411C" w14:textId="77777777" w:rsidTr="0014445A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D720B" w14:textId="77777777" w:rsidR="00886DFE" w:rsidRPr="004C2BAB" w:rsidRDefault="00886DFE" w:rsidP="00886DF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D166B" w14:textId="2C23EBE2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1DB9D" w14:textId="7D127DCC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30096" w14:textId="6AAA1CDE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A395B" w14:textId="291D1577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F96C52"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124270F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9BF9" w14:textId="77777777" w:rsidR="00886DFE" w:rsidRPr="004C2BAB" w:rsidRDefault="00886DFE" w:rsidP="00886DF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18044" w14:textId="77777777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27E41" w14:textId="77777777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25D61" w14:textId="77777777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51CF2" w14:textId="77777777" w:rsidR="00886DFE" w:rsidRPr="004C2BAB" w:rsidRDefault="00886DFE" w:rsidP="00886DFE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4C2BAB" w14:paraId="27088495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B5EAA" w14:textId="77777777" w:rsidR="00886DFE" w:rsidRPr="004C2BAB" w:rsidRDefault="00886DFE" w:rsidP="00886DF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B6F08" w14:textId="77777777" w:rsidR="00886DFE" w:rsidRPr="004C2BAB" w:rsidRDefault="00886DFE" w:rsidP="00886DFE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F667C" w14:textId="77777777" w:rsidR="00886DFE" w:rsidRPr="004C2BAB" w:rsidRDefault="00886DFE" w:rsidP="00886DFE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BA86B" w14:textId="77777777" w:rsidR="00886DFE" w:rsidRPr="004C2BAB" w:rsidRDefault="00886DFE" w:rsidP="00886DFE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F700" w14:textId="77777777" w:rsidR="00886DFE" w:rsidRPr="004C2BAB" w:rsidRDefault="00886DFE" w:rsidP="00886DFE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53DD" w:rsidRPr="004C2BAB" w14:paraId="47B45FBA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309D8" w14:textId="77777777" w:rsidR="007E53DD" w:rsidRPr="004C2BAB" w:rsidRDefault="007E53DD" w:rsidP="007E53DD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D6269" w14:textId="57557869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51FCD" w14:textId="6AAA3D13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1C428" w14:textId="36F30E93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ED5A" w14:textId="2AE3E7C0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7E53DD" w:rsidRPr="004C2BAB" w14:paraId="49126884" w14:textId="77777777" w:rsidTr="00130462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3EBB" w14:textId="1CC5BF30" w:rsidR="007E53DD" w:rsidRPr="004C2BAB" w:rsidRDefault="007E53DD" w:rsidP="007E53DD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875CE" w14:textId="6CD665DB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C5301" w14:textId="5C2EED74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907CF" w14:textId="4B6D6B18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D5DC1" w14:textId="3A0EC8AB" w:rsidR="007E53DD" w:rsidRPr="004C2BAB" w:rsidRDefault="00F96C52" w:rsidP="007E53D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7E53DD"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62405AA8" w14:textId="77777777" w:rsidR="004513A2" w:rsidRPr="004C2BAB" w:rsidRDefault="004513A2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E2BC8A" w14:textId="77777777" w:rsidR="00190B55" w:rsidRPr="004C2BAB" w:rsidRDefault="00190B55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มูลค่ายุติธรรมของที่ดิน</w:t>
      </w:r>
    </w:p>
    <w:p w14:paraId="6A67EE58" w14:textId="77777777" w:rsidR="00190B55" w:rsidRPr="004C2BAB" w:rsidRDefault="00190B55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2F9B9C" w14:textId="1454C123" w:rsidR="00FF5184" w:rsidRPr="004C2BAB" w:rsidRDefault="00190B55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A7503"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7503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 พ</w:t>
      </w:r>
      <w:r w:rsidR="000A7503"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A7503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0A7503"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503CC"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</w:t>
      </w:r>
      <w:r w:rsidR="00A463DB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โจนส์ แลง ลาซาลล์ (ประเทศไทย) จำกัด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77308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ซึ่งเป็นผู้ประเมินอิสระ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โดยส่วนเกินทุนจากการ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</w:t>
      </w:r>
      <w:r w:rsidR="004F7ECB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กำไรขาดทุนเบ็ดเสร็จอื่น </w:t>
      </w:r>
    </w:p>
    <w:p w14:paraId="2D7169E5" w14:textId="77777777" w:rsidR="00FF5184" w:rsidRPr="004C2BAB" w:rsidRDefault="00FF5184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F82ED6" w14:textId="07EBC10D" w:rsidR="00F77308" w:rsidRPr="004C2BAB" w:rsidRDefault="00F77308" w:rsidP="008926B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3629ADDF" w14:textId="77777777" w:rsidR="00F77308" w:rsidRPr="004C2BAB" w:rsidRDefault="00F77308" w:rsidP="008926B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762"/>
        <w:gridCol w:w="2007"/>
        <w:gridCol w:w="1656"/>
        <w:gridCol w:w="2007"/>
      </w:tblGrid>
      <w:tr w:rsidR="00130462" w:rsidRPr="004C2BAB" w14:paraId="464EA950" w14:textId="77777777" w:rsidTr="00E81666">
        <w:trPr>
          <w:trHeight w:val="20"/>
        </w:trPr>
        <w:tc>
          <w:tcPr>
            <w:tcW w:w="3762" w:type="dxa"/>
            <w:shd w:val="clear" w:color="auto" w:fill="auto"/>
          </w:tcPr>
          <w:p w14:paraId="78000DAA" w14:textId="77777777" w:rsidR="00F77308" w:rsidRPr="004C2BA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351921CD" w14:textId="77777777" w:rsidR="006E0E8F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</w:t>
            </w:r>
          </w:p>
          <w:p w14:paraId="203296CF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ซื้อขายในตลาดที่มี</w:t>
            </w:r>
          </w:p>
          <w:p w14:paraId="4FD034CD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01867FC2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1FDFDC71" w14:textId="2570D1C4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189FE9" w14:textId="77777777" w:rsidR="006E0E8F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4DBB9036" w14:textId="77777777" w:rsidR="00C47A5D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ที่สังเกตได้ที่มี</w:t>
            </w:r>
          </w:p>
          <w:p w14:paraId="2F98529E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01A63990" w14:textId="0A20CE63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0FB0BB3" w14:textId="77777777" w:rsidR="006E0E8F" w:rsidRPr="004C2BAB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19FCA953" w14:textId="77777777" w:rsidR="006E0E8F" w:rsidRPr="004C2BAB" w:rsidRDefault="00F7730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CF8852F" w14:textId="77777777" w:rsidR="00F77308" w:rsidRPr="004C2BAB" w:rsidRDefault="003E6968" w:rsidP="003E696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</w:t>
            </w:r>
            <w:r w:rsidR="00F77308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นัยสำคัญ</w:t>
            </w:r>
          </w:p>
          <w:p w14:paraId="351A201C" w14:textId="7CB6E5B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92C1627" w14:textId="77777777" w:rsidTr="00E81666">
        <w:trPr>
          <w:trHeight w:val="20"/>
        </w:trPr>
        <w:tc>
          <w:tcPr>
            <w:tcW w:w="3762" w:type="dxa"/>
            <w:shd w:val="clear" w:color="auto" w:fill="auto"/>
          </w:tcPr>
          <w:p w14:paraId="52C2456B" w14:textId="77777777" w:rsidR="00F77308" w:rsidRPr="004C2BA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DEE2B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6A85D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A8DF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64A6D303" w14:textId="77777777" w:rsidTr="00130462">
        <w:trPr>
          <w:trHeight w:val="20"/>
        </w:trPr>
        <w:tc>
          <w:tcPr>
            <w:tcW w:w="3762" w:type="dxa"/>
            <w:shd w:val="clear" w:color="auto" w:fill="auto"/>
          </w:tcPr>
          <w:p w14:paraId="6B5AB746" w14:textId="77777777" w:rsidR="00F77308" w:rsidRPr="004C2BA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</w:tcPr>
          <w:p w14:paraId="1235E1DB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82657EA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</w:tcPr>
          <w:p w14:paraId="32077F2E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4C2BAB" w14:paraId="451C0695" w14:textId="77777777" w:rsidTr="00130462">
        <w:trPr>
          <w:trHeight w:val="20"/>
        </w:trPr>
        <w:tc>
          <w:tcPr>
            <w:tcW w:w="3762" w:type="dxa"/>
            <w:shd w:val="clear" w:color="auto" w:fill="auto"/>
          </w:tcPr>
          <w:p w14:paraId="6EFA08FB" w14:textId="77777777" w:rsidR="00F77308" w:rsidRPr="004C2BA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auto"/>
          </w:tcPr>
          <w:p w14:paraId="09377ECC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31080418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shd w:val="clear" w:color="auto" w:fill="auto"/>
          </w:tcPr>
          <w:p w14:paraId="1B91D819" w14:textId="77777777" w:rsidR="00F77308" w:rsidRPr="004C2BAB" w:rsidRDefault="00F77308" w:rsidP="008926B8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4C2BAB" w14:paraId="5A0CDE66" w14:textId="77777777" w:rsidTr="00130462">
        <w:trPr>
          <w:trHeight w:val="20"/>
        </w:trPr>
        <w:tc>
          <w:tcPr>
            <w:tcW w:w="3762" w:type="dxa"/>
            <w:shd w:val="clear" w:color="auto" w:fill="auto"/>
          </w:tcPr>
          <w:p w14:paraId="5F355140" w14:textId="77777777" w:rsidR="00F77308" w:rsidRPr="004C2BA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1B7AFD43" w14:textId="2F7D89C1" w:rsidR="00F77308" w:rsidRPr="004C2BAB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52B43A" w14:textId="6372E8BA" w:rsidR="00F77308" w:rsidRPr="004C2BAB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77D8FA72" w14:textId="450AC599" w:rsidR="00F77308" w:rsidRPr="004C2BAB" w:rsidRDefault="00F96C5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77AB24A7" w14:textId="77777777" w:rsidTr="00130462">
        <w:trPr>
          <w:trHeight w:val="20"/>
        </w:trPr>
        <w:tc>
          <w:tcPr>
            <w:tcW w:w="3762" w:type="dxa"/>
            <w:shd w:val="clear" w:color="auto" w:fill="auto"/>
          </w:tcPr>
          <w:p w14:paraId="3ABCD9FA" w14:textId="77777777" w:rsidR="00F77308" w:rsidRPr="004C2BAB" w:rsidRDefault="00F77308" w:rsidP="003E69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32D60" w14:textId="7E1A83E8" w:rsidR="00F77308" w:rsidRPr="004C2BAB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A8BE" w14:textId="5A435078" w:rsidR="00F77308" w:rsidRPr="004C2BAB" w:rsidRDefault="007E53DD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67E61" w14:textId="687830D4" w:rsidR="00F77308" w:rsidRPr="004C2BAB" w:rsidRDefault="00F96C52" w:rsidP="008926B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BAA1D90" w14:textId="50D8C8F0" w:rsidR="00934AFD" w:rsidRPr="004C2BAB" w:rsidRDefault="00934AFD" w:rsidP="008926B8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83D2A1A" w14:textId="77777777" w:rsidR="00FF5184" w:rsidRPr="004C2BAB" w:rsidRDefault="00F77308" w:rsidP="00DA15EB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D850CF8" w14:textId="77777777" w:rsidR="00DA15EB" w:rsidRPr="004C2BAB" w:rsidRDefault="00DA15EB" w:rsidP="00DA15EB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44F8B05" w14:textId="30986033" w:rsidR="00077F27" w:rsidRPr="004C2BAB" w:rsidRDefault="00077F27" w:rsidP="008926B8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4C2BAB">
        <w:rPr>
          <w:rFonts w:ascii="Browallia New" w:hAnsi="Browallia New" w:cs="Browallia New"/>
          <w:i/>
          <w:i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F96C52" w:rsidRPr="00F96C52">
        <w:rPr>
          <w:rFonts w:ascii="Browallia New" w:hAnsi="Browallia New" w:cs="Browallia New"/>
          <w:i/>
          <w:iCs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i/>
          <w:iCs/>
          <w:sz w:val="26"/>
          <w:szCs w:val="26"/>
          <w:cs/>
        </w:rPr>
        <w:t>ของมูลค่ายุติธรรม</w:t>
      </w:r>
    </w:p>
    <w:p w14:paraId="1A94FB49" w14:textId="77777777" w:rsidR="00077F27" w:rsidRPr="004C2BAB" w:rsidRDefault="00077F27" w:rsidP="008926B8">
      <w:pPr>
        <w:jc w:val="both"/>
        <w:rPr>
          <w:rFonts w:ascii="Browallia New" w:hAnsi="Browallia New" w:cs="Browallia New"/>
          <w:sz w:val="26"/>
          <w:szCs w:val="26"/>
        </w:rPr>
      </w:pPr>
    </w:p>
    <w:p w14:paraId="6078E966" w14:textId="408DC74C" w:rsidR="004F7ECB" w:rsidRPr="004C2BAB" w:rsidRDefault="00077F27" w:rsidP="008926B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A56ACE" w:rsidRPr="004C2BAB">
        <w:rPr>
          <w:rFonts w:ascii="Browallia New" w:hAnsi="Browallia New" w:cs="Browallia New"/>
          <w:sz w:val="26"/>
          <w:szCs w:val="26"/>
          <w:cs/>
        </w:rPr>
        <w:t>ตาม</w:t>
      </w:r>
      <w:r w:rsidRPr="004C2BAB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9ECBA5" w14:textId="6160C8D4" w:rsidR="00C47A5D" w:rsidRPr="004C2BAB" w:rsidRDefault="004F7ECB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72765" w14:textId="6113CB7D" w:rsidR="00077F27" w:rsidRPr="004C2BAB" w:rsidRDefault="00077F27" w:rsidP="009F04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i/>
          <w:iCs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F96C52" w:rsidRPr="00F96C52">
        <w:rPr>
          <w:rFonts w:ascii="Browallia New" w:hAnsi="Browallia New" w:cs="Browallia New"/>
          <w:i/>
          <w:iCs/>
          <w:sz w:val="26"/>
          <w:szCs w:val="26"/>
          <w:lang w:val="en-GB"/>
        </w:rPr>
        <w:t>3</w:t>
      </w:r>
      <w:r w:rsidRPr="004C2BAB">
        <w:rPr>
          <w:rFonts w:ascii="Browallia New" w:hAnsi="Browallia New" w:cs="Browallia New"/>
          <w:i/>
          <w:iCs/>
          <w:sz w:val="26"/>
          <w:szCs w:val="26"/>
          <w:cs/>
        </w:rPr>
        <w:t>)</w:t>
      </w:r>
      <w:r w:rsidRPr="004C2BAB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</w:p>
    <w:p w14:paraId="53AF3F35" w14:textId="77777777" w:rsidR="00077F27" w:rsidRPr="004C2BAB" w:rsidRDefault="00077F27" w:rsidP="004C2BAB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305"/>
        <w:gridCol w:w="1440"/>
        <w:gridCol w:w="1710"/>
        <w:gridCol w:w="1440"/>
        <w:gridCol w:w="1818"/>
        <w:gridCol w:w="1737"/>
      </w:tblGrid>
      <w:tr w:rsidR="00130462" w:rsidRPr="004C2BAB" w14:paraId="5213C179" w14:textId="77777777" w:rsidTr="0014445A"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18B54A" w14:textId="77777777" w:rsidR="00077F27" w:rsidRPr="004C2BAB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F93FA" w14:textId="77777777" w:rsidR="00077F27" w:rsidRPr="004C2BAB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0CAB39" w14:textId="77777777" w:rsidR="00077F27" w:rsidRPr="004C2BAB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11758A" w14:textId="7435DD75" w:rsidR="00077F27" w:rsidRPr="004C2BAB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519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2D6DBB7" w14:textId="38EFA8B3" w:rsidR="00077F27" w:rsidRPr="004C2BAB" w:rsidRDefault="00077F27" w:rsidP="008926B8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B7D83E" w14:textId="77777777" w:rsidR="00077F27" w:rsidRPr="004C2BAB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2EF976A" w14:textId="77777777" w:rsidR="00077F27" w:rsidRPr="004C2BAB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90B5FD" w14:textId="77777777" w:rsidR="00C47A5D" w:rsidRPr="004C2BAB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06A2AE1D" w14:textId="77777777" w:rsidR="00077F27" w:rsidRPr="004C2BAB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ไม่สามารถ</w:t>
            </w:r>
          </w:p>
          <w:p w14:paraId="29FE441C" w14:textId="77777777" w:rsidR="00077F27" w:rsidRPr="004C2BAB" w:rsidRDefault="00077F27" w:rsidP="00C47A5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87BB25" w14:textId="77777777" w:rsidR="00C47A5D" w:rsidRPr="004C2BA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  <w:p w14:paraId="64232D2A" w14:textId="77777777" w:rsidR="00C47A5D" w:rsidRPr="004C2BA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3488A356" w14:textId="77777777" w:rsidR="00077F27" w:rsidRPr="004C2BA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78EEF67A" w14:textId="77777777" w:rsidR="00C47A5D" w:rsidRPr="004C2BA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</w:t>
            </w:r>
          </w:p>
          <w:p w14:paraId="0272972B" w14:textId="77777777" w:rsidR="00077F27" w:rsidRPr="004C2BAB" w:rsidRDefault="00077F27" w:rsidP="00C47A5D">
            <w:pPr>
              <w:tabs>
                <w:tab w:val="decimal" w:pos="15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ถัวเฉลี่ยถ่วงน้ำหนัก)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DEF04" w14:textId="77777777" w:rsidR="00077F27" w:rsidRPr="004C2BA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74672E3D" w14:textId="77777777" w:rsidR="00077F27" w:rsidRPr="004C2BA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3565DD6E" w14:textId="77777777" w:rsidR="00077F27" w:rsidRPr="004C2BA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1FEC94C3" w14:textId="77777777" w:rsidR="00077F27" w:rsidRPr="004C2BAB" w:rsidRDefault="00077F27" w:rsidP="00C47A5D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30462" w:rsidRPr="004C2BAB" w14:paraId="6F7C5297" w14:textId="77777777" w:rsidTr="0014445A"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2277B" w14:textId="77777777" w:rsidR="00077F27" w:rsidRPr="004C2BAB" w:rsidRDefault="00077F27" w:rsidP="008926B8">
            <w:pPr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E18270" w14:textId="77777777" w:rsidR="00077F27" w:rsidRPr="004C2BAB" w:rsidRDefault="00077F27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55B39D" w14:textId="77777777" w:rsidR="00077F27" w:rsidRPr="004C2BAB" w:rsidRDefault="00077F27" w:rsidP="008926B8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87F54" w14:textId="77777777" w:rsidR="00077F27" w:rsidRPr="004C2BAB" w:rsidRDefault="00077F27" w:rsidP="008926B8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98591" w14:textId="77777777" w:rsidR="00077F27" w:rsidRPr="004C2BAB" w:rsidRDefault="00077F27" w:rsidP="008926B8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A5F386" w14:textId="77777777" w:rsidR="00077F27" w:rsidRPr="004C2BAB" w:rsidRDefault="00077F27" w:rsidP="00C47A5D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7F27" w:rsidRPr="004C2BAB" w14:paraId="547C6361" w14:textId="77777777" w:rsidTr="00827C02"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794EE3" w14:textId="77777777" w:rsidR="00077F27" w:rsidRPr="004C2BAB" w:rsidRDefault="00077F27" w:rsidP="008926B8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20D3" w14:textId="6061DB44" w:rsidR="00077F27" w:rsidRPr="004C2BAB" w:rsidRDefault="00F96C52" w:rsidP="008926B8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577E6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577E6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577E6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1AD7E" w14:textId="377E1E31" w:rsidR="00342F76" w:rsidRPr="004C2BAB" w:rsidRDefault="00E20C18" w:rsidP="00E20C18">
            <w:pPr>
              <w:tabs>
                <w:tab w:val="right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วิธีเปรียบเทียบ</w:t>
            </w:r>
          </w:p>
          <w:p w14:paraId="06BDA88C" w14:textId="7C591A42" w:rsidR="00077F27" w:rsidRPr="004C2BAB" w:rsidRDefault="00E20C18" w:rsidP="00E20C18">
            <w:pPr>
              <w:tabs>
                <w:tab w:val="right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7BC68" w14:textId="77777777" w:rsidR="00077F27" w:rsidRPr="004C2BAB" w:rsidRDefault="00077F27" w:rsidP="00C47A5D">
            <w:pPr>
              <w:tabs>
                <w:tab w:val="decimal" w:pos="114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3A871" w14:textId="2E2CDEEB" w:rsidR="00077F27" w:rsidRPr="004C2BAB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247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A61B58A" w14:textId="661CA3C3" w:rsidR="00077F27" w:rsidRPr="004C2BAB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247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417E5BB4" w14:textId="783CBE86" w:rsidR="00077F27" w:rsidRPr="004C2BAB" w:rsidRDefault="00C47A5D" w:rsidP="00C47A5D">
            <w:pPr>
              <w:tabs>
                <w:tab w:val="right" w:pos="15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6C9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0E9CD" w14:textId="77777777" w:rsidR="00077F27" w:rsidRPr="004C2BAB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7D66160A" w14:textId="77777777" w:rsidR="00077F27" w:rsidRPr="004C2BAB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50688328" w14:textId="77777777" w:rsidR="00077F27" w:rsidRPr="004C2BAB" w:rsidRDefault="00C47A5D" w:rsidP="00C47A5D">
            <w:pPr>
              <w:tabs>
                <w:tab w:val="right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77F27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58C97739" w14:textId="1D2FC48D" w:rsidR="00F0294E" w:rsidRPr="004C2BAB" w:rsidRDefault="00F0294E" w:rsidP="008926B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34DDA160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D1E225" w14:textId="25AE9BF2" w:rsidR="00A26C9C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A26C9C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</w:tbl>
    <w:p w14:paraId="3584BAFD" w14:textId="77777777" w:rsidR="00A26C9C" w:rsidRPr="004C2BAB" w:rsidRDefault="00A26C9C" w:rsidP="008926B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0650F4" w14:textId="21C9BD70" w:rsidR="00FF5184" w:rsidRPr="004C2BAB" w:rsidRDefault="00FC6EFE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มูลค่าตามบัญชีของสินทรัพย์สิทธิการใช้</w:t>
      </w:r>
      <w:r w:rsidR="006614E9"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วันที่ </w:t>
      </w:r>
      <w:r w:rsidR="00F96C52" w:rsidRPr="00F96C5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6614E9"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6614E9" w:rsidRPr="004C2BA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D5C80B3" w14:textId="77777777" w:rsidR="00FF5184" w:rsidRPr="004C2BAB" w:rsidRDefault="00FF5184" w:rsidP="008926B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39219DBE" w14:textId="77777777" w:rsidTr="0014445A">
        <w:tc>
          <w:tcPr>
            <w:tcW w:w="3989" w:type="dxa"/>
            <w:shd w:val="clear" w:color="auto" w:fill="auto"/>
            <w:vAlign w:val="center"/>
          </w:tcPr>
          <w:p w14:paraId="70C2279E" w14:textId="77777777" w:rsidR="00A26C9C" w:rsidRPr="004C2BAB" w:rsidRDefault="00A26C9C" w:rsidP="0089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6DB5F" w14:textId="77777777" w:rsidR="00A26C9C" w:rsidRPr="004C2BAB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B8D5" w14:textId="77777777" w:rsidR="00A26C9C" w:rsidRPr="004C2BAB" w:rsidRDefault="004513A2" w:rsidP="008926B8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A26C9C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130462" w:rsidRPr="004C2BAB" w14:paraId="42F81116" w14:textId="77777777" w:rsidTr="0014445A">
        <w:tc>
          <w:tcPr>
            <w:tcW w:w="3989" w:type="dxa"/>
            <w:shd w:val="clear" w:color="auto" w:fill="auto"/>
            <w:vAlign w:val="center"/>
          </w:tcPr>
          <w:p w14:paraId="1165BDE9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34ACC" w14:textId="133EEDA5" w:rsidR="00886DFE" w:rsidRPr="004C2BAB" w:rsidRDefault="00886DFE" w:rsidP="00886D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1B98" w14:textId="43F6E28D" w:rsidR="00886DFE" w:rsidRPr="004C2BAB" w:rsidRDefault="00886DFE" w:rsidP="00886D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8BDC" w14:textId="6DE7DEA4" w:rsidR="00886DFE" w:rsidRPr="004C2BAB" w:rsidRDefault="00886DFE" w:rsidP="00886D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63124" w14:textId="1280F9CB" w:rsidR="00886DFE" w:rsidRPr="004C2BAB" w:rsidRDefault="00886DFE" w:rsidP="00886D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169ECDA" w14:textId="77777777" w:rsidTr="00130462">
        <w:tc>
          <w:tcPr>
            <w:tcW w:w="3989" w:type="dxa"/>
            <w:shd w:val="clear" w:color="auto" w:fill="auto"/>
            <w:vAlign w:val="center"/>
          </w:tcPr>
          <w:p w14:paraId="41B45F1F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1F1D7" w14:textId="77777777" w:rsidR="00886DFE" w:rsidRPr="004C2BAB" w:rsidRDefault="00886DFE" w:rsidP="00886DFE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7AD2F" w14:textId="77777777" w:rsidR="00886DFE" w:rsidRPr="004C2BAB" w:rsidRDefault="00886DFE" w:rsidP="00886D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BA303" w14:textId="77777777" w:rsidR="00886DFE" w:rsidRPr="004C2BAB" w:rsidRDefault="00886DFE" w:rsidP="00886DFE">
            <w:pPr>
              <w:pStyle w:val="CommentText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9A1B" w14:textId="77777777" w:rsidR="00886DFE" w:rsidRPr="004C2BAB" w:rsidRDefault="00886DFE" w:rsidP="00886DF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4C2BAB" w14:paraId="11479F5B" w14:textId="77777777" w:rsidTr="00130462">
        <w:tc>
          <w:tcPr>
            <w:tcW w:w="3989" w:type="dxa"/>
            <w:shd w:val="clear" w:color="auto" w:fill="auto"/>
            <w:vAlign w:val="center"/>
          </w:tcPr>
          <w:p w14:paraId="37B04861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57B46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6CB3A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F3CA5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683B6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30462" w:rsidRPr="004C2BAB" w14:paraId="6584CF47" w14:textId="77777777" w:rsidTr="00130462">
        <w:tc>
          <w:tcPr>
            <w:tcW w:w="3989" w:type="dxa"/>
            <w:shd w:val="clear" w:color="auto" w:fill="auto"/>
            <w:vAlign w:val="center"/>
          </w:tcPr>
          <w:p w14:paraId="03B92F6B" w14:textId="77777777" w:rsidR="00886DFE" w:rsidRPr="004C2BAB" w:rsidRDefault="00886DFE" w:rsidP="00886DFE">
            <w:pPr>
              <w:pStyle w:val="Heading7"/>
              <w:keepNext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5CC8AD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8B8683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B43E8F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D0CE3E" w14:textId="77777777" w:rsidR="00886DFE" w:rsidRPr="004C2BAB" w:rsidRDefault="00886DFE" w:rsidP="00886D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53DD" w:rsidRPr="004C2BAB" w14:paraId="521129F8" w14:textId="77777777" w:rsidTr="00130462">
        <w:tc>
          <w:tcPr>
            <w:tcW w:w="3989" w:type="dxa"/>
            <w:shd w:val="clear" w:color="auto" w:fill="auto"/>
            <w:vAlign w:val="center"/>
          </w:tcPr>
          <w:p w14:paraId="3310BDD2" w14:textId="77777777" w:rsidR="007E53DD" w:rsidRPr="004C2BAB" w:rsidRDefault="007E53DD" w:rsidP="007E53DD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9" w:name="OLE_LINK4"/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EFD3A" w14:textId="4C8E6C21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56F0B" w14:textId="72AC272D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1ABB9" w14:textId="160DEADF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5B0ED" w14:textId="32945AE0" w:rsidR="007E53DD" w:rsidRPr="004C2BAB" w:rsidRDefault="00F96C52" w:rsidP="007E53D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E53DD" w:rsidRPr="004C2BAB" w14:paraId="38EAAABF" w14:textId="77777777" w:rsidTr="00130462">
        <w:tc>
          <w:tcPr>
            <w:tcW w:w="3989" w:type="dxa"/>
            <w:shd w:val="clear" w:color="auto" w:fill="auto"/>
            <w:vAlign w:val="center"/>
          </w:tcPr>
          <w:p w14:paraId="7783FFEF" w14:textId="77777777" w:rsidR="007E53DD" w:rsidRPr="004C2BAB" w:rsidRDefault="007E53DD" w:rsidP="007E53DD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E62CC" w14:textId="21AEF8EE" w:rsidR="007E53DD" w:rsidRPr="004C2BAB" w:rsidRDefault="007E53DD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0E009" w14:textId="404AF056" w:rsidR="007E53DD" w:rsidRPr="004C2BAB" w:rsidRDefault="007E53DD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F8E63" w14:textId="0D759490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652FE" w14:textId="533F1838" w:rsidR="007E53DD" w:rsidRPr="004C2BAB" w:rsidRDefault="00F96C52" w:rsidP="007E53D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7E53DD" w:rsidRPr="004C2BAB" w14:paraId="030572C7" w14:textId="77777777" w:rsidTr="00130462">
        <w:tc>
          <w:tcPr>
            <w:tcW w:w="3989" w:type="dxa"/>
            <w:shd w:val="clear" w:color="auto" w:fill="auto"/>
            <w:vAlign w:val="center"/>
          </w:tcPr>
          <w:p w14:paraId="1DA53E60" w14:textId="77777777" w:rsidR="007E53DD" w:rsidRPr="004C2BAB" w:rsidRDefault="007E53DD" w:rsidP="007E53DD">
            <w:pPr>
              <w:pStyle w:val="Heading7"/>
              <w:keepNext w:val="0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6AC4F" w14:textId="52C4A5DC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D3ED3" w14:textId="10E29849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FDC41" w14:textId="5807817E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548C" w14:textId="1615281A" w:rsidR="007E53DD" w:rsidRPr="004C2BAB" w:rsidRDefault="00F96C52" w:rsidP="007E53D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7E53DD" w:rsidRPr="004C2BAB" w14:paraId="50408CEF" w14:textId="77777777" w:rsidTr="00130462">
        <w:tc>
          <w:tcPr>
            <w:tcW w:w="3989" w:type="dxa"/>
            <w:shd w:val="clear" w:color="auto" w:fill="auto"/>
            <w:vAlign w:val="center"/>
          </w:tcPr>
          <w:p w14:paraId="0310EFB3" w14:textId="77777777" w:rsidR="007E53DD" w:rsidRPr="004C2BAB" w:rsidRDefault="007E53DD" w:rsidP="007E53D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84A5F" w14:textId="7AAF4E70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9ECA9" w14:textId="35673E56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8CC88" w14:textId="2D339AFA" w:rsidR="007E53DD" w:rsidRPr="004C2BAB" w:rsidRDefault="00F96C52" w:rsidP="007E53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85FF" w14:textId="2517A667" w:rsidR="007E53DD" w:rsidRPr="004C2BAB" w:rsidRDefault="00F96C52" w:rsidP="007E53D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7E53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bookmarkEnd w:id="19"/>
    </w:tbl>
    <w:p w14:paraId="576B8C0F" w14:textId="77777777" w:rsidR="006759FF" w:rsidRPr="004C2BAB" w:rsidRDefault="006759FF" w:rsidP="008926B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A50927B" w14:textId="4DC07F1C" w:rsidR="00F7183B" w:rsidRPr="004C2BAB" w:rsidRDefault="00F21F1F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B11BB20" w14:textId="77777777" w:rsidR="00154991" w:rsidRPr="004C2BAB" w:rsidRDefault="00154991" w:rsidP="008926B8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511B49BA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03B84" w14:textId="77777777" w:rsidR="00970479" w:rsidRPr="004C2BAB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8380E" w14:textId="77777777" w:rsidR="00970479" w:rsidRPr="004C2BAB" w:rsidRDefault="00956865" w:rsidP="008926B8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0479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30462" w:rsidRPr="004C2BAB" w14:paraId="5C32E711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839D7" w14:textId="77777777" w:rsidR="00970479" w:rsidRPr="004C2BAB" w:rsidRDefault="00970479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FBBB4" w14:textId="77777777" w:rsidR="00970479" w:rsidRPr="004C2BA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0D6FC" w14:textId="77777777" w:rsidR="00970479" w:rsidRPr="004C2BA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45F47" w14:textId="77777777" w:rsidR="00970479" w:rsidRPr="004C2BA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82FEA" w14:textId="77777777" w:rsidR="00970479" w:rsidRPr="004C2BAB" w:rsidRDefault="00970479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462" w:rsidRPr="004C2BAB" w14:paraId="4029D35A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766D2" w14:textId="77777777" w:rsidR="00956865" w:rsidRPr="004C2BAB" w:rsidRDefault="00956865" w:rsidP="002000A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0527F" w14:textId="77777777" w:rsidR="00956865" w:rsidRPr="004C2BA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97B32" w14:textId="77777777" w:rsidR="00956865" w:rsidRPr="004C2BA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81BB0" w14:textId="77777777" w:rsidR="00956865" w:rsidRPr="004C2BA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ADF6A" w14:textId="77777777" w:rsidR="00956865" w:rsidRPr="004C2BAB" w:rsidRDefault="00956865" w:rsidP="0092368C">
            <w:pPr>
              <w:pStyle w:val="CommentText"/>
              <w:tabs>
                <w:tab w:val="decimal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7932AA02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C1D35" w14:textId="77777777" w:rsidR="00C828FB" w:rsidRPr="004C2BAB" w:rsidRDefault="00C828FB" w:rsidP="002000A3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D94B1B" w14:textId="77777777" w:rsidR="00C828FB" w:rsidRPr="004C2BA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2FDEA" w14:textId="77777777" w:rsidR="00C828FB" w:rsidRPr="004C2BA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73A8D6" w14:textId="77777777" w:rsidR="00C828FB" w:rsidRPr="004C2BA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2107BC" w14:textId="77777777" w:rsidR="00C828FB" w:rsidRPr="004C2BAB" w:rsidRDefault="00C828FB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30462" w:rsidRPr="004C2BAB" w14:paraId="40E7F38C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2B12D" w14:textId="326C8C28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3DF6B" w14:textId="5E6A608E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EDE11" w14:textId="4467972E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CA15FA" w14:textId="6988C333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A15ED" w14:textId="7DBE1AF4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130462" w:rsidRPr="004C2BAB" w14:paraId="179F051C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2C135" w14:textId="67B1B7A1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AF235" w14:textId="501F8BB9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AC0EE" w14:textId="57DAB26D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856F5" w14:textId="071977A4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CCF72" w14:textId="64F5D40E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30462" w:rsidRPr="004C2BAB" w14:paraId="3E4074F7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57AC9" w14:textId="406027D4" w:rsidR="00886DFE" w:rsidRPr="004C2BAB" w:rsidRDefault="00886DFE" w:rsidP="00886DF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2818" w14:textId="0C2D58D2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2E799" w14:textId="4CFAC198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BD257" w14:textId="524A1EB5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133E3" w14:textId="21279B65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57E32D25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3F7FA" w14:textId="4D300CBF" w:rsidR="00886DFE" w:rsidRPr="004C2BAB" w:rsidRDefault="00886DFE" w:rsidP="00886DF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D2043" w14:textId="1455C5CE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BA081" w14:textId="07F73E55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9397F" w14:textId="434D45C8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FA5AA" w14:textId="39164691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30462" w:rsidRPr="004C2BAB" w14:paraId="41B194AC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BFF75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73F41C" w14:textId="77777777" w:rsidR="00886DFE" w:rsidRPr="004C2BAB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8B063" w14:textId="77777777" w:rsidR="00886DFE" w:rsidRPr="004C2BAB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3941D" w14:textId="77777777" w:rsidR="00886DFE" w:rsidRPr="004C2BAB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9607AF" w14:textId="77777777" w:rsidR="00886DFE" w:rsidRPr="004C2BAB" w:rsidRDefault="00886DFE" w:rsidP="00886DFE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30462" w:rsidRPr="004C2BAB" w14:paraId="2B6A0C85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16AFE" w14:textId="0ADF4656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26A50" w14:textId="4D948D96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56950" w14:textId="2EE68645" w:rsidR="00886DFE" w:rsidRPr="004C2BAB" w:rsidRDefault="00886DFE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5EB44" w14:textId="5D06C93A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F7B4C" w14:textId="7E5C44F6" w:rsidR="00886DFE" w:rsidRPr="004C2BAB" w:rsidRDefault="00F96C52" w:rsidP="00886DFE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2721AF" w:rsidRPr="004C2BAB" w14:paraId="2C5A0DF6" w14:textId="77777777" w:rsidTr="00D57C81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21CB3B" w14:textId="08DC20C5" w:rsidR="002721AF" w:rsidRPr="004C2BAB" w:rsidRDefault="002721AF" w:rsidP="002721A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7E6A0E" w14:textId="0E51B9FD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69D5" w14:textId="50295979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40CE9" w14:textId="5D5A5FDB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01C49" w14:textId="1D045530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2721AF" w:rsidRPr="004C2BAB" w14:paraId="3CA5BB29" w14:textId="77777777" w:rsidTr="00D57C81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DBDDE" w14:textId="68958E38" w:rsidR="002721AF" w:rsidRPr="004C2BAB" w:rsidRDefault="002721AF" w:rsidP="002721A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B210" w14:textId="4D7A5BE2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0BD11" w14:textId="771F287D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22A49" w14:textId="01613229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D2F20" w14:textId="7ADB8E7A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2721AF" w:rsidRPr="004C2BAB" w14:paraId="371508CE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1EB15" w14:textId="77777777" w:rsidR="002721AF" w:rsidRPr="004C2BAB" w:rsidRDefault="002721AF" w:rsidP="002721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5F24" w14:textId="4C9E3A28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2D219" w14:textId="4C6515B4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30A1B" w14:textId="1DC8FC53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7A5EC" w14:textId="792F79FF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1AF" w:rsidRPr="004C2BAB" w14:paraId="1BDC2D1D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F97E9" w14:textId="1E5FB6C8" w:rsidR="002721AF" w:rsidRPr="004C2BAB" w:rsidRDefault="002721AF" w:rsidP="002721A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38DA7" w14:textId="1080879E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E087F" w14:textId="7FA8D944" w:rsidR="002721AF" w:rsidRPr="004C2BAB" w:rsidRDefault="002721AF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8DF41" w14:textId="0E950327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9A8C3" w14:textId="5FE5894F" w:rsidR="002721AF" w:rsidRPr="004C2BAB" w:rsidRDefault="00F96C52" w:rsidP="002721AF">
            <w:pPr>
              <w:pStyle w:val="a0"/>
              <w:tabs>
                <w:tab w:val="decimal" w:pos="1153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3C67A7F8" w14:textId="2B6E12C9" w:rsidR="00E47B12" w:rsidRPr="004C2BAB" w:rsidRDefault="00E47B12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2D777179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34E2A" w14:textId="77777777" w:rsidR="000E4941" w:rsidRPr="004C2BA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A70D5" w14:textId="2054FEB4" w:rsidR="000E4941" w:rsidRPr="004C2BAB" w:rsidRDefault="000E4941" w:rsidP="000E4941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27C572FE" w14:textId="77777777" w:rsidTr="0014445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8FD7B" w14:textId="77777777" w:rsidR="000E4941" w:rsidRPr="004C2BA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13F4F" w14:textId="77777777" w:rsidR="000E4941" w:rsidRPr="004C2BA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69B8F" w14:textId="77777777" w:rsidR="000E4941" w:rsidRPr="004C2BA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A78F8" w14:textId="77777777" w:rsidR="000E4941" w:rsidRPr="004C2BA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F8886" w14:textId="77777777" w:rsidR="000E4941" w:rsidRPr="004C2BAB" w:rsidRDefault="000E4941" w:rsidP="000E494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462" w:rsidRPr="004C2BAB" w14:paraId="4EB108D5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94CEB" w14:textId="77777777" w:rsidR="000E4941" w:rsidRPr="004C2BA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8BAA0" w14:textId="77777777" w:rsidR="000E4941" w:rsidRPr="004C2BA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C4B24" w14:textId="77777777" w:rsidR="000E4941" w:rsidRPr="004C2BA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B74B3" w14:textId="77777777" w:rsidR="000E4941" w:rsidRPr="004C2BA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E1F4" w14:textId="77777777" w:rsidR="000E4941" w:rsidRPr="004C2BAB" w:rsidRDefault="000E4941" w:rsidP="0092368C">
            <w:pPr>
              <w:pStyle w:val="CommentText"/>
              <w:tabs>
                <w:tab w:val="decimal" w:pos="11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2DF3D416" w14:textId="77777777" w:rsidTr="00130462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CC03F" w14:textId="77777777" w:rsidR="000E4941" w:rsidRPr="004C2BAB" w:rsidRDefault="000E4941" w:rsidP="000E494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82E2B" w14:textId="77777777" w:rsidR="000E4941" w:rsidRPr="004C2BA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EFF612" w14:textId="77777777" w:rsidR="000E4941" w:rsidRPr="004C2BA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FF132" w14:textId="77777777" w:rsidR="000E4941" w:rsidRPr="004C2BA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4F124" w14:textId="77777777" w:rsidR="000E4941" w:rsidRPr="004C2BAB" w:rsidRDefault="000E4941" w:rsidP="000E4941">
            <w:pPr>
              <w:pStyle w:val="CommentText"/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0462" w:rsidRPr="004C2BAB" w14:paraId="61D6536F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C19F1" w14:textId="15B82933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C3D78" w14:textId="6F59E09F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EF571" w14:textId="55B8C934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C985" w14:textId="3710335A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1A225" w14:textId="7E512915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130462" w:rsidRPr="004C2BAB" w14:paraId="73CC1DDB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9E1F2" w14:textId="12CB88C1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DBA62" w14:textId="08BD2E9E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427A7" w14:textId="61B57442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21AA5" w14:textId="0E286EA0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4F1C7" w14:textId="396EC6AA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30462" w:rsidRPr="004C2BAB" w14:paraId="0D1DE67A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8938B2" w14:textId="465BD3A3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0F7FB" w14:textId="5A069933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62091" w14:textId="14C4F34C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C1FFD" w14:textId="061058EC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10F" w14:textId="456F7109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2ADD2DA8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B6221A" w14:textId="15077D4F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717EF" w14:textId="501AD836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E1985" w14:textId="040F4BEE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DA28" w14:textId="6E72A37F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F1E61" w14:textId="3BE25C51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130462" w:rsidRPr="004C2BAB" w14:paraId="6540CB4D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31C4BE" w14:textId="77777777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552B6" w14:textId="77777777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2F7F7" w14:textId="77777777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FB57E" w14:textId="77777777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78CB" w14:textId="77777777" w:rsidR="00886DFE" w:rsidRPr="004C2BAB" w:rsidRDefault="00886DFE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3E69EF29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0E246E" w14:textId="56A94CEA" w:rsidR="00886DFE" w:rsidRPr="004C2BAB" w:rsidRDefault="00886DFE" w:rsidP="00886DF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83A25" w14:textId="658853EA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B8165" w14:textId="21FBE03C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FE585" w14:textId="6658F8B2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4F363" w14:textId="1CACFDE6" w:rsidR="00886DFE" w:rsidRPr="004C2BAB" w:rsidRDefault="00F96C52" w:rsidP="00886DFE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886DFE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2721AF" w:rsidRPr="004C2BAB" w14:paraId="3E10E6C0" w14:textId="77777777" w:rsidTr="00C14788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256243" w14:textId="1C740433" w:rsidR="002721AF" w:rsidRPr="004C2BAB" w:rsidRDefault="002721AF" w:rsidP="002721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af-ZA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D375411" w14:textId="38A8F946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1050F" w14:textId="4EBA0057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C1E71" w14:textId="50ABD821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D38909F" w14:textId="6B27B9D1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2721AF" w:rsidRPr="004C2BAB" w14:paraId="7CAD43F8" w14:textId="77777777" w:rsidTr="00C14788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455C4" w14:textId="3A9DCBE4" w:rsidR="002721AF" w:rsidRPr="004C2BAB" w:rsidRDefault="002721AF" w:rsidP="002721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26B1E2B" w14:textId="083A100D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1028E" w14:textId="7841B78D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BDE80" w14:textId="0C2BA306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F1390F8" w14:textId="5F37D6C9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2721AF" w:rsidRPr="004C2BAB" w14:paraId="3CEF02AB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D41973" w14:textId="3846360F" w:rsidR="002721AF" w:rsidRPr="004C2BAB" w:rsidRDefault="002721AF" w:rsidP="002721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14A16" w14:textId="4672EAD9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40AC2" w14:textId="0DE234DE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D6302" w14:textId="72F35F44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C15D8" w14:textId="325C43F5" w:rsidR="002721AF" w:rsidRPr="004C2BAB" w:rsidRDefault="002721AF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1AF" w:rsidRPr="004C2BAB" w14:paraId="6134629B" w14:textId="77777777" w:rsidTr="00130462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BC80F" w14:textId="01381E8C" w:rsidR="002721AF" w:rsidRPr="004C2BAB" w:rsidRDefault="002721AF" w:rsidP="002721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69B3A" w14:textId="7CBB1809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DC740" w14:textId="445AE7A6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1D184" w14:textId="18CC42DB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FAB1E" w14:textId="40A0003C" w:rsidR="002721AF" w:rsidRPr="004C2BAB" w:rsidRDefault="00F96C52" w:rsidP="002721AF">
            <w:pPr>
              <w:tabs>
                <w:tab w:val="decimal" w:pos="115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51E179DD" w14:textId="77777777" w:rsidR="00B86F78" w:rsidRPr="004C2BAB" w:rsidRDefault="00B86F78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0CFA03" w14:textId="1048109E" w:rsidR="00956865" w:rsidRPr="004C2BAB" w:rsidRDefault="00956865" w:rsidP="00413282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413282" w:rsidRPr="004C2BAB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และกระแสเงินสดจ่ายของสัญญาเช่าประกอบด้วยรายการดังนี้</w:t>
      </w:r>
    </w:p>
    <w:p w14:paraId="37B22CD4" w14:textId="77777777" w:rsidR="000E4941" w:rsidRPr="004C2BAB" w:rsidRDefault="000E4941" w:rsidP="0041328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785A7949" w14:textId="715B66D1" w:rsidTr="0014445A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6E0200D" w14:textId="77777777" w:rsidR="00411724" w:rsidRPr="004C2BAB" w:rsidRDefault="00411724" w:rsidP="008B6AC0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4C01A" w14:textId="2BD7BA93" w:rsidR="00411724" w:rsidRPr="004C2BAB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845244" w14:textId="0E1D696E" w:rsidR="00411724" w:rsidRPr="004C2BAB" w:rsidRDefault="00411724" w:rsidP="00411724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7B561E8E" w14:textId="2154DBBD" w:rsidTr="0014445A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1EBEF8A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14B17" w14:textId="64D54917" w:rsidR="00886DFE" w:rsidRPr="004C2BAB" w:rsidRDefault="00886DFE" w:rsidP="00886DFE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6F8C" w14:textId="3D2CD279" w:rsidR="00886DFE" w:rsidRPr="004C2BAB" w:rsidRDefault="00886DFE" w:rsidP="00886DFE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5B64C" w14:textId="799403EE" w:rsidR="00886DFE" w:rsidRPr="004C2BAB" w:rsidRDefault="00886DFE" w:rsidP="00886DFE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E9DC1" w14:textId="696F746B" w:rsidR="00886DFE" w:rsidRPr="004C2BAB" w:rsidRDefault="00886DFE" w:rsidP="00886DFE">
            <w:pPr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ADD19D1" w14:textId="4776C284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31DF1F7A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768C1" w14:textId="77777777" w:rsidR="00886DFE" w:rsidRPr="004C2BAB" w:rsidRDefault="00886DFE" w:rsidP="00886DFE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AA15D" w14:textId="77777777" w:rsidR="00886DFE" w:rsidRPr="004C2BAB" w:rsidRDefault="00886DFE" w:rsidP="00886DFE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9EAFF" w14:textId="0C9DBFE0" w:rsidR="00886DFE" w:rsidRPr="004C2BAB" w:rsidRDefault="00886DFE" w:rsidP="00886DFE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10DC8" w14:textId="1AD6AFCC" w:rsidR="00886DFE" w:rsidRPr="004C2BAB" w:rsidRDefault="00886DFE" w:rsidP="00886DFE">
            <w:pPr>
              <w:pStyle w:val="CommentText"/>
              <w:tabs>
                <w:tab w:val="right" w:pos="11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4C2BAB" w14:paraId="0EAE40AB" w14:textId="534A849A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3F344722" w14:textId="77777777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9C5E2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94378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E4073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CDE4B4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5688E6D4" w14:textId="77777777" w:rsidTr="0013046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69ECD3F" w14:textId="506BA246" w:rsidR="00886DFE" w:rsidRPr="004C2BAB" w:rsidRDefault="00886DFE" w:rsidP="00886DF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34B869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937BC6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F00166C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1690F9E" w14:textId="77777777" w:rsidR="00886DFE" w:rsidRPr="004C2BAB" w:rsidRDefault="00886DFE" w:rsidP="00886DFE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1AF" w:rsidRPr="004C2BAB" w14:paraId="5B6A63F2" w14:textId="31CBC8A6" w:rsidTr="00E81666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DF38D14" w14:textId="2BE53ADF" w:rsidR="002721AF" w:rsidRPr="004C2BAB" w:rsidRDefault="002721AF" w:rsidP="002721AF">
            <w:pPr>
              <w:ind w:left="-101" w:right="-195" w:firstLine="14"/>
              <w:rPr>
                <w:rFonts w:ascii="Browallia New" w:hAnsi="Browallia New" w:cs="Browallia New"/>
                <w:spacing w:val="-3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   </w:t>
            </w:r>
            <w:r w:rsidRPr="004C2BAB"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  <w:t>ซึ่งสินทรัพย์มีมูลค่าต่ำ</w:t>
            </w:r>
            <w:r w:rsidRPr="004C2BAB">
              <w:rPr>
                <w:rFonts w:ascii="Browallia New" w:hAnsi="Browallia New" w:cs="Browallia New"/>
                <w:spacing w:val="-3"/>
                <w:sz w:val="26"/>
                <w:szCs w:val="26"/>
              </w:rPr>
              <w:t xml:space="preserve"> (</w:t>
            </w:r>
            <w:r w:rsidRPr="004C2BAB">
              <w:rPr>
                <w:rFonts w:ascii="Browallia New" w:hAnsi="Browallia New" w:cs="Browallia New"/>
                <w:spacing w:val="-3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96C52" w:rsidRPr="00F96C52">
              <w:rPr>
                <w:rFonts w:ascii="Browallia New" w:hAnsi="Browallia New" w:cs="Browallia New"/>
                <w:spacing w:val="-3"/>
                <w:sz w:val="26"/>
                <w:szCs w:val="26"/>
                <w:lang w:val="en-GB"/>
              </w:rPr>
              <w:t>27</w:t>
            </w:r>
            <w:r w:rsidRPr="004C2BAB">
              <w:rPr>
                <w:rFonts w:ascii="Browallia New" w:hAnsi="Browallia New" w:cs="Browalli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81182" w14:textId="5E8CADB6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446885" w14:textId="4E90C105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2FB60" w14:textId="51497DF8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DD5A80" w14:textId="7F16D20A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2721AF" w:rsidRPr="004C2BAB" w14:paraId="697326CD" w14:textId="53E5C44E" w:rsidTr="00E81666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892C82" w14:textId="5F8EBC01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ค่าใช้จ่ายที่เกี่ยวข้องกับการจ่ายชำระค่าเช่าผันแปร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D472C" w14:textId="443F8CE0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05BEA" w14:textId="7E52E53A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E2889" w14:textId="559B0FA4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8BC14" w14:textId="0F73EE35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2721AF" w:rsidRPr="004C2BAB" w14:paraId="057B8CD7" w14:textId="1CCA54CE" w:rsidTr="00E81666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ECD8252" w14:textId="77777777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D0D4C2B" w14:textId="4F3AE06B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22FF94C" w14:textId="3335BD12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537B20F" w14:textId="0CDCF9FF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9241E1B" w14:textId="10E85E78" w:rsidR="002721AF" w:rsidRPr="004C2BAB" w:rsidRDefault="00F96C52" w:rsidP="002721AF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6FD6B85F" w14:textId="77777777" w:rsidR="004814F5" w:rsidRPr="004C2BAB" w:rsidRDefault="004814F5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6C020D" w14:textId="5A865BF2" w:rsidR="004814F5" w:rsidRPr="004C2BAB" w:rsidRDefault="00A56ACE" w:rsidP="008926B8">
      <w:pPr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การจ่ายชำระ</w:t>
      </w:r>
      <w:r w:rsidR="004814F5" w:rsidRPr="004C2BA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ค่าเช่าผันแปร</w:t>
      </w:r>
    </w:p>
    <w:p w14:paraId="1997667F" w14:textId="77777777" w:rsidR="004814F5" w:rsidRPr="004C2BAB" w:rsidRDefault="004814F5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43CB56" w14:textId="778B7647" w:rsidR="004814F5" w:rsidRPr="004C2BAB" w:rsidRDefault="004814F5" w:rsidP="008926B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สัญญาเช่าบาง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>ฉบับมีข้อตกลง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ในการชำระ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>ค่าเช่าโดย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อ้างอิงจากรายได้ที่เกิดขึ้นจาก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>ผล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ประกอบการ</w:t>
      </w:r>
      <w:r w:rsidR="00A56ACE" w:rsidRPr="004C2BAB">
        <w:rPr>
          <w:rFonts w:ascii="Browallia New" w:hAnsi="Browallia New" w:cs="Browallia New"/>
          <w:sz w:val="26"/>
          <w:szCs w:val="26"/>
          <w:cs/>
          <w:lang w:val="en-GB"/>
        </w:rPr>
        <w:t>ของร้านค้าปลีก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ซึ่งส่วนใหญ่อยู่ในอัตราร้อยละ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15</w:t>
      </w:r>
      <w:r w:rsidR="00B41F8A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19</w:t>
      </w:r>
      <w:r w:rsidR="00B41F8A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6ACE"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ค่าเช่าผันแปร</w:t>
      </w:r>
      <w:r w:rsidR="00B41F8A"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ที่ขึ้นอยู่กับผลประกอบการ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รับรู้เป็นกำไรขาดทุนสำหรับ</w:t>
      </w:r>
      <w:r w:rsidR="00B35FB5" w:rsidRPr="004C2BAB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23DC7ABC" w14:textId="77777777" w:rsidR="00A47E09" w:rsidRPr="004C2BAB" w:rsidRDefault="00A47E09" w:rsidP="008926B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01450856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5D45A1" w14:textId="1F3BD240" w:rsidR="00F63B38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F63B38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</w:p>
        </w:tc>
      </w:tr>
    </w:tbl>
    <w:p w14:paraId="505D6C5C" w14:textId="77777777" w:rsidR="00CA62A9" w:rsidRPr="004C2BAB" w:rsidRDefault="00CA62A9" w:rsidP="008926B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130462" w:rsidRPr="004C2BAB" w14:paraId="5E577FBA" w14:textId="77777777" w:rsidTr="0014445A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B12EA34" w14:textId="77777777" w:rsidR="008F6F4D" w:rsidRPr="004C2BA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FAF9799" w14:textId="77777777" w:rsidR="008F6F4D" w:rsidRPr="004C2BAB" w:rsidRDefault="008F6F4D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130462" w:rsidRPr="004C2BAB" w14:paraId="1CC6B9D5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5DCBF6C8" w14:textId="77777777" w:rsidR="008F6F4D" w:rsidRPr="004C2BA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74C4A" w14:textId="77777777" w:rsidR="008F6F4D" w:rsidRPr="004C2BAB" w:rsidRDefault="002000A3" w:rsidP="002000A3">
            <w:pPr>
              <w:tabs>
                <w:tab w:val="decimal" w:pos="18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F6F4D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30462" w:rsidRPr="004C2BAB" w14:paraId="5C34872B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0ED3D91A" w14:textId="77777777" w:rsidR="008F6F4D" w:rsidRPr="004C2BA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812D" w14:textId="77777777" w:rsidR="008F6F4D" w:rsidRPr="004C2BAB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130462" w:rsidRPr="004C2BAB" w14:paraId="7B22A017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6326525" w14:textId="77777777" w:rsidR="008F6F4D" w:rsidRPr="004C2BAB" w:rsidRDefault="008F6F4D" w:rsidP="00F5239E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65F2531" w14:textId="77777777" w:rsidR="008F6F4D" w:rsidRPr="004C2BAB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130462" w:rsidRPr="004C2BAB" w14:paraId="19F3E1FD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A6483A5" w14:textId="77777777" w:rsidR="008F6F4D" w:rsidRPr="004C2BAB" w:rsidRDefault="008F6F4D" w:rsidP="00F5239E">
            <w:pPr>
              <w:tabs>
                <w:tab w:val="left" w:pos="4320"/>
                <w:tab w:val="left" w:pos="8640"/>
              </w:tabs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B435A" w14:textId="77777777" w:rsidR="008F6F4D" w:rsidRPr="004C2BAB" w:rsidRDefault="008F6F4D" w:rsidP="00E20C18">
            <w:pPr>
              <w:tabs>
                <w:tab w:val="decimal" w:pos="18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09D8FA66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BF4A4C6" w14:textId="02D7BC32" w:rsidR="00DC1FED" w:rsidRPr="004C2BAB" w:rsidRDefault="00886DFE" w:rsidP="00DC1FED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36236B1" w14:textId="77777777" w:rsidR="00DC1FED" w:rsidRPr="004C2BAB" w:rsidRDefault="00DC1FED" w:rsidP="00DC1FED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10BAA82B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40AC337" w14:textId="77777777" w:rsidR="00A77C91" w:rsidRPr="004C2BAB" w:rsidRDefault="00A77C91" w:rsidP="00A77C91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EFFC9C" w14:textId="742E58E8" w:rsidR="00A77C91" w:rsidRPr="004C2BAB" w:rsidRDefault="00F96C52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77C9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A77C9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130462" w:rsidRPr="004C2BAB" w14:paraId="1F27920A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3D235A3" w14:textId="77777777" w:rsidR="00A77C91" w:rsidRPr="004C2BAB" w:rsidRDefault="00A77C91" w:rsidP="00A77C91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9B04" w14:textId="287CC359" w:rsidR="00A77C91" w:rsidRPr="004C2BAB" w:rsidRDefault="00A77C91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5D95DC7B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4C1A5C34" w14:textId="77777777" w:rsidR="00A77C91" w:rsidRPr="004C2BAB" w:rsidRDefault="00A77C91" w:rsidP="00A77C91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172D" w14:textId="57AFE9C7" w:rsidR="00A77C91" w:rsidRPr="004C2BAB" w:rsidRDefault="00F96C52" w:rsidP="00A77C91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C9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77C9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130462" w:rsidRPr="004C2BAB" w14:paraId="4678602A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CC9AA4F" w14:textId="77777777" w:rsidR="00DC1FED" w:rsidRPr="004C2BAB" w:rsidRDefault="00DC1FED" w:rsidP="00B17D3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9D40" w14:textId="77777777" w:rsidR="00DC1FED" w:rsidRPr="004C2BAB" w:rsidRDefault="00DC1FED" w:rsidP="00B17D3F">
            <w:pPr>
              <w:tabs>
                <w:tab w:val="decimal" w:pos="18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15BA2FE5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30E02C7" w14:textId="4CBB2B04" w:rsidR="00DC1FED" w:rsidRPr="004C2BAB" w:rsidRDefault="00DC1FED" w:rsidP="00733A8F">
            <w:pPr>
              <w:spacing w:before="10"/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</w:t>
            </w:r>
            <w:bookmarkStart w:id="20" w:name="OLE_LINK2"/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สุดวันที่</w:t>
            </w:r>
            <w:bookmarkEnd w:id="20"/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1B8D45C4" w14:textId="77777777" w:rsidR="00DC1FED" w:rsidRPr="004C2BAB" w:rsidRDefault="00DC1FED" w:rsidP="00733A8F">
            <w:pPr>
              <w:tabs>
                <w:tab w:val="decimal" w:pos="187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58B0EF0C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2CC26CE" w14:textId="77777777" w:rsidR="0000192F" w:rsidRPr="004C2BAB" w:rsidRDefault="0000192F" w:rsidP="0000192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F972AC" w14:textId="709B3A99" w:rsidR="0000192F" w:rsidRPr="004C2BAB" w:rsidRDefault="00F96C52" w:rsidP="0000192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7C9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77C9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130462" w:rsidRPr="004C2BAB" w14:paraId="179A3D6B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6CF92E7" w14:textId="77777777" w:rsidR="009C0CCC" w:rsidRPr="004C2BAB" w:rsidRDefault="009C0CCC" w:rsidP="009C0CC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435ED7" w14:textId="08F44680" w:rsidR="009C0CCC" w:rsidRPr="004C2BAB" w:rsidRDefault="00F96C52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130462" w:rsidRPr="004C2BAB" w14:paraId="0C527A73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346A1103" w14:textId="2957CD27" w:rsidR="009C0CCC" w:rsidRPr="004C2BAB" w:rsidRDefault="009C0CCC" w:rsidP="009C0CC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41B7488" w14:textId="64266BEB" w:rsidR="009C0CCC" w:rsidRPr="004C2BAB" w:rsidRDefault="00F96C52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30462" w:rsidRPr="004C2BAB" w14:paraId="2D1E4221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332E726" w14:textId="53262FB4" w:rsidR="009C0CCC" w:rsidRPr="004C2BAB" w:rsidRDefault="009C0CCC" w:rsidP="009C0CC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55E7" w14:textId="74A41D7B" w:rsidR="009C0CCC" w:rsidRPr="004C2BA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48FBEA3A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CDBC334" w14:textId="77777777" w:rsidR="009C0CCC" w:rsidRPr="004C2BAB" w:rsidRDefault="009C0CCC" w:rsidP="009C0CC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C8C37" w14:textId="00937841" w:rsidR="009C0CCC" w:rsidRPr="004C2BAB" w:rsidRDefault="00F96C52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30462" w:rsidRPr="004C2BAB" w14:paraId="4182F4BF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0355A185" w14:textId="77777777" w:rsidR="009C0CCC" w:rsidRPr="004C2BAB" w:rsidRDefault="009C0CCC" w:rsidP="009C0CC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72214C1" w14:textId="77777777" w:rsidR="009C0CCC" w:rsidRPr="004C2BA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7C4263FB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57F42BE9" w14:textId="32510A8F" w:rsidR="009C0CCC" w:rsidRPr="004C2BAB" w:rsidRDefault="009C0CCC" w:rsidP="009C0CCC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4D457265" w14:textId="77777777" w:rsidR="009C0CCC" w:rsidRPr="004C2BA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1588D55E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A02857A" w14:textId="77777777" w:rsidR="009C0CCC" w:rsidRPr="004C2BAB" w:rsidRDefault="009C0CCC" w:rsidP="009C0CC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C7655F" w14:textId="392D19F6" w:rsidR="009C0CCC" w:rsidRPr="004C2BAB" w:rsidRDefault="00F96C52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130462" w:rsidRPr="004C2BAB" w14:paraId="6A10DA0E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3D6E2155" w14:textId="77777777" w:rsidR="009C0CCC" w:rsidRPr="004C2BAB" w:rsidRDefault="009C0CCC" w:rsidP="009C0CC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19DD5" w14:textId="30ADE726" w:rsidR="009C0CCC" w:rsidRPr="004C2BAB" w:rsidRDefault="009C0CCC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2ADE82BC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238A3796" w14:textId="10550970" w:rsidR="009C0CCC" w:rsidRPr="004C2BAB" w:rsidRDefault="009C0CCC" w:rsidP="009C0CC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32992" w14:textId="787268DB" w:rsidR="009C0CCC" w:rsidRPr="004C2BAB" w:rsidRDefault="00F96C52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C0CCC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130462" w:rsidRPr="004C2BAB" w14:paraId="40FCA4F2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57CC4C14" w14:textId="77777777" w:rsidR="00886DFE" w:rsidRPr="004C2BAB" w:rsidRDefault="00886DFE" w:rsidP="009C0CCC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F715B" w14:textId="77777777" w:rsidR="00886DFE" w:rsidRPr="004C2BAB" w:rsidRDefault="00886DFE" w:rsidP="009C0CCC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436EA4F0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3815B2F8" w14:textId="11AF1EB6" w:rsidR="00886DFE" w:rsidRPr="004C2BAB" w:rsidRDefault="00886DFE" w:rsidP="00733A8F">
            <w:pPr>
              <w:spacing w:before="10"/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337FA877" w14:textId="77777777" w:rsidR="00886DFE" w:rsidRPr="004C2BAB" w:rsidRDefault="00886DFE" w:rsidP="00733A8F">
            <w:pPr>
              <w:tabs>
                <w:tab w:val="decimal" w:pos="1872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1AF" w:rsidRPr="004C2BAB" w14:paraId="1D6AF6A3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CCAAA51" w14:textId="2B84898F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5F4DA65" w14:textId="68064472" w:rsidR="002721AF" w:rsidRPr="004C2BAB" w:rsidRDefault="00F96C52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2721AF" w:rsidRPr="004C2BAB" w14:paraId="27690E01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E32F0B4" w14:textId="044B02A7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49204E" w14:textId="3D0DAB6E" w:rsidR="002721AF" w:rsidRPr="004C2BAB" w:rsidRDefault="00F96C52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2721AF" w:rsidRPr="004C2BAB" w14:paraId="68B0C749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4A98F618" w14:textId="60DA2E28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925C2D8" w14:textId="716FD0AF" w:rsidR="002721AF" w:rsidRPr="004C2BAB" w:rsidRDefault="00F96C52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2721AF" w:rsidRPr="004C2BAB" w14:paraId="59759D50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33EDEBEA" w14:textId="1020F2C9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98048CC" w14:textId="6B7FF810" w:rsidR="002721AF" w:rsidRPr="004C2BAB" w:rsidRDefault="002721AF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1AF" w:rsidRPr="004C2BAB" w14:paraId="5F1A516E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C6E39F1" w14:textId="6D293A19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CD36" w14:textId="188285BC" w:rsidR="002721AF" w:rsidRPr="004C2BAB" w:rsidRDefault="002721AF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1AF" w:rsidRPr="004C2BAB" w14:paraId="570167B0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A192491" w14:textId="6BF39F87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CA15" w14:textId="2A446EE6" w:rsidR="002721AF" w:rsidRPr="004C2BAB" w:rsidRDefault="00F96C52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2721AF" w:rsidRPr="004C2BAB" w14:paraId="37829512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DF1E235" w14:textId="77777777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637FC3AC" w14:textId="77777777" w:rsidR="002721AF" w:rsidRPr="004C2BAB" w:rsidRDefault="002721AF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1AF" w:rsidRPr="004C2BAB" w14:paraId="04C522B5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33B3C8B8" w14:textId="53E93B08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0" w:type="dxa"/>
            <w:shd w:val="clear" w:color="auto" w:fill="auto"/>
          </w:tcPr>
          <w:p w14:paraId="13281BF4" w14:textId="77777777" w:rsidR="002721AF" w:rsidRPr="004C2BAB" w:rsidRDefault="002721AF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1AF" w:rsidRPr="004C2BAB" w14:paraId="1A0C6674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7558F8F0" w14:textId="68C340B0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530C51" w14:textId="4A6FA62B" w:rsidR="002721AF" w:rsidRPr="004C2BAB" w:rsidRDefault="00F96C52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2721AF" w:rsidRPr="004C2BAB" w14:paraId="685B1E9A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497F5FDC" w14:textId="0AB1F189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D5DFA" w14:textId="2635C5F4" w:rsidR="002721AF" w:rsidRPr="004C2BAB" w:rsidRDefault="002721AF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1AF" w:rsidRPr="004C2BAB" w14:paraId="34256E16" w14:textId="77777777" w:rsidTr="00130462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64C6125C" w14:textId="1AFD0E92" w:rsidR="002721AF" w:rsidRPr="004C2BAB" w:rsidRDefault="002721AF" w:rsidP="002721AF">
            <w:pPr>
              <w:ind w:left="-101" w:firstLine="1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B43D1" w14:textId="20BAB8B1" w:rsidR="002721AF" w:rsidRPr="004C2BAB" w:rsidRDefault="00F96C52" w:rsidP="002721AF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721AF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609398B0" w14:textId="77777777" w:rsidR="00B04E6B" w:rsidRPr="004C2BAB" w:rsidRDefault="002000A3" w:rsidP="008926B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02394015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558E1A" w14:textId="46F2E276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695C27CA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F5923" w14:textId="77777777" w:rsidR="00A45C70" w:rsidRPr="004C2BAB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DBB5BA5" w14:textId="77777777" w:rsidR="00A45C70" w:rsidRPr="004C2BAB" w:rsidRDefault="00A45C70" w:rsidP="00A45C70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30462" w:rsidRPr="004C2BAB" w14:paraId="0803D071" w14:textId="77777777" w:rsidTr="001444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7B12A" w14:textId="77777777" w:rsidR="00A45C70" w:rsidRPr="004C2BAB" w:rsidRDefault="00A45C70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48B7F" w14:textId="77777777" w:rsidR="00A45C70" w:rsidRPr="004C2BAB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86EE9" w14:textId="77777777" w:rsidR="00A45C70" w:rsidRPr="004C2BAB" w:rsidRDefault="00A45C70" w:rsidP="00F0606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0CE0EBB0" w14:textId="77777777" w:rsidTr="001444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032D4" w14:textId="77777777" w:rsidR="00886DFE" w:rsidRPr="004C2BAB" w:rsidRDefault="00886DFE" w:rsidP="00886DF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AB633" w14:textId="22A91829" w:rsidR="00886DFE" w:rsidRPr="004C2BAB" w:rsidRDefault="00886DFE" w:rsidP="00886DFE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B6F" w14:textId="0B6B7D0A" w:rsidR="00886DFE" w:rsidRPr="004C2BAB" w:rsidRDefault="00886DFE" w:rsidP="00886DFE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DF10C" w14:textId="32685F38" w:rsidR="00886DFE" w:rsidRPr="004C2BAB" w:rsidRDefault="00886DFE" w:rsidP="00886DFE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53D64" w14:textId="1C295C8B" w:rsidR="00886DFE" w:rsidRPr="004C2BAB" w:rsidRDefault="00886DFE" w:rsidP="00886DFE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1162BB70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87EB" w14:textId="77777777" w:rsidR="00886DFE" w:rsidRPr="004C2BAB" w:rsidRDefault="00886DFE" w:rsidP="00886DFE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711910" w14:textId="77777777" w:rsidR="00886DFE" w:rsidRPr="004C2BAB" w:rsidRDefault="00886DFE" w:rsidP="00886DFE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B5AB8" w14:textId="77777777" w:rsidR="00886DFE" w:rsidRPr="004C2BAB" w:rsidRDefault="00886DFE" w:rsidP="00886DFE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431DD" w14:textId="77777777" w:rsidR="00886DFE" w:rsidRPr="004C2BAB" w:rsidRDefault="00886DFE" w:rsidP="00886DFE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9D023" w14:textId="77777777" w:rsidR="00886DFE" w:rsidRPr="004C2BAB" w:rsidRDefault="00886DFE" w:rsidP="00886DFE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7F235C" w14:paraId="699C0509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80AC" w14:textId="77777777" w:rsidR="00886DFE" w:rsidRPr="007F235C" w:rsidRDefault="00886DFE" w:rsidP="00886DFE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DF6D0" w14:textId="77777777" w:rsidR="00886DFE" w:rsidRPr="007F235C" w:rsidRDefault="00886DFE" w:rsidP="00886DF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F26979" w14:textId="77777777" w:rsidR="00886DFE" w:rsidRPr="007F235C" w:rsidRDefault="00886DFE" w:rsidP="00886DF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50D9E" w14:textId="77777777" w:rsidR="00886DFE" w:rsidRPr="007F235C" w:rsidRDefault="00886DFE" w:rsidP="00886DF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824E3" w14:textId="77777777" w:rsidR="00886DFE" w:rsidRPr="007F235C" w:rsidRDefault="00886DFE" w:rsidP="00886DF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721AF" w:rsidRPr="004C2BAB" w14:paraId="784DC32D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FE95" w14:textId="77777777" w:rsidR="002721AF" w:rsidRPr="004C2BAB" w:rsidRDefault="002721AF" w:rsidP="002721AF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6115" w14:textId="6F1749B3" w:rsidR="002721AF" w:rsidRPr="004C2BAB" w:rsidRDefault="00F96C52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230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576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635B" w14:textId="4B388358" w:rsidR="002721AF" w:rsidRPr="004C2BAB" w:rsidRDefault="00F96C52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7624" w14:textId="310AECD2" w:rsidR="002721AF" w:rsidRPr="004C2BAB" w:rsidRDefault="00F96C52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351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4C58" w14:textId="55777D98" w:rsidR="002721AF" w:rsidRPr="004C2BAB" w:rsidRDefault="00F96C52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2721AF" w:rsidRPr="004C2BAB" w14:paraId="1FB354BF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952D" w14:textId="77777777" w:rsidR="002721AF" w:rsidRPr="004C2BAB" w:rsidRDefault="002721AF" w:rsidP="002721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8B4B1" w14:textId="3B3D2A84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312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823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8BFDE" w14:textId="594DCD19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681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182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987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59220" w14:textId="6A8C4181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769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272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043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8D5F" w14:textId="3BAE391B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804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769</w:t>
            </w:r>
            <w:r w:rsidR="0012527F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921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2721AF" w:rsidRPr="004C2BAB" w14:paraId="0466F329" w14:textId="77777777" w:rsidTr="0013046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F80E" w14:textId="77777777" w:rsidR="002721AF" w:rsidRPr="004C2BAB" w:rsidRDefault="002721AF" w:rsidP="002721A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714AB" w14:textId="4A005143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0A6F6" w14:textId="726663A9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390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1DFBF" w14:textId="6AE02F2A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418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922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15498" w14:textId="46F000C2" w:rsidR="002721AF" w:rsidRPr="004C2BAB" w:rsidRDefault="002721AF" w:rsidP="002721A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440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7C8B1840" w14:textId="77777777" w:rsidR="000B4395" w:rsidRPr="004C2BAB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8363C" w14:textId="2BD8CB3A" w:rsidR="00F46F77" w:rsidRDefault="00F46F77" w:rsidP="00F46F7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ร</w:t>
      </w:r>
      <w:r w:rsidRPr="00020DED">
        <w:rPr>
          <w:rFonts w:ascii="Browallia New" w:hAnsi="Browallia New" w:cs="Browallia New"/>
          <w:sz w:val="26"/>
          <w:szCs w:val="26"/>
          <w:cs/>
        </w:rPr>
        <w:t>ายการเคลื่อนไหวของภาษีเงินได้รอการตัดบัญชีมีดังนี้</w:t>
      </w:r>
    </w:p>
    <w:p w14:paraId="71EBA5D7" w14:textId="77777777" w:rsidR="00F46F77" w:rsidRDefault="00F46F77" w:rsidP="00F46F7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46F77" w:rsidRPr="004C2BAB" w14:paraId="6629766E" w14:textId="77777777" w:rsidTr="00614D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8B138" w14:textId="77777777" w:rsidR="00F46F77" w:rsidRPr="004C2BAB" w:rsidRDefault="00F46F77" w:rsidP="00614DE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2369D8" w14:textId="77777777" w:rsidR="00F46F77" w:rsidRPr="004C2BAB" w:rsidRDefault="00F46F77" w:rsidP="00614DE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354B" w14:textId="77777777" w:rsidR="00F46F77" w:rsidRPr="004C2BAB" w:rsidRDefault="00F46F77" w:rsidP="00614DEC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6F77" w:rsidRPr="004C2BAB" w14:paraId="40B080F3" w14:textId="77777777" w:rsidTr="00614D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14149" w14:textId="77777777" w:rsidR="00F46F77" w:rsidRPr="004C2BAB" w:rsidRDefault="00F46F77" w:rsidP="00614DE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279DE" w14:textId="25F9F47C" w:rsidR="00F46F77" w:rsidRPr="004C2BAB" w:rsidRDefault="00F46F77" w:rsidP="00614DEC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A0626" w14:textId="5C274C67" w:rsidR="00F46F77" w:rsidRPr="004C2BAB" w:rsidRDefault="00F46F77" w:rsidP="00614DEC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ACB1A" w14:textId="03E57C13" w:rsidR="00F46F77" w:rsidRPr="004C2BAB" w:rsidRDefault="00F46F77" w:rsidP="00614DEC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E827B" w14:textId="5D6FAD41" w:rsidR="00F46F77" w:rsidRPr="004C2BAB" w:rsidRDefault="00F46F77" w:rsidP="00614DEC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6F77" w:rsidRPr="004C2BAB" w14:paraId="6606E416" w14:textId="77777777" w:rsidTr="00614D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FC311" w14:textId="77777777" w:rsidR="00F46F77" w:rsidRPr="004C2BAB" w:rsidRDefault="00F46F77" w:rsidP="00614DE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B4661" w14:textId="77777777" w:rsidR="00F46F77" w:rsidRPr="004C2BAB" w:rsidRDefault="00F46F77" w:rsidP="00614DEC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7E3F6" w14:textId="77777777" w:rsidR="00F46F77" w:rsidRPr="004C2BAB" w:rsidRDefault="00F46F77" w:rsidP="00614DEC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11D5A" w14:textId="77777777" w:rsidR="00F46F77" w:rsidRPr="004C2BAB" w:rsidRDefault="00F46F77" w:rsidP="00614DEC">
            <w:pPr>
              <w:pStyle w:val="CommentText"/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FB607" w14:textId="77777777" w:rsidR="00F46F77" w:rsidRPr="004C2BAB" w:rsidRDefault="00F46F77" w:rsidP="00614DEC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F46F77" w:rsidRPr="007F235C" w14:paraId="7D0C933E" w14:textId="77777777" w:rsidTr="00614DE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90D04" w14:textId="77777777" w:rsidR="00F46F77" w:rsidRPr="007F235C" w:rsidRDefault="00F46F77" w:rsidP="00614DEC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510F2" w14:textId="77777777" w:rsidR="00F46F77" w:rsidRPr="007F235C" w:rsidRDefault="00F46F77" w:rsidP="00614DE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7DA1E" w14:textId="77777777" w:rsidR="00F46F77" w:rsidRPr="007F235C" w:rsidRDefault="00F46F77" w:rsidP="00614DE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7B8AC" w14:textId="77777777" w:rsidR="00F46F77" w:rsidRPr="007F235C" w:rsidRDefault="00F46F77" w:rsidP="00614DE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4570D" w14:textId="77777777" w:rsidR="00F46F77" w:rsidRPr="007F235C" w:rsidRDefault="00F46F77" w:rsidP="00614DE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1270A" w:rsidRPr="004C2BAB" w14:paraId="0C76199C" w14:textId="77777777" w:rsidTr="000A0EE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1C9C" w14:textId="40A27A71" w:rsidR="00E1270A" w:rsidRPr="004C2BAB" w:rsidRDefault="001F3132" w:rsidP="00E127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</w:t>
            </w:r>
            <w:r w:rsidR="00E1270A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270A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65A86" w14:textId="12676CA6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95F5" w14:textId="465E1580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9239" w14:textId="14C57D61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A73B6" w14:textId="59A7B078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270A" w:rsidRPr="004C2BAB" w14:paraId="5C41D85D" w14:textId="77777777" w:rsidTr="000A0EE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C41B" w14:textId="34EF89B8" w:rsidR="00E1270A" w:rsidRPr="004C2BAB" w:rsidRDefault="00E1270A" w:rsidP="00E1270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020DE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17DA" w14:textId="0B0C3F0D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ECA14" w14:textId="283A131F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B50D6" w14:textId="2C316D2B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8E6F9" w14:textId="06E3D323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270A" w:rsidRPr="004C2BAB" w14:paraId="21BEBB62" w14:textId="77777777" w:rsidTr="000A0EE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13F54" w14:textId="19343A8D" w:rsidR="00E1270A" w:rsidRPr="004C2BAB" w:rsidRDefault="00E1270A" w:rsidP="00E1270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 (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020DED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74231" w14:textId="23CDB73C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35959" w14:textId="08F5326A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77570" w14:textId="2FBBCCA8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115D0" w14:textId="7DADFB73" w:rsidR="00E1270A" w:rsidRPr="00E1270A" w:rsidRDefault="00E1270A" w:rsidP="00E1270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E127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E127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6F77" w:rsidRPr="004C2BAB" w14:paraId="04DA238E" w14:textId="77777777" w:rsidTr="000A0EE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76AE1" w14:textId="7F2FF685" w:rsidR="00F46F77" w:rsidRPr="004C2BAB" w:rsidRDefault="001F3132" w:rsidP="00F46F7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</w:t>
            </w:r>
            <w:r w:rsidR="00F46F77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46F77" w:rsidRPr="00020D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C1021" w14:textId="6BF9DA39" w:rsidR="00F46F77" w:rsidRPr="004C2BAB" w:rsidRDefault="00F46F77" w:rsidP="00F46F7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3AC64" w14:textId="6CCA0688" w:rsidR="00F46F77" w:rsidRPr="004C2BAB" w:rsidRDefault="00F46F77" w:rsidP="00F46F7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390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275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006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9291B" w14:textId="74303701" w:rsidR="00F46F77" w:rsidRPr="004C2BAB" w:rsidRDefault="00F46F77" w:rsidP="00F46F7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418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922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AD42B" w14:textId="3CBEB81D" w:rsidR="00F46F77" w:rsidRPr="004C2BAB" w:rsidRDefault="00F46F77" w:rsidP="00F46F7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440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80B08EB" w14:textId="0125DEDC" w:rsidR="00F46F77" w:rsidRDefault="00F46F77" w:rsidP="000B43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2E3D77" w14:textId="58C2E654" w:rsidR="000B4395" w:rsidRPr="004C2BAB" w:rsidRDefault="000B4395" w:rsidP="000B43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67CD6F" w14:textId="37DAAE16" w:rsidR="00BD68DF" w:rsidRPr="004C2BAB" w:rsidRDefault="00BD68DF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276"/>
        <w:gridCol w:w="1417"/>
        <w:gridCol w:w="1276"/>
        <w:gridCol w:w="1276"/>
        <w:gridCol w:w="1276"/>
      </w:tblGrid>
      <w:tr w:rsidR="00130462" w:rsidRPr="00A843F7" w14:paraId="5B6ABC9F" w14:textId="77777777" w:rsidTr="00A843F7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4341" w14:textId="4C2FC1F2" w:rsidR="008E4CD3" w:rsidRPr="00A843F7" w:rsidRDefault="008E4CD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508AE" w14:textId="5F9B58AB" w:rsidR="008E4CD3" w:rsidRPr="00A843F7" w:rsidRDefault="008E4CD3" w:rsidP="0007100A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A843F7" w14:paraId="09F02284" w14:textId="77777777" w:rsidTr="00A843F7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30F8E" w14:textId="77777777" w:rsidR="002F2AA3" w:rsidRPr="00A843F7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894BA" w14:textId="77777777" w:rsidR="002F2AA3" w:rsidRPr="00A843F7" w:rsidRDefault="002F2AA3" w:rsidP="00535672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183E6AC1" w14:textId="77777777" w:rsidR="002F2AA3" w:rsidRPr="00A843F7" w:rsidRDefault="002F2AA3" w:rsidP="00535672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23705" w14:textId="77777777" w:rsidR="002F2AA3" w:rsidRPr="00A843F7" w:rsidRDefault="002F2AA3" w:rsidP="004C2BAB">
            <w:pPr>
              <w:tabs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5D558A8A" w14:textId="77777777" w:rsidR="002F2AA3" w:rsidRPr="00A843F7" w:rsidRDefault="002F2AA3" w:rsidP="004C2BAB">
            <w:pPr>
              <w:tabs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B42A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ขาดทุนจาก</w:t>
            </w:r>
          </w:p>
          <w:p w14:paraId="56FC758A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การทำสัญญา</w:t>
            </w:r>
          </w:p>
          <w:p w14:paraId="2E361782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แลกเปลี่ยน</w:t>
            </w:r>
          </w:p>
          <w:p w14:paraId="6C30B10A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C3D43" w14:textId="77777777" w:rsidR="002F2AA3" w:rsidRPr="00A843F7" w:rsidRDefault="002F2AA3" w:rsidP="00DB3217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  <w:p w14:paraId="74C726BA" w14:textId="77777777" w:rsidR="002F2AA3" w:rsidRPr="00A843F7" w:rsidRDefault="002F2AA3" w:rsidP="00DB3217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</w:p>
          <w:p w14:paraId="1725A349" w14:textId="77777777" w:rsidR="002F2AA3" w:rsidRPr="00A843F7" w:rsidRDefault="002F2AA3" w:rsidP="00DB3217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5E8C9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462" w:rsidRPr="00A843F7" w14:paraId="0A61A2AB" w14:textId="77777777" w:rsidTr="00A843F7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DDF8" w14:textId="77777777" w:rsidR="002F2AA3" w:rsidRPr="00A843F7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185FE4" w14:textId="77777777" w:rsidR="002F2AA3" w:rsidRPr="00A843F7" w:rsidRDefault="002F2AA3" w:rsidP="00535672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37DC7" w14:textId="77777777" w:rsidR="002F2AA3" w:rsidRPr="00A843F7" w:rsidRDefault="002F2AA3" w:rsidP="004C2BAB">
            <w:pPr>
              <w:tabs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D0DDE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41F2D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CD199" w14:textId="77777777" w:rsidR="002F2AA3" w:rsidRPr="00A843F7" w:rsidRDefault="002F2AA3" w:rsidP="00DB3217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7F235C" w14:paraId="25439E5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238E" w14:textId="77777777" w:rsidR="002F2AA3" w:rsidRPr="007F235C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2E995" w14:textId="77777777" w:rsidR="002F2AA3" w:rsidRPr="007F235C" w:rsidRDefault="002F2AA3" w:rsidP="00535672">
            <w:pPr>
              <w:tabs>
                <w:tab w:val="decimal" w:pos="85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7E1A8" w14:textId="77777777" w:rsidR="002F2AA3" w:rsidRPr="007F235C" w:rsidRDefault="002F2AA3" w:rsidP="004C2BAB">
            <w:pPr>
              <w:tabs>
                <w:tab w:val="decimal" w:pos="828"/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8AC6B" w14:textId="77777777" w:rsidR="002F2AA3" w:rsidRPr="007F235C" w:rsidRDefault="002F2AA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B822F" w14:textId="77777777" w:rsidR="002F2AA3" w:rsidRPr="007F235C" w:rsidRDefault="002F2AA3" w:rsidP="0007100A">
            <w:pPr>
              <w:tabs>
                <w:tab w:val="decimal" w:pos="81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377D" w14:textId="77777777" w:rsidR="002F2AA3" w:rsidRPr="007F235C" w:rsidRDefault="002F2AA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30462" w:rsidRPr="00A843F7" w14:paraId="29BA1E8A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209C" w14:textId="77777777" w:rsidR="002F2AA3" w:rsidRPr="00A843F7" w:rsidRDefault="002F2AA3" w:rsidP="0007100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5D291" w14:textId="77777777" w:rsidR="002F2AA3" w:rsidRPr="00A843F7" w:rsidRDefault="002F2AA3" w:rsidP="00535672">
            <w:pPr>
              <w:tabs>
                <w:tab w:val="decimal" w:pos="852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BF2F9" w14:textId="77777777" w:rsidR="002F2AA3" w:rsidRPr="00A843F7" w:rsidRDefault="002F2AA3" w:rsidP="004C2BAB">
            <w:pPr>
              <w:tabs>
                <w:tab w:val="decimal" w:pos="828"/>
                <w:tab w:val="decimal" w:pos="121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4FC52" w14:textId="77777777" w:rsidR="002F2AA3" w:rsidRPr="00A843F7" w:rsidRDefault="002F2AA3" w:rsidP="0007100A">
            <w:pPr>
              <w:tabs>
                <w:tab w:val="decimal" w:pos="999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D3B8A" w14:textId="77777777" w:rsidR="002F2AA3" w:rsidRPr="00A843F7" w:rsidRDefault="002F2AA3" w:rsidP="0007100A">
            <w:pPr>
              <w:tabs>
                <w:tab w:val="decimal" w:pos="8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1C046" w14:textId="77777777" w:rsidR="002F2AA3" w:rsidRPr="00A843F7" w:rsidRDefault="002F2AA3" w:rsidP="0007100A">
            <w:pPr>
              <w:tabs>
                <w:tab w:val="decimal" w:pos="8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462" w:rsidRPr="00A843F7" w14:paraId="63896872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5731" w14:textId="7A503C25" w:rsidR="007D6B39" w:rsidRPr="00A843F7" w:rsidRDefault="007D6B39" w:rsidP="007D6B3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7E271" w14:textId="2B34EE9A" w:rsidR="007D6B39" w:rsidRPr="00A843F7" w:rsidRDefault="00F96C52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FB9E" w14:textId="25BBAD64" w:rsidR="007D6B39" w:rsidRPr="00A843F7" w:rsidRDefault="00F96C52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313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ABE6" w14:textId="4271782C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259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96DC" w14:textId="2562BC9D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556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F36E2" w14:textId="5CF78D16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354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413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419</w:t>
            </w:r>
          </w:p>
        </w:tc>
      </w:tr>
      <w:tr w:rsidR="00130462" w:rsidRPr="00A843F7" w14:paraId="7957E120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D048" w14:textId="525F4E29" w:rsidR="007D6B39" w:rsidRPr="00A843F7" w:rsidRDefault="007D6B39" w:rsidP="007D6B39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1F18" w14:textId="5E772A05" w:rsidR="007D6B39" w:rsidRPr="00A843F7" w:rsidRDefault="007D6B39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050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9363" w14:textId="6A7F63C0" w:rsidR="007D6B39" w:rsidRPr="00A843F7" w:rsidRDefault="007D6B39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3B98" w14:textId="33F40B99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A2EE" w14:textId="4B5213CA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556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712E" w14:textId="0A5164CF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493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30462" w:rsidRPr="00A843F7" w14:paraId="07B1C65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48CA6" w14:textId="0F6228F6" w:rsidR="007D6B39" w:rsidRPr="00A843F7" w:rsidRDefault="007D6B39" w:rsidP="007D6B39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(เพิ่ม) ลดในกำไรหรือขาดทุนเบ็ดเสร็จอื่น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4983F" w14:textId="3A561195" w:rsidR="007D6B39" w:rsidRPr="00A843F7" w:rsidRDefault="007D6B39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1577E" w14:textId="35CD9905" w:rsidR="007D6B39" w:rsidRPr="00A843F7" w:rsidRDefault="007D6B39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655DD" w14:textId="440E5AC7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859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3543C" w14:textId="2FA1F6AB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733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372A4" w14:textId="349D4E28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30462" w:rsidRPr="00A843F7" w14:paraId="267E6117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EF87" w14:textId="2ADCE1F6" w:rsidR="007D6B39" w:rsidRPr="00A843F7" w:rsidRDefault="007D6B39" w:rsidP="007D6B3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BF179" w14:textId="50373DD8" w:rsidR="007D6B39" w:rsidRPr="00A843F7" w:rsidRDefault="00F96C52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218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233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B8A38" w14:textId="58E395E6" w:rsidR="007D6B39" w:rsidRPr="00A843F7" w:rsidRDefault="00F96C52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313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26953" w14:textId="7A09A52A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3B6F" w14:textId="5B0ABC94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90D42" w14:textId="6A534B0C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</w:tr>
      <w:tr w:rsidR="00130462" w:rsidRPr="00A843F7" w14:paraId="5C40847E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671A" w14:textId="77777777" w:rsidR="007D6B39" w:rsidRPr="00A843F7" w:rsidRDefault="007D6B39" w:rsidP="007D6B3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32FAE" w14:textId="77777777" w:rsidR="007D6B39" w:rsidRPr="00A843F7" w:rsidRDefault="007D6B39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8FAE1" w14:textId="77777777" w:rsidR="007D6B39" w:rsidRPr="00A843F7" w:rsidRDefault="007D6B39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CD6D51" w14:textId="77777777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C9C5DE" w14:textId="77777777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887D9" w14:textId="77777777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130462" w:rsidRPr="00A843F7" w14:paraId="6E6BB537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7CEDC" w14:textId="5E5E0AB9" w:rsidR="007D6B39" w:rsidRPr="00A843F7" w:rsidRDefault="007D6B39" w:rsidP="007D6B39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95C7" w14:textId="6C01D603" w:rsidR="007D6B39" w:rsidRPr="00A843F7" w:rsidRDefault="00F96C52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218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233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D48D" w14:textId="77D7D5DD" w:rsidR="007D6B39" w:rsidRPr="00A843F7" w:rsidRDefault="00F96C52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51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313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BF638" w14:textId="3EC40FDB" w:rsidR="007D6B39" w:rsidRPr="00A843F7" w:rsidRDefault="007D6B39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D157" w14:textId="78DEAED2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7D6B39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0BEFD" w14:textId="55AF5C02" w:rsidR="007D6B39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  <w:r w:rsidR="00C0209D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C0209D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981</w:t>
            </w:r>
          </w:p>
        </w:tc>
      </w:tr>
      <w:tr w:rsidR="00813DA4" w:rsidRPr="00A843F7" w14:paraId="25AD01C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3FFDC" w14:textId="547AA198" w:rsidR="00813DA4" w:rsidRPr="00A843F7" w:rsidRDefault="00813DA4" w:rsidP="00813DA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5E95" w14:textId="565FA2CE" w:rsidR="00813DA4" w:rsidRPr="00A843F7" w:rsidRDefault="00813DA4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880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54CA" w14:textId="46593422" w:rsidR="00813DA4" w:rsidRPr="00A843F7" w:rsidRDefault="0012527F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322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459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C158" w14:textId="666E4616" w:rsidR="00813DA4" w:rsidRPr="00A843F7" w:rsidRDefault="00813DA4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F18C" w14:textId="421CBC1B" w:rsidR="00813DA4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721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4F1D" w14:textId="7CD37467" w:rsidR="00813DA4" w:rsidRPr="00A843F7" w:rsidRDefault="00813DA4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61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629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271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3DA4" w:rsidRPr="00A843F7" w14:paraId="71383B2C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9D487" w14:textId="619B5163" w:rsidR="00813DA4" w:rsidRPr="00A843F7" w:rsidRDefault="00813DA4" w:rsidP="00813DA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B49CF" w14:textId="28561C7E" w:rsidR="00813DA4" w:rsidRPr="00A843F7" w:rsidRDefault="00813DA4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B7354" w14:textId="0A8FD2A3" w:rsidR="00813DA4" w:rsidRPr="00A843F7" w:rsidRDefault="00813DA4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40AED" w14:textId="53C55472" w:rsidR="00813DA4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485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BE929" w14:textId="56105E5B" w:rsidR="00813DA4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812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A022" w14:textId="2C6D839E" w:rsidR="00813DA4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298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042</w:t>
            </w:r>
          </w:p>
        </w:tc>
      </w:tr>
      <w:tr w:rsidR="00813DA4" w:rsidRPr="00A843F7" w14:paraId="65B5E6F6" w14:textId="77777777" w:rsidTr="00A843F7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1910" w14:textId="2B10DF56" w:rsidR="00813DA4" w:rsidRPr="00A843F7" w:rsidRDefault="00813DA4" w:rsidP="00813DA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74140" w14:textId="5821297C" w:rsidR="00813DA4" w:rsidRPr="00A843F7" w:rsidRDefault="00F96C52" w:rsidP="00535672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168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205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EDDD7" w14:textId="17969067" w:rsidR="00813DA4" w:rsidRPr="00A843F7" w:rsidRDefault="00F96C52" w:rsidP="004C2BAB">
            <w:pPr>
              <w:tabs>
                <w:tab w:val="decimal" w:pos="1215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990</w:t>
            </w:r>
            <w:r w:rsidR="0012527F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12D50" w14:textId="6C60AF47" w:rsidR="00813DA4" w:rsidRPr="00A843F7" w:rsidRDefault="00813DA4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19807" w14:textId="435E7A4C" w:rsidR="00813DA4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23130" w14:textId="27FCBD58" w:rsidR="00813DA4" w:rsidRPr="00A843F7" w:rsidRDefault="00F96C52" w:rsidP="00DB3217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230</w:t>
            </w:r>
            <w:r w:rsidR="000B1C2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576</w:t>
            </w:r>
            <w:r w:rsidR="000B1C2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752</w:t>
            </w:r>
          </w:p>
        </w:tc>
      </w:tr>
    </w:tbl>
    <w:p w14:paraId="52D2DB7A" w14:textId="77777777" w:rsidR="0012527F" w:rsidRPr="00A843F7" w:rsidRDefault="007F235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98"/>
        <w:gridCol w:w="1584"/>
        <w:gridCol w:w="1584"/>
      </w:tblGrid>
      <w:tr w:rsidR="004B4EE9" w:rsidRPr="00A843F7" w14:paraId="390A6AF1" w14:textId="77777777" w:rsidTr="00DB3217">
        <w:trPr>
          <w:trHeight w:val="19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0A4C" w14:textId="77777777" w:rsidR="004B4EE9" w:rsidRPr="00A843F7" w:rsidRDefault="004B4EE9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7D887" w14:textId="77777777" w:rsidR="004B4EE9" w:rsidRPr="00A843F7" w:rsidRDefault="004B4EE9" w:rsidP="004B4EE9">
            <w:pPr>
              <w:tabs>
                <w:tab w:val="decimal" w:pos="110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527F" w:rsidRPr="00A843F7" w14:paraId="4E04646C" w14:textId="77777777" w:rsidTr="00DB3217">
        <w:trPr>
          <w:trHeight w:val="2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665B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FC88" w14:textId="77777777" w:rsidR="000B1C22" w:rsidRPr="00A843F7" w:rsidRDefault="000B1C22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24A3D9" w14:textId="47D5442B" w:rsidR="0012527F" w:rsidRPr="00A843F7" w:rsidRDefault="0012527F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EA02A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7343270C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DF59C" w14:textId="77777777" w:rsidR="0012527F" w:rsidRPr="00A843F7" w:rsidRDefault="0012527F" w:rsidP="00733A8F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527F" w:rsidRPr="00A843F7" w14:paraId="59C0CB91" w14:textId="77777777" w:rsidTr="00DB3217">
        <w:trPr>
          <w:trHeight w:val="2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5BBA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F04B5E7" w14:textId="5BA4F3C5" w:rsidR="0012527F" w:rsidRPr="00A843F7" w:rsidRDefault="00DB3217" w:rsidP="004C2BAB">
            <w:pPr>
              <w:tabs>
                <w:tab w:val="decimal" w:pos="1680"/>
              </w:tabs>
              <w:ind w:left="-40" w:right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</w:t>
            </w:r>
            <w:r w:rsidR="000B1C22"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35C2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24153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527F" w:rsidRPr="00A843F7" w14:paraId="1B04AE66" w14:textId="77777777" w:rsidTr="00DB3217">
        <w:trPr>
          <w:trHeight w:val="35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E5F47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A0C52" w14:textId="5BF3AA99" w:rsidR="0012527F" w:rsidRPr="00A843F7" w:rsidRDefault="000B1C22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78459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2D03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527F" w:rsidRPr="00A843F7" w14:paraId="756BE2C4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3E85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24863" w14:textId="77777777" w:rsidR="0012527F" w:rsidRPr="00A843F7" w:rsidRDefault="0012527F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FD029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198B2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527F" w:rsidRPr="00A843F7" w14:paraId="59F3B4B8" w14:textId="77777777" w:rsidTr="00DB3217">
        <w:trPr>
          <w:trHeight w:val="357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76E04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37747030" w14:textId="77777777" w:rsidR="0012527F" w:rsidRPr="00A843F7" w:rsidRDefault="0012527F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0A806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AA5B3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12527F" w:rsidRPr="00A843F7" w14:paraId="551AADC6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8D7DF" w14:textId="6A882790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22E8ED4" w14:textId="3725E15B" w:rsidR="0012527F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A4EEE" w14:textId="2770058F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DA39" w14:textId="75A5621F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27F" w:rsidRPr="00A843F7" w14:paraId="3F2600FB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6283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536C5" w14:textId="27A45478" w:rsidR="0012527F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31515" w14:textId="55D66BA3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CA797" w14:textId="0B9E892B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27F" w:rsidRPr="00A843F7" w14:paraId="149B82B7" w14:textId="77777777" w:rsidTr="00DB3217">
        <w:trPr>
          <w:trHeight w:val="34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06EB5" w14:textId="302578FB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3E136" w14:textId="2450B488" w:rsidR="0012527F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384B8" w14:textId="3B8BBF44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77837" w14:textId="43B9E448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27F" w:rsidRPr="00A843F7" w14:paraId="58E45C7B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6AD1" w14:textId="77777777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8A093" w14:textId="77777777" w:rsidR="0012527F" w:rsidRPr="00A843F7" w:rsidRDefault="0012527F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520A2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1E329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12527F" w:rsidRPr="00A843F7" w14:paraId="627CF094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CCA8D" w14:textId="0DFF1CBC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24B36455" w14:textId="7BC49D7C" w:rsidR="0012527F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CD3F1" w14:textId="32D8C87F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B8DD5" w14:textId="1ED8E4DB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27F" w:rsidRPr="00A843F7" w14:paraId="4D6747C4" w14:textId="77777777" w:rsidTr="00DB3217">
        <w:trPr>
          <w:trHeight w:val="34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538D" w14:textId="4F01CF5A" w:rsidR="0012527F" w:rsidRPr="00A843F7" w:rsidRDefault="004B4EE9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ลดใน</w:t>
            </w:r>
            <w:r w:rsidR="0012527F"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036BE" w14:textId="4BE05F95" w:rsidR="0012527F" w:rsidRPr="00A843F7" w:rsidRDefault="00F96C52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0EDDE" w14:textId="77777777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22521" w14:textId="48F51746" w:rsidR="0012527F" w:rsidRPr="00A843F7" w:rsidRDefault="00F96C52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12527F" w:rsidRPr="00A843F7" w14:paraId="4D051DAF" w14:textId="77777777" w:rsidTr="00DB3217">
        <w:trPr>
          <w:trHeight w:val="33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0FCF" w14:textId="1C34018F" w:rsidR="0012527F" w:rsidRPr="00A843F7" w:rsidRDefault="0012527F" w:rsidP="006D5D9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0375D" w14:textId="79ED5A5E" w:rsidR="0012527F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8C957" w14:textId="50106E45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117A7" w14:textId="7217F820" w:rsidR="0012527F" w:rsidRPr="00A843F7" w:rsidRDefault="0012527F" w:rsidP="00733A8F">
            <w:pPr>
              <w:tabs>
                <w:tab w:val="decimal" w:pos="13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994A41B" w14:textId="5D611BE2" w:rsidR="00F46F77" w:rsidRDefault="00F46F77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296"/>
        <w:gridCol w:w="1296"/>
      </w:tblGrid>
      <w:tr w:rsidR="00130462" w:rsidRPr="00A843F7" w14:paraId="7FEB34BD" w14:textId="77777777" w:rsidTr="00733A8F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E1DD" w14:textId="77777777" w:rsidR="00EB2B32" w:rsidRPr="00A843F7" w:rsidRDefault="00EB2B32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49595" w14:textId="77777777" w:rsidR="00EB2B32" w:rsidRPr="00A843F7" w:rsidRDefault="00EB2B32" w:rsidP="00EB2B32">
            <w:pPr>
              <w:tabs>
                <w:tab w:val="decimal" w:pos="7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A843F7" w14:paraId="38EAD125" w14:textId="77777777" w:rsidTr="00733A8F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33F07" w14:textId="77777777" w:rsidR="002F2AA3" w:rsidRPr="00A843F7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5DFDB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F89DF8D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1FBF7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2F3C011B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AEC3D" w14:textId="19C9536A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ขาดทุนจาก</w:t>
            </w:r>
          </w:p>
          <w:p w14:paraId="67E59B6D" w14:textId="5B91CF90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การทำสัญญา</w:t>
            </w:r>
          </w:p>
          <w:p w14:paraId="6E88986F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แลกเปลี่ยน</w:t>
            </w:r>
          </w:p>
          <w:p w14:paraId="094CD37D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C436D" w14:textId="77777777" w:rsidR="002F2AA3" w:rsidRPr="00A843F7" w:rsidRDefault="002F2AA3" w:rsidP="00733A8F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  <w:p w14:paraId="29D3AE26" w14:textId="77777777" w:rsidR="002F2AA3" w:rsidRPr="00A843F7" w:rsidRDefault="002F2AA3" w:rsidP="00733A8F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ผลประโยชน์</w:t>
            </w:r>
          </w:p>
          <w:p w14:paraId="38CCC3E4" w14:textId="77777777" w:rsidR="002F2AA3" w:rsidRPr="00A843F7" w:rsidRDefault="002F2AA3" w:rsidP="00733A8F">
            <w:pPr>
              <w:tabs>
                <w:tab w:val="decimal" w:pos="108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E4BC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462" w:rsidRPr="00A843F7" w14:paraId="096AC4B3" w14:textId="77777777" w:rsidTr="00733A8F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51E8" w14:textId="77777777" w:rsidR="002F2AA3" w:rsidRPr="00A843F7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1067A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23DF3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85FF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3B322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BD080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A843F7" w14:paraId="6BC5D01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8C6CA" w14:textId="77777777" w:rsidR="002F2AA3" w:rsidRPr="00A843F7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F2353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B0F39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4095F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83717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62853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462" w:rsidRPr="00A843F7" w14:paraId="7BF2745F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F22E" w14:textId="77777777" w:rsidR="002F2AA3" w:rsidRPr="00A843F7" w:rsidRDefault="002F2AA3" w:rsidP="00F0606A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9C1C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D05D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52BC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FD8E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2912" w14:textId="77777777" w:rsidR="002F2AA3" w:rsidRPr="00A843F7" w:rsidRDefault="002F2AA3" w:rsidP="00733A8F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462" w:rsidRPr="00A843F7" w14:paraId="5F9452A6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762BD" w14:textId="6A0BC6F8" w:rsidR="00F22A62" w:rsidRPr="00A843F7" w:rsidRDefault="00F22A62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BACF" w14:textId="405EFE46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8259" w14:textId="15276DCE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184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606E" w14:textId="35EDE6A7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259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9FA3" w14:textId="6125D953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556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419" w14:textId="7AEC8355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487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834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452</w:t>
            </w:r>
          </w:p>
        </w:tc>
      </w:tr>
      <w:tr w:rsidR="00130462" w:rsidRPr="00A843F7" w14:paraId="7C66FE83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95E7" w14:textId="50101059" w:rsidR="00F22A62" w:rsidRPr="00A843F7" w:rsidRDefault="00F22A62" w:rsidP="00F22A62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A9276" w14:textId="22999EB0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050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A704" w14:textId="6F8523D1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0F862" w14:textId="00F43F93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6817" w14:textId="5674C1CB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556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7FB78" w14:textId="625B3256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493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30462" w:rsidRPr="00A843F7" w14:paraId="7D173A9B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ED237" w14:textId="220FFBEF" w:rsidR="00F22A62" w:rsidRPr="00A843F7" w:rsidRDefault="00F22A62" w:rsidP="00F22A62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(เพิ่ม) ลดในกำไรหรือขาดทุนเบ็ดเสร็จอื่น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34DBE" w14:textId="01CEE442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A29A0" w14:textId="110983C2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B8A10" w14:textId="24DB95AF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859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3AA8C" w14:textId="19F842F6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733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2ADED" w14:textId="4D1DAB0C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444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30462" w:rsidRPr="00A843F7" w14:paraId="7B191B3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7B24" w14:textId="163762FD" w:rsidR="00F22A62" w:rsidRPr="00A843F7" w:rsidRDefault="00F22A62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3FF73" w14:textId="6A223E64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218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233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BC3DA" w14:textId="791A7B8F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184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583AC" w14:textId="7A9EF19E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44519" w14:textId="5769D147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BCB0B" w14:textId="7D1F3CF6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130462" w:rsidRPr="00A843F7" w14:paraId="2F0C3733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06D9" w14:textId="77777777" w:rsidR="00F22A62" w:rsidRPr="00A843F7" w:rsidRDefault="00F22A62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E66E9" w14:textId="77777777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EB557" w14:textId="77777777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F8307" w14:textId="77777777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65926" w14:textId="77777777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6C764" w14:textId="77777777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130462" w:rsidRPr="00A843F7" w14:paraId="363FA42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5A5A" w14:textId="168D41DB" w:rsidR="00F22A62" w:rsidRPr="00A843F7" w:rsidRDefault="00F22A62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D25C" w14:textId="23C80A8C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218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233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EFEF2" w14:textId="34621BFE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184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6D7E" w14:textId="3CD29B45" w:rsidR="00F22A62" w:rsidRPr="00A843F7" w:rsidRDefault="00F22A6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2231" w14:textId="483E852B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846</w:t>
            </w:r>
            <w:r w:rsidR="00F22A62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4B0CF" w14:textId="73A97A2A" w:rsidR="00F22A62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424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813DA4" w:rsidRPr="00A843F7" w14:paraId="2717054D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4E47" w14:textId="184D2444" w:rsidR="00813DA4" w:rsidRPr="00A843F7" w:rsidRDefault="00813DA4" w:rsidP="00813DA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เพิ่ม) ลดในกำไรหรือขาดทุน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E444" w14:textId="7D5A0BAC" w:rsidR="00813DA4" w:rsidRPr="00A843F7" w:rsidRDefault="00813DA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880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E2CF" w14:textId="0BF94948" w:rsidR="00813DA4" w:rsidRPr="00A843F7" w:rsidRDefault="00667D7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076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123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24CC" w14:textId="2155ABE7" w:rsidR="00813DA4" w:rsidRPr="00A843F7" w:rsidRDefault="00813DA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E7BE" w14:textId="51EEDFA7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721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4940" w14:textId="4390A7C0" w:rsidR="00813DA4" w:rsidRPr="00A843F7" w:rsidRDefault="00813DA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382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935</w:t>
            </w: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13DA4" w:rsidRPr="00A843F7" w14:paraId="6EF8B4DE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327C6" w14:textId="2A54216A" w:rsidR="00813DA4" w:rsidRPr="00A843F7" w:rsidRDefault="00813DA4" w:rsidP="00813DA4">
            <w:pPr>
              <w:ind w:left="101" w:right="-120" w:hanging="2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9B7BC" w14:textId="78B6A03F" w:rsidR="00813DA4" w:rsidRPr="00A843F7" w:rsidRDefault="00813DA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A9B37" w14:textId="112E8627" w:rsidR="00813DA4" w:rsidRPr="00A843F7" w:rsidRDefault="00813DA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14074" w14:textId="3F1D81B4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485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189E3" w14:textId="163C05BB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812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3A5B3" w14:textId="05C3FD96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298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042</w:t>
            </w:r>
          </w:p>
        </w:tc>
      </w:tr>
      <w:tr w:rsidR="00813DA4" w:rsidRPr="00A843F7" w14:paraId="19B936A6" w14:textId="77777777" w:rsidTr="00733A8F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1D05" w14:textId="1EBB69FD" w:rsidR="00813DA4" w:rsidRPr="00A843F7" w:rsidRDefault="00813DA4" w:rsidP="00813DA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94785" w14:textId="2A69243E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168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205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99914" w14:textId="7553F346" w:rsidR="00813DA4" w:rsidRPr="00A843F7" w:rsidRDefault="00F96C52" w:rsidP="00733A8F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158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658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24CFD" w14:textId="1DA4D880" w:rsidR="00813DA4" w:rsidRPr="00A843F7" w:rsidRDefault="00813DA4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91B67" w14:textId="01D60E06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380</w:t>
            </w:r>
            <w:r w:rsidR="00813DA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D0081" w14:textId="3AD667F3" w:rsidR="00813DA4" w:rsidRPr="00A843F7" w:rsidRDefault="00F96C52" w:rsidP="00733A8F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351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  <w:r w:rsidR="00667D74" w:rsidRPr="00A843F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121</w:t>
            </w:r>
          </w:p>
        </w:tc>
      </w:tr>
    </w:tbl>
    <w:p w14:paraId="24BFAD9C" w14:textId="53550AA0" w:rsidR="007F235C" w:rsidRDefault="007F235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728626F" w14:textId="77777777" w:rsidR="004F2217" w:rsidRPr="00A843F7" w:rsidRDefault="007F235C" w:rsidP="00A45C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98"/>
        <w:gridCol w:w="1584"/>
        <w:gridCol w:w="1584"/>
      </w:tblGrid>
      <w:tr w:rsidR="004B4EE9" w:rsidRPr="00A843F7" w14:paraId="45134ECD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03B3" w14:textId="77777777" w:rsidR="004B4EE9" w:rsidRPr="00A843F7" w:rsidRDefault="004B4EE9" w:rsidP="008B629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ED58D" w14:textId="00E769EE" w:rsidR="004B4EE9" w:rsidRPr="00A843F7" w:rsidRDefault="004B4EE9" w:rsidP="00EB2B32">
            <w:pPr>
              <w:tabs>
                <w:tab w:val="decimal" w:pos="651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17B3" w:rsidRPr="00A843F7" w14:paraId="1C0FAD61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DA61" w14:textId="77777777" w:rsidR="00F917B3" w:rsidRPr="00A843F7" w:rsidRDefault="00F917B3" w:rsidP="00F917B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E61E1" w14:textId="77777777" w:rsidR="00F917B3" w:rsidRPr="00A843F7" w:rsidRDefault="00F917B3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117636" w14:textId="56BF8B9B" w:rsidR="00F917B3" w:rsidRPr="00A843F7" w:rsidRDefault="00F917B3" w:rsidP="004C2BAB">
            <w:pPr>
              <w:tabs>
                <w:tab w:val="decimal" w:pos="16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06ECB" w14:textId="0E038BA8" w:rsidR="00F917B3" w:rsidRPr="00A843F7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  <w:p w14:paraId="28E71406" w14:textId="77777777" w:rsidR="00F917B3" w:rsidRPr="00A843F7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ของที่ดินด้วย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FF73" w14:textId="77777777" w:rsidR="00F917B3" w:rsidRPr="00A843F7" w:rsidRDefault="00F917B3" w:rsidP="00F917B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17B3" w:rsidRPr="00A843F7" w14:paraId="2CF36858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B2A79" w14:textId="77777777" w:rsidR="00F917B3" w:rsidRPr="00A843F7" w:rsidRDefault="00F917B3" w:rsidP="00F917B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4950D8D1" w14:textId="0D5BAAD4" w:rsidR="00F917B3" w:rsidRPr="00A843F7" w:rsidRDefault="00DB3217" w:rsidP="004C2BAB">
            <w:pPr>
              <w:tabs>
                <w:tab w:val="decimal" w:pos="1680"/>
              </w:tabs>
              <w:ind w:left="-40" w:right="8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</w:t>
            </w:r>
            <w:r w:rsidR="00F917B3"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1B55" w14:textId="6DF0C8B6" w:rsidR="00F917B3" w:rsidRPr="00A843F7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4845" w14:textId="77777777" w:rsidR="00F917B3" w:rsidRPr="00A843F7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17B3" w:rsidRPr="00A843F7" w14:paraId="62328A1E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B351" w14:textId="77777777" w:rsidR="00F917B3" w:rsidRPr="00A843F7" w:rsidRDefault="00F917B3" w:rsidP="00F917B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EA2" w14:textId="7AB3BC60" w:rsidR="00F917B3" w:rsidRPr="00A843F7" w:rsidRDefault="00F917B3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9D881" w14:textId="3D9A9694" w:rsidR="00F917B3" w:rsidRPr="00A843F7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03C1E7" w14:textId="77777777" w:rsidR="00F917B3" w:rsidRPr="00A843F7" w:rsidRDefault="00F917B3" w:rsidP="00F917B3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7D74" w:rsidRPr="00A843F7" w14:paraId="218258AF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7A83" w14:textId="77777777" w:rsidR="00667D74" w:rsidRPr="00A843F7" w:rsidRDefault="00667D74" w:rsidP="00084507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86AD1" w14:textId="77777777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DD6B8" w14:textId="11FA0903" w:rsidR="00667D74" w:rsidRPr="00A843F7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33699" w14:textId="77777777" w:rsidR="00667D74" w:rsidRPr="00A843F7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D74" w:rsidRPr="00A843F7" w14:paraId="0F488B4B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07E5" w14:textId="77777777" w:rsidR="00667D74" w:rsidRPr="00A843F7" w:rsidRDefault="00667D74" w:rsidP="00084507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30F9EBD1" w14:textId="77777777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89941" w14:textId="4F66ACA4" w:rsidR="00667D74" w:rsidRPr="00A843F7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543D" w14:textId="77777777" w:rsidR="00667D74" w:rsidRPr="00A843F7" w:rsidRDefault="00667D74" w:rsidP="009C341C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67D74" w:rsidRPr="00A843F7" w14:paraId="3CBFA253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7BA2" w14:textId="6F7CFAF7" w:rsidR="00667D74" w:rsidRPr="00A843F7" w:rsidRDefault="00667D74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2030D63" w14:textId="2EEA8575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7E951" w14:textId="2CB28C43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E9ED2" w14:textId="5938FD43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D74" w:rsidRPr="00A843F7" w14:paraId="7FBA1842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214C" w14:textId="0A330C8D" w:rsidR="00667D74" w:rsidRPr="00A843F7" w:rsidRDefault="00667D74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3B7BB" w14:textId="3EDB7F9A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1D9A" w14:textId="674A3684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9713D" w14:textId="7BBA98A8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D74" w:rsidRPr="00A843F7" w14:paraId="6EE50088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27663" w14:textId="6FCC7777" w:rsidR="00667D74" w:rsidRPr="00A843F7" w:rsidRDefault="00667D74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18D6" w14:textId="4DE5EC80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4A1BD" w14:textId="3192A797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D871B" w14:textId="72C395CA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4B4EE9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D74" w:rsidRPr="00A843F7" w14:paraId="287CE3C5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522C" w14:textId="77777777" w:rsidR="00667D74" w:rsidRPr="00A843F7" w:rsidRDefault="00667D74" w:rsidP="00F22A6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ED53C" w14:textId="77777777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74A10" w14:textId="3E8ECD18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106C0" w14:textId="77777777" w:rsidR="00667D74" w:rsidRPr="00A843F7" w:rsidRDefault="00667D74" w:rsidP="00F22A62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D74" w:rsidRPr="00A843F7" w14:paraId="38953D67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AC552" w14:textId="1BB380B1" w:rsidR="00667D74" w:rsidRPr="00A843F7" w:rsidRDefault="00667D74" w:rsidP="00813DA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14:paraId="5FFDCFBB" w14:textId="79DA23FF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C2F1" w14:textId="6A9AB1DA" w:rsidR="00667D74" w:rsidRPr="00A843F7" w:rsidRDefault="00667D74" w:rsidP="00813DA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5D75" w14:textId="62DC3C80" w:rsidR="00667D74" w:rsidRPr="00A843F7" w:rsidRDefault="00667D74" w:rsidP="00813DA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D74" w:rsidRPr="00A843F7" w14:paraId="6AF7D978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16179" w14:textId="137C9287" w:rsidR="00667D74" w:rsidRPr="00A843F7" w:rsidRDefault="004B4EE9" w:rsidP="00813DA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E737C" w14:textId="373FC46F" w:rsidR="00667D74" w:rsidRPr="00A843F7" w:rsidRDefault="00F96C52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53C9E" w14:textId="271730F8" w:rsidR="00667D74" w:rsidRPr="00A843F7" w:rsidRDefault="00667D74" w:rsidP="00813DA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3552F" w14:textId="0699E590" w:rsidR="00667D74" w:rsidRPr="00A843F7" w:rsidRDefault="00F96C52" w:rsidP="00813DA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667D74"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667D74" w:rsidRPr="00A843F7" w14:paraId="2A937012" w14:textId="77777777" w:rsidTr="00DB3217">
        <w:trPr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8D80" w14:textId="73BB662C" w:rsidR="00667D74" w:rsidRPr="00A843F7" w:rsidRDefault="00667D74" w:rsidP="00813DA4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 พ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F8B2F" w14:textId="344857FB" w:rsidR="00667D74" w:rsidRPr="00A843F7" w:rsidRDefault="00667D74" w:rsidP="004C2BAB">
            <w:pPr>
              <w:tabs>
                <w:tab w:val="decimal" w:pos="1680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11BBA" w14:textId="566D6CAD" w:rsidR="00667D74" w:rsidRPr="00A843F7" w:rsidRDefault="00667D74" w:rsidP="00813DA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17933" w14:textId="54A1C98E" w:rsidR="00667D74" w:rsidRPr="00A843F7" w:rsidRDefault="00667D74" w:rsidP="00813DA4">
            <w:pPr>
              <w:tabs>
                <w:tab w:val="decimal" w:pos="137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A843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CE547E" w14:textId="55D6EC17" w:rsidR="00F01A00" w:rsidRPr="004C2BAB" w:rsidRDefault="00F01A00" w:rsidP="00572B4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A8C2397" w14:textId="19775D86" w:rsidR="00B42309" w:rsidRPr="004C2BAB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D65AEF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</w:t>
      </w:r>
      <w:r w:rsidR="00ED1278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A119EB" w:rsidRPr="004C2BAB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ไม่ได้รับรู้สินทรัพย์ภาษีเงินได้</w:t>
      </w:r>
      <w:r w:rsidR="00A56ACE" w:rsidRPr="004C2BAB">
        <w:rPr>
          <w:rFonts w:ascii="Browallia New" w:hAnsi="Browallia New" w:cs="Browallia New"/>
          <w:sz w:val="26"/>
          <w:szCs w:val="26"/>
          <w:cs/>
          <w:lang w:val="en-GB"/>
        </w:rPr>
        <w:t>รอการตัดบัญชี</w:t>
      </w:r>
      <w:r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813DA4"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65</w:t>
      </w:r>
      <w:r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215DA0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</w:t>
      </w:r>
      <w:r w:rsidR="00813DA4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ไม่มีสินทรัพย์ภาษีเงินได้รอการตัดบัญชีที่ไม่ได้รับรู้</w:t>
      </w:r>
      <w:r w:rsidR="00215DA0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ตามลำดับ</w:t>
      </w:r>
      <w:r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(</w:t>
      </w:r>
      <w:r w:rsidR="00691C24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A119EB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119EB"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36</w:t>
      </w:r>
      <w:r w:rsidR="00813DA4"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="00F22A62"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 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="00813DA4"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8"/>
          <w:sz w:val="26"/>
          <w:szCs w:val="26"/>
          <w:lang w:val="en-GB"/>
        </w:rPr>
        <w:t>52</w:t>
      </w:r>
      <w:r w:rsidR="00F22A62" w:rsidRPr="004C2BA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F22A62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D1278" w:rsidRPr="004C2BAB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) ที่เกิดจากรายการขาดทุน</w:t>
      </w:r>
      <w:r w:rsidR="00DB3217" w:rsidRPr="004C2BAB">
        <w:rPr>
          <w:rFonts w:ascii="Browallia New" w:hAnsi="Browallia New" w:cs="Browallia New"/>
          <w:sz w:val="26"/>
          <w:szCs w:val="26"/>
          <w:cs/>
          <w:lang w:val="en-GB"/>
        </w:rPr>
        <w:t>ทางภาษี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</w:t>
      </w:r>
      <w:r w:rsidR="00813DA4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27</w:t>
      </w:r>
      <w:r w:rsidR="00EB4789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15DA0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5DA0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13DA4" w:rsidRPr="004C2BAB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ไม่มีรายการขาดทุน</w:t>
      </w:r>
      <w:r w:rsidR="00DB3217" w:rsidRPr="004C2BAB">
        <w:rPr>
          <w:rFonts w:ascii="Browallia New" w:hAnsi="Browallia New" w:cs="Browallia New"/>
          <w:sz w:val="26"/>
          <w:szCs w:val="26"/>
          <w:cs/>
          <w:lang w:val="en-GB"/>
        </w:rPr>
        <w:t>ทางภาษี</w:t>
      </w:r>
      <w:r w:rsidR="00215DA0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181</w:t>
      </w:r>
      <w:r w:rsidR="00F22A62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21</w:t>
      </w:r>
      <w:r w:rsidR="00F22A62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F22A62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177</w:t>
      </w:r>
      <w:r w:rsidR="00F22A62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61</w:t>
      </w:r>
      <w:r w:rsidR="00F22A62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ED1278" w:rsidRPr="004C2BAB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EB4789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</w:t>
      </w:r>
    </w:p>
    <w:p w14:paraId="7D3E2C12" w14:textId="008585DA" w:rsidR="00B42309" w:rsidRPr="004C2BAB" w:rsidRDefault="00B42309" w:rsidP="00DF2D2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52DB509" w14:textId="5BEE923D" w:rsidR="006D43BD" w:rsidRPr="004C2BAB" w:rsidRDefault="00206663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รายการขาดทุนสะสมยกไป</w:t>
      </w:r>
      <w:r w:rsidR="00A56ACE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ที่ไม่ได้รับรู้สินทรัพย์ภาษีเงินได้รอการตัดบัญชี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สามารถแยกตามปีที่จะหมดประโยชน์ทางภาษีได้ดังนี้</w:t>
      </w:r>
    </w:p>
    <w:p w14:paraId="5586F5E8" w14:textId="77777777" w:rsidR="0097154D" w:rsidRPr="004C2BAB" w:rsidRDefault="0097154D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482"/>
        <w:gridCol w:w="2038"/>
        <w:gridCol w:w="2038"/>
      </w:tblGrid>
      <w:tr w:rsidR="00130462" w:rsidRPr="004C2BAB" w14:paraId="104D0E6B" w14:textId="77777777" w:rsidTr="00813DA4">
        <w:tc>
          <w:tcPr>
            <w:tcW w:w="6678" w:type="dxa"/>
            <w:shd w:val="clear" w:color="auto" w:fill="auto"/>
          </w:tcPr>
          <w:p w14:paraId="3594A4BE" w14:textId="77777777" w:rsidR="0097154D" w:rsidRPr="004C2BAB" w:rsidRDefault="0097154D" w:rsidP="009C341C">
            <w:pPr>
              <w:pStyle w:val="Header"/>
              <w:tabs>
                <w:tab w:val="clear" w:pos="4320"/>
              </w:tabs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shd w:val="clear" w:color="auto" w:fill="auto"/>
          </w:tcPr>
          <w:p w14:paraId="2280D03C" w14:textId="3077B0FB" w:rsidR="0097154D" w:rsidRPr="004C2BAB" w:rsidRDefault="0097154D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shd w:val="clear" w:color="auto" w:fill="auto"/>
          </w:tcPr>
          <w:p w14:paraId="42C16503" w14:textId="116CC0BD" w:rsidR="0097154D" w:rsidRPr="004C2BAB" w:rsidRDefault="0097154D" w:rsidP="00A63440">
            <w:pPr>
              <w:tabs>
                <w:tab w:val="decimal" w:pos="1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2056550E" w14:textId="77777777" w:rsidTr="00813DA4">
        <w:tc>
          <w:tcPr>
            <w:tcW w:w="6678" w:type="dxa"/>
            <w:shd w:val="clear" w:color="auto" w:fill="auto"/>
          </w:tcPr>
          <w:p w14:paraId="772EC8AE" w14:textId="77777777" w:rsidR="0097154D" w:rsidRPr="004C2BAB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8D5A2B0" w14:textId="77777777" w:rsidR="0097154D" w:rsidRPr="004C2BAB" w:rsidRDefault="0097154D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16CF0DEF" w14:textId="77777777" w:rsidR="0097154D" w:rsidRPr="004C2BAB" w:rsidRDefault="0097154D" w:rsidP="00A63440">
            <w:pPr>
              <w:tabs>
                <w:tab w:val="decimal" w:pos="1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76B10588" w14:textId="77777777" w:rsidTr="00813DA4">
        <w:tc>
          <w:tcPr>
            <w:tcW w:w="6678" w:type="dxa"/>
            <w:shd w:val="clear" w:color="auto" w:fill="auto"/>
          </w:tcPr>
          <w:p w14:paraId="2B09BBA6" w14:textId="77777777" w:rsidR="0097154D" w:rsidRPr="004C2BAB" w:rsidRDefault="0097154D" w:rsidP="00DF2D2A">
            <w:pPr>
              <w:pStyle w:val="Header"/>
              <w:ind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2F70A6AC" w14:textId="77777777" w:rsidR="0097154D" w:rsidRPr="004C2BAB" w:rsidRDefault="0097154D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0FB6E662" w14:textId="77777777" w:rsidR="0097154D" w:rsidRPr="004C2BAB" w:rsidRDefault="0097154D" w:rsidP="00A63440">
            <w:pPr>
              <w:tabs>
                <w:tab w:val="decimal" w:pos="1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3DA4" w:rsidRPr="004C2BAB" w14:paraId="44145006" w14:textId="77777777" w:rsidTr="00813DA4">
        <w:tc>
          <w:tcPr>
            <w:tcW w:w="6678" w:type="dxa"/>
            <w:shd w:val="clear" w:color="auto" w:fill="auto"/>
          </w:tcPr>
          <w:p w14:paraId="002E1AA3" w14:textId="55659931" w:rsidR="00813DA4" w:rsidRPr="004C2BAB" w:rsidRDefault="00813DA4" w:rsidP="00813DA4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48" w:type="dxa"/>
            <w:shd w:val="clear" w:color="auto" w:fill="auto"/>
          </w:tcPr>
          <w:p w14:paraId="03C085CF" w14:textId="4E7CD123" w:rsidR="00813DA4" w:rsidRPr="004C2BAB" w:rsidRDefault="00F96C52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748</w:t>
            </w:r>
            <w:r w:rsidR="00813DA4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865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BD9F839" w14:textId="4DF5507C" w:rsidR="00813DA4" w:rsidRPr="004C2BAB" w:rsidRDefault="00813DA4" w:rsidP="00A63440">
            <w:pPr>
              <w:tabs>
                <w:tab w:val="decimal" w:pos="1815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DA4" w:rsidRPr="004C2BAB" w14:paraId="4726DF5D" w14:textId="77777777" w:rsidTr="00813DA4">
        <w:tc>
          <w:tcPr>
            <w:tcW w:w="6678" w:type="dxa"/>
            <w:shd w:val="clear" w:color="auto" w:fill="auto"/>
          </w:tcPr>
          <w:p w14:paraId="5A4EDB5E" w14:textId="62A41777" w:rsidR="00813DA4" w:rsidRPr="004C2BAB" w:rsidRDefault="00813DA4" w:rsidP="00813DA4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48" w:type="dxa"/>
            <w:shd w:val="clear" w:color="auto" w:fill="auto"/>
          </w:tcPr>
          <w:p w14:paraId="1E429DEF" w14:textId="1FFA9CF7" w:rsidR="00813DA4" w:rsidRPr="004C2BAB" w:rsidRDefault="00F96C52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603</w:t>
            </w:r>
            <w:r w:rsidR="00813DA4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566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7CB1AC2B" w14:textId="637A5E4F" w:rsidR="00813DA4" w:rsidRPr="004C2BAB" w:rsidRDefault="00813DA4" w:rsidP="00A63440">
            <w:pPr>
              <w:tabs>
                <w:tab w:val="decimal" w:pos="1815"/>
              </w:tabs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DA4" w:rsidRPr="004C2BAB" w14:paraId="54029F26" w14:textId="77777777" w:rsidTr="00813DA4">
        <w:tc>
          <w:tcPr>
            <w:tcW w:w="6678" w:type="dxa"/>
            <w:shd w:val="clear" w:color="auto" w:fill="auto"/>
          </w:tcPr>
          <w:p w14:paraId="3953C26F" w14:textId="59210911" w:rsidR="00813DA4" w:rsidRPr="004C2BAB" w:rsidRDefault="00813DA4" w:rsidP="00813DA4">
            <w:pPr>
              <w:pStyle w:val="Header"/>
              <w:tabs>
                <w:tab w:val="clear" w:pos="4320"/>
                <w:tab w:val="clear" w:pos="864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448" w:type="dxa"/>
            <w:shd w:val="clear" w:color="auto" w:fill="auto"/>
          </w:tcPr>
          <w:p w14:paraId="5D56F962" w14:textId="53D45E4D" w:rsidR="00813DA4" w:rsidRPr="004C2BAB" w:rsidRDefault="00F96C52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584</w:t>
            </w:r>
            <w:r w:rsidR="00813DA4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6CAA155E" w14:textId="586CC3A6" w:rsidR="00813DA4" w:rsidRPr="004C2BAB" w:rsidRDefault="00813DA4" w:rsidP="00A63440">
            <w:pPr>
              <w:tabs>
                <w:tab w:val="decimal" w:pos="181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DA4" w:rsidRPr="004C2BAB" w14:paraId="79A178FC" w14:textId="77777777" w:rsidTr="00813DA4">
        <w:tc>
          <w:tcPr>
            <w:tcW w:w="6678" w:type="dxa"/>
            <w:shd w:val="clear" w:color="auto" w:fill="auto"/>
          </w:tcPr>
          <w:p w14:paraId="03A05325" w14:textId="4F447FC7" w:rsidR="00813DA4" w:rsidRPr="004C2BAB" w:rsidRDefault="00813DA4" w:rsidP="00813DA4">
            <w:pPr>
              <w:pStyle w:val="Header"/>
              <w:tabs>
                <w:tab w:val="clear" w:pos="4320"/>
                <w:tab w:val="clear" w:pos="8640"/>
                <w:tab w:val="left" w:pos="830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2448" w:type="dxa"/>
            <w:shd w:val="clear" w:color="auto" w:fill="auto"/>
          </w:tcPr>
          <w:p w14:paraId="38A259DB" w14:textId="48AED048" w:rsidR="00813DA4" w:rsidRPr="004C2BAB" w:rsidRDefault="00F96C52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813DA4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329</w:t>
            </w:r>
            <w:r w:rsidR="00813DA4" w:rsidRPr="004C2BA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405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475DEEDD" w14:textId="196DC4BC" w:rsidR="00813DA4" w:rsidRPr="004C2BAB" w:rsidRDefault="00813DA4" w:rsidP="00A63440">
            <w:pPr>
              <w:tabs>
                <w:tab w:val="decimal" w:pos="181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DA4" w:rsidRPr="004C2BAB" w14:paraId="63CE7D37" w14:textId="77777777" w:rsidTr="00813DA4">
        <w:tc>
          <w:tcPr>
            <w:tcW w:w="6678" w:type="dxa"/>
            <w:shd w:val="clear" w:color="auto" w:fill="auto"/>
          </w:tcPr>
          <w:p w14:paraId="42AB608B" w14:textId="60E9C2E6" w:rsidR="00813DA4" w:rsidRPr="004C2BAB" w:rsidRDefault="00813DA4" w:rsidP="00813DA4">
            <w:pPr>
              <w:pStyle w:val="Header"/>
              <w:ind w:right="28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2448" w:type="dxa"/>
            <w:shd w:val="clear" w:color="auto" w:fill="auto"/>
          </w:tcPr>
          <w:p w14:paraId="43A39E38" w14:textId="426257B4" w:rsidR="00813DA4" w:rsidRPr="004C2BAB" w:rsidRDefault="00F96C52" w:rsidP="00A63440">
            <w:pPr>
              <w:tabs>
                <w:tab w:val="decimal" w:pos="18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96C5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76F9AF7E" w14:textId="4CD96AE9" w:rsidR="00813DA4" w:rsidRPr="004C2BAB" w:rsidRDefault="00813DA4" w:rsidP="00A63440">
            <w:pPr>
              <w:tabs>
                <w:tab w:val="decimal" w:pos="1815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57AA15" w14:textId="26B8F7EA" w:rsidR="007F235C" w:rsidRDefault="007F235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F4E37A0" w14:textId="77777777" w:rsidR="00A45C70" w:rsidRPr="004C2BAB" w:rsidRDefault="007F235C" w:rsidP="0097154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0FB7B4AE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155702" w14:textId="5289B7F2" w:rsidR="00A45C70" w:rsidRPr="004C2BAB" w:rsidRDefault="00F96C52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BF4643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59B3F98" w14:textId="77777777" w:rsidR="00A45C70" w:rsidRPr="004C2BAB" w:rsidRDefault="00A45C70" w:rsidP="00A45C70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130462" w:rsidRPr="004C2BAB" w14:paraId="1979B056" w14:textId="77777777" w:rsidTr="0014445A">
        <w:trPr>
          <w:cantSplit/>
        </w:trPr>
        <w:tc>
          <w:tcPr>
            <w:tcW w:w="3708" w:type="dxa"/>
            <w:shd w:val="clear" w:color="auto" w:fill="auto"/>
            <w:vAlign w:val="bottom"/>
          </w:tcPr>
          <w:p w14:paraId="7FE36F86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688E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9F99D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48B7DE1D" w14:textId="77777777" w:rsidTr="0014445A">
        <w:tc>
          <w:tcPr>
            <w:tcW w:w="3708" w:type="dxa"/>
            <w:shd w:val="clear" w:color="auto" w:fill="auto"/>
            <w:vAlign w:val="bottom"/>
          </w:tcPr>
          <w:p w14:paraId="6C6EA4D7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6B587" w14:textId="6CBF2038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EEBC2" w14:textId="49408545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76B15" w14:textId="7BF39195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3FD43" w14:textId="62B48AC7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23FE86D" w14:textId="77777777" w:rsidTr="00130462">
        <w:tc>
          <w:tcPr>
            <w:tcW w:w="3708" w:type="dxa"/>
            <w:shd w:val="clear" w:color="auto" w:fill="auto"/>
            <w:vAlign w:val="bottom"/>
          </w:tcPr>
          <w:p w14:paraId="50D0D228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B1747" w14:textId="77777777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8FB54" w14:textId="77777777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74CB" w14:textId="77777777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8130" w14:textId="77777777" w:rsidR="00F22A62" w:rsidRPr="004C2BAB" w:rsidRDefault="00F22A62" w:rsidP="00F22A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67D9C76E" w14:textId="77777777" w:rsidTr="00130462">
        <w:tc>
          <w:tcPr>
            <w:tcW w:w="3708" w:type="dxa"/>
            <w:shd w:val="clear" w:color="auto" w:fill="auto"/>
            <w:vAlign w:val="bottom"/>
          </w:tcPr>
          <w:p w14:paraId="48C47D35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2B67" w14:textId="77777777" w:rsidR="00F22A62" w:rsidRPr="004C2BAB" w:rsidRDefault="00F22A62" w:rsidP="00F22A6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DD64" w14:textId="77777777" w:rsidR="00F22A62" w:rsidRPr="004C2BAB" w:rsidRDefault="00F22A62" w:rsidP="00F22A6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73066" w14:textId="77777777" w:rsidR="00F22A62" w:rsidRPr="004C2BAB" w:rsidRDefault="00F22A62" w:rsidP="00F22A6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8A8A0" w14:textId="77777777" w:rsidR="00F22A62" w:rsidRPr="004C2BAB" w:rsidRDefault="00F22A62" w:rsidP="00F22A6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DBA" w:rsidRPr="004C2BAB" w14:paraId="31EF890C" w14:textId="77777777" w:rsidTr="00130462">
        <w:tc>
          <w:tcPr>
            <w:tcW w:w="3708" w:type="dxa"/>
            <w:shd w:val="clear" w:color="auto" w:fill="auto"/>
            <w:vAlign w:val="center"/>
          </w:tcPr>
          <w:p w14:paraId="28C4C7D7" w14:textId="77777777" w:rsidR="00775DBA" w:rsidRPr="004C2BAB" w:rsidRDefault="00775DBA" w:rsidP="00775DBA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3346C5" w14:textId="48BEDEF8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EA7DD" w14:textId="1059C0FA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AC13F" w14:textId="6F514EB2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04604F" w14:textId="7C51AB56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775DBA" w:rsidRPr="004C2BAB" w14:paraId="2D3F366E" w14:textId="77777777" w:rsidTr="00130462">
        <w:tc>
          <w:tcPr>
            <w:tcW w:w="3708" w:type="dxa"/>
            <w:shd w:val="clear" w:color="auto" w:fill="auto"/>
            <w:vAlign w:val="center"/>
          </w:tcPr>
          <w:p w14:paraId="4D695CBD" w14:textId="2ABF544D" w:rsidR="00775DBA" w:rsidRPr="004C2BAB" w:rsidRDefault="00775DBA" w:rsidP="00775DBA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178E28" w14:textId="790ACD28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58A05" w14:textId="3843DCDF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7CB476" w14:textId="46E92281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23FA1F" w14:textId="3415F881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775DBA" w:rsidRPr="004C2BAB" w14:paraId="3DDA2D13" w14:textId="77777777" w:rsidTr="00130462">
        <w:tc>
          <w:tcPr>
            <w:tcW w:w="3708" w:type="dxa"/>
            <w:shd w:val="clear" w:color="auto" w:fill="auto"/>
            <w:vAlign w:val="center"/>
          </w:tcPr>
          <w:p w14:paraId="6D17D228" w14:textId="77777777" w:rsidR="00775DBA" w:rsidRPr="004C2BAB" w:rsidRDefault="00775DBA" w:rsidP="00775DBA">
            <w:pPr>
              <w:pStyle w:val="Heading7"/>
              <w:keepNext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62B36" w14:textId="67DD5B86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49900" w14:textId="2C70E02E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3E5B6E" w14:textId="347A12D5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468146" w14:textId="615FAD04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775DBA" w:rsidRPr="004C2BAB" w14:paraId="6E3DDE3F" w14:textId="77777777" w:rsidTr="00130462">
        <w:tc>
          <w:tcPr>
            <w:tcW w:w="3708" w:type="dxa"/>
            <w:shd w:val="clear" w:color="auto" w:fill="auto"/>
            <w:vAlign w:val="center"/>
          </w:tcPr>
          <w:p w14:paraId="76001927" w14:textId="77777777" w:rsidR="00775DBA" w:rsidRPr="004C2BAB" w:rsidRDefault="00775DBA" w:rsidP="00775D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D1D28B" w14:textId="72358F75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7158F" w14:textId="3ED2841F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52DA8E" w14:textId="5A799AAC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9737A1" w14:textId="6E2C535D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775DBA" w:rsidRPr="004C2BAB" w14:paraId="2422BC9E" w14:textId="77777777" w:rsidTr="00130462">
        <w:tc>
          <w:tcPr>
            <w:tcW w:w="3708" w:type="dxa"/>
            <w:shd w:val="clear" w:color="auto" w:fill="auto"/>
            <w:vAlign w:val="center"/>
          </w:tcPr>
          <w:p w14:paraId="56841105" w14:textId="77777777" w:rsidR="00775DBA" w:rsidRPr="004C2BAB" w:rsidRDefault="00775DBA" w:rsidP="00775D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8DC9A8" w14:textId="50D54FF7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7DE789" w14:textId="65B938F2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281A69" w14:textId="5C14EA56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89E4FD" w14:textId="2B285DE2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775DBA" w:rsidRPr="004C2BAB" w14:paraId="798768E4" w14:textId="77777777" w:rsidTr="00130462">
        <w:tc>
          <w:tcPr>
            <w:tcW w:w="3708" w:type="dxa"/>
            <w:shd w:val="clear" w:color="auto" w:fill="auto"/>
            <w:vAlign w:val="center"/>
          </w:tcPr>
          <w:p w14:paraId="63AAB2DE" w14:textId="77777777" w:rsidR="00775DBA" w:rsidRPr="004C2BAB" w:rsidRDefault="00775DBA" w:rsidP="00775D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9CD4B4" w14:textId="784981C9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8C000" w14:textId="0133B1FC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0AAC33" w14:textId="238C74A6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CDF18" w14:textId="5D9D29D0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75DBA" w:rsidRPr="004C2BAB" w14:paraId="66CD9058" w14:textId="77777777" w:rsidTr="00130462">
        <w:tc>
          <w:tcPr>
            <w:tcW w:w="3708" w:type="dxa"/>
            <w:shd w:val="clear" w:color="auto" w:fill="auto"/>
            <w:vAlign w:val="center"/>
          </w:tcPr>
          <w:p w14:paraId="5ACFF67A" w14:textId="573ED440" w:rsidR="00775DBA" w:rsidRPr="004C2BAB" w:rsidRDefault="00775DBA" w:rsidP="00775D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BF464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F85B3" w14:textId="2162A484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292CFE" w14:textId="2EAFB541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00DF9" w14:textId="5797B035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4F37B" w14:textId="4E128233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775DBA" w:rsidRPr="004C2BAB" w14:paraId="5D052E07" w14:textId="77777777" w:rsidTr="00130462">
        <w:tc>
          <w:tcPr>
            <w:tcW w:w="3708" w:type="dxa"/>
            <w:shd w:val="clear" w:color="auto" w:fill="auto"/>
            <w:vAlign w:val="center"/>
          </w:tcPr>
          <w:p w14:paraId="772777ED" w14:textId="588F33A6" w:rsidR="00775DBA" w:rsidRPr="004C2BAB" w:rsidRDefault="00775DBA" w:rsidP="00775D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BF4643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0B7E2" w14:textId="35A70A98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0B2B73" w14:textId="740DC745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EA628" w14:textId="2907D321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891C08" w14:textId="7C5B4718" w:rsidR="00775DBA" w:rsidRPr="004C2BAB" w:rsidRDefault="00F96C52" w:rsidP="00775DB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2AC3BB8E" w14:textId="77A0F27C" w:rsidR="002879CA" w:rsidRPr="004C2BAB" w:rsidRDefault="002879CA" w:rsidP="00A45C70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D68C256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1FEF77A" w14:textId="26E0059C" w:rsidR="00A45C70" w:rsidRPr="004C2BAB" w:rsidRDefault="00F96C52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6F42DDD" w14:textId="77777777" w:rsidR="00A45C70" w:rsidRPr="004C2BAB" w:rsidRDefault="00A45C70" w:rsidP="00A45C70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906235" w14:textId="01760FBC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มีดังนี้</w:t>
      </w:r>
    </w:p>
    <w:p w14:paraId="6E146CCF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130462" w:rsidRPr="004C2BAB" w14:paraId="423D3098" w14:textId="77777777" w:rsidTr="0014445A">
        <w:tc>
          <w:tcPr>
            <w:tcW w:w="6579" w:type="dxa"/>
            <w:shd w:val="clear" w:color="auto" w:fill="auto"/>
            <w:vAlign w:val="bottom"/>
          </w:tcPr>
          <w:p w14:paraId="209F2E39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CFF46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E99ED9C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4C2BAB" w14:paraId="4A1727B2" w14:textId="77777777" w:rsidTr="0014445A">
        <w:tc>
          <w:tcPr>
            <w:tcW w:w="6579" w:type="dxa"/>
            <w:shd w:val="clear" w:color="auto" w:fill="auto"/>
            <w:vAlign w:val="bottom"/>
          </w:tcPr>
          <w:p w14:paraId="407E1687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314AE" w14:textId="78B4729D" w:rsidR="00F22A62" w:rsidRPr="004C2BAB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D36AC" w14:textId="2BB9A999" w:rsidR="00F22A62" w:rsidRPr="004C2BAB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1FFA4033" w14:textId="77777777" w:rsidTr="00130462">
        <w:tc>
          <w:tcPr>
            <w:tcW w:w="6579" w:type="dxa"/>
            <w:shd w:val="clear" w:color="auto" w:fill="auto"/>
            <w:vAlign w:val="bottom"/>
          </w:tcPr>
          <w:p w14:paraId="755AAEE1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3EF11" w14:textId="77777777" w:rsidR="00F22A62" w:rsidRPr="004C2BAB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7266F" w14:textId="77777777" w:rsidR="00F22A62" w:rsidRPr="004C2BAB" w:rsidRDefault="00F22A62" w:rsidP="00F22A62">
            <w:pPr>
              <w:tabs>
                <w:tab w:val="right" w:pos="123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4831DCE9" w14:textId="77777777" w:rsidTr="00130462">
        <w:tc>
          <w:tcPr>
            <w:tcW w:w="6579" w:type="dxa"/>
            <w:shd w:val="clear" w:color="auto" w:fill="auto"/>
            <w:vAlign w:val="bottom"/>
          </w:tcPr>
          <w:p w14:paraId="5E7DB021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AC665" w14:textId="77777777" w:rsidR="00F22A62" w:rsidRPr="004C2BAB" w:rsidRDefault="00F22A62" w:rsidP="00F22A62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9D373" w14:textId="77777777" w:rsidR="00F22A62" w:rsidRPr="004C2BAB" w:rsidRDefault="00F22A62" w:rsidP="00F22A62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6F5D75B9" w14:textId="77777777" w:rsidTr="00130462">
        <w:tc>
          <w:tcPr>
            <w:tcW w:w="6579" w:type="dxa"/>
            <w:shd w:val="clear" w:color="auto" w:fill="auto"/>
            <w:vAlign w:val="bottom"/>
          </w:tcPr>
          <w:p w14:paraId="3BF4B355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091CE" w14:textId="663F0D84" w:rsidR="00F22A62" w:rsidRPr="004C2BAB" w:rsidRDefault="00F96C52" w:rsidP="00F22A6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66215" w14:textId="2D0377BF" w:rsidR="00F22A62" w:rsidRPr="004C2BAB" w:rsidRDefault="00F96C52" w:rsidP="00F22A6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2A6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2A6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2A6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20C6C848" w14:textId="77777777" w:rsidTr="00130462">
        <w:tc>
          <w:tcPr>
            <w:tcW w:w="6579" w:type="dxa"/>
            <w:shd w:val="clear" w:color="auto" w:fill="auto"/>
            <w:vAlign w:val="bottom"/>
          </w:tcPr>
          <w:p w14:paraId="064F38D3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A2F0" w14:textId="07DD752F" w:rsidR="00F22A62" w:rsidRPr="004C2BAB" w:rsidRDefault="00775DBA" w:rsidP="00F22A6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9213" w14:textId="00328A21" w:rsidR="00F22A62" w:rsidRPr="004C2BAB" w:rsidRDefault="00F22A62" w:rsidP="00F22A6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1C0666A5" w14:textId="77777777" w:rsidTr="00130462">
        <w:tc>
          <w:tcPr>
            <w:tcW w:w="6579" w:type="dxa"/>
            <w:shd w:val="clear" w:color="auto" w:fill="auto"/>
            <w:vAlign w:val="bottom"/>
          </w:tcPr>
          <w:p w14:paraId="04FE42C8" w14:textId="77777777" w:rsidR="00F22A62" w:rsidRPr="004C2BAB" w:rsidRDefault="00F22A62" w:rsidP="00F22A6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4B738" w14:textId="5A2D540E" w:rsidR="00F22A62" w:rsidRPr="004C2BAB" w:rsidRDefault="00F96C52" w:rsidP="00F22A62">
            <w:pPr>
              <w:tabs>
                <w:tab w:val="decimal" w:pos="123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59A8A" w14:textId="1C1066A3" w:rsidR="00F22A62" w:rsidRPr="004C2BAB" w:rsidRDefault="00F96C52" w:rsidP="00F22A62">
            <w:pPr>
              <w:tabs>
                <w:tab w:val="decimal" w:pos="123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22A6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22A62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C9C787F" w14:textId="02600487" w:rsidR="00F46F77" w:rsidRDefault="00F46F77" w:rsidP="00A45C70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9C76E96" w14:textId="3B6F0CFF" w:rsidR="00A45C70" w:rsidRPr="004C2BAB" w:rsidRDefault="00A45C70" w:rsidP="00A45C70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เงินกู้ยืมดังกล่าวคิดอัตราดอกเบี้ย</w:t>
      </w:r>
      <w:r w:rsidRPr="004C2BAB">
        <w:rPr>
          <w:rFonts w:ascii="Browallia New" w:hAnsi="Browallia New" w:cs="Browallia New"/>
          <w:sz w:val="26"/>
          <w:szCs w:val="26"/>
          <w:cs/>
        </w:rPr>
        <w:br/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9C0CCC" w:rsidRPr="004C2BA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775DBA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ถึงร้อยละ</w:t>
      </w:r>
      <w:r w:rsidR="009C0CCC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775DBA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="00D7592E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7592E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7028B5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pacing w:val="-2"/>
          <w:sz w:val="26"/>
          <w:szCs w:val="26"/>
        </w:rPr>
        <w:t>(</w:t>
      </w:r>
      <w:r w:rsidR="00691C24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C2BAB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F22A62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="00F22A62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ถึงร้อยละ</w:t>
      </w:r>
      <w:r w:rsidR="00F22A62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F22A62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F22A62" w:rsidRPr="004C2BA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</w:t>
      </w:r>
      <w:r w:rsidR="0096190C" w:rsidRPr="004C2BAB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52EA5126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804C9" w14:textId="1861D003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</w:t>
      </w:r>
      <w:r w:rsidR="00775DBA" w:rsidRPr="004C2BAB">
        <w:rPr>
          <w:rFonts w:ascii="Browallia New" w:hAnsi="Browallia New" w:cs="Browallia New"/>
          <w:sz w:val="26"/>
          <w:szCs w:val="26"/>
          <w:lang w:val="en-GB"/>
        </w:rPr>
        <w:t>,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: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65AEF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ซึ่งบริษัทมียอดคงเหลือการเบิกออกมาใช้แล้วสุทธิจากการจ่ายชำระคืน ณ วันที่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691C24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เป็นจำนวนเงิน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22A62" w:rsidRPr="004C2BAB">
        <w:rPr>
          <w:rFonts w:ascii="Browallia New" w:hAnsi="Browallia New" w:cs="Browallia New"/>
          <w:sz w:val="26"/>
          <w:szCs w:val="26"/>
          <w:lang w:val="en-GB"/>
        </w:rPr>
        <w:br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: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800</w:t>
      </w:r>
      <w:r w:rsidR="00F22A62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</w:t>
      </w:r>
    </w:p>
    <w:p w14:paraId="3A1C4EAA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299B6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5DCFD6AC" w14:textId="5456E4FD" w:rsidR="0097154D" w:rsidRPr="004C2BAB" w:rsidRDefault="007F235C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7A1684E7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6B728F" w14:textId="0597DE47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711A9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</w:tr>
    </w:tbl>
    <w:p w14:paraId="4CF59185" w14:textId="77777777" w:rsidR="00A45C70" w:rsidRPr="007F235C" w:rsidRDefault="00A45C70" w:rsidP="00A45C70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30462" w:rsidRPr="007F235C" w14:paraId="4C40A842" w14:textId="77777777" w:rsidTr="0014445A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03DC820C" w14:textId="77777777" w:rsidR="00A45C70" w:rsidRPr="007F235C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BAF6" w14:textId="77777777" w:rsidR="00A45C70" w:rsidRPr="007F235C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68923679" w14:textId="77777777" w:rsidR="00A45C70" w:rsidRPr="007F235C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7F235C" w14:paraId="1DB55077" w14:textId="77777777" w:rsidTr="0014445A">
        <w:tc>
          <w:tcPr>
            <w:tcW w:w="6588" w:type="dxa"/>
            <w:shd w:val="clear" w:color="auto" w:fill="auto"/>
            <w:vAlign w:val="bottom"/>
          </w:tcPr>
          <w:p w14:paraId="6783BFD2" w14:textId="77777777" w:rsidR="00A45C70" w:rsidRPr="007F235C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2BEF2" w14:textId="4AE6174C" w:rsidR="00A45C70" w:rsidRPr="007F235C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413B9" w14:textId="20DE643D" w:rsidR="00A45C70" w:rsidRPr="007F235C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7F23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E64DCB3" w14:textId="77777777" w:rsidTr="00130462">
        <w:tc>
          <w:tcPr>
            <w:tcW w:w="6588" w:type="dxa"/>
            <w:shd w:val="clear" w:color="auto" w:fill="auto"/>
            <w:vAlign w:val="bottom"/>
          </w:tcPr>
          <w:p w14:paraId="4FDC97CE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AAFA" w14:textId="77777777" w:rsidR="00A45C70" w:rsidRPr="004C2BAB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41D4D" w14:textId="77777777" w:rsidR="00A45C70" w:rsidRPr="004C2BAB" w:rsidRDefault="00A45C70" w:rsidP="00F0606A">
            <w:pPr>
              <w:tabs>
                <w:tab w:val="right" w:pos="12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3B32DE11" w14:textId="77777777" w:rsidTr="00130462">
        <w:tc>
          <w:tcPr>
            <w:tcW w:w="6588" w:type="dxa"/>
            <w:shd w:val="clear" w:color="auto" w:fill="auto"/>
            <w:vAlign w:val="bottom"/>
          </w:tcPr>
          <w:p w14:paraId="2E73B50A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51DC5" w14:textId="77777777" w:rsidR="00A45C70" w:rsidRPr="004C2BAB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3DFF1" w14:textId="77777777" w:rsidR="00A45C70" w:rsidRPr="004C2BAB" w:rsidRDefault="00A45C70" w:rsidP="00F0606A">
            <w:pPr>
              <w:tabs>
                <w:tab w:val="decimal" w:pos="1220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30462" w:rsidRPr="004C2BAB" w14:paraId="74C83E20" w14:textId="77777777" w:rsidTr="00130462">
        <w:tc>
          <w:tcPr>
            <w:tcW w:w="6588" w:type="dxa"/>
            <w:shd w:val="clear" w:color="auto" w:fill="auto"/>
            <w:vAlign w:val="center"/>
          </w:tcPr>
          <w:p w14:paraId="297E10E3" w14:textId="48E0B275" w:rsidR="00F22A62" w:rsidRPr="004C2BAB" w:rsidRDefault="00F22A62" w:rsidP="00F2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สินทรัพย์สัญญาแลกเปลี่ยนอัตราดอกเบี้ย </w:t>
            </w:r>
            <w:r w:rsidRPr="004C2BAB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5AAA2E" w14:textId="059EB445" w:rsidR="00F22A62" w:rsidRPr="004C2BAB" w:rsidRDefault="00775DBA" w:rsidP="00F22A62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4C2BAB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3F9F20" w14:textId="797DD4A9" w:rsidR="00F22A62" w:rsidRPr="004C2BAB" w:rsidRDefault="00F96C52" w:rsidP="00F22A62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F96C52">
              <w:rPr>
                <w:rFonts w:ascii="Browallia New" w:hAnsi="Browallia New" w:cs="Browallia New"/>
                <w:u w:val="none"/>
                <w:lang w:val="en-GB"/>
              </w:rPr>
              <w:t>2</w:t>
            </w:r>
            <w:r w:rsidR="00F22A62" w:rsidRPr="004C2BA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u w:val="none"/>
                <w:lang w:val="en-GB"/>
              </w:rPr>
              <w:t>425</w:t>
            </w:r>
            <w:r w:rsidR="00F22A62" w:rsidRPr="004C2BA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u w:val="none"/>
                <w:lang w:val="en-GB"/>
              </w:rPr>
              <w:t>579</w:t>
            </w:r>
          </w:p>
        </w:tc>
      </w:tr>
      <w:tr w:rsidR="00130462" w:rsidRPr="004C2BAB" w14:paraId="59A48F42" w14:textId="77777777" w:rsidTr="00130462">
        <w:tc>
          <w:tcPr>
            <w:tcW w:w="6588" w:type="dxa"/>
            <w:shd w:val="clear" w:color="auto" w:fill="auto"/>
            <w:vAlign w:val="center"/>
          </w:tcPr>
          <w:p w14:paraId="410457F9" w14:textId="6296715A" w:rsidR="00F22A62" w:rsidRPr="004C2BAB" w:rsidRDefault="00F22A62" w:rsidP="00F22A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สินทรัพย์สัญญาแลกเปลี่ยนอัตราดอกเบี้ย </w:t>
            </w:r>
            <w:r w:rsidRPr="004C2BAB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FB928" w14:textId="34767F67" w:rsidR="00F22A62" w:rsidRPr="004C2BAB" w:rsidRDefault="00775DBA" w:rsidP="00F22A62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4C2BAB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F1B3C" w14:textId="689FF85C" w:rsidR="00F22A62" w:rsidRPr="004C2BAB" w:rsidRDefault="00F22A62" w:rsidP="00F22A62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4C2BAB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</w:tr>
      <w:tr w:rsidR="00130462" w:rsidRPr="004C2BAB" w14:paraId="68A573A5" w14:textId="77777777" w:rsidTr="00130462">
        <w:tc>
          <w:tcPr>
            <w:tcW w:w="6588" w:type="dxa"/>
            <w:shd w:val="clear" w:color="auto" w:fill="auto"/>
            <w:vAlign w:val="center"/>
          </w:tcPr>
          <w:p w14:paraId="1918B53D" w14:textId="0F67207D" w:rsidR="00F22A62" w:rsidRPr="004C2BAB" w:rsidRDefault="00F22A62" w:rsidP="00F22A6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รวมสินทรัพย์สัญญาแลกเปลี่ยนอัตราดอกเบี้ย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DABF7" w14:textId="41025F12" w:rsidR="00F22A62" w:rsidRPr="004C2BAB" w:rsidRDefault="00775DBA" w:rsidP="00F22A62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4C2BAB">
              <w:rPr>
                <w:rFonts w:ascii="Browallia New" w:hAnsi="Browallia New" w:cs="Browallia New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B1586" w14:textId="1B2D774D" w:rsidR="00F22A62" w:rsidRPr="004C2BAB" w:rsidRDefault="00F96C52" w:rsidP="00F22A62">
            <w:pPr>
              <w:pStyle w:val="Heading1"/>
              <w:tabs>
                <w:tab w:val="decimal" w:pos="1220"/>
              </w:tabs>
              <w:ind w:left="86" w:right="-72"/>
              <w:rPr>
                <w:rFonts w:ascii="Browallia New" w:hAnsi="Browallia New" w:cs="Browallia New"/>
                <w:u w:val="none"/>
                <w:lang w:val="en-GB"/>
              </w:rPr>
            </w:pPr>
            <w:r w:rsidRPr="00F96C52">
              <w:rPr>
                <w:rFonts w:ascii="Browallia New" w:hAnsi="Browallia New" w:cs="Browallia New"/>
                <w:u w:val="none"/>
                <w:lang w:val="en-GB"/>
              </w:rPr>
              <w:t>2</w:t>
            </w:r>
            <w:r w:rsidR="00F22A62" w:rsidRPr="004C2BA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u w:val="none"/>
                <w:lang w:val="en-GB"/>
              </w:rPr>
              <w:t>425</w:t>
            </w:r>
            <w:r w:rsidR="00F22A62" w:rsidRPr="004C2BAB">
              <w:rPr>
                <w:rFonts w:ascii="Browallia New" w:hAnsi="Browallia New" w:cs="Browallia New"/>
                <w:u w:val="none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u w:val="none"/>
                <w:lang w:val="en-GB"/>
              </w:rPr>
              <w:t>579</w:t>
            </w:r>
          </w:p>
        </w:tc>
      </w:tr>
    </w:tbl>
    <w:p w14:paraId="2E526319" w14:textId="77777777" w:rsidR="00A45C70" w:rsidRPr="007F235C" w:rsidRDefault="00A45C70" w:rsidP="00A45C70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B08DF9" w14:textId="4598A7EB" w:rsidR="002879CA" w:rsidRPr="007F235C" w:rsidRDefault="002C266F" w:rsidP="00407727">
      <w:pPr>
        <w:pStyle w:val="BodyTextIndent3"/>
        <w:ind w:lef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F23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</w:t>
      </w:r>
      <w:r w:rsidR="002879CA" w:rsidRPr="007F23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อัตราผลการตอบแทนของตราสารหนี้ ซึ่งจัดประเภท</w:t>
      </w:r>
      <w:r w:rsidR="002879CA"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754365C4" w14:textId="704033D4" w:rsidR="00A45C70" w:rsidRPr="007F235C" w:rsidRDefault="00A45C70" w:rsidP="00A45C70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A40804" w14:textId="77777777" w:rsidR="0097154D" w:rsidRPr="007F235C" w:rsidRDefault="00A45C70" w:rsidP="00A45C7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F23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การป้องกันความเสี่ยงในกระแสเงินสดของเงินกู้ยืมระยะยาว</w:t>
      </w:r>
    </w:p>
    <w:p w14:paraId="70D44603" w14:textId="77777777" w:rsidR="00A45C70" w:rsidRPr="007F235C" w:rsidRDefault="00A45C70" w:rsidP="00A45C70">
      <w:pPr>
        <w:pStyle w:val="BodyTextIndent3"/>
        <w:ind w:left="0"/>
        <w:rPr>
          <w:rFonts w:ascii="Browallia New" w:hAnsi="Browallia New" w:cs="Browallia New"/>
          <w:sz w:val="20"/>
          <w:szCs w:val="20"/>
        </w:rPr>
      </w:pPr>
    </w:p>
    <w:p w14:paraId="1A8EC2A6" w14:textId="7017BB68" w:rsidR="002879CA" w:rsidRPr="007F235C" w:rsidRDefault="002879CA" w:rsidP="002879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และแลกเปลี่ยนอัตราดอกเบี้ยลอยตัวเป็นอัตราดอกเบี้ยแบบคงที่จนถึงปี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44EBE"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 อ้างอิงจากหมายเหตุ</w:t>
      </w:r>
      <w:r w:rsidR="00A119EB" w:rsidRPr="007F235C">
        <w:rPr>
          <w:rFonts w:ascii="Browallia New" w:hAnsi="Browallia New" w:cs="Browallia New"/>
          <w:sz w:val="26"/>
          <w:szCs w:val="26"/>
          <w:cs/>
          <w:lang w:val="en-GB"/>
        </w:rPr>
        <w:t>ประกอบงบการเงินข้อ</w:t>
      </w:r>
      <w:r w:rsidR="00044EBE"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6</w:t>
      </w:r>
      <w:r w:rsidR="00044EBE" w:rsidRPr="007F235C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7F235C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</w:t>
      </w:r>
      <w:r w:rsidR="00044EBE" w:rsidRPr="007F23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4EBE" w:rsidRPr="007F235C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="00044EBE" w:rsidRPr="007F235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1CE20F6" w14:textId="77777777" w:rsidR="002879CA" w:rsidRPr="007F235C" w:rsidRDefault="002879CA" w:rsidP="002879C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BD36239" w14:textId="3EF64E35" w:rsidR="002879CA" w:rsidRPr="007F235C" w:rsidRDefault="002879CA" w:rsidP="002879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บริษัทไม่มีการบันทึกส่วนที่</w:t>
      </w:r>
      <w:r w:rsidR="00127461" w:rsidRPr="007F235C">
        <w:rPr>
          <w:rFonts w:ascii="Browallia New" w:hAnsi="Browallia New" w:cs="Browallia New"/>
          <w:sz w:val="26"/>
          <w:szCs w:val="26"/>
          <w:lang w:val="en-GB"/>
        </w:rPr>
        <w:br/>
      </w: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ไม่มีประสิทธิผลสำหรับปีสิ้นสุดวันที่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F23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และการเปลี่ยนแปลงมูลค่ายุติธรรรมของส่วนที่มีประสิทธิผลจะรับรู้</w:t>
      </w:r>
      <w:r w:rsidRPr="007F235C">
        <w:rPr>
          <w:rFonts w:ascii="Browallia New" w:hAnsi="Browallia New" w:cs="Browallia New"/>
          <w:sz w:val="26"/>
          <w:szCs w:val="26"/>
          <w:cs/>
          <w:lang w:val="en-GB"/>
        </w:rPr>
        <w:br/>
        <w:t>ในกำไรขาดทุนเบ็ดเสร็จอื่น</w:t>
      </w:r>
    </w:p>
    <w:p w14:paraId="476BEB11" w14:textId="608B8DED" w:rsidR="00B90BDE" w:rsidRPr="007F235C" w:rsidRDefault="00B90BDE" w:rsidP="0043753F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225B429" w14:textId="7FE1B7DA" w:rsidR="0043753F" w:rsidRPr="004C2BAB" w:rsidRDefault="0043753F" w:rsidP="0043753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การกระทบยอดเงินสำรองภายใต้ส่วนของเจ้าของ</w:t>
      </w:r>
    </w:p>
    <w:p w14:paraId="4B7D3939" w14:textId="77777777" w:rsidR="0043753F" w:rsidRPr="007F235C" w:rsidRDefault="0043753F" w:rsidP="0043753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F0EB70E" w14:textId="373ABF9A" w:rsidR="0043753F" w:rsidRDefault="0043753F" w:rsidP="0015499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ตารางด้านล่างแสดงการกระทบยอดของแต่ละองค์ประกอบในส่วนของ</w:t>
      </w:r>
      <w:r w:rsidR="0086793A" w:rsidRPr="004C2BAB">
        <w:rPr>
          <w:rFonts w:ascii="Browallia New" w:hAnsi="Browallia New" w:cs="Browallia New"/>
          <w:sz w:val="26"/>
          <w:szCs w:val="26"/>
          <w:cs/>
          <w:lang w:val="en-GB"/>
        </w:rPr>
        <w:t>เจ้าของ</w:t>
      </w:r>
      <w:r w:rsidR="00A56ACE" w:rsidRPr="004C2BAB">
        <w:rPr>
          <w:rFonts w:ascii="Browallia New" w:hAnsi="Browallia New" w:cs="Browallia New"/>
          <w:sz w:val="26"/>
          <w:szCs w:val="26"/>
          <w:cs/>
          <w:lang w:val="en-GB"/>
        </w:rPr>
        <w:t>และกำไรขาดทุนเบ็ดเสร็จอื่น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ที่เกี่ยวข้องกับการบัญชีป้องกันความเสี่ยง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88"/>
        <w:gridCol w:w="2075"/>
      </w:tblGrid>
      <w:tr w:rsidR="00130462" w:rsidRPr="004C2BAB" w14:paraId="46C51381" w14:textId="77777777" w:rsidTr="0014445A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9178F0" w14:textId="77777777" w:rsidR="004532E6" w:rsidRPr="004C2BA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0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7BC3" w14:textId="1639368D" w:rsidR="00B90BDE" w:rsidRPr="004C2BAB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385160"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  <w:p w14:paraId="2C0E970A" w14:textId="33800C46" w:rsidR="004532E6" w:rsidRPr="004C2BAB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72EA343F" w14:textId="77777777" w:rsidTr="0014445A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9EAA1F" w14:textId="77777777" w:rsidR="004532E6" w:rsidRPr="004C2BA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  <w:bookmarkStart w:id="21" w:name="_Hlk31028132"/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16631" w14:textId="4C858421" w:rsidR="004532E6" w:rsidRPr="004C2BAB" w:rsidRDefault="00385160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สัญญา</w:t>
            </w:r>
            <w:r w:rsidR="00611818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แลกเปลี่ยน</w:t>
            </w:r>
          </w:p>
        </w:tc>
      </w:tr>
      <w:tr w:rsidR="00130462" w:rsidRPr="004C2BAB" w14:paraId="455ABAB9" w14:textId="77777777" w:rsidTr="00130462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E35BE9" w14:textId="77777777" w:rsidR="004532E6" w:rsidRPr="004C2BA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0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9B969" w14:textId="77777777" w:rsidR="004532E6" w:rsidRPr="004C2BAB" w:rsidRDefault="00611818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อัตราดอกเบี้ย</w:t>
            </w:r>
          </w:p>
        </w:tc>
      </w:tr>
      <w:tr w:rsidR="00130462" w:rsidRPr="004C2BAB" w14:paraId="718C1685" w14:textId="77777777" w:rsidTr="00130462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BA3348" w14:textId="77777777" w:rsidR="004532E6" w:rsidRPr="004C2BAB" w:rsidRDefault="004532E6" w:rsidP="00DF2D2A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E3676" w14:textId="77777777" w:rsidR="004532E6" w:rsidRPr="004C2BAB" w:rsidRDefault="00302685" w:rsidP="00385160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130462" w:rsidRPr="004C2BAB" w14:paraId="2DBE6D4C" w14:textId="77777777" w:rsidTr="00130462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9D78C" w14:textId="4E087A0D" w:rsidR="00341158" w:rsidRPr="004C2BAB" w:rsidRDefault="00341158" w:rsidP="00341158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8"/>
                <w:szCs w:val="8"/>
                <w:lang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DEE330" w14:textId="6BFFC3D4" w:rsidR="00341158" w:rsidRPr="004C2BAB" w:rsidRDefault="00341158" w:rsidP="00341158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130462" w:rsidRPr="004C2BAB" w14:paraId="65249B08" w14:textId="77777777" w:rsidTr="00130462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59F25" w14:textId="57D91195" w:rsidR="00D5260D" w:rsidRPr="004C2BAB" w:rsidRDefault="00D5260D" w:rsidP="00D5260D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ยอดยกมา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72D61" w14:textId="3DE095EE" w:rsidR="00D5260D" w:rsidRPr="004C2BAB" w:rsidRDefault="00D5260D" w:rsidP="00D5260D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30462" w:rsidRPr="004C2BAB" w14:paraId="29BA864A" w14:textId="77777777" w:rsidTr="00130462">
        <w:tc>
          <w:tcPr>
            <w:tcW w:w="7488" w:type="dxa"/>
            <w:shd w:val="clear" w:color="auto" w:fill="auto"/>
          </w:tcPr>
          <w:p w14:paraId="7D73D3AC" w14:textId="332DA14E" w:rsidR="00D5260D" w:rsidRPr="004C2BAB" w:rsidRDefault="00D5260D" w:rsidP="00D5260D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การเปลี่ยนแปลงในมูลค่ายุติธรรมของเครื่องมือป้องกัน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C703C" w14:textId="77777777" w:rsidR="00D5260D" w:rsidRPr="004C2BAB" w:rsidRDefault="00D5260D" w:rsidP="00D5260D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30462" w:rsidRPr="004C2BAB" w14:paraId="14C49636" w14:textId="77777777" w:rsidTr="00130462">
        <w:tc>
          <w:tcPr>
            <w:tcW w:w="7488" w:type="dxa"/>
            <w:shd w:val="clear" w:color="auto" w:fill="auto"/>
          </w:tcPr>
          <w:p w14:paraId="73BE8C36" w14:textId="2A9A3330" w:rsidR="00D5260D" w:rsidRPr="004C2BAB" w:rsidRDefault="00D5260D" w:rsidP="00D5260D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ความเสี่ยงรับรู้ในกำไรขาดทุนเบ็ดเสร็จอื่นสำหรับปี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5F0D2" w14:textId="3E36062E" w:rsidR="00D5260D" w:rsidRPr="004C2BAB" w:rsidRDefault="00F96C52" w:rsidP="00D5260D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5260D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958</w:t>
            </w:r>
            <w:r w:rsidR="00D5260D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778</w:t>
            </w:r>
          </w:p>
        </w:tc>
      </w:tr>
      <w:tr w:rsidR="00130462" w:rsidRPr="004C2BAB" w14:paraId="730AEE79" w14:textId="77777777" w:rsidTr="00130462">
        <w:tc>
          <w:tcPr>
            <w:tcW w:w="7488" w:type="dxa"/>
            <w:shd w:val="clear" w:color="auto" w:fill="auto"/>
          </w:tcPr>
          <w:p w14:paraId="54C35B13" w14:textId="2A0FCAF3" w:rsidR="00D5260D" w:rsidRPr="004C2BAB" w:rsidRDefault="00D5260D" w:rsidP="00D5260D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9D05A" w14:textId="775802FF" w:rsidR="00D5260D" w:rsidRPr="004C2BAB" w:rsidRDefault="00F96C52" w:rsidP="00D5260D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5260D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765</w:t>
            </w:r>
            <w:r w:rsidR="00D5260D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517</w:t>
            </w:r>
          </w:p>
        </w:tc>
      </w:tr>
      <w:tr w:rsidR="00130462" w:rsidRPr="004C2BAB" w14:paraId="6602F9C4" w14:textId="77777777" w:rsidTr="00130462">
        <w:tc>
          <w:tcPr>
            <w:tcW w:w="7488" w:type="dxa"/>
            <w:shd w:val="clear" w:color="auto" w:fill="auto"/>
          </w:tcPr>
          <w:p w14:paraId="056B99BD" w14:textId="146A3452" w:rsidR="00D5260D" w:rsidRPr="004C2BAB" w:rsidRDefault="00D5260D" w:rsidP="00D5260D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58BDB" w14:textId="1227483F" w:rsidR="00D5260D" w:rsidRPr="004C2BAB" w:rsidRDefault="00D5260D" w:rsidP="00D5260D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30462" w:rsidRPr="004C2BAB" w14:paraId="2AF76C00" w14:textId="77777777" w:rsidTr="00130462">
        <w:tc>
          <w:tcPr>
            <w:tcW w:w="7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34D0A9" w14:textId="0F75FACA" w:rsidR="00D5260D" w:rsidRPr="004C2BAB" w:rsidRDefault="00D5260D" w:rsidP="00D5260D">
            <w:pPr>
              <w:overflowPunct/>
              <w:autoSpaceDE/>
              <w:autoSpaceDN/>
              <w:adjustRightInd/>
              <w:ind w:left="27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35B1EB" w14:textId="34BC9A9D" w:rsidR="00D5260D" w:rsidRPr="004C2BAB" w:rsidRDefault="00F96C52" w:rsidP="00D5260D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D5260D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940</w:t>
            </w:r>
            <w:r w:rsidR="00D5260D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463</w:t>
            </w:r>
          </w:p>
        </w:tc>
      </w:tr>
      <w:tr w:rsidR="00775DBA" w:rsidRPr="004C2BAB" w14:paraId="49A677C3" w14:textId="77777777" w:rsidTr="00130462">
        <w:tc>
          <w:tcPr>
            <w:tcW w:w="7488" w:type="dxa"/>
            <w:shd w:val="clear" w:color="auto" w:fill="auto"/>
          </w:tcPr>
          <w:p w14:paraId="53318E47" w14:textId="42B95D65" w:rsidR="00775DBA" w:rsidRPr="004C2BAB" w:rsidRDefault="00775DBA" w:rsidP="00775DBA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20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C1821" w14:textId="35289510" w:rsidR="00775DBA" w:rsidRPr="004C2BAB" w:rsidRDefault="00775DBA" w:rsidP="00775DBA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775DBA" w:rsidRPr="004C2BAB" w14:paraId="6228FE18" w14:textId="77777777" w:rsidTr="00130462">
        <w:tc>
          <w:tcPr>
            <w:tcW w:w="7488" w:type="dxa"/>
            <w:shd w:val="clear" w:color="auto" w:fill="auto"/>
          </w:tcPr>
          <w:p w14:paraId="124D6283" w14:textId="4D71FD6F" w:rsidR="00775DBA" w:rsidRPr="004C2BAB" w:rsidRDefault="00775DBA" w:rsidP="00775DBA">
            <w:pPr>
              <w:tabs>
                <w:tab w:val="left" w:pos="450"/>
              </w:tabs>
              <w:ind w:left="450" w:hanging="42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8F9EE" w14:textId="10F617B2" w:rsidR="00775DBA" w:rsidRPr="004C2BAB" w:rsidRDefault="00F96C52" w:rsidP="00775DBA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</w:tr>
      <w:tr w:rsidR="00775DBA" w:rsidRPr="004C2BAB" w14:paraId="2D494F15" w14:textId="77777777" w:rsidTr="00130462">
        <w:tc>
          <w:tcPr>
            <w:tcW w:w="7488" w:type="dxa"/>
            <w:shd w:val="clear" w:color="auto" w:fill="auto"/>
            <w:noWrap/>
          </w:tcPr>
          <w:p w14:paraId="59A8C85E" w14:textId="64A3DBD9" w:rsidR="00775DBA" w:rsidRPr="004C2BAB" w:rsidRDefault="00775DBA" w:rsidP="00775DBA">
            <w:pPr>
              <w:tabs>
                <w:tab w:val="left" w:pos="63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B9C55" w14:textId="79A6B934" w:rsidR="00775DBA" w:rsidRPr="004C2BAB" w:rsidRDefault="00775DBA" w:rsidP="00775DBA">
            <w:pPr>
              <w:tabs>
                <w:tab w:val="decimal" w:pos="186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bookmarkEnd w:id="21"/>
    </w:tbl>
    <w:p w14:paraId="706BA92D" w14:textId="49431945" w:rsidR="007F235C" w:rsidRDefault="007F235C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C8AA89" w14:textId="77777777" w:rsidR="00A45C70" w:rsidRPr="004C2BAB" w:rsidRDefault="007F235C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3292FACD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46074D" w14:textId="36500BDD" w:rsidR="00A45C70" w:rsidRPr="004C2BAB" w:rsidRDefault="00F96C52" w:rsidP="004D2917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4BAC5E9E" w14:textId="77777777" w:rsidR="00A45C70" w:rsidRPr="004C2BAB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30462" w:rsidRPr="004C2BAB" w14:paraId="7EAE73F7" w14:textId="77777777" w:rsidTr="0014445A">
        <w:trPr>
          <w:cantSplit/>
        </w:trPr>
        <w:tc>
          <w:tcPr>
            <w:tcW w:w="6588" w:type="dxa"/>
            <w:shd w:val="clear" w:color="auto" w:fill="auto"/>
            <w:vAlign w:val="bottom"/>
          </w:tcPr>
          <w:p w14:paraId="2EB6AC91" w14:textId="77777777" w:rsidR="00A45C70" w:rsidRPr="004C2BAB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EFFF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231E1C0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4C2BAB" w14:paraId="3FE7DC58" w14:textId="77777777" w:rsidTr="0014445A">
        <w:tc>
          <w:tcPr>
            <w:tcW w:w="6588" w:type="dxa"/>
            <w:shd w:val="clear" w:color="auto" w:fill="auto"/>
            <w:vAlign w:val="bottom"/>
          </w:tcPr>
          <w:p w14:paraId="05A3B642" w14:textId="77777777" w:rsidR="00A45C70" w:rsidRPr="004C2BAB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3A843" w14:textId="32200E63" w:rsidR="00A45C70" w:rsidRPr="004C2BA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B0B92" w14:textId="4521CFD5" w:rsidR="00A45C70" w:rsidRPr="004C2BA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35EF9421" w14:textId="77777777" w:rsidTr="00130462">
        <w:tc>
          <w:tcPr>
            <w:tcW w:w="6588" w:type="dxa"/>
            <w:shd w:val="clear" w:color="auto" w:fill="auto"/>
            <w:vAlign w:val="bottom"/>
          </w:tcPr>
          <w:p w14:paraId="3CFD02EC" w14:textId="77777777" w:rsidR="00A45C70" w:rsidRPr="004C2BAB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5E13D" w14:textId="77777777" w:rsidR="00A45C70" w:rsidRPr="004C2BA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EC244" w14:textId="77777777" w:rsidR="00A45C70" w:rsidRPr="004C2BAB" w:rsidRDefault="00A45C70" w:rsidP="003E1C6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48C26DEE" w14:textId="77777777" w:rsidTr="00130462">
        <w:tc>
          <w:tcPr>
            <w:tcW w:w="6588" w:type="dxa"/>
            <w:shd w:val="clear" w:color="auto" w:fill="auto"/>
            <w:vAlign w:val="bottom"/>
          </w:tcPr>
          <w:p w14:paraId="43127F45" w14:textId="77777777" w:rsidR="00A45C70" w:rsidRPr="004C2BAB" w:rsidRDefault="004F2217" w:rsidP="00F0606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94645" w14:textId="77777777" w:rsidR="00A45C70" w:rsidRPr="004C2BAB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947D" w14:textId="77777777" w:rsidR="00A45C70" w:rsidRPr="004C2BAB" w:rsidRDefault="00A45C70" w:rsidP="003851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99C6DFF" w14:textId="77777777" w:rsidTr="00130462">
        <w:tc>
          <w:tcPr>
            <w:tcW w:w="6588" w:type="dxa"/>
            <w:shd w:val="clear" w:color="auto" w:fill="auto"/>
          </w:tcPr>
          <w:p w14:paraId="66001A4D" w14:textId="77777777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FDE9D2" w14:textId="0C1C01D2" w:rsidR="00E234DD" w:rsidRPr="004C2BAB" w:rsidRDefault="00775DB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FFDBB5" w14:textId="28A2284A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130462" w:rsidRPr="004C2BAB" w14:paraId="0210128B" w14:textId="77777777" w:rsidTr="00130462">
        <w:tc>
          <w:tcPr>
            <w:tcW w:w="6588" w:type="dxa"/>
            <w:shd w:val="clear" w:color="auto" w:fill="auto"/>
            <w:vAlign w:val="bottom"/>
          </w:tcPr>
          <w:p w14:paraId="71348ECC" w14:textId="2F14E5BC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72D09" w14:textId="297E8791" w:rsidR="00E234DD" w:rsidRPr="004C2BAB" w:rsidRDefault="00775DB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76EBD" w14:textId="7A9156D7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130462" w:rsidRPr="004C2BAB" w14:paraId="5D013FE6" w14:textId="77777777" w:rsidTr="00130462">
        <w:tc>
          <w:tcPr>
            <w:tcW w:w="6588" w:type="dxa"/>
            <w:shd w:val="clear" w:color="auto" w:fill="auto"/>
          </w:tcPr>
          <w:p w14:paraId="3DA415B8" w14:textId="77777777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208AA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7343EA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6323806A" w14:textId="77777777" w:rsidTr="00130462">
        <w:tc>
          <w:tcPr>
            <w:tcW w:w="6588" w:type="dxa"/>
            <w:shd w:val="clear" w:color="auto" w:fill="auto"/>
          </w:tcPr>
          <w:p w14:paraId="13FD36DF" w14:textId="77777777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42EB418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EBFE791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3AA79DE4" w14:textId="77777777" w:rsidTr="00130462">
        <w:tc>
          <w:tcPr>
            <w:tcW w:w="6588" w:type="dxa"/>
            <w:shd w:val="clear" w:color="auto" w:fill="auto"/>
          </w:tcPr>
          <w:p w14:paraId="64023B12" w14:textId="77777777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A11634" w14:textId="650B9406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D9B9C" w14:textId="4D98E3EB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130462" w:rsidRPr="004C2BAB" w14:paraId="33806C38" w14:textId="77777777" w:rsidTr="00130462">
        <w:tc>
          <w:tcPr>
            <w:tcW w:w="6588" w:type="dxa"/>
            <w:shd w:val="clear" w:color="auto" w:fill="auto"/>
          </w:tcPr>
          <w:p w14:paraId="4B611529" w14:textId="77777777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9DDC" w14:textId="4AB78E80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E434" w14:textId="576B3B12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130462" w:rsidRPr="004C2BAB" w14:paraId="06BD9DBF" w14:textId="77777777" w:rsidTr="00130462">
        <w:tc>
          <w:tcPr>
            <w:tcW w:w="6588" w:type="dxa"/>
            <w:shd w:val="clear" w:color="auto" w:fill="auto"/>
          </w:tcPr>
          <w:p w14:paraId="60C46534" w14:textId="77777777" w:rsidR="00E234DD" w:rsidRPr="004C2BAB" w:rsidRDefault="00E234DD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B52F5" w14:textId="105814C7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5D64" w14:textId="11579B77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335968C0" w14:textId="766DD254" w:rsidR="00F46F77" w:rsidRDefault="00F46F77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1468B7" w14:textId="6645FD93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มีดังนี้</w:t>
      </w:r>
    </w:p>
    <w:p w14:paraId="1201FB97" w14:textId="77777777" w:rsidR="00A45C70" w:rsidRPr="004C2BAB" w:rsidRDefault="00A45C70" w:rsidP="00A45C70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30462" w:rsidRPr="004C2BAB" w14:paraId="51F58B44" w14:textId="77777777" w:rsidTr="0014445A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11D91CA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EC98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8774096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4C2BAB" w14:paraId="639ACF71" w14:textId="77777777" w:rsidTr="0014445A">
        <w:tc>
          <w:tcPr>
            <w:tcW w:w="6570" w:type="dxa"/>
            <w:shd w:val="clear" w:color="auto" w:fill="auto"/>
            <w:vAlign w:val="bottom"/>
          </w:tcPr>
          <w:p w14:paraId="53EC8233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BB7D8" w14:textId="04EC6196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8A0B9" w14:textId="1F731E5A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0DE1C8C1" w14:textId="77777777" w:rsidTr="00130462">
        <w:tc>
          <w:tcPr>
            <w:tcW w:w="6570" w:type="dxa"/>
            <w:shd w:val="clear" w:color="auto" w:fill="auto"/>
            <w:vAlign w:val="bottom"/>
          </w:tcPr>
          <w:p w14:paraId="4515142B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38199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FAB78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743B0E44" w14:textId="77777777" w:rsidTr="00130462">
        <w:tc>
          <w:tcPr>
            <w:tcW w:w="6570" w:type="dxa"/>
            <w:shd w:val="clear" w:color="auto" w:fill="auto"/>
            <w:vAlign w:val="bottom"/>
          </w:tcPr>
          <w:p w14:paraId="29DF4365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944C4" w14:textId="77777777" w:rsidR="00E234DD" w:rsidRPr="004C2BAB" w:rsidRDefault="00E234DD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0138E" w14:textId="77777777" w:rsidR="00E234DD" w:rsidRPr="004C2BAB" w:rsidRDefault="00E234DD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460BA978" w14:textId="77777777" w:rsidTr="00130462">
        <w:tc>
          <w:tcPr>
            <w:tcW w:w="6570" w:type="dxa"/>
            <w:shd w:val="clear" w:color="auto" w:fill="auto"/>
          </w:tcPr>
          <w:p w14:paraId="189F452F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312DE6EE" w14:textId="6FA0F5A9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4900FD8B" w14:textId="30FD53C1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130462" w:rsidRPr="004C2BAB" w14:paraId="51BCBCBC" w14:textId="77777777" w:rsidTr="00130462">
        <w:tc>
          <w:tcPr>
            <w:tcW w:w="6570" w:type="dxa"/>
            <w:shd w:val="clear" w:color="auto" w:fill="auto"/>
          </w:tcPr>
          <w:p w14:paraId="5C5976FB" w14:textId="746845EB" w:rsidR="00E234DD" w:rsidRPr="004C2BAB" w:rsidRDefault="00E234DD" w:rsidP="00E234DD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40" w:type="dxa"/>
            <w:shd w:val="clear" w:color="auto" w:fill="auto"/>
          </w:tcPr>
          <w:p w14:paraId="6F365505" w14:textId="0BF20152" w:rsidR="00E234DD" w:rsidRPr="004C2BAB" w:rsidRDefault="00775DB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6898DB" w14:textId="002AF6E8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2E95E492" w14:textId="77777777" w:rsidTr="00130462">
        <w:tc>
          <w:tcPr>
            <w:tcW w:w="6570" w:type="dxa"/>
            <w:shd w:val="clear" w:color="auto" w:fill="auto"/>
            <w:vAlign w:val="bottom"/>
          </w:tcPr>
          <w:p w14:paraId="50A15475" w14:textId="5DB2FF72" w:rsidR="00E234DD" w:rsidRPr="004C2BAB" w:rsidRDefault="00E234DD" w:rsidP="00E234DD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auto"/>
          </w:tcPr>
          <w:p w14:paraId="5831F660" w14:textId="675F063B" w:rsidR="00E234DD" w:rsidRPr="004C2BAB" w:rsidRDefault="00775DB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C5B3F8" w14:textId="4F872385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7CA2742D" w14:textId="77777777" w:rsidTr="00130462">
        <w:tc>
          <w:tcPr>
            <w:tcW w:w="6570" w:type="dxa"/>
            <w:shd w:val="clear" w:color="auto" w:fill="auto"/>
            <w:vAlign w:val="bottom"/>
          </w:tcPr>
          <w:p w14:paraId="443AEBF1" w14:textId="142523B5" w:rsidR="00E234DD" w:rsidRPr="004C2BAB" w:rsidRDefault="00E234DD" w:rsidP="00E234DD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จ่ายค่าธรรมเนียมทางการเงินระหว่างปี</w:t>
            </w:r>
          </w:p>
        </w:tc>
        <w:tc>
          <w:tcPr>
            <w:tcW w:w="1440" w:type="dxa"/>
            <w:shd w:val="clear" w:color="auto" w:fill="auto"/>
          </w:tcPr>
          <w:p w14:paraId="237A64EE" w14:textId="66AF8D14" w:rsidR="00E234DD" w:rsidRPr="004C2BAB" w:rsidRDefault="00775DB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7EB2EA" w14:textId="79EB7CB0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02EAA7E6" w14:textId="77777777" w:rsidTr="00130462">
        <w:tc>
          <w:tcPr>
            <w:tcW w:w="6570" w:type="dxa"/>
            <w:shd w:val="clear" w:color="auto" w:fill="auto"/>
            <w:vAlign w:val="bottom"/>
          </w:tcPr>
          <w:p w14:paraId="476E86B6" w14:textId="20419B5C" w:rsidR="00E234DD" w:rsidRPr="004C2BAB" w:rsidRDefault="00E234DD" w:rsidP="00E234DD">
            <w:pPr>
              <w:tabs>
                <w:tab w:val="left" w:pos="346"/>
              </w:tabs>
              <w:ind w:left="346" w:hanging="44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2CD81" w14:textId="2A8D8BFF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2C274" w14:textId="2A85DE44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130462" w:rsidRPr="004C2BAB" w14:paraId="5B5F2C8A" w14:textId="77777777" w:rsidTr="00130462">
        <w:tc>
          <w:tcPr>
            <w:tcW w:w="6570" w:type="dxa"/>
            <w:shd w:val="clear" w:color="auto" w:fill="auto"/>
          </w:tcPr>
          <w:p w14:paraId="7F37C82A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6FA82" w14:textId="14173D5B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51263" w14:textId="4C6B5734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6D3C9C65" w14:textId="77777777" w:rsidR="00A45C70" w:rsidRPr="004C2BAB" w:rsidRDefault="00A45C70" w:rsidP="00A45C70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948CEF8" w14:textId="2AC4D7A2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4C2BAB">
        <w:rPr>
          <w:rFonts w:ascii="Browallia New" w:hAnsi="Browallia New" w:cs="Browallia New"/>
          <w:sz w:val="26"/>
          <w:szCs w:val="26"/>
        </w:rPr>
        <w:t xml:space="preserve">Term Loan Facility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4C2BAB">
        <w:rPr>
          <w:rFonts w:ascii="Browallia New" w:hAnsi="Browallia New" w:cs="Browallia New"/>
          <w:sz w:val="26"/>
          <w:szCs w:val="26"/>
        </w:rPr>
        <w:t xml:space="preserve">Revolving Credit Facility </w:t>
      </w:r>
      <w:r w:rsidR="004F7ECB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>TH</w:t>
      </w:r>
      <w:r w:rsidR="00635FCE" w:rsidRPr="004C2BAB">
        <w:rPr>
          <w:rFonts w:ascii="Browallia New" w:hAnsi="Browallia New" w:cs="Browallia New"/>
          <w:spacing w:val="-4"/>
          <w:sz w:val="26"/>
          <w:szCs w:val="26"/>
        </w:rPr>
        <w:t>OR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บวกส่วนต่างของอัตราดอกเบี้ยจำนวนหนึ่งต่อปี โดยมีกำหนดชำระคืน</w:t>
      </w:r>
      <w:r w:rsidRPr="004C2BAB">
        <w:rPr>
          <w:rFonts w:ascii="Browallia New" w:hAnsi="Browallia New" w:cs="Browallia New"/>
          <w:sz w:val="26"/>
          <w:szCs w:val="26"/>
          <w:cs/>
        </w:rPr>
        <w:t>ภายใน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0938D8BD" w14:textId="77777777" w:rsidR="003F1947" w:rsidRPr="004C2BAB" w:rsidRDefault="003F1947" w:rsidP="00224E17">
      <w:pPr>
        <w:rPr>
          <w:rFonts w:ascii="Browallia New" w:hAnsi="Browallia New" w:cs="Browallia New"/>
          <w:sz w:val="26"/>
          <w:szCs w:val="26"/>
        </w:rPr>
      </w:pPr>
    </w:p>
    <w:p w14:paraId="64DF7990" w14:textId="3781FBBB" w:rsidR="00077220" w:rsidRPr="004C2BAB" w:rsidRDefault="003F1947" w:rsidP="0007722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A400CE" w:rsidRPr="004C2BAB">
        <w:rPr>
          <w:rFonts w:ascii="Browallia New" w:hAnsi="Browallia New" w:cs="Browallia New"/>
          <w:sz w:val="26"/>
          <w:szCs w:val="26"/>
          <w:cs/>
        </w:rPr>
        <w:t xml:space="preserve">ของเงินกู้ยืมระยะยาว 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="00A400CE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A400CE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400CE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A400CE" w:rsidRPr="004C2BAB">
        <w:rPr>
          <w:rFonts w:ascii="Browallia New" w:hAnsi="Browallia New" w:cs="Browallia New"/>
          <w:sz w:val="26"/>
          <w:szCs w:val="26"/>
          <w:cs/>
        </w:rPr>
        <w:t>ใกล้เคียงกับมูลค่าตามบัญชี เนื่องจากบริษัทใช้อัตราดอกเบี้ยลอยตัว ซึ่งมีความใกล้เคียงกับอัตราดอกเบี้ยในตลาด</w:t>
      </w:r>
    </w:p>
    <w:p w14:paraId="6C477E46" w14:textId="7DEA855D" w:rsidR="00A45C70" w:rsidRPr="004C2BAB" w:rsidRDefault="00F46F77" w:rsidP="0007722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C43207" w14:textId="5A40A2B3" w:rsidR="00D3298B" w:rsidRPr="004C2BAB" w:rsidRDefault="00572B42" w:rsidP="00D3298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รายละเอียดการครบกำหนดของหนี้สิน</w:t>
      </w:r>
      <w:r w:rsidR="00A56ACE" w:rsidRPr="004C2BAB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สัญญาเช่า</w:t>
      </w:r>
      <w:r w:rsidR="00D3298B" w:rsidRPr="004C2BA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3ABFEDEA" w14:textId="77777777" w:rsidR="00D3298B" w:rsidRPr="004C2BAB" w:rsidRDefault="00D3298B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130462" w:rsidRPr="004C2BAB" w14:paraId="61F8FED6" w14:textId="77777777" w:rsidTr="001444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0CC3" w14:textId="77777777" w:rsidR="00544717" w:rsidRPr="004C2BAB" w:rsidRDefault="00544717" w:rsidP="009E3D62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17E1D" w14:textId="77777777" w:rsidR="00544717" w:rsidRPr="004C2BAB" w:rsidRDefault="00544717" w:rsidP="009E3D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00051" w14:textId="77777777" w:rsidR="00544717" w:rsidRPr="004C2BAB" w:rsidRDefault="00544717" w:rsidP="009E3D6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563C10E4" w14:textId="77777777" w:rsidTr="0014445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48A9" w14:textId="77777777" w:rsidR="00A119EB" w:rsidRPr="004C2BAB" w:rsidRDefault="00A119EB" w:rsidP="00A119EB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4AF7" w14:textId="47412082" w:rsidR="00A119EB" w:rsidRPr="004C2BA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5E22F" w14:textId="2A1FD3FC" w:rsidR="00A119EB" w:rsidRPr="004C2BA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1A0B" w14:textId="7E5C9DF6" w:rsidR="00A119EB" w:rsidRPr="004C2BA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B9F0" w14:textId="1C3B45F6" w:rsidR="00A119EB" w:rsidRPr="004C2BAB" w:rsidRDefault="00A119EB" w:rsidP="00A119E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0462" w:rsidRPr="004C2BAB" w14:paraId="03F1BD42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E7D9" w14:textId="77777777" w:rsidR="00E234DD" w:rsidRPr="004C2BAB" w:rsidRDefault="00E234DD" w:rsidP="00E234DD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B54AF" w14:textId="583BAD77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CAA25" w14:textId="1ACB711E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2EEC" w14:textId="6E7A8CE9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F9A4" w14:textId="478FFDC5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0718184A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34B0" w14:textId="77777777" w:rsidR="00E234DD" w:rsidRPr="004C2BAB" w:rsidRDefault="00E234DD" w:rsidP="00E234DD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0281D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FDB32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28CDE7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FEE5C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30462" w:rsidRPr="004C2BAB" w14:paraId="35752DC8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892B1" w14:textId="77777777" w:rsidR="00E234DD" w:rsidRPr="004C2BAB" w:rsidRDefault="00E234DD" w:rsidP="00E234DD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078E7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BAFF47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FF399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12640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462" w:rsidRPr="004C2BAB" w14:paraId="395B1E38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A24E6" w14:textId="77777777" w:rsidR="00E234DD" w:rsidRPr="004C2BAB" w:rsidRDefault="00E234DD" w:rsidP="00E234DD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68430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A105D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7AFB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4B5B1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130462" w:rsidRPr="004C2BAB" w14:paraId="7EC9DF24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18CA" w14:textId="77777777" w:rsidR="00E234DD" w:rsidRPr="004C2BAB" w:rsidRDefault="00E234DD" w:rsidP="00E234DD">
            <w:pPr>
              <w:tabs>
                <w:tab w:val="left" w:pos="166"/>
              </w:tabs>
              <w:ind w:left="-101" w:right="-11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0467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4C98C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C971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0B5C3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775DBA" w:rsidRPr="004C2BAB" w14:paraId="40F3C33D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5819" w14:textId="3E90D909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bookmarkStart w:id="22" w:name="OLE_LINK1"/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A7FD7" w14:textId="0155E8B1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71CE5" w14:textId="6BE74BF9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4319" w14:textId="6049A5FA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701FA" w14:textId="7C8577CB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775DBA" w:rsidRPr="004C2BAB" w14:paraId="5CDD7A3B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D8D2" w14:textId="108230D8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ครบกำหนดชำระระหว่าง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BCC14" w14:textId="41C248AD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0E24C" w14:textId="0D2063E4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65EF2" w14:textId="01765192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51B84" w14:textId="1F3B4A4C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775DBA" w:rsidRPr="004C2BAB" w14:paraId="1AC58F89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1D20" w14:textId="3C8BD4CC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5197C" w14:textId="6C71907A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F811D" w14:textId="76D36E14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8911EC" w14:textId="026316CA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16326" w14:textId="0C57E7D2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775DBA" w:rsidRPr="004C2BAB" w14:paraId="7A9592E1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6D8C" w14:textId="77777777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A8574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E74B4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F4C1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D885F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DBA" w:rsidRPr="004C2BAB" w14:paraId="5F78A316" w14:textId="77777777" w:rsidTr="00130462">
        <w:trPr>
          <w:trHeight w:val="3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CFEB7" w14:textId="4FEDB59E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48B6C" w14:textId="04D95354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57903" w14:textId="4403054E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04C92" w14:textId="75A326D5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646D8" w14:textId="7C78C19F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75DBA" w:rsidRPr="004C2BAB" w14:paraId="56866FA9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F5AA0" w14:textId="77777777" w:rsidR="00775DBA" w:rsidRPr="004C2BAB" w:rsidRDefault="00775DBA" w:rsidP="00775DB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48A77" w14:textId="6431492B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09EA5" w14:textId="7E5DEE8C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2E83F" w14:textId="47D70BAB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4ABFB" w14:textId="0FFB3151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775DBA" w:rsidRPr="004C2BAB" w14:paraId="0BC6A6F5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67810" w14:textId="77777777" w:rsidR="00775DBA" w:rsidRPr="004C2BAB" w:rsidRDefault="00775DBA" w:rsidP="00775DB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8FD91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471FB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5568A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DA5A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DBA" w:rsidRPr="004C2BAB" w14:paraId="37A1AF3E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CD02" w14:textId="77777777" w:rsidR="00775DBA" w:rsidRPr="004C2BAB" w:rsidRDefault="00775DBA" w:rsidP="00775DB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8B4EC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18A7D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C58F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9EB38" w14:textId="77777777" w:rsidR="00775DBA" w:rsidRPr="004C2BAB" w:rsidRDefault="00775DBA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5DBA" w:rsidRPr="004C2BAB" w14:paraId="66457722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A694" w14:textId="09C7C65C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F596D" w14:textId="31096A79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68663" w14:textId="31886B8A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E4AFE" w14:textId="13CB8108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FF9F7" w14:textId="098A7EAC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775DBA" w:rsidRPr="004C2BAB" w14:paraId="0FC3B0AE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3DAE" w14:textId="4EF3B3B9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ครบกำหนดชำระระหว่าง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E605" w14:textId="73EA67DC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F354B" w14:textId="6B46B029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C523D" w14:textId="37E131FE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BDFC1" w14:textId="6CFAF332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75DBA" w:rsidRPr="004C2BAB" w14:paraId="59BB95E6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B436" w14:textId="0CF4C812" w:rsidR="00775DBA" w:rsidRPr="004C2BAB" w:rsidRDefault="00775DBA" w:rsidP="00775DBA">
            <w:pPr>
              <w:tabs>
                <w:tab w:val="left" w:pos="166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เกิน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D773E0" w14:textId="7F48FD8A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546AA" w14:textId="1DCAFD6F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4F658" w14:textId="1C97A825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B8149" w14:textId="6B5B51CB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775DBA" w:rsidRPr="004C2BAB" w14:paraId="687F841D" w14:textId="77777777" w:rsidTr="0013046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2BCCE" w14:textId="77777777" w:rsidR="00775DBA" w:rsidRPr="004C2BAB" w:rsidRDefault="00775DBA" w:rsidP="00775DB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1DE89" w14:textId="452B92AC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D31458" w14:textId="418A2E7C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0675B" w14:textId="34335A99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4A03C6" w14:textId="4FB25534" w:rsidR="00775DBA" w:rsidRPr="004C2BAB" w:rsidRDefault="00F96C52" w:rsidP="00775DB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775DB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bookmarkEnd w:id="22"/>
    </w:tbl>
    <w:p w14:paraId="7EFC4DC8" w14:textId="769E26C9" w:rsidR="00077220" w:rsidRPr="004C2BAB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040FE86" w14:textId="77777777" w:rsidR="004532E6" w:rsidRPr="004C2BAB" w:rsidRDefault="001C55B2" w:rsidP="00BD4692">
      <w:pPr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การเปลี่ยนแปลงในหนี้สินที่เกิดจากกิจกรรมจัดหาเงินมีดังนี้</w:t>
      </w:r>
    </w:p>
    <w:p w14:paraId="487120BD" w14:textId="038B8E98" w:rsidR="00077220" w:rsidRPr="004C2BAB" w:rsidRDefault="00077220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3C64AFB5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7D438514" w14:textId="77777777" w:rsidR="00E234DD" w:rsidRPr="004C2BAB" w:rsidRDefault="00E234DD" w:rsidP="00464053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45D5" w14:textId="77777777" w:rsidR="00E234DD" w:rsidRPr="004C2BAB" w:rsidRDefault="00E234DD" w:rsidP="00464053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4C2BAB" w14:paraId="5CB861D0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7DB5767C" w14:textId="77777777" w:rsidR="00E234DD" w:rsidRPr="004C2BAB" w:rsidRDefault="00E234DD" w:rsidP="00464053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8F7B0B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C70228C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A2E9F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370B7AD4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3F487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5178ACE5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8D9C78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462" w:rsidRPr="004C2BAB" w14:paraId="71781AE7" w14:textId="77777777" w:rsidTr="00130462">
        <w:trPr>
          <w:tblHeader/>
        </w:trPr>
        <w:tc>
          <w:tcPr>
            <w:tcW w:w="3690" w:type="dxa"/>
            <w:shd w:val="clear" w:color="auto" w:fill="auto"/>
          </w:tcPr>
          <w:p w14:paraId="288D4793" w14:textId="77777777" w:rsidR="00E234DD" w:rsidRPr="004C2BAB" w:rsidRDefault="00E234DD" w:rsidP="00464053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EFF922A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974533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469D9A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3190241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3A85E9C8" w14:textId="77777777" w:rsidTr="00130462">
        <w:tc>
          <w:tcPr>
            <w:tcW w:w="3690" w:type="dxa"/>
            <w:shd w:val="clear" w:color="auto" w:fill="auto"/>
          </w:tcPr>
          <w:p w14:paraId="27ACFEF7" w14:textId="77777777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BE1BA1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236B76B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276C19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6AC7F6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465D70D9" w14:textId="77777777" w:rsidTr="00130462">
        <w:tc>
          <w:tcPr>
            <w:tcW w:w="3690" w:type="dxa"/>
            <w:shd w:val="clear" w:color="auto" w:fill="auto"/>
            <w:hideMark/>
          </w:tcPr>
          <w:p w14:paraId="3E666716" w14:textId="5BA472AF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D9121" w14:textId="3B36864D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7058C89" w14:textId="1DFFCDD8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3AED2CD3" w14:textId="0652B713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D7850" w14:textId="4D1202E1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130462" w:rsidRPr="004C2BAB" w14:paraId="272D10D2" w14:textId="77777777" w:rsidTr="00130462">
        <w:tc>
          <w:tcPr>
            <w:tcW w:w="3690" w:type="dxa"/>
            <w:shd w:val="clear" w:color="auto" w:fill="auto"/>
            <w:hideMark/>
          </w:tcPr>
          <w:p w14:paraId="09BF223B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0EC68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CA0362" w14:textId="100448FB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F0A9E2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2106F" w14:textId="6830C44E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01A3644E" w14:textId="77777777" w:rsidTr="00130462">
        <w:tc>
          <w:tcPr>
            <w:tcW w:w="3690" w:type="dxa"/>
            <w:shd w:val="clear" w:color="auto" w:fill="auto"/>
          </w:tcPr>
          <w:p w14:paraId="06EB1F5D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ED974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88E021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0B132E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B803C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3445207E" w14:textId="77777777" w:rsidTr="00130462">
        <w:tc>
          <w:tcPr>
            <w:tcW w:w="3690" w:type="dxa"/>
            <w:shd w:val="clear" w:color="auto" w:fill="auto"/>
          </w:tcPr>
          <w:p w14:paraId="744BA407" w14:textId="77777777" w:rsidR="00E234DD" w:rsidRPr="004C2BAB" w:rsidRDefault="00E234DD" w:rsidP="0046405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09A61" w14:textId="475BA3A1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8F4798" w14:textId="02043D2F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BA4938" w14:textId="6D0F7AC3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7A941" w14:textId="6228A6D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2DEEF9DE" w14:textId="77777777" w:rsidTr="00130462">
        <w:tc>
          <w:tcPr>
            <w:tcW w:w="3690" w:type="dxa"/>
            <w:shd w:val="clear" w:color="auto" w:fill="auto"/>
          </w:tcPr>
          <w:p w14:paraId="5AFC619B" w14:textId="77777777" w:rsidR="00E234DD" w:rsidRPr="004C2BAB" w:rsidRDefault="00E234DD" w:rsidP="0046405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95D5D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BF7B65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EDBDE4" w14:textId="017179F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9A9264" w14:textId="0BC40A0D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723AD73C" w14:textId="77777777" w:rsidTr="00130462">
        <w:tc>
          <w:tcPr>
            <w:tcW w:w="3690" w:type="dxa"/>
            <w:shd w:val="clear" w:color="auto" w:fill="auto"/>
          </w:tcPr>
          <w:p w14:paraId="43F49716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4EDE1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367DC5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83CEC6" w14:textId="0D60BB49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26A06476" w14:textId="64E61357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30462" w:rsidRPr="004C2BAB" w14:paraId="7AA4C901" w14:textId="77777777" w:rsidTr="00130462">
        <w:tc>
          <w:tcPr>
            <w:tcW w:w="3690" w:type="dxa"/>
            <w:shd w:val="clear" w:color="auto" w:fill="auto"/>
          </w:tcPr>
          <w:p w14:paraId="566006DE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4460B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2FF435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B8516D" w14:textId="1EB31D5B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2E18709B" w14:textId="5B0AA831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130462" w:rsidRPr="004C2BAB" w14:paraId="524955E5" w14:textId="77777777" w:rsidTr="00130462">
        <w:tc>
          <w:tcPr>
            <w:tcW w:w="3690" w:type="dxa"/>
            <w:shd w:val="clear" w:color="auto" w:fill="auto"/>
          </w:tcPr>
          <w:p w14:paraId="1EC03319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จ่ายค่าธรรมเนียมทางการเงิน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50E63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B5D0AA" w14:textId="6AA451F2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130EC2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29EBD6" w14:textId="446CCE41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563AB81E" w14:textId="77777777" w:rsidTr="00130462">
        <w:tc>
          <w:tcPr>
            <w:tcW w:w="3690" w:type="dxa"/>
            <w:shd w:val="clear" w:color="auto" w:fill="auto"/>
            <w:hideMark/>
          </w:tcPr>
          <w:p w14:paraId="62711445" w14:textId="77777777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723925B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B26721" w14:textId="780A0E3F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2B2E0F" w14:textId="77777777" w:rsidR="00E234DD" w:rsidRPr="004C2BAB" w:rsidRDefault="00E234DD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92E3D2" w14:textId="6699DF45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130462" w:rsidRPr="004C2BAB" w14:paraId="01BA1969" w14:textId="77777777" w:rsidTr="00130462">
        <w:tc>
          <w:tcPr>
            <w:tcW w:w="3690" w:type="dxa"/>
            <w:shd w:val="clear" w:color="auto" w:fill="auto"/>
            <w:hideMark/>
          </w:tcPr>
          <w:p w14:paraId="25B64605" w14:textId="1568A73C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A8EF9A" w14:textId="11C2D0F6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FCD337" w14:textId="258B3332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3FD0E1" w14:textId="6227AF93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3D10CB" w14:textId="4D6881DE" w:rsidR="00E234DD" w:rsidRPr="004C2BAB" w:rsidRDefault="00F96C52" w:rsidP="00464053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433C5988" w14:textId="77777777" w:rsidR="00E234DD" w:rsidRPr="004C2BAB" w:rsidRDefault="00E234DD" w:rsidP="00BD469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8F2F8C3" w14:textId="76739CE9" w:rsidR="00B17D3F" w:rsidRPr="004C2BAB" w:rsidRDefault="00385160" w:rsidP="00BD4692">
      <w:pPr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1B2514C4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5D1B818A" w14:textId="77777777" w:rsidR="00B04547" w:rsidRPr="004C2BA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5784F" w14:textId="77777777" w:rsidR="00B04547" w:rsidRPr="004C2BAB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0462" w:rsidRPr="004C2BAB" w14:paraId="066AFA1B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789A612B" w14:textId="77777777" w:rsidR="00B04547" w:rsidRPr="004C2BA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8EA7C7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CC7728E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295B0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2EB5748E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5297B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32550882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343F3F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462" w:rsidRPr="004C2BAB" w14:paraId="1598D60F" w14:textId="77777777" w:rsidTr="00130462">
        <w:trPr>
          <w:tblHeader/>
        </w:trPr>
        <w:tc>
          <w:tcPr>
            <w:tcW w:w="3690" w:type="dxa"/>
            <w:shd w:val="clear" w:color="auto" w:fill="auto"/>
          </w:tcPr>
          <w:p w14:paraId="51098359" w14:textId="77777777" w:rsidR="00B04547" w:rsidRPr="004C2BA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500DE3D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5AB0D0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3DEFB5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21CBEA" w14:textId="77777777" w:rsidR="00B04547" w:rsidRPr="004C2BAB" w:rsidRDefault="00B04547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44DB5A83" w14:textId="77777777" w:rsidTr="00130462">
        <w:tc>
          <w:tcPr>
            <w:tcW w:w="3690" w:type="dxa"/>
            <w:shd w:val="clear" w:color="auto" w:fill="auto"/>
          </w:tcPr>
          <w:p w14:paraId="49B7D838" w14:textId="77777777" w:rsidR="003E70A6" w:rsidRPr="004C2BAB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EEC685" w14:textId="77777777" w:rsidR="003E70A6" w:rsidRPr="004C2BA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F429E8D" w14:textId="77777777" w:rsidR="003E70A6" w:rsidRPr="004C2BA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C976F2" w14:textId="77777777" w:rsidR="003E70A6" w:rsidRPr="004C2BA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E4CEB8" w14:textId="77777777" w:rsidR="003E70A6" w:rsidRPr="004C2BAB" w:rsidRDefault="003E70A6" w:rsidP="0038516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2E8" w:rsidRPr="004C2BAB" w14:paraId="64A9403B" w14:textId="77777777" w:rsidTr="00130462">
        <w:tc>
          <w:tcPr>
            <w:tcW w:w="3690" w:type="dxa"/>
            <w:shd w:val="clear" w:color="auto" w:fill="auto"/>
            <w:hideMark/>
          </w:tcPr>
          <w:p w14:paraId="2E2C1C1F" w14:textId="1B350296" w:rsidR="005962E8" w:rsidRPr="004C2BAB" w:rsidRDefault="005962E8" w:rsidP="005962E8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FA481" w14:textId="0225BFCB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D96E180" w14:textId="03115FE5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6055B00F" w14:textId="02F405A2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01101" w14:textId="742C0739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5962E8" w:rsidRPr="004C2BAB" w14:paraId="5C3D0D35" w14:textId="77777777" w:rsidTr="00130462">
        <w:tc>
          <w:tcPr>
            <w:tcW w:w="3690" w:type="dxa"/>
            <w:shd w:val="clear" w:color="auto" w:fill="auto"/>
            <w:hideMark/>
          </w:tcPr>
          <w:p w14:paraId="4C1214B7" w14:textId="77777777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17EEE" w14:textId="3DF8E866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5F511E" w14:textId="25CD7D7E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B7D207" w14:textId="514715A1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12033" w14:textId="6D41FCAC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2E8" w:rsidRPr="004C2BAB" w14:paraId="6BBD7C0D" w14:textId="77777777" w:rsidTr="00130462">
        <w:tc>
          <w:tcPr>
            <w:tcW w:w="3690" w:type="dxa"/>
            <w:shd w:val="clear" w:color="auto" w:fill="auto"/>
          </w:tcPr>
          <w:p w14:paraId="2D308B70" w14:textId="77777777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211B8" w14:textId="1787516A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4E8500" w14:textId="3D4B1DF5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5143F0" w14:textId="05C920AA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84074" w14:textId="0FF6D960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2E8" w:rsidRPr="004C2BAB" w14:paraId="152F8B28" w14:textId="77777777" w:rsidTr="00A71EBB">
        <w:tc>
          <w:tcPr>
            <w:tcW w:w="3690" w:type="dxa"/>
            <w:shd w:val="clear" w:color="auto" w:fill="auto"/>
          </w:tcPr>
          <w:p w14:paraId="5F4CFDB9" w14:textId="29452497" w:rsidR="005962E8" w:rsidRPr="004C2BAB" w:rsidRDefault="005962E8" w:rsidP="005962E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E9DEA" w14:textId="0BFDF385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ECEF93" w14:textId="5B4F4F53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AFC4E0" w14:textId="1205060E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20A390" w14:textId="1E68BDB0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2E8" w:rsidRPr="004C2BAB" w14:paraId="7FCC6387" w14:textId="77777777" w:rsidTr="00130462">
        <w:tc>
          <w:tcPr>
            <w:tcW w:w="3690" w:type="dxa"/>
            <w:shd w:val="clear" w:color="auto" w:fill="auto"/>
          </w:tcPr>
          <w:p w14:paraId="5BFA27B7" w14:textId="68337D41" w:rsidR="005962E8" w:rsidRPr="004C2BAB" w:rsidRDefault="005962E8" w:rsidP="005962E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27B70" w14:textId="14FB6C21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D63700" w14:textId="3E14C247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08E77E" w14:textId="1543FD15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A5CD92" w14:textId="715E758A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2E8" w:rsidRPr="004C2BAB" w14:paraId="40A6422A" w14:textId="77777777" w:rsidTr="00130462">
        <w:tc>
          <w:tcPr>
            <w:tcW w:w="3690" w:type="dxa"/>
            <w:shd w:val="clear" w:color="auto" w:fill="auto"/>
          </w:tcPr>
          <w:p w14:paraId="67A16D7A" w14:textId="65A4D333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F1D5C2" w14:textId="6C1D052C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A257A7" w14:textId="6236BF76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099C40" w14:textId="7F52B8BB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</w:tcPr>
          <w:p w14:paraId="04BC2363" w14:textId="62F247AA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5962E8" w:rsidRPr="004C2BAB" w14:paraId="467BF35E" w14:textId="77777777" w:rsidTr="00130462">
        <w:tc>
          <w:tcPr>
            <w:tcW w:w="3690" w:type="dxa"/>
            <w:shd w:val="clear" w:color="auto" w:fill="auto"/>
          </w:tcPr>
          <w:p w14:paraId="466EE71A" w14:textId="4AD19D6C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4983A" w14:textId="5209C857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70C35B" w14:textId="24935157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3758B" w14:textId="3003C562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6CC11628" w14:textId="01680C64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5962E8" w:rsidRPr="004C2BAB" w14:paraId="5A067F0E" w14:textId="77777777" w:rsidTr="00130462">
        <w:tc>
          <w:tcPr>
            <w:tcW w:w="3690" w:type="dxa"/>
            <w:shd w:val="clear" w:color="auto" w:fill="auto"/>
          </w:tcPr>
          <w:p w14:paraId="4D295709" w14:textId="0AB7361F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CDF44" w14:textId="69D30772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0E1C3B" w14:textId="055C9DFC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5DC5D1" w14:textId="7D22B11C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597AE094" w14:textId="6B9621B0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5962E8" w:rsidRPr="004C2BAB" w14:paraId="609E292F" w14:textId="77777777" w:rsidTr="00A71EBB">
        <w:tc>
          <w:tcPr>
            <w:tcW w:w="3690" w:type="dxa"/>
            <w:shd w:val="clear" w:color="auto" w:fill="auto"/>
            <w:hideMark/>
          </w:tcPr>
          <w:p w14:paraId="1C343A49" w14:textId="77777777" w:rsidR="005962E8" w:rsidRPr="004C2BAB" w:rsidRDefault="005962E8" w:rsidP="005962E8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ACD3E5" w14:textId="7010ABBE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49B5B4" w14:textId="7107E2D6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CCBF76" w14:textId="3CAA3983" w:rsidR="005962E8" w:rsidRPr="004C2BAB" w:rsidRDefault="005962E8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DA027C" w14:textId="7A69230F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5962E8" w:rsidRPr="004C2BAB" w14:paraId="21200A9D" w14:textId="77777777" w:rsidTr="00130462">
        <w:tc>
          <w:tcPr>
            <w:tcW w:w="3690" w:type="dxa"/>
            <w:shd w:val="clear" w:color="auto" w:fill="auto"/>
            <w:hideMark/>
          </w:tcPr>
          <w:p w14:paraId="0E4648B9" w14:textId="08EC332F" w:rsidR="005962E8" w:rsidRPr="004C2BAB" w:rsidRDefault="005962E8" w:rsidP="005962E8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9609A61" w14:textId="67AD3374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0F456B" w14:textId="3DE8AAE5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E6ECF7" w14:textId="0FF5673B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1DAA6E" w14:textId="3174461D" w:rsidR="005962E8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6543FBE7" w14:textId="77777777" w:rsidR="003E70A6" w:rsidRPr="004C2BAB" w:rsidRDefault="003E70A6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65B5EBD3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13ACF63E" w14:textId="77777777" w:rsidR="00E234DD" w:rsidRPr="004C2BAB" w:rsidRDefault="00E234DD" w:rsidP="00464053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F6656" w14:textId="77777777" w:rsidR="00E234DD" w:rsidRPr="004C2BAB" w:rsidRDefault="00E234DD" w:rsidP="004640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11DED578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0F24DDCA" w14:textId="77777777" w:rsidR="00E234DD" w:rsidRPr="004C2BAB" w:rsidRDefault="00E234DD" w:rsidP="00464053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5D4396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8F6839E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43219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7BA2998F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E9F0CC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54C780AC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A03A07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462" w:rsidRPr="004C2BAB" w14:paraId="0819F5A0" w14:textId="77777777" w:rsidTr="00130462">
        <w:trPr>
          <w:tblHeader/>
        </w:trPr>
        <w:tc>
          <w:tcPr>
            <w:tcW w:w="3690" w:type="dxa"/>
            <w:shd w:val="clear" w:color="auto" w:fill="auto"/>
          </w:tcPr>
          <w:p w14:paraId="2CB0158A" w14:textId="77777777" w:rsidR="00E234DD" w:rsidRPr="004C2BAB" w:rsidRDefault="00E234DD" w:rsidP="00464053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A372AC4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70A707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C47AE7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ABD513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098997B6" w14:textId="77777777" w:rsidTr="00130462">
        <w:tc>
          <w:tcPr>
            <w:tcW w:w="3690" w:type="dxa"/>
            <w:shd w:val="clear" w:color="auto" w:fill="auto"/>
          </w:tcPr>
          <w:p w14:paraId="66F0A5AF" w14:textId="77777777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110B02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DE01CCC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BDAC7A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8EB383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1964343E" w14:textId="77777777" w:rsidTr="00130462">
        <w:tc>
          <w:tcPr>
            <w:tcW w:w="3690" w:type="dxa"/>
            <w:shd w:val="clear" w:color="auto" w:fill="auto"/>
            <w:hideMark/>
          </w:tcPr>
          <w:p w14:paraId="7E8DE2FA" w14:textId="5A12040F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98410" w14:textId="01785FC9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35C1B60" w14:textId="57EA7ABB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6F93093D" w14:textId="4A000A92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6616B" w14:textId="33ACEE1D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130462" w:rsidRPr="004C2BAB" w14:paraId="74CE5822" w14:textId="77777777" w:rsidTr="00130462">
        <w:tc>
          <w:tcPr>
            <w:tcW w:w="3690" w:type="dxa"/>
            <w:shd w:val="clear" w:color="auto" w:fill="auto"/>
            <w:hideMark/>
          </w:tcPr>
          <w:p w14:paraId="3434F76E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506AF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DE4B9B" w14:textId="363935D3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1073FAB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224C1A" w14:textId="6ECF60AF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25AD9BC3" w14:textId="77777777" w:rsidTr="00130462">
        <w:tc>
          <w:tcPr>
            <w:tcW w:w="3690" w:type="dxa"/>
            <w:shd w:val="clear" w:color="auto" w:fill="auto"/>
          </w:tcPr>
          <w:p w14:paraId="2B1816A0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8BEC8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2BE382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C3DECC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471997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460D897F" w14:textId="77777777" w:rsidTr="00130462">
        <w:tc>
          <w:tcPr>
            <w:tcW w:w="3690" w:type="dxa"/>
            <w:shd w:val="clear" w:color="auto" w:fill="auto"/>
          </w:tcPr>
          <w:p w14:paraId="103D3C85" w14:textId="77777777" w:rsidR="00E234DD" w:rsidRPr="004C2BAB" w:rsidRDefault="00E234DD" w:rsidP="0046405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76208" w14:textId="5954959F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888ABA" w14:textId="29E101DE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3EAF6D" w14:textId="4B6EDD23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CC8BC" w14:textId="16CF9261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62316E22" w14:textId="77777777" w:rsidTr="00130462">
        <w:tc>
          <w:tcPr>
            <w:tcW w:w="3690" w:type="dxa"/>
            <w:shd w:val="clear" w:color="auto" w:fill="auto"/>
          </w:tcPr>
          <w:p w14:paraId="1060A5A1" w14:textId="77777777" w:rsidR="00E234DD" w:rsidRPr="004C2BAB" w:rsidRDefault="00E234DD" w:rsidP="0046405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ED8D1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90C722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342AD5" w14:textId="340864A9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5C1229" w14:textId="53243D46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2DA7ABC6" w14:textId="77777777" w:rsidTr="00130462">
        <w:tc>
          <w:tcPr>
            <w:tcW w:w="3690" w:type="dxa"/>
            <w:shd w:val="clear" w:color="auto" w:fill="auto"/>
          </w:tcPr>
          <w:p w14:paraId="1D5AF3E2" w14:textId="77777777" w:rsidR="00E234DD" w:rsidRPr="004C2BAB" w:rsidRDefault="00E234DD" w:rsidP="00464053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ADD4C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188F4A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3DEC31" w14:textId="13EA1426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6B9AD343" w14:textId="0EF836CD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30462" w:rsidRPr="004C2BAB" w14:paraId="5C835280" w14:textId="77777777" w:rsidTr="00130462">
        <w:tc>
          <w:tcPr>
            <w:tcW w:w="3690" w:type="dxa"/>
            <w:shd w:val="clear" w:color="auto" w:fill="auto"/>
          </w:tcPr>
          <w:p w14:paraId="14759D47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F782B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51FF7B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C3073E" w14:textId="60A8B53E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05F9D594" w14:textId="075E2F7D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130462" w:rsidRPr="004C2BAB" w14:paraId="6F8D0B94" w14:textId="77777777" w:rsidTr="00130462">
        <w:tc>
          <w:tcPr>
            <w:tcW w:w="3690" w:type="dxa"/>
            <w:shd w:val="clear" w:color="auto" w:fill="auto"/>
          </w:tcPr>
          <w:p w14:paraId="3500DA22" w14:textId="77777777" w:rsidR="00E234DD" w:rsidRPr="004C2BAB" w:rsidRDefault="00E234DD" w:rsidP="00464053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จ่ายค่าธรรมเนียมทางการเงิน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D17D3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47F2CF" w14:textId="15593502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3AE476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670D" w14:textId="08214C3F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399EB203" w14:textId="77777777" w:rsidTr="00130462">
        <w:tc>
          <w:tcPr>
            <w:tcW w:w="3690" w:type="dxa"/>
            <w:shd w:val="clear" w:color="auto" w:fill="auto"/>
            <w:hideMark/>
          </w:tcPr>
          <w:p w14:paraId="11020CE7" w14:textId="77777777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6B5AF32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0ECA42" w14:textId="5C93D54D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722F8C" w14:textId="77777777" w:rsidR="00E234DD" w:rsidRPr="004C2BAB" w:rsidRDefault="00E234DD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970B71" w14:textId="53071A79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130462" w:rsidRPr="004C2BAB" w14:paraId="7486A068" w14:textId="77777777" w:rsidTr="00130462">
        <w:tc>
          <w:tcPr>
            <w:tcW w:w="3690" w:type="dxa"/>
            <w:shd w:val="clear" w:color="auto" w:fill="auto"/>
            <w:hideMark/>
          </w:tcPr>
          <w:p w14:paraId="181FED44" w14:textId="33EC8BE5" w:rsidR="00E234DD" w:rsidRPr="004C2BAB" w:rsidRDefault="00E234DD" w:rsidP="00464053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DE0AD1" w14:textId="37099BE8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051C7D9" w14:textId="04FAD777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6C9417" w14:textId="001D286E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A2266" w14:textId="45A1C027" w:rsidR="00E234DD" w:rsidRPr="004C2BAB" w:rsidRDefault="00F96C52" w:rsidP="0046405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</w:tbl>
    <w:p w14:paraId="1B29F479" w14:textId="77777777" w:rsidR="00E234DD" w:rsidRPr="004C2BAB" w:rsidRDefault="00E234DD" w:rsidP="004532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1C25B550" w14:textId="18336FC8" w:rsidR="00B04547" w:rsidRPr="004C2BAB" w:rsidRDefault="00B04547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10A1DC83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3B6742CD" w14:textId="77777777" w:rsidR="00B04547" w:rsidRPr="004C2BA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A948F" w14:textId="77777777" w:rsidR="00B04547" w:rsidRPr="004C2BAB" w:rsidRDefault="00B04547" w:rsidP="00F02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3D0D494E" w14:textId="77777777" w:rsidTr="0014445A">
        <w:trPr>
          <w:tblHeader/>
        </w:trPr>
        <w:tc>
          <w:tcPr>
            <w:tcW w:w="3690" w:type="dxa"/>
            <w:shd w:val="clear" w:color="auto" w:fill="auto"/>
          </w:tcPr>
          <w:p w14:paraId="2C9547A9" w14:textId="77777777" w:rsidR="00B04547" w:rsidRPr="004C2BA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EAEF77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50F19699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B5AD9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D492CEC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4D1767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778790B3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C70B68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462" w:rsidRPr="004C2BAB" w14:paraId="4A4138DA" w14:textId="77777777" w:rsidTr="00130462">
        <w:trPr>
          <w:tblHeader/>
        </w:trPr>
        <w:tc>
          <w:tcPr>
            <w:tcW w:w="3690" w:type="dxa"/>
            <w:shd w:val="clear" w:color="auto" w:fill="auto"/>
          </w:tcPr>
          <w:p w14:paraId="41C21BD7" w14:textId="77777777" w:rsidR="00B04547" w:rsidRPr="004C2BAB" w:rsidRDefault="00B04547" w:rsidP="00F0294E">
            <w:pPr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EB2CD2A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7597BA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4AA1C0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2BFACB" w14:textId="77777777" w:rsidR="00B04547" w:rsidRPr="004C2BAB" w:rsidRDefault="00B04547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5B3E9416" w14:textId="77777777" w:rsidTr="00130462">
        <w:tc>
          <w:tcPr>
            <w:tcW w:w="3690" w:type="dxa"/>
            <w:shd w:val="clear" w:color="auto" w:fill="auto"/>
          </w:tcPr>
          <w:p w14:paraId="1DC11E7F" w14:textId="77777777" w:rsidR="003E70A6" w:rsidRPr="004C2BAB" w:rsidRDefault="003E70A6" w:rsidP="009C341C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BBA7A6" w14:textId="77777777" w:rsidR="003E70A6" w:rsidRPr="004C2BA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E1B3B4B" w14:textId="77777777" w:rsidR="003E70A6" w:rsidRPr="004C2BA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BEA657" w14:textId="77777777" w:rsidR="003E70A6" w:rsidRPr="004C2BA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004407" w14:textId="77777777" w:rsidR="003E70A6" w:rsidRPr="004C2BAB" w:rsidRDefault="003E70A6" w:rsidP="003E1C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2E8" w:rsidRPr="004C2BAB" w14:paraId="5C7AAED7" w14:textId="77777777" w:rsidTr="00130462">
        <w:tc>
          <w:tcPr>
            <w:tcW w:w="3690" w:type="dxa"/>
            <w:shd w:val="clear" w:color="auto" w:fill="auto"/>
            <w:hideMark/>
          </w:tcPr>
          <w:p w14:paraId="0AC3FE24" w14:textId="1A6AE91A" w:rsidR="005962E8" w:rsidRPr="004C2BAB" w:rsidRDefault="005962E8" w:rsidP="005962E8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95F02" w14:textId="10ACC9C0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BE7E7B" w14:textId="3F0CD623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</w:tcPr>
          <w:p w14:paraId="4F071BB6" w14:textId="456256BE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EE597" w14:textId="43ADDBD5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5962E8" w:rsidRPr="004C2BAB" w14:paraId="1C2FF31E" w14:textId="77777777" w:rsidTr="00130462">
        <w:tc>
          <w:tcPr>
            <w:tcW w:w="3690" w:type="dxa"/>
            <w:shd w:val="clear" w:color="auto" w:fill="auto"/>
            <w:hideMark/>
          </w:tcPr>
          <w:p w14:paraId="699257E7" w14:textId="77777777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3250A" w14:textId="15F5746C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F0CE97" w14:textId="4006D4D9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326E85" w14:textId="31FA97B8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69ADD" w14:textId="5ED8103D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962E8" w:rsidRPr="004C2BAB" w14:paraId="3261481C" w14:textId="77777777" w:rsidTr="00130462">
        <w:tc>
          <w:tcPr>
            <w:tcW w:w="3690" w:type="dxa"/>
            <w:shd w:val="clear" w:color="auto" w:fill="auto"/>
          </w:tcPr>
          <w:p w14:paraId="768E8FC6" w14:textId="77777777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EA2E1" w14:textId="21F3E454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2B66A2" w14:textId="248B4122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A0D26F9" w14:textId="0D4E8E4B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CFB4B" w14:textId="19B59E07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62E8" w:rsidRPr="004C2BAB" w14:paraId="0CE8C462" w14:textId="77777777" w:rsidTr="00C9110F">
        <w:tc>
          <w:tcPr>
            <w:tcW w:w="3690" w:type="dxa"/>
            <w:shd w:val="clear" w:color="auto" w:fill="auto"/>
          </w:tcPr>
          <w:p w14:paraId="5918282C" w14:textId="20806D78" w:rsidR="005962E8" w:rsidRPr="004C2BAB" w:rsidRDefault="005962E8" w:rsidP="005962E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9FD33" w14:textId="677C30A8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033F80" w14:textId="1DFF48D1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A8179E" w14:textId="56869D2F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9F0DFF" w14:textId="5B62EA17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2E8" w:rsidRPr="004C2BAB" w14:paraId="4520CACE" w14:textId="77777777" w:rsidTr="00130462">
        <w:tc>
          <w:tcPr>
            <w:tcW w:w="3690" w:type="dxa"/>
            <w:shd w:val="clear" w:color="auto" w:fill="auto"/>
          </w:tcPr>
          <w:p w14:paraId="58C2A7C9" w14:textId="2D29F8F1" w:rsidR="005962E8" w:rsidRPr="004C2BAB" w:rsidRDefault="005962E8" w:rsidP="005962E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BAF19" w14:textId="1C55F05A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692D32" w14:textId="190CC1E6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F7AC35" w14:textId="6EBD8C82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964D4F" w14:textId="20049815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962E8" w:rsidRPr="004C2BAB" w14:paraId="6E5DD252" w14:textId="77777777" w:rsidTr="00130462">
        <w:tc>
          <w:tcPr>
            <w:tcW w:w="3690" w:type="dxa"/>
            <w:shd w:val="clear" w:color="auto" w:fill="auto"/>
          </w:tcPr>
          <w:p w14:paraId="518C468B" w14:textId="23A6C197" w:rsidR="005962E8" w:rsidRPr="004C2BAB" w:rsidRDefault="005962E8" w:rsidP="005962E8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B221C" w14:textId="262C2C67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D836F5" w14:textId="0EF956B0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C123FA" w14:textId="74720724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</w:tcPr>
          <w:p w14:paraId="288E18E5" w14:textId="7F51C487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5962E8" w:rsidRPr="004C2BAB" w14:paraId="1F6CDC6D" w14:textId="77777777" w:rsidTr="00130462">
        <w:tc>
          <w:tcPr>
            <w:tcW w:w="3690" w:type="dxa"/>
            <w:shd w:val="clear" w:color="auto" w:fill="auto"/>
          </w:tcPr>
          <w:p w14:paraId="233455BE" w14:textId="537A85E1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A0F60" w14:textId="382D775B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BC95F0" w14:textId="572E4AF3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D0FDA4" w14:textId="72FA566D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749F542B" w14:textId="0ECB1043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5962E8" w:rsidRPr="004C2BAB" w14:paraId="043EDC34" w14:textId="77777777" w:rsidTr="00130462">
        <w:tc>
          <w:tcPr>
            <w:tcW w:w="3690" w:type="dxa"/>
            <w:shd w:val="clear" w:color="auto" w:fill="auto"/>
          </w:tcPr>
          <w:p w14:paraId="52082F9D" w14:textId="214FDE69" w:rsidR="005962E8" w:rsidRPr="004C2BAB" w:rsidRDefault="005962E8" w:rsidP="005962E8">
            <w:pPr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77A18" w14:textId="597DDD03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B3BF50" w14:textId="7D25C7A9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BF3CAD" w14:textId="4A747FD5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57877FCE" w14:textId="55F1739D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5962E8" w:rsidRPr="004C2BAB" w14:paraId="119D6F62" w14:textId="77777777" w:rsidTr="00C9110F">
        <w:tc>
          <w:tcPr>
            <w:tcW w:w="3690" w:type="dxa"/>
            <w:shd w:val="clear" w:color="auto" w:fill="auto"/>
            <w:hideMark/>
          </w:tcPr>
          <w:p w14:paraId="2E50FD2B" w14:textId="77777777" w:rsidR="005962E8" w:rsidRPr="004C2BAB" w:rsidRDefault="005962E8" w:rsidP="005962E8">
            <w:pPr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0D1D9B" w14:textId="442FE489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35ABFC" w14:textId="5ADABBAD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13B2F2" w14:textId="323E4916" w:rsidR="005962E8" w:rsidRPr="004C2BAB" w:rsidRDefault="005962E8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C4C3EF" w14:textId="507E418C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5962E8" w:rsidRPr="004C2BAB" w14:paraId="3B27B7FE" w14:textId="77777777" w:rsidTr="00130462">
        <w:tc>
          <w:tcPr>
            <w:tcW w:w="3690" w:type="dxa"/>
            <w:shd w:val="clear" w:color="auto" w:fill="auto"/>
            <w:hideMark/>
          </w:tcPr>
          <w:p w14:paraId="5934DF01" w14:textId="674F0BEF" w:rsidR="005962E8" w:rsidRPr="004C2BAB" w:rsidRDefault="005962E8" w:rsidP="005962E8">
            <w:pPr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5C09DF" w14:textId="3D4BA2E8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F3880D" w14:textId="3AE14CBF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B744FA" w14:textId="19B084E3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DDCDAA" w14:textId="6A9C9C17" w:rsidR="005962E8" w:rsidRPr="004C2BAB" w:rsidRDefault="00F96C52" w:rsidP="005962E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962E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52C4FD5C" w14:textId="77777777" w:rsidR="00667D74" w:rsidRPr="004C2BAB" w:rsidRDefault="00667D74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08024BE1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EC9AFA" w14:textId="3EFEFE2C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B25AF28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D891E" w14:textId="77777777" w:rsidR="00A45C70" w:rsidRPr="004C2BAB" w:rsidRDefault="00A45C70" w:rsidP="00A45C7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2BA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354219D8" w14:textId="77777777" w:rsidR="00A45C70" w:rsidRPr="004C2BAB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E6340F" w14:textId="1316657D" w:rsidR="00A45C70" w:rsidRPr="004C2BAB" w:rsidRDefault="00A45C70" w:rsidP="00A45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BAB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167ECF4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A2DC0" w14:textId="709B7D4D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จำนวนที่</w:t>
      </w:r>
      <w:r w:rsidRPr="004C2BAB">
        <w:rPr>
          <w:rFonts w:ascii="Browallia New" w:hAnsi="Browallia New" w:cs="Browallia New"/>
          <w:sz w:val="26"/>
          <w:szCs w:val="26"/>
          <w:cs/>
        </w:rPr>
        <w:t>รับรู้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ในงบฐานะการเงินมีดังนี้</w:t>
      </w:r>
    </w:p>
    <w:p w14:paraId="2AB9E1D0" w14:textId="77777777" w:rsidR="00544717" w:rsidRPr="004C2BAB" w:rsidRDefault="00544717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72741" w:rsidRPr="004C2BAB" w14:paraId="7C8D42CC" w14:textId="77777777" w:rsidTr="0027274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18B1D8" w14:textId="77777777" w:rsidR="00272741" w:rsidRPr="004C2BAB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9EB9" w14:textId="77777777" w:rsidR="00272741" w:rsidRDefault="00272741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3DAD0EA" w14:textId="407978EB" w:rsidR="00272741" w:rsidRPr="004C2BAB" w:rsidRDefault="00272741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4C2BAB" w14:paraId="74D192A3" w14:textId="77777777" w:rsidTr="00272741">
        <w:tc>
          <w:tcPr>
            <w:tcW w:w="6570" w:type="dxa"/>
            <w:shd w:val="clear" w:color="auto" w:fill="auto"/>
            <w:vAlign w:val="bottom"/>
          </w:tcPr>
          <w:p w14:paraId="5248893D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A74A1" w14:textId="65F9FBA2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92E4A" w14:textId="14F89A6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2741" w:rsidRPr="004C2BAB" w14:paraId="296825A8" w14:textId="77777777" w:rsidTr="00272741">
        <w:tc>
          <w:tcPr>
            <w:tcW w:w="6570" w:type="dxa"/>
            <w:shd w:val="clear" w:color="auto" w:fill="auto"/>
            <w:vAlign w:val="bottom"/>
          </w:tcPr>
          <w:p w14:paraId="26F37B8A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D379F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BBFC2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2741" w:rsidRPr="004C2BAB" w14:paraId="6019C820" w14:textId="77777777" w:rsidTr="00272741">
        <w:tc>
          <w:tcPr>
            <w:tcW w:w="6570" w:type="dxa"/>
            <w:shd w:val="clear" w:color="auto" w:fill="auto"/>
            <w:vAlign w:val="bottom"/>
          </w:tcPr>
          <w:p w14:paraId="1B797002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250AC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B5F2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4C2BAB" w14:paraId="5A0330BA" w14:textId="77777777" w:rsidTr="00272741">
        <w:tc>
          <w:tcPr>
            <w:tcW w:w="6570" w:type="dxa"/>
            <w:shd w:val="clear" w:color="auto" w:fill="auto"/>
          </w:tcPr>
          <w:p w14:paraId="581F4AD8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5BC43" w14:textId="65E8B0FE" w:rsidR="00272741" w:rsidRPr="004C2BAB" w:rsidRDefault="00F96C52" w:rsidP="00E234DD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42A2F" w14:textId="2D04AD22" w:rsidR="00272741" w:rsidRPr="004C2BAB" w:rsidRDefault="00F96C52" w:rsidP="00E234DD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272741" w:rsidRPr="004C2BAB" w14:paraId="30F04955" w14:textId="77777777" w:rsidTr="00272741">
        <w:tc>
          <w:tcPr>
            <w:tcW w:w="6570" w:type="dxa"/>
            <w:shd w:val="clear" w:color="auto" w:fill="auto"/>
          </w:tcPr>
          <w:p w14:paraId="47713FBD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1D6F14" w14:textId="77777777" w:rsidR="00272741" w:rsidRPr="004C2BAB" w:rsidRDefault="00272741" w:rsidP="00E234DD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3B1061" w14:textId="77777777" w:rsidR="00272741" w:rsidRPr="004C2BAB" w:rsidRDefault="00272741" w:rsidP="00E234DD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2741" w:rsidRPr="004C2BAB" w14:paraId="613F3312" w14:textId="77777777" w:rsidTr="00272741">
        <w:tc>
          <w:tcPr>
            <w:tcW w:w="6570" w:type="dxa"/>
            <w:shd w:val="clear" w:color="auto" w:fill="auto"/>
          </w:tcPr>
          <w:p w14:paraId="0D3A1188" w14:textId="606F8A20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14EA9E" w14:textId="79432FF8" w:rsidR="00272741" w:rsidRPr="004C2BAB" w:rsidRDefault="00F96C52" w:rsidP="00E234DD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798DBB" w14:textId="50424FDF" w:rsidR="00272741" w:rsidRPr="004C2BAB" w:rsidRDefault="00F96C52" w:rsidP="00E234DD">
            <w:pPr>
              <w:pStyle w:val="Heading2"/>
              <w:keepNext w:val="0"/>
              <w:tabs>
                <w:tab w:val="decimal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</w:tbl>
    <w:p w14:paraId="71C844B7" w14:textId="77777777" w:rsidR="00B04547" w:rsidRPr="004C2BAB" w:rsidRDefault="00B04547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1EE5DF5" w14:textId="41D3B4B4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0975EA3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72741" w:rsidRPr="004C2BAB" w14:paraId="504067A8" w14:textId="77777777" w:rsidTr="00272741">
        <w:tc>
          <w:tcPr>
            <w:tcW w:w="6566" w:type="dxa"/>
            <w:shd w:val="clear" w:color="auto" w:fill="auto"/>
            <w:vAlign w:val="bottom"/>
          </w:tcPr>
          <w:p w14:paraId="0A167CDE" w14:textId="77777777" w:rsidR="00272741" w:rsidRPr="004C2BAB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D8D5" w14:textId="77777777" w:rsidR="00272741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576EC9CB" w14:textId="40884217" w:rsidR="00272741" w:rsidRPr="004C2BAB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4C2BAB" w14:paraId="12156CD4" w14:textId="77777777" w:rsidTr="00272741">
        <w:tc>
          <w:tcPr>
            <w:tcW w:w="6566" w:type="dxa"/>
            <w:shd w:val="clear" w:color="auto" w:fill="auto"/>
            <w:vAlign w:val="bottom"/>
          </w:tcPr>
          <w:p w14:paraId="51D57BFC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F854" w14:textId="55CBD9D0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89192" w14:textId="1A88A7D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2741" w:rsidRPr="004C2BAB" w14:paraId="53926748" w14:textId="77777777" w:rsidTr="00272741">
        <w:tc>
          <w:tcPr>
            <w:tcW w:w="6566" w:type="dxa"/>
            <w:shd w:val="clear" w:color="auto" w:fill="auto"/>
            <w:vAlign w:val="bottom"/>
          </w:tcPr>
          <w:p w14:paraId="5AFCABE0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12ABE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19C35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2741" w:rsidRPr="004C2BAB" w14:paraId="6341C900" w14:textId="77777777" w:rsidTr="00272741">
        <w:tc>
          <w:tcPr>
            <w:tcW w:w="6566" w:type="dxa"/>
            <w:shd w:val="clear" w:color="auto" w:fill="auto"/>
            <w:vAlign w:val="bottom"/>
          </w:tcPr>
          <w:p w14:paraId="329120AE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0AE70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0B0F7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4C2BAB" w14:paraId="11D07BE8" w14:textId="77777777" w:rsidTr="00272741">
        <w:tc>
          <w:tcPr>
            <w:tcW w:w="6566" w:type="dxa"/>
            <w:shd w:val="clear" w:color="auto" w:fill="auto"/>
            <w:vAlign w:val="bottom"/>
          </w:tcPr>
          <w:p w14:paraId="6DC8DF19" w14:textId="360AA775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14DB75" w14:textId="43434EAF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33D71E" w14:textId="7DF41054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272741" w:rsidRPr="004C2BAB" w14:paraId="6C3EB689" w14:textId="77777777" w:rsidTr="00272741">
        <w:tc>
          <w:tcPr>
            <w:tcW w:w="6566" w:type="dxa"/>
            <w:shd w:val="clear" w:color="auto" w:fill="auto"/>
            <w:vAlign w:val="bottom"/>
          </w:tcPr>
          <w:p w14:paraId="062E3D3D" w14:textId="77777777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F8A38" w14:textId="7A9F5B9B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663C7" w14:textId="443F718E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272741" w:rsidRPr="004C2BAB" w14:paraId="6DA56C5F" w14:textId="77777777" w:rsidTr="00272741">
        <w:tc>
          <w:tcPr>
            <w:tcW w:w="6566" w:type="dxa"/>
            <w:shd w:val="clear" w:color="auto" w:fill="auto"/>
            <w:vAlign w:val="bottom"/>
          </w:tcPr>
          <w:p w14:paraId="0047D6EF" w14:textId="77777777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B7E09" w14:textId="7EADCFAA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EEDCB" w14:textId="446EE8B5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272741" w:rsidRPr="004C2BAB" w14:paraId="4C8BC3F3" w14:textId="77777777" w:rsidTr="00272741">
        <w:tc>
          <w:tcPr>
            <w:tcW w:w="6566" w:type="dxa"/>
            <w:shd w:val="clear" w:color="auto" w:fill="auto"/>
            <w:vAlign w:val="bottom"/>
          </w:tcPr>
          <w:p w14:paraId="3C65C09D" w14:textId="5A673AAA" w:rsidR="00272741" w:rsidRPr="004C2BAB" w:rsidRDefault="001F3132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ขาดทุนจากการวัดมูลค่าใหม่ของ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1C160" w14:textId="47505C05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47510" w14:textId="40CBA455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272741" w:rsidRPr="004C2BAB" w14:paraId="04548F5B" w14:textId="77777777" w:rsidTr="00272741">
        <w:tc>
          <w:tcPr>
            <w:tcW w:w="6566" w:type="dxa"/>
            <w:shd w:val="clear" w:color="auto" w:fill="auto"/>
            <w:vAlign w:val="bottom"/>
          </w:tcPr>
          <w:p w14:paraId="28E912A7" w14:textId="77777777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4CC47" w14:textId="1B741BF9" w:rsidR="00272741" w:rsidRPr="004C2BAB" w:rsidRDefault="00272741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D737F" w14:textId="541F69E9" w:rsidR="00272741" w:rsidRPr="004C2BAB" w:rsidRDefault="00272741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2741" w:rsidRPr="004C2BAB" w14:paraId="758BF3D5" w14:textId="77777777" w:rsidTr="00272741">
        <w:tc>
          <w:tcPr>
            <w:tcW w:w="6566" w:type="dxa"/>
            <w:shd w:val="clear" w:color="auto" w:fill="auto"/>
            <w:vAlign w:val="bottom"/>
          </w:tcPr>
          <w:p w14:paraId="3B0C3CB9" w14:textId="69CA1F2C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F209A" w14:textId="25D45653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9A73" w14:textId="5442FA65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</w:tbl>
    <w:p w14:paraId="15162C37" w14:textId="2B010CD4" w:rsidR="00BD4692" w:rsidRPr="004C2BAB" w:rsidRDefault="00BD4692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AAFAF2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ค่าใช้จ่ายทั้งหมดที่รับรู้ในกำไรหรือขาดทุนสำหรับแต่ละรายการมีดังนี้</w:t>
      </w:r>
    </w:p>
    <w:p w14:paraId="5069DBE5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72741" w:rsidRPr="004C2BAB" w14:paraId="7A68C17A" w14:textId="77777777" w:rsidTr="00272741">
        <w:trPr>
          <w:cantSplit/>
        </w:trPr>
        <w:tc>
          <w:tcPr>
            <w:tcW w:w="6566" w:type="dxa"/>
            <w:shd w:val="clear" w:color="auto" w:fill="auto"/>
            <w:vAlign w:val="bottom"/>
          </w:tcPr>
          <w:p w14:paraId="0825D30F" w14:textId="77777777" w:rsidR="00272741" w:rsidRPr="004C2BAB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DDACB" w14:textId="77777777" w:rsidR="00272741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9A1ACA2" w14:textId="203F84ED" w:rsidR="00272741" w:rsidRPr="004C2BAB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4C2BAB" w14:paraId="2ABC88BD" w14:textId="77777777" w:rsidTr="00272741">
        <w:tc>
          <w:tcPr>
            <w:tcW w:w="6566" w:type="dxa"/>
            <w:shd w:val="clear" w:color="auto" w:fill="auto"/>
            <w:vAlign w:val="bottom"/>
          </w:tcPr>
          <w:p w14:paraId="1FD3647A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AEE45" w14:textId="44F9B8D6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3A422" w14:textId="17203B51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2741" w:rsidRPr="004C2BAB" w14:paraId="217A7849" w14:textId="77777777" w:rsidTr="00272741">
        <w:tc>
          <w:tcPr>
            <w:tcW w:w="6566" w:type="dxa"/>
            <w:shd w:val="clear" w:color="auto" w:fill="auto"/>
            <w:vAlign w:val="bottom"/>
          </w:tcPr>
          <w:p w14:paraId="1DD69314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82E40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0F30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2741" w:rsidRPr="004C2BAB" w14:paraId="33165107" w14:textId="77777777" w:rsidTr="00272741">
        <w:tc>
          <w:tcPr>
            <w:tcW w:w="6566" w:type="dxa"/>
            <w:shd w:val="clear" w:color="auto" w:fill="auto"/>
            <w:vAlign w:val="bottom"/>
          </w:tcPr>
          <w:p w14:paraId="726545CF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8A04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2821B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4C2BAB" w14:paraId="4D3343C2" w14:textId="77777777" w:rsidTr="00272741">
        <w:tc>
          <w:tcPr>
            <w:tcW w:w="6566" w:type="dxa"/>
            <w:shd w:val="clear" w:color="auto" w:fill="auto"/>
          </w:tcPr>
          <w:p w14:paraId="7A2F3FE6" w14:textId="77777777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88B78A" w14:textId="42E64F87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5FE8D" w14:textId="3DC7BE79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272741" w:rsidRPr="004C2BAB" w14:paraId="479D4FB0" w14:textId="77777777" w:rsidTr="00272741">
        <w:tc>
          <w:tcPr>
            <w:tcW w:w="6566" w:type="dxa"/>
            <w:shd w:val="clear" w:color="auto" w:fill="auto"/>
          </w:tcPr>
          <w:p w14:paraId="266CC507" w14:textId="77777777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FFED3" w14:textId="46A669F6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FB19A" w14:textId="4AD134E2" w:rsidR="00272741" w:rsidRPr="004C2BAB" w:rsidRDefault="00F96C52" w:rsidP="005962E8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272741" w:rsidRPr="004C2BAB" w14:paraId="5B60A72F" w14:textId="77777777" w:rsidTr="00272741">
        <w:tc>
          <w:tcPr>
            <w:tcW w:w="6566" w:type="dxa"/>
            <w:shd w:val="clear" w:color="auto" w:fill="auto"/>
          </w:tcPr>
          <w:p w14:paraId="7906FEC2" w14:textId="77777777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143E5" w14:textId="6F8647E9" w:rsidR="00272741" w:rsidRPr="004C2BAB" w:rsidRDefault="00F96C52" w:rsidP="005962E8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66A80" w14:textId="3941402A" w:rsidR="00272741" w:rsidRPr="004C2BAB" w:rsidRDefault="00F96C52" w:rsidP="005962E8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</w:tbl>
    <w:p w14:paraId="25FAAB7D" w14:textId="77777777" w:rsidR="00544717" w:rsidRPr="004C2BAB" w:rsidRDefault="00544717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91A617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ค่าใช้จ่ายทั้งหมดที่รับรู้ในกำไรขาดทุนเบ็ดเสร็จอื่นมีดังนี้</w:t>
      </w:r>
    </w:p>
    <w:p w14:paraId="1A9D855E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272741" w:rsidRPr="004C2BAB" w14:paraId="209F6EF1" w14:textId="77777777" w:rsidTr="00272741">
        <w:trPr>
          <w:cantSplit/>
        </w:trPr>
        <w:tc>
          <w:tcPr>
            <w:tcW w:w="6566" w:type="dxa"/>
            <w:shd w:val="clear" w:color="auto" w:fill="auto"/>
            <w:vAlign w:val="bottom"/>
          </w:tcPr>
          <w:p w14:paraId="281225CA" w14:textId="77777777" w:rsidR="00272741" w:rsidRPr="004C2BAB" w:rsidRDefault="00272741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404DE" w14:textId="77777777" w:rsidR="00272741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560F3635" w14:textId="0BDB6921" w:rsidR="00272741" w:rsidRPr="004C2BAB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4C2BAB" w14:paraId="1A9257A4" w14:textId="77777777" w:rsidTr="00272741">
        <w:tc>
          <w:tcPr>
            <w:tcW w:w="6566" w:type="dxa"/>
            <w:shd w:val="clear" w:color="auto" w:fill="auto"/>
            <w:vAlign w:val="bottom"/>
          </w:tcPr>
          <w:p w14:paraId="1F6FC54E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6212" w14:textId="169EA7A4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42ED" w14:textId="207C9279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2741" w:rsidRPr="004C2BAB" w14:paraId="3239EE45" w14:textId="77777777" w:rsidTr="00272741">
        <w:tc>
          <w:tcPr>
            <w:tcW w:w="6566" w:type="dxa"/>
            <w:shd w:val="clear" w:color="auto" w:fill="auto"/>
            <w:vAlign w:val="bottom"/>
          </w:tcPr>
          <w:p w14:paraId="7B38E460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2C09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FC74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72741" w:rsidRPr="004C2BAB" w14:paraId="3530F4A5" w14:textId="77777777" w:rsidTr="00272741">
        <w:trPr>
          <w:trHeight w:val="66"/>
        </w:trPr>
        <w:tc>
          <w:tcPr>
            <w:tcW w:w="6566" w:type="dxa"/>
            <w:shd w:val="clear" w:color="auto" w:fill="auto"/>
            <w:vAlign w:val="bottom"/>
          </w:tcPr>
          <w:p w14:paraId="737697EB" w14:textId="77777777" w:rsidR="00272741" w:rsidRPr="004C2BAB" w:rsidRDefault="00272741" w:rsidP="00E234D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2D552" w14:textId="77777777" w:rsidR="00272741" w:rsidRPr="004C2BAB" w:rsidRDefault="00272741" w:rsidP="00E234D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7C3C" w14:textId="77777777" w:rsidR="00272741" w:rsidRPr="004C2BAB" w:rsidRDefault="00272741" w:rsidP="00E234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4C2BAB" w14:paraId="63BCCE3A" w14:textId="77777777" w:rsidTr="00272741">
        <w:tc>
          <w:tcPr>
            <w:tcW w:w="6566" w:type="dxa"/>
            <w:shd w:val="clear" w:color="auto" w:fill="auto"/>
          </w:tcPr>
          <w:p w14:paraId="4BE4CC86" w14:textId="1B4E9994" w:rsidR="00272741" w:rsidRPr="004C2BAB" w:rsidRDefault="001F3132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 (กำไร)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1290E3F" w14:textId="6894773D" w:rsidR="00272741" w:rsidRPr="004C2BAB" w:rsidRDefault="00F96C52" w:rsidP="005962E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F142ADB" w14:textId="7F405EF1" w:rsidR="00272741" w:rsidRPr="004C2BAB" w:rsidRDefault="00272741" w:rsidP="005962E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72741" w:rsidRPr="004C2BAB" w14:paraId="6C6F8967" w14:textId="77777777" w:rsidTr="00272741">
        <w:tc>
          <w:tcPr>
            <w:tcW w:w="6566" w:type="dxa"/>
            <w:shd w:val="clear" w:color="auto" w:fill="auto"/>
          </w:tcPr>
          <w:p w14:paraId="5D407507" w14:textId="4A4C89EA" w:rsidR="00272741" w:rsidRPr="004C2BAB" w:rsidRDefault="00272741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(กำไร) 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9711A6" w14:textId="1FBF6C11" w:rsidR="00272741" w:rsidRPr="004C2BAB" w:rsidRDefault="00272741" w:rsidP="005962E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8CE665" w14:textId="0BC8D107" w:rsidR="00272741" w:rsidRPr="004C2BAB" w:rsidRDefault="00F96C52" w:rsidP="005962E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272741" w:rsidRPr="004C2BAB" w14:paraId="569CE54D" w14:textId="77777777" w:rsidTr="00272741">
        <w:tc>
          <w:tcPr>
            <w:tcW w:w="6566" w:type="dxa"/>
            <w:shd w:val="clear" w:color="auto" w:fill="auto"/>
          </w:tcPr>
          <w:p w14:paraId="07980D84" w14:textId="43EF187F" w:rsidR="00272741" w:rsidRPr="004C2BAB" w:rsidRDefault="001F3132" w:rsidP="005962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ประโยชน์พนักงาน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ในปี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3264E" w14:textId="1931B13E" w:rsidR="00272741" w:rsidRPr="004C2BAB" w:rsidRDefault="00F96C52" w:rsidP="005962E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C159C0" w14:textId="5726BCC0" w:rsidR="00272741" w:rsidRPr="004C2BAB" w:rsidRDefault="00F96C52" w:rsidP="005962E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72741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25866511" w14:textId="77777777" w:rsidR="00B04547" w:rsidRPr="004C2BAB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4BF077" w14:textId="158B8BFF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54F03A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72741" w:rsidRPr="004C2BAB" w14:paraId="097F51F9" w14:textId="77777777" w:rsidTr="00F96C52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690C999" w14:textId="77777777" w:rsidR="00272741" w:rsidRPr="004C2BAB" w:rsidRDefault="00272741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5E1D" w14:textId="77777777" w:rsidR="00272741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46356563" w14:textId="47B73070" w:rsidR="00272741" w:rsidRPr="004C2BAB" w:rsidRDefault="00272741" w:rsidP="002727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741" w:rsidRPr="004C2BAB" w14:paraId="5C364DB9" w14:textId="77777777" w:rsidTr="00F96C52">
        <w:tc>
          <w:tcPr>
            <w:tcW w:w="6581" w:type="dxa"/>
            <w:shd w:val="clear" w:color="auto" w:fill="auto"/>
            <w:vAlign w:val="bottom"/>
          </w:tcPr>
          <w:p w14:paraId="74786A1D" w14:textId="77777777" w:rsidR="00272741" w:rsidRPr="004C2BAB" w:rsidRDefault="00272741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185B0" w14:textId="70DB33FB" w:rsidR="00272741" w:rsidRPr="004C2BAB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28648" w14:textId="4A4CC631" w:rsidR="00272741" w:rsidRPr="004C2BAB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72741" w:rsidRPr="004C2BAB" w14:paraId="23E2DB63" w14:textId="77777777" w:rsidTr="00F96C52">
        <w:tc>
          <w:tcPr>
            <w:tcW w:w="6581" w:type="dxa"/>
            <w:shd w:val="clear" w:color="auto" w:fill="auto"/>
            <w:vAlign w:val="bottom"/>
          </w:tcPr>
          <w:p w14:paraId="2A509CAF" w14:textId="77777777" w:rsidR="00272741" w:rsidRPr="004C2BAB" w:rsidRDefault="00272741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AE4EC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1C47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4C2BAB" w14:paraId="162BF987" w14:textId="77777777" w:rsidTr="00F96C52">
        <w:tc>
          <w:tcPr>
            <w:tcW w:w="6581" w:type="dxa"/>
            <w:shd w:val="clear" w:color="auto" w:fill="auto"/>
            <w:vAlign w:val="bottom"/>
          </w:tcPr>
          <w:p w14:paraId="510727BA" w14:textId="77777777" w:rsidR="00272741" w:rsidRPr="004C2BAB" w:rsidRDefault="00272741" w:rsidP="00E234DD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พนักงานประจำ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BE72D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593B" w14:textId="77777777" w:rsidR="00272741" w:rsidRPr="004C2BAB" w:rsidRDefault="00272741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2741" w:rsidRPr="004C2BAB" w14:paraId="22B87203" w14:textId="77777777" w:rsidTr="00F96C52">
        <w:tc>
          <w:tcPr>
            <w:tcW w:w="6581" w:type="dxa"/>
            <w:shd w:val="clear" w:color="auto" w:fill="auto"/>
          </w:tcPr>
          <w:p w14:paraId="30107714" w14:textId="77777777" w:rsidR="00272741" w:rsidRPr="004C2BAB" w:rsidRDefault="00272741" w:rsidP="005962E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33ABDA20" w14:textId="120D577B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62DBBB97" w14:textId="2D1A4091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272741" w:rsidRPr="004C2BAB" w14:paraId="05350B85" w14:textId="77777777" w:rsidTr="00F96C52">
        <w:tc>
          <w:tcPr>
            <w:tcW w:w="6581" w:type="dxa"/>
            <w:shd w:val="clear" w:color="auto" w:fill="auto"/>
          </w:tcPr>
          <w:p w14:paraId="18FAB4FC" w14:textId="77777777" w:rsidR="00272741" w:rsidRPr="004C2BAB" w:rsidRDefault="00272741" w:rsidP="005962E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4A6698FA" w14:textId="43CAF2B0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D07898F" w14:textId="667DEB00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272741" w:rsidRPr="004C2BAB" w14:paraId="38F6A559" w14:textId="77777777" w:rsidTr="00F96C52">
        <w:tc>
          <w:tcPr>
            <w:tcW w:w="6581" w:type="dxa"/>
            <w:shd w:val="clear" w:color="auto" w:fill="auto"/>
          </w:tcPr>
          <w:p w14:paraId="5F079540" w14:textId="77777777" w:rsidR="00272741" w:rsidRPr="004C2BAB" w:rsidRDefault="00272741" w:rsidP="005962E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5AB857" w14:textId="05A8F98F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5EB29A" w14:textId="77777777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72741" w:rsidRPr="004C2BAB" w14:paraId="245406D5" w14:textId="77777777" w:rsidTr="00F96C52">
        <w:tc>
          <w:tcPr>
            <w:tcW w:w="6581" w:type="dxa"/>
            <w:shd w:val="clear" w:color="auto" w:fill="auto"/>
          </w:tcPr>
          <w:p w14:paraId="69321448" w14:textId="77777777" w:rsidR="00272741" w:rsidRPr="004C2BAB" w:rsidRDefault="00272741" w:rsidP="005962E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พนักงานชั่วคราว</w:t>
            </w:r>
          </w:p>
        </w:tc>
        <w:tc>
          <w:tcPr>
            <w:tcW w:w="1440" w:type="dxa"/>
            <w:shd w:val="clear" w:color="auto" w:fill="auto"/>
          </w:tcPr>
          <w:p w14:paraId="3E105E96" w14:textId="3E7AA02B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096428" w14:textId="77777777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72741" w:rsidRPr="004C2BAB" w14:paraId="7DD78023" w14:textId="77777777" w:rsidTr="00F96C52">
        <w:tc>
          <w:tcPr>
            <w:tcW w:w="6581" w:type="dxa"/>
            <w:shd w:val="clear" w:color="auto" w:fill="auto"/>
          </w:tcPr>
          <w:p w14:paraId="4696EAFA" w14:textId="77777777" w:rsidR="00272741" w:rsidRPr="004C2BAB" w:rsidRDefault="00272741" w:rsidP="005962E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51814564" w14:textId="038A1AEA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674FDCD3" w14:textId="1ED8D36D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ร้อยละ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272741" w:rsidRPr="004C2BAB" w14:paraId="048208EB" w14:textId="77777777" w:rsidTr="00F96C52">
        <w:tc>
          <w:tcPr>
            <w:tcW w:w="6581" w:type="dxa"/>
            <w:shd w:val="clear" w:color="auto" w:fill="auto"/>
          </w:tcPr>
          <w:p w14:paraId="4F5BB7B9" w14:textId="77777777" w:rsidR="00272741" w:rsidRPr="004C2BAB" w:rsidRDefault="00272741" w:rsidP="005962E8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</w:tcPr>
          <w:p w14:paraId="2178E49E" w14:textId="4745CFD6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5E74655" w14:textId="16B6C345" w:rsidR="00272741" w:rsidRPr="004C2BAB" w:rsidRDefault="00272741" w:rsidP="005962E8">
            <w:pPr>
              <w:pStyle w:val="Heading2"/>
              <w:keepNext w:val="0"/>
              <w:tabs>
                <w:tab w:val="right" w:pos="1224"/>
              </w:tabs>
              <w:ind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48F4D95" w14:textId="15E37EEE" w:rsidR="00F37E95" w:rsidRPr="004C2BAB" w:rsidRDefault="00F37E95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A0161C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07D06DD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5"/>
        <w:gridCol w:w="1584"/>
        <w:gridCol w:w="1368"/>
        <w:gridCol w:w="1368"/>
        <w:gridCol w:w="1368"/>
        <w:gridCol w:w="1368"/>
      </w:tblGrid>
      <w:tr w:rsidR="00130462" w:rsidRPr="004C2BAB" w14:paraId="22649D25" w14:textId="77777777" w:rsidTr="00F96C52">
        <w:tc>
          <w:tcPr>
            <w:tcW w:w="2405" w:type="dxa"/>
            <w:shd w:val="clear" w:color="auto" w:fill="auto"/>
          </w:tcPr>
          <w:p w14:paraId="177D2C32" w14:textId="77777777" w:rsidR="00A45C70" w:rsidRPr="00F96C52" w:rsidRDefault="00A45C70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540D2" w14:textId="77777777" w:rsidR="00A45C70" w:rsidRPr="004C2BAB" w:rsidRDefault="00A45C70" w:rsidP="00F0606A">
            <w:pPr>
              <w:ind w:right="-7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0462" w:rsidRPr="004C2BAB" w14:paraId="66368DE1" w14:textId="77777777" w:rsidTr="00F96C52">
        <w:tc>
          <w:tcPr>
            <w:tcW w:w="2405" w:type="dxa"/>
            <w:shd w:val="clear" w:color="auto" w:fill="auto"/>
          </w:tcPr>
          <w:p w14:paraId="08ED5AA7" w14:textId="77777777" w:rsidR="00A45C70" w:rsidRPr="00F96C52" w:rsidRDefault="00A45C70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B73B7" w14:textId="77777777" w:rsidR="00A45C70" w:rsidRPr="004C2BAB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EC0C" w14:textId="77777777" w:rsidR="00A45C70" w:rsidRPr="004C2BAB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130462" w:rsidRPr="004C2BAB" w14:paraId="0DA05F6A" w14:textId="77777777" w:rsidTr="00F96C52">
        <w:tc>
          <w:tcPr>
            <w:tcW w:w="2405" w:type="dxa"/>
            <w:shd w:val="clear" w:color="auto" w:fill="auto"/>
          </w:tcPr>
          <w:p w14:paraId="55EDE4F3" w14:textId="77777777" w:rsidR="00A45C70" w:rsidRPr="00F96C52" w:rsidRDefault="00A45C70" w:rsidP="00F0606A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7533EB" w14:textId="77777777" w:rsidR="00A45C70" w:rsidRPr="004C2BAB" w:rsidRDefault="00A45C70" w:rsidP="00F0606A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57898" w14:textId="77777777" w:rsidR="00A45C70" w:rsidRPr="004C2BAB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การเพิ่มขึ้นของ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17DD" w14:textId="77777777" w:rsidR="00A45C70" w:rsidRPr="004C2BAB" w:rsidRDefault="00A45C70" w:rsidP="00F0606A">
            <w:pPr>
              <w:tabs>
                <w:tab w:val="decimal" w:pos="900"/>
                <w:tab w:val="decimal" w:pos="20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130462" w:rsidRPr="004C2BAB" w14:paraId="2611F02F" w14:textId="77777777" w:rsidTr="00F96C52">
        <w:tc>
          <w:tcPr>
            <w:tcW w:w="2405" w:type="dxa"/>
            <w:shd w:val="clear" w:color="auto" w:fill="auto"/>
          </w:tcPr>
          <w:p w14:paraId="5C792F16" w14:textId="77777777" w:rsidR="00E234DD" w:rsidRPr="00F96C52" w:rsidRDefault="00E234DD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104712" w14:textId="77777777" w:rsidR="00E234DD" w:rsidRPr="004C2BAB" w:rsidRDefault="00E234DD" w:rsidP="00E234DD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33C7A" w14:textId="7DB9D9D8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40456" w14:textId="715D945E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7465D" w14:textId="0837D083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31FA6" w14:textId="28170D46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4C7080BE" w14:textId="77777777" w:rsidTr="00F96C52">
        <w:tc>
          <w:tcPr>
            <w:tcW w:w="2405" w:type="dxa"/>
            <w:shd w:val="clear" w:color="auto" w:fill="auto"/>
          </w:tcPr>
          <w:p w14:paraId="1937FC7D" w14:textId="77777777" w:rsidR="00E234DD" w:rsidRPr="00F96C52" w:rsidRDefault="00E234DD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E10D8" w14:textId="77777777" w:rsidR="00E234DD" w:rsidRPr="004C2BAB" w:rsidRDefault="00E234DD" w:rsidP="00E234DD">
            <w:pPr>
              <w:tabs>
                <w:tab w:val="decimal" w:pos="13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8E23E" w14:textId="77777777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C5212" w14:textId="77777777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4571" w14:textId="77777777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75F623" w14:textId="77777777" w:rsidR="00E234DD" w:rsidRPr="004C2BAB" w:rsidRDefault="00E234DD" w:rsidP="00F96C5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130462" w:rsidRPr="004C2BAB" w14:paraId="39139699" w14:textId="77777777" w:rsidTr="00F96C52">
        <w:tc>
          <w:tcPr>
            <w:tcW w:w="2405" w:type="dxa"/>
            <w:shd w:val="clear" w:color="auto" w:fill="auto"/>
          </w:tcPr>
          <w:p w14:paraId="1307E5AC" w14:textId="77777777" w:rsidR="00E234DD" w:rsidRPr="00F96C52" w:rsidRDefault="00E234DD" w:rsidP="00E234DD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02B97F" w14:textId="77777777" w:rsidR="00E234DD" w:rsidRPr="004C2BAB" w:rsidRDefault="00E234DD" w:rsidP="00E234DD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9317F3" w14:textId="77777777" w:rsidR="00E234DD" w:rsidRPr="004C2BAB" w:rsidRDefault="00E234DD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0AA4D0" w14:textId="77777777" w:rsidR="00E234DD" w:rsidRPr="004C2BAB" w:rsidRDefault="00E234DD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6189BE" w14:textId="77777777" w:rsidR="00E234DD" w:rsidRPr="004C2BAB" w:rsidRDefault="00E234DD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EE111F" w14:textId="77777777" w:rsidR="00E234DD" w:rsidRPr="004C2BAB" w:rsidRDefault="00E234DD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68" w:rsidRPr="004C2BAB" w14:paraId="2E62C4D0" w14:textId="77777777" w:rsidTr="00F96C52">
        <w:tc>
          <w:tcPr>
            <w:tcW w:w="2405" w:type="dxa"/>
            <w:shd w:val="clear" w:color="auto" w:fill="auto"/>
          </w:tcPr>
          <w:p w14:paraId="3F85383C" w14:textId="77777777" w:rsidR="00C17E68" w:rsidRPr="00F96C52" w:rsidRDefault="00C17E68" w:rsidP="00C17E6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</w:tcPr>
          <w:p w14:paraId="74CB28AA" w14:textId="4A0C9A7A" w:rsidR="00C17E68" w:rsidRPr="004C2BAB" w:rsidRDefault="00C17E68" w:rsidP="00C17E68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30E3FDEA" w14:textId="41C7CF5C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90D319" w14:textId="49D02F6A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FF3ECD" w14:textId="4CF1D764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E18F458" w14:textId="73D5F8B2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7E68" w:rsidRPr="004C2BAB" w14:paraId="2DF7AFC8" w14:textId="77777777" w:rsidTr="00F96C52">
        <w:tc>
          <w:tcPr>
            <w:tcW w:w="2405" w:type="dxa"/>
            <w:shd w:val="clear" w:color="auto" w:fill="auto"/>
          </w:tcPr>
          <w:p w14:paraId="1E25282C" w14:textId="77777777" w:rsidR="00C17E68" w:rsidRPr="00F96C52" w:rsidRDefault="00C17E68" w:rsidP="00C17E6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282D3D6" w14:textId="6E4420B3" w:rsidR="00C17E68" w:rsidRPr="004C2BAB" w:rsidRDefault="00C17E68" w:rsidP="00C17E68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400586E5" w14:textId="7D7D115D" w:rsidR="00C17E68" w:rsidRPr="004C2BAB" w:rsidRDefault="00F96C52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</w:tcPr>
          <w:p w14:paraId="2F14C3FA" w14:textId="288F6ADC" w:rsidR="00C17E68" w:rsidRPr="004C2BAB" w:rsidRDefault="00F96C52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auto"/>
          </w:tcPr>
          <w:p w14:paraId="4AAF1DEB" w14:textId="49A98FE7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A0E1" w14:textId="7264DF51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E68" w:rsidRPr="004C2BAB" w14:paraId="03963465" w14:textId="77777777" w:rsidTr="00F96C52">
        <w:tc>
          <w:tcPr>
            <w:tcW w:w="2405" w:type="dxa"/>
            <w:shd w:val="clear" w:color="auto" w:fill="auto"/>
          </w:tcPr>
          <w:p w14:paraId="121F4F8B" w14:textId="77777777" w:rsidR="00C17E68" w:rsidRPr="00F96C52" w:rsidRDefault="00C17E68" w:rsidP="00F96C52">
            <w:pPr>
              <w:ind w:left="-109" w:right="-6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auto"/>
          </w:tcPr>
          <w:p w14:paraId="563B50B3" w14:textId="3D456BE9" w:rsidR="00C17E68" w:rsidRPr="004C2BAB" w:rsidRDefault="00C17E68" w:rsidP="00C17E68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3C93CEA0" w14:textId="239D4007" w:rsidR="00C17E68" w:rsidRPr="004C2BAB" w:rsidRDefault="00F96C52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</w:tcPr>
          <w:p w14:paraId="0D6AA3AC" w14:textId="16A8BD6A" w:rsidR="00C17E68" w:rsidRPr="004C2BAB" w:rsidRDefault="00F96C52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4F15C544" w14:textId="090273D4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3D9BFF" w14:textId="5A48D50F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7E68" w:rsidRPr="004C2BAB" w14:paraId="3B8741A1" w14:textId="77777777" w:rsidTr="00F96C52">
        <w:tc>
          <w:tcPr>
            <w:tcW w:w="2405" w:type="dxa"/>
            <w:shd w:val="clear" w:color="auto" w:fill="auto"/>
          </w:tcPr>
          <w:p w14:paraId="3464C75B" w14:textId="77777777" w:rsidR="00C17E68" w:rsidRPr="00F96C52" w:rsidRDefault="00C17E68" w:rsidP="00C17E6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940BE89" w14:textId="40CFD7B7" w:rsidR="00C17E68" w:rsidRPr="004C2BAB" w:rsidRDefault="00C17E68" w:rsidP="00C17E68">
            <w:pPr>
              <w:tabs>
                <w:tab w:val="right" w:pos="13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14:paraId="63DA4464" w14:textId="1B4E3B06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7E9A20" w14:textId="3CC848C8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EEBA9BF" w14:textId="78855629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DBE25A" w14:textId="4C628206" w:rsidR="00C17E68" w:rsidRPr="004C2BAB" w:rsidRDefault="00C17E68" w:rsidP="00F96C52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EED9A66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0C491DE3" w14:textId="71E3F0EA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4C2BAB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4C2BAB">
        <w:rPr>
          <w:rFonts w:ascii="Browallia New" w:hAnsi="Browallia New" w:cs="Browallia New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</w:t>
      </w:r>
      <w:r w:rsidR="004F7ECB" w:rsidRPr="004C2BAB">
        <w:rPr>
          <w:rFonts w:ascii="Browallia New" w:hAnsi="Browallia New" w:cs="Browallia New"/>
          <w:sz w:val="26"/>
          <w:szCs w:val="26"/>
          <w:lang w:val="x-none"/>
        </w:rPr>
        <w:br/>
      </w:r>
      <w:r w:rsidRPr="004C2BAB">
        <w:rPr>
          <w:rFonts w:ascii="Browallia New" w:hAnsi="Browallia New" w:cs="Browallia New"/>
          <w:sz w:val="26"/>
          <w:szCs w:val="26"/>
          <w:cs/>
          <w:lang w:val="x-none"/>
        </w:rPr>
        <w:t>งบฐานะการเงิน</w:t>
      </w:r>
    </w:p>
    <w:p w14:paraId="6C0C5757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07FA88E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4C2BAB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72247B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1EE54CE" w14:textId="5564457F" w:rsidR="00A45C70" w:rsidRPr="004C2BAB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</w:t>
      </w:r>
      <w:r w:rsidRPr="004C2BAB">
        <w:rPr>
          <w:rFonts w:ascii="Browallia New" w:hAnsi="Browallia New" w:cs="Browallia New"/>
          <w:sz w:val="26"/>
          <w:szCs w:val="26"/>
          <w:cs/>
          <w:lang w:val="x-none"/>
        </w:rPr>
        <w:t>ผลประโยชน์ที่กำหนดไว้</w:t>
      </w:r>
      <w:r w:rsidRPr="004C2BAB">
        <w:rPr>
          <w:rFonts w:ascii="Browallia New" w:hAnsi="Browallia New" w:cs="Browallia New"/>
          <w:sz w:val="26"/>
          <w:szCs w:val="26"/>
          <w:lang w:val="x-none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x-none"/>
        </w:rPr>
        <w:t>คือ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13</w:t>
      </w:r>
      <w:r w:rsidR="00C17E68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ปี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691C24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13</w:t>
      </w:r>
      <w:r w:rsidR="00D951CF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0</w:t>
      </w:r>
      <w:r w:rsidR="00D951CF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ปี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6A93A497" w14:textId="77777777" w:rsidR="00B04547" w:rsidRPr="004C2BAB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EF8559" w14:textId="4D951000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3EDB7555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224"/>
        <w:gridCol w:w="1296"/>
        <w:gridCol w:w="1296"/>
        <w:gridCol w:w="1224"/>
        <w:gridCol w:w="1263"/>
      </w:tblGrid>
      <w:tr w:rsidR="00130462" w:rsidRPr="004C2BAB" w14:paraId="0B8BA16D" w14:textId="77777777" w:rsidTr="0014445A">
        <w:tc>
          <w:tcPr>
            <w:tcW w:w="3168" w:type="dxa"/>
            <w:shd w:val="clear" w:color="auto" w:fill="auto"/>
          </w:tcPr>
          <w:p w14:paraId="04311B18" w14:textId="77777777" w:rsidR="00A45C70" w:rsidRPr="004C2BAB" w:rsidRDefault="00A45C70" w:rsidP="00F0606A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19B2" w14:textId="77777777" w:rsidR="00A45C70" w:rsidRPr="004C2BAB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30462" w:rsidRPr="004C2BAB" w14:paraId="6AE09B5F" w14:textId="77777777" w:rsidTr="0014445A">
        <w:tc>
          <w:tcPr>
            <w:tcW w:w="3168" w:type="dxa"/>
            <w:shd w:val="clear" w:color="auto" w:fill="auto"/>
          </w:tcPr>
          <w:p w14:paraId="06BC8B79" w14:textId="77777777" w:rsidR="00A45C70" w:rsidRPr="004C2BAB" w:rsidRDefault="00A45C70" w:rsidP="00F0606A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F4F44" w14:textId="6A579336" w:rsidR="00A45C70" w:rsidRPr="004C2BAB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 xml:space="preserve">น้อยกว่า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A0EC" w14:textId="46B57E55" w:rsidR="00A45C70" w:rsidRPr="004C2BAB" w:rsidRDefault="00A45C70" w:rsidP="00F0606A">
            <w:pPr>
              <w:tabs>
                <w:tab w:val="right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4093" w14:textId="0623B84C" w:rsidR="00A45C70" w:rsidRPr="004C2BAB" w:rsidRDefault="00A45C70" w:rsidP="00F0606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ระหว่าง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FBC6" w14:textId="7F0F914F" w:rsidR="00A45C70" w:rsidRPr="004C2BAB" w:rsidRDefault="00A45C70" w:rsidP="00F0606A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เกินกว่า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D06D9DB" w14:textId="77777777" w:rsidR="00A45C70" w:rsidRPr="004C2BAB" w:rsidRDefault="00A45C70" w:rsidP="00F0606A">
            <w:pPr>
              <w:tabs>
                <w:tab w:val="right" w:pos="105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รวม</w:t>
            </w:r>
          </w:p>
        </w:tc>
      </w:tr>
      <w:tr w:rsidR="00130462" w:rsidRPr="004C2BAB" w14:paraId="0DD1E1E8" w14:textId="77777777" w:rsidTr="00130462">
        <w:tc>
          <w:tcPr>
            <w:tcW w:w="3168" w:type="dxa"/>
            <w:shd w:val="clear" w:color="auto" w:fill="auto"/>
          </w:tcPr>
          <w:p w14:paraId="45B56C2B" w14:textId="77777777" w:rsidR="00BD4692" w:rsidRPr="004C2BAB" w:rsidRDefault="00BD4692" w:rsidP="00BD46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393BF" w14:textId="77777777" w:rsidR="00BD4692" w:rsidRPr="004C2BAB" w:rsidRDefault="00BD4692" w:rsidP="00BD4692">
            <w:pPr>
              <w:tabs>
                <w:tab w:val="right" w:pos="101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7F655" w14:textId="77777777" w:rsidR="00BD4692" w:rsidRPr="004C2BA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C1DC98" w14:textId="77777777" w:rsidR="00BD4692" w:rsidRPr="004C2BA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387229" w14:textId="77777777" w:rsidR="00BD4692" w:rsidRPr="004C2BA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380588D" w14:textId="77777777" w:rsidR="00BD4692" w:rsidRPr="004C2BAB" w:rsidRDefault="00BD4692" w:rsidP="00BD4692">
            <w:pPr>
              <w:jc w:val="right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39255E54" w14:textId="77777777" w:rsidTr="00130462">
        <w:tc>
          <w:tcPr>
            <w:tcW w:w="3168" w:type="dxa"/>
            <w:shd w:val="clear" w:color="auto" w:fill="auto"/>
          </w:tcPr>
          <w:p w14:paraId="47D43C1A" w14:textId="77777777" w:rsidR="00A45C70" w:rsidRPr="004C2BAB" w:rsidRDefault="00A45C70" w:rsidP="00F0606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7B7A" w14:textId="77777777" w:rsidR="00A45C70" w:rsidRPr="004C2BA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7BC7B" w14:textId="77777777" w:rsidR="00A45C70" w:rsidRPr="004C2BA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68742" w14:textId="77777777" w:rsidR="00A45C70" w:rsidRPr="004C2BA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FE13E" w14:textId="77777777" w:rsidR="00A45C70" w:rsidRPr="004C2BA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890E171" w14:textId="77777777" w:rsidR="00A45C70" w:rsidRPr="004C2BAB" w:rsidRDefault="00A45C70" w:rsidP="000B5F3D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47735602" w14:textId="77777777" w:rsidTr="00130462">
        <w:tc>
          <w:tcPr>
            <w:tcW w:w="3168" w:type="dxa"/>
            <w:shd w:val="clear" w:color="auto" w:fill="auto"/>
          </w:tcPr>
          <w:p w14:paraId="69A091C8" w14:textId="2E1D1E1D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91C24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059A9E" w14:textId="77777777" w:rsidR="00A45C70" w:rsidRPr="004C2BAB" w:rsidRDefault="00A45C70" w:rsidP="00F0606A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098DFF" w14:textId="77777777" w:rsidR="00A45C70" w:rsidRPr="004C2BAB" w:rsidRDefault="00A45C70" w:rsidP="00F0606A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992702" w14:textId="77777777" w:rsidR="00A45C70" w:rsidRPr="004C2BAB" w:rsidRDefault="00A45C70" w:rsidP="00F0606A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57A5A7C" w14:textId="77777777" w:rsidR="00A45C70" w:rsidRPr="004C2BAB" w:rsidRDefault="00A45C70" w:rsidP="00F0606A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shd w:val="clear" w:color="auto" w:fill="auto"/>
          </w:tcPr>
          <w:p w14:paraId="21EE20F7" w14:textId="77777777" w:rsidR="00A45C70" w:rsidRPr="004C2BAB" w:rsidRDefault="00A45C70" w:rsidP="00F0606A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7E68" w:rsidRPr="004C2BAB" w14:paraId="231E2AD2" w14:textId="77777777" w:rsidTr="00130462">
        <w:tc>
          <w:tcPr>
            <w:tcW w:w="3168" w:type="dxa"/>
            <w:shd w:val="clear" w:color="auto" w:fill="auto"/>
          </w:tcPr>
          <w:p w14:paraId="2EB75FFF" w14:textId="77777777" w:rsidR="00C17E68" w:rsidRPr="004C2BAB" w:rsidRDefault="00C17E68" w:rsidP="00C17E6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883C" w14:textId="06873B63" w:rsidR="00C17E68" w:rsidRPr="004C2BAB" w:rsidRDefault="00F96C52" w:rsidP="00C17E68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667D74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5463" w14:textId="1378702C" w:rsidR="00C17E68" w:rsidRPr="004C2BAB" w:rsidRDefault="00F96C52" w:rsidP="00C17E68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67D74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75E10" w14:textId="586B6611" w:rsidR="00C17E68" w:rsidRPr="004C2BAB" w:rsidRDefault="00F96C52" w:rsidP="00C17E6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667D74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06EA4" w14:textId="12FA63C2" w:rsidR="00C17E68" w:rsidRPr="004C2BAB" w:rsidRDefault="00F96C52" w:rsidP="00C17E68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63179E6" w14:textId="4BBDA924" w:rsidR="00C17E68" w:rsidRPr="004C2BAB" w:rsidRDefault="00F96C52" w:rsidP="00C17E68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67D74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667D74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17E68" w:rsidRPr="004C2BAB" w14:paraId="0C1C8AFE" w14:textId="77777777" w:rsidTr="00130462">
        <w:tc>
          <w:tcPr>
            <w:tcW w:w="3168" w:type="dxa"/>
            <w:shd w:val="clear" w:color="auto" w:fill="auto"/>
          </w:tcPr>
          <w:p w14:paraId="575D91F4" w14:textId="77777777" w:rsidR="00C17E68" w:rsidRPr="004C2BAB" w:rsidRDefault="00C17E68" w:rsidP="00C17E68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52B69" w14:textId="77777777" w:rsidR="00C17E68" w:rsidRPr="004C2BAB" w:rsidRDefault="00C17E68" w:rsidP="00C17E68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38F5" w14:textId="77777777" w:rsidR="00C17E68" w:rsidRPr="004C2BAB" w:rsidRDefault="00C17E68" w:rsidP="00C17E68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8D25D" w14:textId="77777777" w:rsidR="00C17E68" w:rsidRPr="004C2BAB" w:rsidRDefault="00C17E68" w:rsidP="00C17E6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B1EF1" w14:textId="77777777" w:rsidR="00C17E68" w:rsidRPr="004C2BAB" w:rsidRDefault="00C17E68" w:rsidP="00C17E68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39EBF45" w14:textId="77777777" w:rsidR="00C17E68" w:rsidRPr="004C2BAB" w:rsidRDefault="00C17E68" w:rsidP="00C17E68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7E68" w:rsidRPr="004C2BAB" w14:paraId="61A38596" w14:textId="77777777" w:rsidTr="00130462">
        <w:tc>
          <w:tcPr>
            <w:tcW w:w="3168" w:type="dxa"/>
            <w:shd w:val="clear" w:color="auto" w:fill="auto"/>
          </w:tcPr>
          <w:p w14:paraId="3E0CEC58" w14:textId="6300BABB" w:rsidR="00C17E68" w:rsidRPr="004C2BAB" w:rsidRDefault="00C17E68" w:rsidP="00C17E6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0D3BD0B" w14:textId="77777777" w:rsidR="00C17E68" w:rsidRPr="004C2BAB" w:rsidRDefault="00C17E68" w:rsidP="00C17E68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81701" w14:textId="77777777" w:rsidR="00C17E68" w:rsidRPr="004C2BAB" w:rsidRDefault="00C17E68" w:rsidP="00C17E68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74A32" w14:textId="77777777" w:rsidR="00C17E68" w:rsidRPr="004C2BAB" w:rsidRDefault="00C17E68" w:rsidP="00C17E6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9628EB" w14:textId="77777777" w:rsidR="00C17E68" w:rsidRPr="004C2BAB" w:rsidRDefault="00C17E68" w:rsidP="00C17E68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3ACA786" w14:textId="77777777" w:rsidR="00C17E68" w:rsidRPr="004C2BAB" w:rsidRDefault="00C17E68" w:rsidP="00C17E68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68" w:rsidRPr="004C2BAB" w14:paraId="69F222C5" w14:textId="77777777" w:rsidTr="00130462">
        <w:tc>
          <w:tcPr>
            <w:tcW w:w="3168" w:type="dxa"/>
            <w:shd w:val="clear" w:color="auto" w:fill="auto"/>
          </w:tcPr>
          <w:p w14:paraId="5948B763" w14:textId="43F7B08B" w:rsidR="00C17E68" w:rsidRPr="004C2BAB" w:rsidRDefault="00C17E68" w:rsidP="00C17E6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04062" w14:textId="0AFFE6E7" w:rsidR="00C17E68" w:rsidRPr="004C2BAB" w:rsidRDefault="00F96C52" w:rsidP="00C17E68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CD43" w14:textId="38ED147A" w:rsidR="00C17E68" w:rsidRPr="004C2BAB" w:rsidRDefault="00F96C52" w:rsidP="00C17E68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95F21" w14:textId="31CAFC82" w:rsidR="00C17E68" w:rsidRPr="004C2BAB" w:rsidRDefault="00F96C52" w:rsidP="00C17E68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33C05" w14:textId="3A1D8727" w:rsidR="00C17E68" w:rsidRPr="004C2BAB" w:rsidRDefault="00F96C52" w:rsidP="00C17E68">
            <w:pPr>
              <w:tabs>
                <w:tab w:val="decimal" w:pos="100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C126D25" w14:textId="0D5E619B" w:rsidR="00C17E68" w:rsidRPr="004C2BAB" w:rsidRDefault="00F96C52" w:rsidP="00C17E68">
            <w:pPr>
              <w:tabs>
                <w:tab w:val="decimal" w:pos="105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092CC300" w14:textId="77777777" w:rsidR="00A45C70" w:rsidRPr="004C2BAB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B658F48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68D94F" w14:textId="3D78AADB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22367FFF" w14:textId="77777777" w:rsidR="00A45C70" w:rsidRPr="004C2BAB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764"/>
        <w:gridCol w:w="1297"/>
      </w:tblGrid>
      <w:tr w:rsidR="00130462" w:rsidRPr="004C2BAB" w14:paraId="5A23E799" w14:textId="77777777" w:rsidTr="0014445A">
        <w:tc>
          <w:tcPr>
            <w:tcW w:w="6408" w:type="dxa"/>
            <w:shd w:val="clear" w:color="auto" w:fill="auto"/>
          </w:tcPr>
          <w:p w14:paraId="1FD90E04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B61A7" w14:textId="77777777" w:rsidR="00A45C70" w:rsidRPr="004C2BAB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1ADE3855" w14:textId="77777777" w:rsidR="00A45C70" w:rsidRPr="004C2BAB" w:rsidRDefault="00A45C70" w:rsidP="00F0606A">
            <w:pPr>
              <w:tabs>
                <w:tab w:val="right" w:pos="10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30462" w:rsidRPr="004C2BAB" w14:paraId="2A064EDD" w14:textId="77777777" w:rsidTr="0014445A">
        <w:tc>
          <w:tcPr>
            <w:tcW w:w="6408" w:type="dxa"/>
            <w:shd w:val="clear" w:color="auto" w:fill="auto"/>
          </w:tcPr>
          <w:p w14:paraId="2E78C6CE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6A6F87BA" w14:textId="77777777" w:rsidR="00A45C70" w:rsidRPr="004C2BAB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จำนวนหุ้นที่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3B6E1EE" w14:textId="77777777" w:rsidR="00A45C70" w:rsidRPr="004C2BAB" w:rsidRDefault="00A45C70" w:rsidP="00F0606A">
            <w:pPr>
              <w:tabs>
                <w:tab w:val="right" w:pos="11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2B8DDF5A" w14:textId="77777777" w:rsidTr="00130462">
        <w:tc>
          <w:tcPr>
            <w:tcW w:w="6408" w:type="dxa"/>
            <w:shd w:val="clear" w:color="auto" w:fill="auto"/>
          </w:tcPr>
          <w:p w14:paraId="4F0C413C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shd w:val="clear" w:color="auto" w:fill="auto"/>
          </w:tcPr>
          <w:p w14:paraId="242F898B" w14:textId="77777777" w:rsidR="00A45C70" w:rsidRPr="004C2BAB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  <w:r w:rsidR="00B9070C"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และออก</w:t>
            </w:r>
          </w:p>
        </w:tc>
        <w:tc>
          <w:tcPr>
            <w:tcW w:w="1297" w:type="dxa"/>
            <w:shd w:val="clear" w:color="auto" w:fill="auto"/>
          </w:tcPr>
          <w:p w14:paraId="4EBC5ECE" w14:textId="77777777" w:rsidR="00A45C70" w:rsidRPr="004C2BAB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</w:tr>
      <w:tr w:rsidR="00130462" w:rsidRPr="004C2BAB" w14:paraId="638C06FF" w14:textId="77777777" w:rsidTr="00130462">
        <w:tc>
          <w:tcPr>
            <w:tcW w:w="6408" w:type="dxa"/>
            <w:shd w:val="clear" w:color="auto" w:fill="auto"/>
          </w:tcPr>
          <w:p w14:paraId="7CBE435A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2A2AD4B9" w14:textId="77777777" w:rsidR="00A45C70" w:rsidRPr="004C2BAB" w:rsidRDefault="00A45C70" w:rsidP="00F0606A">
            <w:pPr>
              <w:tabs>
                <w:tab w:val="right" w:pos="155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หุ้น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82F8EF4" w14:textId="77777777" w:rsidR="00A45C70" w:rsidRPr="004C2BAB" w:rsidRDefault="00A45C70" w:rsidP="00F0606A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130462" w:rsidRPr="004C2BAB" w14:paraId="4F5B6138" w14:textId="77777777" w:rsidTr="00130462">
        <w:tc>
          <w:tcPr>
            <w:tcW w:w="6408" w:type="dxa"/>
            <w:shd w:val="clear" w:color="auto" w:fill="auto"/>
          </w:tcPr>
          <w:p w14:paraId="0DF5551C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17CEB8F0" w14:textId="77777777" w:rsidR="00A45C70" w:rsidRPr="004C2BAB" w:rsidRDefault="00A45C70" w:rsidP="00F0606A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09997A4" w14:textId="77777777" w:rsidR="00A45C70" w:rsidRPr="004C2BAB" w:rsidRDefault="00A45C70" w:rsidP="00F0606A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07725257" w14:textId="77777777" w:rsidTr="00130462">
        <w:tc>
          <w:tcPr>
            <w:tcW w:w="6408" w:type="dxa"/>
            <w:shd w:val="clear" w:color="auto" w:fill="auto"/>
          </w:tcPr>
          <w:p w14:paraId="7FAD77E2" w14:textId="281B0810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3CDD1170" w14:textId="5EECBE16" w:rsidR="00E234DD" w:rsidRPr="004C2BAB" w:rsidRDefault="00F96C52" w:rsidP="00E234DD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7F2C4BE" w14:textId="69250B3C" w:rsidR="00E234DD" w:rsidRPr="004C2BAB" w:rsidRDefault="00F96C52" w:rsidP="00E234D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24C99676" w14:textId="77777777" w:rsidTr="00130462">
        <w:tc>
          <w:tcPr>
            <w:tcW w:w="6408" w:type="dxa"/>
            <w:shd w:val="clear" w:color="auto" w:fill="auto"/>
          </w:tcPr>
          <w:p w14:paraId="47CD989D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3564A40A" w14:textId="77777777" w:rsidR="00E234DD" w:rsidRPr="004C2BAB" w:rsidRDefault="00E234DD" w:rsidP="00E234DD">
            <w:pPr>
              <w:tabs>
                <w:tab w:val="decimal" w:pos="15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0F5E7C6" w14:textId="77777777" w:rsidR="00E234DD" w:rsidRPr="004C2BAB" w:rsidRDefault="00E234DD" w:rsidP="00E234DD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34E86D8B" w14:textId="77777777" w:rsidTr="00130462">
        <w:tc>
          <w:tcPr>
            <w:tcW w:w="6408" w:type="dxa"/>
            <w:shd w:val="clear" w:color="auto" w:fill="auto"/>
          </w:tcPr>
          <w:p w14:paraId="649DE656" w14:textId="2874A24E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189A574C" w14:textId="5215391F" w:rsidR="00E234DD" w:rsidRPr="004C2BAB" w:rsidRDefault="00F96C52" w:rsidP="00E234DD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413C138" w14:textId="2C49EF09" w:rsidR="00E234DD" w:rsidRPr="004C2BAB" w:rsidRDefault="00F96C52" w:rsidP="00E234DD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0C04C67A" w14:textId="77777777" w:rsidTr="00130462">
        <w:tc>
          <w:tcPr>
            <w:tcW w:w="6408" w:type="dxa"/>
            <w:shd w:val="clear" w:color="auto" w:fill="auto"/>
          </w:tcPr>
          <w:p w14:paraId="53BF2C0F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</w:tcPr>
          <w:p w14:paraId="680A2EFD" w14:textId="77777777" w:rsidR="00E234DD" w:rsidRPr="004C2BAB" w:rsidRDefault="00E234DD" w:rsidP="00E234DD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9B97D32" w14:textId="77777777" w:rsidR="00E234DD" w:rsidRPr="004C2BAB" w:rsidRDefault="00E234DD" w:rsidP="00E234DD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17E68" w:rsidRPr="004C2BAB" w14:paraId="765AB173" w14:textId="77777777" w:rsidTr="00130462">
        <w:tc>
          <w:tcPr>
            <w:tcW w:w="6408" w:type="dxa"/>
            <w:shd w:val="clear" w:color="auto" w:fill="auto"/>
          </w:tcPr>
          <w:p w14:paraId="2E3EEB99" w14:textId="0F962AEE" w:rsidR="00C17E68" w:rsidRPr="004C2BAB" w:rsidRDefault="00C17E68" w:rsidP="00C17E6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3EE105AE" w14:textId="349950E2" w:rsidR="00C17E68" w:rsidRPr="004C2BAB" w:rsidRDefault="00F96C52" w:rsidP="00C17E68">
            <w:pPr>
              <w:pStyle w:val="Heading2"/>
              <w:keepNext w:val="0"/>
              <w:tabs>
                <w:tab w:val="decimal" w:pos="153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9A3A76C" w14:textId="1570097C" w:rsidR="00C17E68" w:rsidRPr="004C2BAB" w:rsidRDefault="00F96C52" w:rsidP="00C17E68">
            <w:pPr>
              <w:pStyle w:val="Heading2"/>
              <w:keepNext w:val="0"/>
              <w:tabs>
                <w:tab w:val="decimal" w:pos="109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056731B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8A7CB1" w14:textId="72553428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15</w:t>
      </w:r>
      <w:r w:rsidR="00C17E68" w:rsidRPr="004C2BAB">
        <w:rPr>
          <w:rFonts w:ascii="Browallia New" w:hAnsi="Browallia New" w:cs="Browallia New"/>
          <w:sz w:val="26"/>
          <w:szCs w:val="26"/>
          <w:lang w:val="en-GB"/>
        </w:rPr>
        <w:t>,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097</w:t>
      </w:r>
      <w:r w:rsidR="00C17E68" w:rsidRPr="004C2BAB">
        <w:rPr>
          <w:rFonts w:ascii="Browallia New" w:hAnsi="Browallia New" w:cs="Browallia New"/>
          <w:sz w:val="26"/>
          <w:szCs w:val="26"/>
          <w:lang w:val="en-GB"/>
        </w:rPr>
        <w:t>,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</w:rPr>
        <w:t xml:space="preserve"> :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,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097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>,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หุ้น) ซึ่งมีราคามูลค่าที่ตราไว้หุ้นละ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="00C17E68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54991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</w:rPr>
        <w:t xml:space="preserve"> : 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บาท) หุ้นทั้งหมดได้ออกและชำระเต็มมูลค่าแล้ว</w:t>
      </w:r>
    </w:p>
    <w:p w14:paraId="5EDE80BE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60CDC912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FDEF30" w14:textId="5C8B45F7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51A7A010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B46E90" w14:textId="1EC6E84A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ภายใต้พระราชบัญญัติบริษัทมหาชนจำกัด บริษัทต้องจัดสรรสำรองตามกฎหมายไม่น้อยกว่าร้อยละ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</w:t>
      </w:r>
      <w:r w:rsidR="0092368C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หลังหักขาดทุนสะสมยกมา (ถ้ามี) จนกว่าสำรองนี้มีจำนวนไม่น้อยกว่าร้อยละ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สำรองดังกล่าว</w:t>
      </w:r>
      <w:r w:rsidR="0092368C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เป็นสำรองที่ไม่สามารถจัดสรรให้แก่ผู้ถือหุ้นได้</w:t>
      </w:r>
    </w:p>
    <w:p w14:paraId="7302619A" w14:textId="4B50AD56" w:rsidR="00A45C70" w:rsidRPr="004C2BAB" w:rsidRDefault="00B04547" w:rsidP="008F528E">
      <w:pPr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3D64EA36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67423D" w14:textId="1A50F581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รายได้จากการประกอบกิจการโรงแรม</w:t>
            </w:r>
          </w:p>
        </w:tc>
      </w:tr>
    </w:tbl>
    <w:p w14:paraId="637A0177" w14:textId="77777777" w:rsidR="00A45C70" w:rsidRPr="004C2BAB" w:rsidRDefault="00A45C70" w:rsidP="00A45C70">
      <w:pPr>
        <w:jc w:val="thaiDistribute"/>
        <w:rPr>
          <w:rFonts w:ascii="Browallia New" w:hAnsi="Browallia New" w:cs="Browallia New"/>
        </w:rPr>
      </w:pPr>
    </w:p>
    <w:p w14:paraId="5A9728FE" w14:textId="5D79021C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รายได้จากการประกอบกิจการโรงแรมสำหรับปีสิ้นสุดวันที่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ประกอบด้วยรายได้ดังต่อไปนี้</w:t>
      </w:r>
    </w:p>
    <w:p w14:paraId="740C6E4A" w14:textId="77777777" w:rsidR="00A45C70" w:rsidRPr="004C2BAB" w:rsidRDefault="00A45C70" w:rsidP="00A45C70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06C2A573" w14:textId="77777777" w:rsidTr="0014445A">
        <w:tc>
          <w:tcPr>
            <w:tcW w:w="3690" w:type="dxa"/>
            <w:shd w:val="clear" w:color="auto" w:fill="auto"/>
            <w:vAlign w:val="bottom"/>
          </w:tcPr>
          <w:p w14:paraId="1BEFFACE" w14:textId="77777777" w:rsidR="00A45C70" w:rsidRPr="004C2BA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5764B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803B3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0EB61A6C" w14:textId="77777777" w:rsidTr="0014445A">
        <w:tc>
          <w:tcPr>
            <w:tcW w:w="3690" w:type="dxa"/>
            <w:shd w:val="clear" w:color="auto" w:fill="auto"/>
            <w:vAlign w:val="bottom"/>
          </w:tcPr>
          <w:p w14:paraId="7451E1D3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14C93" w14:textId="339C8F12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4CB0" w14:textId="45261874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1D900" w14:textId="073CE9A0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E9F67" w14:textId="604079FD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0CA1807" w14:textId="77777777" w:rsidTr="00130462">
        <w:tc>
          <w:tcPr>
            <w:tcW w:w="3690" w:type="dxa"/>
            <w:shd w:val="clear" w:color="auto" w:fill="auto"/>
            <w:vAlign w:val="bottom"/>
          </w:tcPr>
          <w:p w14:paraId="7B205934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B1408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C3F5C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79F11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DFF5C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3876357D" w14:textId="77777777" w:rsidTr="00130462">
        <w:tc>
          <w:tcPr>
            <w:tcW w:w="3690" w:type="dxa"/>
            <w:shd w:val="clear" w:color="auto" w:fill="auto"/>
            <w:vAlign w:val="bottom"/>
          </w:tcPr>
          <w:p w14:paraId="4408B9CE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CF7F1" w14:textId="77777777" w:rsidR="00E234DD" w:rsidRPr="004C2BAB" w:rsidRDefault="00E234DD" w:rsidP="00E234D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0A5CD" w14:textId="77777777" w:rsidR="00E234DD" w:rsidRPr="004C2BAB" w:rsidRDefault="00E234DD" w:rsidP="00E234D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8DBA" w14:textId="77777777" w:rsidR="00E234DD" w:rsidRPr="004C2BAB" w:rsidRDefault="00E234DD" w:rsidP="00E234D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AF3C2" w14:textId="77777777" w:rsidR="00E234DD" w:rsidRPr="004C2BAB" w:rsidRDefault="00E234DD" w:rsidP="00E234DD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68" w:rsidRPr="004C2BAB" w14:paraId="5F7E9FA2" w14:textId="77777777" w:rsidTr="00130462">
        <w:tc>
          <w:tcPr>
            <w:tcW w:w="3690" w:type="dxa"/>
            <w:shd w:val="clear" w:color="auto" w:fill="auto"/>
            <w:vAlign w:val="bottom"/>
          </w:tcPr>
          <w:p w14:paraId="29EED859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EA34D" w14:textId="6B0C22BE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9A10" w14:textId="79F61E9B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23087" w14:textId="7E3C2694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284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C8748" w14:textId="306B91C9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C17E68" w:rsidRPr="004C2BAB" w14:paraId="7C3E6F7B" w14:textId="77777777" w:rsidTr="00130462">
        <w:tc>
          <w:tcPr>
            <w:tcW w:w="3690" w:type="dxa"/>
            <w:shd w:val="clear" w:color="auto" w:fill="auto"/>
            <w:vAlign w:val="bottom"/>
          </w:tcPr>
          <w:p w14:paraId="17BEF8D3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C6A81" w14:textId="37BA3E53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039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EA504" w14:textId="79C447FB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D4F3E" w14:textId="7CD1EA05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039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5A743" w14:textId="7DB85E00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C17E68" w:rsidRPr="004C2BAB" w14:paraId="12F2B636" w14:textId="77777777" w:rsidTr="00130462">
        <w:tc>
          <w:tcPr>
            <w:tcW w:w="3690" w:type="dxa"/>
            <w:shd w:val="clear" w:color="auto" w:fill="auto"/>
            <w:vAlign w:val="bottom"/>
          </w:tcPr>
          <w:p w14:paraId="0247C017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F651" w14:textId="0E9BCEAB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378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6519A" w14:textId="07098CCF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5911" w14:textId="5C7BA558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038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685AB" w14:textId="0CF318E4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C17E68" w:rsidRPr="004C2BAB" w14:paraId="696D0BC2" w14:textId="77777777" w:rsidTr="00130462">
        <w:tc>
          <w:tcPr>
            <w:tcW w:w="3690" w:type="dxa"/>
            <w:shd w:val="clear" w:color="auto" w:fill="auto"/>
            <w:vAlign w:val="bottom"/>
          </w:tcPr>
          <w:p w14:paraId="0444EBDF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96A9B" w14:textId="53AB740C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701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B96AC" w14:textId="504EDD93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2091" w14:textId="4CF78CCF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700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619</w:t>
            </w:r>
            <w:r w:rsidR="00C17E68" w:rsidRPr="004C2BA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E63F2" w14:textId="21F3E04B" w:rsidR="00C17E68" w:rsidRPr="004C2BAB" w:rsidRDefault="00F96C52" w:rsidP="00C17E6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</w:tbl>
    <w:p w14:paraId="1769114F" w14:textId="1B7382BF" w:rsidR="009C341C" w:rsidRPr="004C2BAB" w:rsidRDefault="009C341C" w:rsidP="00A45C70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38D2D30A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C9B288" w14:textId="5915AFAF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AF6F2FD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cs/>
        </w:rPr>
      </w:pPr>
    </w:p>
    <w:p w14:paraId="3ED48AE8" w14:textId="7C641EDD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ประกอบด้วยรายได้ดังต่อไปนี้</w:t>
      </w:r>
    </w:p>
    <w:p w14:paraId="7AE1CC8E" w14:textId="77777777" w:rsidR="00A45C70" w:rsidRPr="004C2BAB" w:rsidRDefault="00A45C70" w:rsidP="00A45C70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0E9A486A" w14:textId="77777777" w:rsidTr="0014445A">
        <w:tc>
          <w:tcPr>
            <w:tcW w:w="3690" w:type="dxa"/>
            <w:shd w:val="clear" w:color="auto" w:fill="auto"/>
            <w:vAlign w:val="bottom"/>
          </w:tcPr>
          <w:p w14:paraId="43716177" w14:textId="77777777" w:rsidR="00A45C70" w:rsidRPr="004C2BA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4F210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735DE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2975BBE2" w14:textId="77777777" w:rsidTr="0014445A">
        <w:tc>
          <w:tcPr>
            <w:tcW w:w="3690" w:type="dxa"/>
            <w:shd w:val="clear" w:color="auto" w:fill="auto"/>
            <w:vAlign w:val="bottom"/>
          </w:tcPr>
          <w:p w14:paraId="4FD8B7EA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468B2" w14:textId="47D9FAD1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14297" w14:textId="36D6E871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4711A" w14:textId="6868A1B0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A88B" w14:textId="0A7D8A1B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33254213" w14:textId="77777777" w:rsidTr="00130462">
        <w:tc>
          <w:tcPr>
            <w:tcW w:w="3690" w:type="dxa"/>
            <w:shd w:val="clear" w:color="auto" w:fill="auto"/>
            <w:vAlign w:val="bottom"/>
          </w:tcPr>
          <w:p w14:paraId="24B58959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2D04E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E2A48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0637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041B2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3E638EDD" w14:textId="77777777" w:rsidTr="00130462">
        <w:trPr>
          <w:trHeight w:val="116"/>
        </w:trPr>
        <w:tc>
          <w:tcPr>
            <w:tcW w:w="3690" w:type="dxa"/>
            <w:shd w:val="clear" w:color="auto" w:fill="auto"/>
            <w:vAlign w:val="bottom"/>
          </w:tcPr>
          <w:p w14:paraId="3764A8C5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B6D8D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87D9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67091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93142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7E68" w:rsidRPr="004C2BAB" w14:paraId="454AEEFF" w14:textId="77777777" w:rsidTr="00130462">
        <w:tc>
          <w:tcPr>
            <w:tcW w:w="3690" w:type="dxa"/>
            <w:shd w:val="clear" w:color="auto" w:fill="auto"/>
          </w:tcPr>
          <w:p w14:paraId="0C6C7E9E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39422E11" w14:textId="3AA0602E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3AEE24A2" w14:textId="2635749B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5D002840" w14:textId="6BDAB516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6A151170" w14:textId="0937303B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C17E68" w:rsidRPr="004C2BAB" w14:paraId="25618148" w14:textId="77777777" w:rsidTr="00130462">
        <w:tc>
          <w:tcPr>
            <w:tcW w:w="3690" w:type="dxa"/>
            <w:shd w:val="clear" w:color="auto" w:fill="auto"/>
            <w:vAlign w:val="bottom"/>
          </w:tcPr>
          <w:p w14:paraId="159BFA14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5839F" w14:textId="6E43B9D3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2720A2" w14:textId="7EAC5ABB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D7B2" w14:textId="3100481B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E9045" w14:textId="0F96E0B6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C17E68" w:rsidRPr="004C2BAB" w14:paraId="4B04DFAC" w14:textId="77777777" w:rsidTr="00130462">
        <w:tc>
          <w:tcPr>
            <w:tcW w:w="3690" w:type="dxa"/>
            <w:shd w:val="clear" w:color="auto" w:fill="auto"/>
            <w:vAlign w:val="bottom"/>
          </w:tcPr>
          <w:p w14:paraId="28A9754F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61C7D" w14:textId="459B48A6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F9125" w14:textId="5785180A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018F3" w14:textId="71D76B3B" w:rsidR="00C17E68" w:rsidRPr="004C2BAB" w:rsidRDefault="00F96C52" w:rsidP="00C17E6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9FA52" w14:textId="619ED988" w:rsidR="00C17E68" w:rsidRPr="004C2BAB" w:rsidRDefault="00F96C52" w:rsidP="00C17E6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</w:tbl>
    <w:p w14:paraId="1505B90F" w14:textId="396BA298" w:rsidR="00A45C70" w:rsidRPr="004C2BAB" w:rsidRDefault="00A45C70" w:rsidP="00A45C70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69F97CA1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992A53" w14:textId="3675CF05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ค่าใช้จ่ายตาม</w:t>
            </w:r>
            <w:r w:rsidR="00BC6B61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232F1B76" w14:textId="77777777" w:rsidR="00A45C70" w:rsidRPr="004C2BAB" w:rsidRDefault="00A45C70" w:rsidP="00A45C70">
      <w:pPr>
        <w:jc w:val="thaiDistribute"/>
        <w:rPr>
          <w:rFonts w:ascii="Browallia New" w:hAnsi="Browallia New" w:cs="Browallia New"/>
        </w:rPr>
      </w:pPr>
    </w:p>
    <w:p w14:paraId="613D31B7" w14:textId="6C49F66F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รายการบางรายการที่รวมอยู่ในการคำนวณ</w:t>
      </w:r>
      <w:r w:rsidR="00A56ACE" w:rsidRPr="004C2BAB">
        <w:rPr>
          <w:rFonts w:ascii="Browallia New" w:hAnsi="Browallia New" w:cs="Browallia New"/>
          <w:sz w:val="26"/>
          <w:szCs w:val="26"/>
          <w:cs/>
        </w:rPr>
        <w:t>กำไร</w:t>
      </w:r>
      <w:r w:rsidRPr="004C2BAB">
        <w:rPr>
          <w:rFonts w:ascii="Browallia New" w:hAnsi="Browallia New" w:cs="Browallia New"/>
          <w:sz w:val="26"/>
          <w:szCs w:val="26"/>
          <w:cs/>
        </w:rPr>
        <w:t>ก่อนต้นทุนทางการเงินและภาษีเงินได้สามารถจำแนกตาม</w:t>
      </w:r>
      <w:r w:rsidR="00BC6B61" w:rsidRPr="004C2BAB">
        <w:rPr>
          <w:rFonts w:ascii="Browallia New" w:hAnsi="Browallia New" w:cs="Browallia New"/>
          <w:sz w:val="26"/>
          <w:szCs w:val="26"/>
          <w:cs/>
        </w:rPr>
        <w:t>ธรรมชาติ</w:t>
      </w:r>
      <w:r w:rsidRPr="004C2BAB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03A92DFF" w14:textId="77777777" w:rsidR="00A45C70" w:rsidRPr="004C2BAB" w:rsidRDefault="00A45C70" w:rsidP="00A45C70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0462" w:rsidRPr="004C2BAB" w14:paraId="1F0E9202" w14:textId="77777777" w:rsidTr="0014445A">
        <w:tc>
          <w:tcPr>
            <w:tcW w:w="3690" w:type="dxa"/>
            <w:shd w:val="clear" w:color="auto" w:fill="auto"/>
            <w:vAlign w:val="bottom"/>
          </w:tcPr>
          <w:p w14:paraId="0C56546D" w14:textId="77777777" w:rsidR="00A45C70" w:rsidRPr="004C2BA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8355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83463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746ADF1E" w14:textId="77777777" w:rsidTr="0014445A">
        <w:tc>
          <w:tcPr>
            <w:tcW w:w="3690" w:type="dxa"/>
            <w:shd w:val="clear" w:color="auto" w:fill="auto"/>
            <w:vAlign w:val="bottom"/>
          </w:tcPr>
          <w:p w14:paraId="0D041A9D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C23D" w14:textId="1F812D54" w:rsidR="00E234DD" w:rsidRPr="004C2BAB" w:rsidRDefault="00E234DD" w:rsidP="00E234DD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189C3" w14:textId="793804FE" w:rsidR="00E234DD" w:rsidRPr="004C2BAB" w:rsidRDefault="00E234DD" w:rsidP="00E234DD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EAB05" w14:textId="647E5DAE" w:rsidR="00E234DD" w:rsidRPr="004C2BAB" w:rsidRDefault="00E234DD" w:rsidP="00E234DD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CCF6" w14:textId="7F078000" w:rsidR="00E234DD" w:rsidRPr="004C2BAB" w:rsidRDefault="00E234DD" w:rsidP="00E234DD">
            <w:pPr>
              <w:tabs>
                <w:tab w:val="right" w:pos="1224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44E9E859" w14:textId="77777777" w:rsidTr="00130462">
        <w:tc>
          <w:tcPr>
            <w:tcW w:w="3690" w:type="dxa"/>
            <w:shd w:val="clear" w:color="auto" w:fill="auto"/>
            <w:vAlign w:val="bottom"/>
          </w:tcPr>
          <w:p w14:paraId="42FE755D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9472E" w14:textId="4EB3DE5C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5C73BF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13D88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24767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77EEC82D" w14:textId="77777777" w:rsidTr="00130462">
        <w:tc>
          <w:tcPr>
            <w:tcW w:w="3690" w:type="dxa"/>
            <w:shd w:val="clear" w:color="auto" w:fill="auto"/>
            <w:vAlign w:val="bottom"/>
          </w:tcPr>
          <w:p w14:paraId="5C83856F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2CAC4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9A11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6859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806EE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17E68" w:rsidRPr="004C2BAB" w14:paraId="41F1BD7A" w14:textId="77777777" w:rsidTr="00130462">
        <w:tc>
          <w:tcPr>
            <w:tcW w:w="3690" w:type="dxa"/>
            <w:shd w:val="clear" w:color="auto" w:fill="auto"/>
          </w:tcPr>
          <w:p w14:paraId="1E825FE2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</w:tcPr>
          <w:p w14:paraId="0AA52C8F" w14:textId="16461035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7DAB1A0D" w14:textId="65668A42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28135617" w14:textId="7DB52430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08DA8374" w14:textId="306BA1F2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17E68" w:rsidRPr="004C2BAB" w14:paraId="4298DDD6" w14:textId="77777777" w:rsidTr="00130462">
        <w:tc>
          <w:tcPr>
            <w:tcW w:w="3690" w:type="dxa"/>
            <w:shd w:val="clear" w:color="auto" w:fill="auto"/>
          </w:tcPr>
          <w:p w14:paraId="71FEBDF8" w14:textId="77777777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4CACC54" w14:textId="77777777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0D8876" w14:textId="77777777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38D775" w14:textId="77777777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AE6D03" w14:textId="77777777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68" w:rsidRPr="004C2BAB" w14:paraId="1AC41C03" w14:textId="77777777" w:rsidTr="00130462">
        <w:tc>
          <w:tcPr>
            <w:tcW w:w="3690" w:type="dxa"/>
            <w:shd w:val="clear" w:color="auto" w:fill="auto"/>
          </w:tcPr>
          <w:p w14:paraId="7D833B19" w14:textId="383A9E09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2E7F1E8D" w14:textId="3D857FC5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5DC3D36C" w14:textId="6BAAB3B9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3C92CC06" w14:textId="5E9C5F11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66A9CA55" w14:textId="1DD96CEF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C17E68" w:rsidRPr="004C2BAB" w14:paraId="4DD15AF7" w14:textId="77777777" w:rsidTr="00130462">
        <w:tc>
          <w:tcPr>
            <w:tcW w:w="3690" w:type="dxa"/>
            <w:shd w:val="clear" w:color="auto" w:fill="auto"/>
          </w:tcPr>
          <w:p w14:paraId="70735F9A" w14:textId="66A60490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277FD9" w14:textId="377A3EE1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276066B3" w14:textId="73745008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3850A3B7" w14:textId="3FC3FFC7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08A57049" w14:textId="5620A76D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C17E68" w:rsidRPr="004C2BAB" w14:paraId="49235BD5" w14:textId="77777777" w:rsidTr="00130462">
        <w:tc>
          <w:tcPr>
            <w:tcW w:w="3690" w:type="dxa"/>
            <w:shd w:val="clear" w:color="auto" w:fill="auto"/>
          </w:tcPr>
          <w:p w14:paraId="7D7B42E8" w14:textId="5C764F3C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</w:p>
        </w:tc>
        <w:tc>
          <w:tcPr>
            <w:tcW w:w="1440" w:type="dxa"/>
            <w:shd w:val="clear" w:color="auto" w:fill="auto"/>
          </w:tcPr>
          <w:p w14:paraId="7CC2C0E1" w14:textId="67022DE4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6E68A7" w14:textId="09F8C2E3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B1C4AE" w14:textId="5BB19EC8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D32446" w14:textId="275930BE" w:rsidR="00C17E68" w:rsidRPr="004C2BAB" w:rsidRDefault="00C17E68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68" w:rsidRPr="004C2BAB" w14:paraId="46E9021C" w14:textId="77777777" w:rsidTr="00130462">
        <w:tc>
          <w:tcPr>
            <w:tcW w:w="3690" w:type="dxa"/>
            <w:shd w:val="clear" w:color="auto" w:fill="auto"/>
          </w:tcPr>
          <w:p w14:paraId="6C86E261" w14:textId="722B4A4D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มีมูลค่าต่ำ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A78194" w14:textId="72E89631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6E22B240" w14:textId="44F0EB6B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41D36E3" w14:textId="018B3D81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2FCF8333" w14:textId="11D9B4CB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17E68" w:rsidRPr="004C2BAB" w14:paraId="6BF396BA" w14:textId="77777777" w:rsidTr="00130462">
        <w:tc>
          <w:tcPr>
            <w:tcW w:w="3690" w:type="dxa"/>
            <w:shd w:val="clear" w:color="auto" w:fill="auto"/>
          </w:tcPr>
          <w:p w14:paraId="7402CA0E" w14:textId="61EE19DA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</w:tcPr>
          <w:p w14:paraId="2A0E6BC8" w14:textId="58144932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06499254" w14:textId="5A33F75A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4F7F5C9C" w14:textId="131635B7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64109A12" w14:textId="4BDBE678" w:rsidR="00C17E68" w:rsidRPr="004C2BAB" w:rsidRDefault="00F96C52" w:rsidP="00C17E6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</w:tbl>
    <w:p w14:paraId="33F5C9AC" w14:textId="77777777" w:rsidR="00A45C70" w:rsidRPr="004C2BAB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1739192F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8B89FA" w14:textId="0D10B7BB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0487DFFE" w14:textId="77777777" w:rsidR="00A45C70" w:rsidRPr="004C2BAB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35C446F0" w14:textId="77777777" w:rsidTr="0014445A">
        <w:trPr>
          <w:cantSplit/>
          <w:trHeight w:val="315"/>
        </w:trPr>
        <w:tc>
          <w:tcPr>
            <w:tcW w:w="3989" w:type="dxa"/>
            <w:shd w:val="clear" w:color="auto" w:fill="auto"/>
            <w:vAlign w:val="bottom"/>
          </w:tcPr>
          <w:p w14:paraId="6BA8C46D" w14:textId="77777777" w:rsidR="00A45C70" w:rsidRPr="004C2BA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4696E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D8717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433B4A9C" w14:textId="77777777" w:rsidTr="0014445A">
        <w:tc>
          <w:tcPr>
            <w:tcW w:w="3989" w:type="dxa"/>
            <w:shd w:val="clear" w:color="auto" w:fill="auto"/>
            <w:vAlign w:val="bottom"/>
          </w:tcPr>
          <w:p w14:paraId="45E226E6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B2ADC" w14:textId="00E974A9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80394" w14:textId="7CA493EF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E0D73" w14:textId="39850DB0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6AF98" w14:textId="2A193E44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0E183C35" w14:textId="77777777" w:rsidTr="00130462">
        <w:tc>
          <w:tcPr>
            <w:tcW w:w="3989" w:type="dxa"/>
            <w:shd w:val="clear" w:color="auto" w:fill="auto"/>
            <w:vAlign w:val="bottom"/>
          </w:tcPr>
          <w:p w14:paraId="54AA2E31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B00BE" w14:textId="77777777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44ED" w14:textId="77777777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91204" w14:textId="77777777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D5BA" w14:textId="77777777" w:rsidR="00E234DD" w:rsidRPr="004C2BAB" w:rsidRDefault="00E234DD" w:rsidP="00E234DD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5BC431E6" w14:textId="77777777" w:rsidTr="00130462">
        <w:tc>
          <w:tcPr>
            <w:tcW w:w="3989" w:type="dxa"/>
            <w:shd w:val="clear" w:color="auto" w:fill="auto"/>
            <w:vAlign w:val="bottom"/>
          </w:tcPr>
          <w:p w14:paraId="52CA657D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45B01" w14:textId="77777777" w:rsidR="00E234DD" w:rsidRPr="004C2BAB" w:rsidRDefault="00E234DD" w:rsidP="00E234DD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1319" w14:textId="77777777" w:rsidR="00E234DD" w:rsidRPr="004C2BAB" w:rsidRDefault="00E234DD" w:rsidP="00E234DD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88D6" w14:textId="77777777" w:rsidR="00E234DD" w:rsidRPr="004C2BAB" w:rsidRDefault="00E234DD" w:rsidP="00E234DD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7632B" w14:textId="77777777" w:rsidR="00E234DD" w:rsidRPr="004C2BAB" w:rsidRDefault="00E234DD" w:rsidP="00E234DD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7E68" w:rsidRPr="004C2BAB" w14:paraId="54AACD65" w14:textId="77777777" w:rsidTr="00130462">
        <w:tc>
          <w:tcPr>
            <w:tcW w:w="3989" w:type="dxa"/>
            <w:shd w:val="clear" w:color="auto" w:fill="auto"/>
          </w:tcPr>
          <w:p w14:paraId="10BB3720" w14:textId="5362D612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3E6FAF" w14:textId="75EA26BA" w:rsidR="00C17E68" w:rsidRPr="004C2BAB" w:rsidRDefault="00C17E68" w:rsidP="00C17E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4F7B17" w14:textId="28E768CA" w:rsidR="00C17E68" w:rsidRPr="004C2BAB" w:rsidRDefault="00C17E68" w:rsidP="00C17E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321E8F" w14:textId="6906D62E" w:rsidR="00C17E68" w:rsidRPr="004C2BAB" w:rsidRDefault="00C17E68" w:rsidP="00C17E6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CB41DF" w14:textId="75C7E859" w:rsidR="00C17E68" w:rsidRPr="004C2BAB" w:rsidRDefault="00C17E68" w:rsidP="00C17E6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17E68" w:rsidRPr="004C2BAB" w14:paraId="15254C5F" w14:textId="77777777" w:rsidTr="00130462">
        <w:tc>
          <w:tcPr>
            <w:tcW w:w="3989" w:type="dxa"/>
            <w:shd w:val="clear" w:color="auto" w:fill="auto"/>
          </w:tcPr>
          <w:p w14:paraId="37967D2D" w14:textId="607F2E9E" w:rsidR="00C17E68" w:rsidRPr="004C2BAB" w:rsidRDefault="00C17E68" w:rsidP="00C17E68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F96C52" w:rsidRPr="00F96C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4C2B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CE6E4" w14:textId="59F2488C" w:rsidR="00C17E68" w:rsidRPr="004C2BAB" w:rsidRDefault="00F96C52" w:rsidP="00C17E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6D80" w14:textId="2356696E" w:rsidR="00C17E68" w:rsidRPr="004C2BAB" w:rsidRDefault="00F96C52" w:rsidP="00C17E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FBBF1" w14:textId="7B503C0D" w:rsidR="00C17E68" w:rsidRPr="004C2BAB" w:rsidRDefault="00F96C52" w:rsidP="00C17E6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CA5D" w14:textId="7C08D1DD" w:rsidR="00C17E68" w:rsidRPr="004C2BAB" w:rsidRDefault="00F96C52" w:rsidP="00C17E6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C17E68" w:rsidRPr="004C2BAB" w14:paraId="34724E72" w14:textId="77777777" w:rsidTr="00130462">
        <w:tc>
          <w:tcPr>
            <w:tcW w:w="3989" w:type="dxa"/>
            <w:shd w:val="clear" w:color="auto" w:fill="auto"/>
          </w:tcPr>
          <w:p w14:paraId="52EF9248" w14:textId="05F9C9B1" w:rsidR="00C17E68" w:rsidRPr="004C2BAB" w:rsidRDefault="00C17E68" w:rsidP="00C17E6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BAFB8" w14:textId="295697AC" w:rsidR="00C17E68" w:rsidRPr="004C2BAB" w:rsidRDefault="00F96C52" w:rsidP="00C17E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0FE55" w14:textId="12697C0F" w:rsidR="00C17E68" w:rsidRPr="004C2BAB" w:rsidRDefault="00F96C52" w:rsidP="00C17E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F092" w14:textId="58F79FF2" w:rsidR="00C17E68" w:rsidRPr="004C2BAB" w:rsidRDefault="00F96C52" w:rsidP="00C17E6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F0E3F" w14:textId="4F0D1892" w:rsidR="00C17E68" w:rsidRPr="004C2BAB" w:rsidRDefault="00F96C52" w:rsidP="00C17E6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203830CD" w14:textId="7E4DC698" w:rsidR="000B1627" w:rsidRPr="004C2BAB" w:rsidRDefault="000B1627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B4E398" w14:textId="3C688B25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ภาษีเงินได้สำหรับ</w:t>
      </w:r>
      <w:r w:rsidR="00657078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ก่อนภาษีเงินได้ของกลุ่มกิจการและของบริษัทมียอดจำนวนเงินที่แตกต่างจากผลคูณทางทฤษฎีของ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A56ACE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ทางบัญชีคูณ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กับภาษีของประเทศที่บริษัทตั้งอยู่ โดยมีรายละเอียดดังนี้</w:t>
      </w:r>
    </w:p>
    <w:p w14:paraId="048BFDC3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30462" w:rsidRPr="004C2BAB" w14:paraId="0F3AB16E" w14:textId="77777777" w:rsidTr="0014445A">
        <w:trPr>
          <w:trHeight w:val="315"/>
        </w:trPr>
        <w:tc>
          <w:tcPr>
            <w:tcW w:w="3989" w:type="dxa"/>
            <w:shd w:val="clear" w:color="auto" w:fill="auto"/>
            <w:vAlign w:val="bottom"/>
          </w:tcPr>
          <w:p w14:paraId="0992D685" w14:textId="77777777" w:rsidR="00A45C70" w:rsidRPr="004C2BAB" w:rsidRDefault="00A45C70" w:rsidP="00F0606A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C5407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74B8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77705CD5" w14:textId="77777777" w:rsidTr="0014445A">
        <w:tc>
          <w:tcPr>
            <w:tcW w:w="3989" w:type="dxa"/>
            <w:shd w:val="clear" w:color="auto" w:fill="auto"/>
            <w:vAlign w:val="bottom"/>
          </w:tcPr>
          <w:p w14:paraId="59B582BB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1B7F" w14:textId="61058B7D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CAFA0" w14:textId="6F1BB436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A7AD2" w14:textId="24DC70EB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6A121" w14:textId="3C660931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3E878CBA" w14:textId="77777777" w:rsidTr="00130462">
        <w:tc>
          <w:tcPr>
            <w:tcW w:w="3989" w:type="dxa"/>
            <w:shd w:val="clear" w:color="auto" w:fill="auto"/>
            <w:vAlign w:val="bottom"/>
          </w:tcPr>
          <w:p w14:paraId="2CA63C29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B037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ACDC0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41932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737E1" w14:textId="77777777" w:rsidR="00E234DD" w:rsidRPr="004C2BAB" w:rsidRDefault="00E234DD" w:rsidP="00E234D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462" w:rsidRPr="004C2BAB" w14:paraId="5BA1D336" w14:textId="77777777" w:rsidTr="00130462">
        <w:tc>
          <w:tcPr>
            <w:tcW w:w="3989" w:type="dxa"/>
            <w:shd w:val="clear" w:color="auto" w:fill="auto"/>
            <w:vAlign w:val="bottom"/>
          </w:tcPr>
          <w:p w14:paraId="712E9B2D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404DC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B3AF9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22E24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B9B9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7F2B5678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6A30A125" w14:textId="5FD18F43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</w:tcPr>
          <w:p w14:paraId="66A3032C" w14:textId="13D5EA00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16BD9D0F" w14:textId="46A38877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auto"/>
          </w:tcPr>
          <w:p w14:paraId="033EF569" w14:textId="2CAF42B4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21597006" w14:textId="1890497B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130462" w:rsidRPr="004C2BAB" w14:paraId="70AC5057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3CA12498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059D62" w14:textId="2F9C7CD4" w:rsidR="00E234DD" w:rsidRPr="004C2BAB" w:rsidRDefault="00C17E68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737AFD" w14:textId="08151BAA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421335" w14:textId="355CD8E2" w:rsidR="00E234DD" w:rsidRPr="004C2BAB" w:rsidRDefault="00C17E68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77CD1" w14:textId="02C54CD5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130462" w:rsidRPr="004C2BAB" w14:paraId="02A27BBC" w14:textId="77777777" w:rsidTr="00130462">
        <w:tc>
          <w:tcPr>
            <w:tcW w:w="3989" w:type="dxa"/>
            <w:shd w:val="clear" w:color="auto" w:fill="auto"/>
            <w:vAlign w:val="bottom"/>
          </w:tcPr>
          <w:p w14:paraId="1D930175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BB60E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3F4AD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E7686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5DF41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0EBECC80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2E719AD6" w14:textId="68F11989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ผลคูณของกำไรทางบัญชีกับอัตราภาษีที่ใช้ </w:t>
            </w:r>
          </w:p>
        </w:tc>
        <w:tc>
          <w:tcPr>
            <w:tcW w:w="1368" w:type="dxa"/>
            <w:shd w:val="clear" w:color="auto" w:fill="auto"/>
          </w:tcPr>
          <w:p w14:paraId="574DDEC8" w14:textId="5B407A32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auto"/>
          </w:tcPr>
          <w:p w14:paraId="616883BC" w14:textId="3B6F42D4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shd w:val="clear" w:color="auto" w:fill="auto"/>
          </w:tcPr>
          <w:p w14:paraId="01929E6A" w14:textId="64C24E4A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14:paraId="70D3F72F" w14:textId="47968B2E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130462" w:rsidRPr="004C2BAB" w14:paraId="29AFA198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48B80445" w14:textId="00D8CCDF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ผลกระทบทางภาษีของ</w:t>
            </w:r>
          </w:p>
        </w:tc>
        <w:tc>
          <w:tcPr>
            <w:tcW w:w="1368" w:type="dxa"/>
            <w:shd w:val="clear" w:color="auto" w:fill="auto"/>
          </w:tcPr>
          <w:p w14:paraId="5688A6A1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36D46FA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48D284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EC0E8CB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0AB3F040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68EE42F5" w14:textId="4F9A7C5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ค่าใช้จ่ายที่ถือเป็นรายจ่ายทางภาษีไม่ได้</w:t>
            </w:r>
          </w:p>
        </w:tc>
        <w:tc>
          <w:tcPr>
            <w:tcW w:w="1368" w:type="dxa"/>
            <w:shd w:val="clear" w:color="auto" w:fill="auto"/>
          </w:tcPr>
          <w:p w14:paraId="178BAC30" w14:textId="0FA9DFA8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shd w:val="clear" w:color="auto" w:fill="auto"/>
          </w:tcPr>
          <w:p w14:paraId="64597897" w14:textId="51AF37C6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577419D0" w14:textId="700BE81B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2D6D76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1C0F1C0D" w14:textId="1AAFFB2D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130462" w:rsidRPr="004C2BAB" w14:paraId="762BFD29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34146C57" w14:textId="132349D2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ค่าใช้จ่ายที่มีสิทธิหักได้เพิ่ม</w:t>
            </w:r>
          </w:p>
        </w:tc>
        <w:tc>
          <w:tcPr>
            <w:tcW w:w="1368" w:type="dxa"/>
            <w:shd w:val="clear" w:color="auto" w:fill="auto"/>
          </w:tcPr>
          <w:p w14:paraId="0E8D1C13" w14:textId="1C77070B" w:rsidR="00E234DD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7ACFE8" w14:textId="596D7B6D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86CA4D" w14:textId="07DC5193" w:rsidR="00E234DD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0BCFB5" w14:textId="61AF2EB8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0462" w:rsidRPr="004C2BAB" w14:paraId="1B48EFD3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7FF66C74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auto"/>
          </w:tcPr>
          <w:p w14:paraId="2BAB9A26" w14:textId="282B5E5C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1456EF5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E8DF7" w14:textId="771E24A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58F202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405472FC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582534DD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2669D981" w14:textId="51186652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45C9EDD3" w14:textId="70959C30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6EB587D3" w14:textId="6E7832A1" w:rsidR="00E234DD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289121" w14:textId="2BA0E2CF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30462" w:rsidRPr="004C2BAB" w14:paraId="67A4E3C1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5EBFF34A" w14:textId="113EA0B9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4E54BA8" w14:textId="6BD5BB4A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94237A" w14:textId="75855506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D21E90C" w14:textId="29D7E5BC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8F6303A" w14:textId="1E6C0086" w:rsidR="00E234DD" w:rsidRPr="004C2BAB" w:rsidRDefault="00E234DD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57CA0673" w14:textId="77777777" w:rsidTr="002D6D76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5637B1FE" w14:textId="761FD56D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  <w:shd w:val="clear" w:color="auto" w:fill="auto"/>
          </w:tcPr>
          <w:p w14:paraId="31B44B45" w14:textId="7BBD3351" w:rsidR="00E234DD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B8626A" w14:textId="748E6872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78A4803B" w14:textId="0F37307C" w:rsidR="00E234DD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9D83DDC" w14:textId="39E306AA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7F65B3" w:rsidRPr="004C2BAB" w14:paraId="3E03E738" w14:textId="77777777" w:rsidTr="007F65B3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2E54A05D" w14:textId="0A82D275" w:rsidR="007F65B3" w:rsidRPr="004C2BAB" w:rsidRDefault="007F65B3" w:rsidP="00994ED9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B2074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368" w:type="dxa"/>
            <w:shd w:val="clear" w:color="auto" w:fill="auto"/>
          </w:tcPr>
          <w:p w14:paraId="7F98D517" w14:textId="7BCBE5E2" w:rsidR="007F65B3" w:rsidRPr="004C2BAB" w:rsidRDefault="007F65B3" w:rsidP="00994ED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533D43C" w14:textId="6C57B51C" w:rsidR="007F65B3" w:rsidRPr="004C2BAB" w:rsidRDefault="007F65B3" w:rsidP="00994ED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061C575" w14:textId="6E9885F3" w:rsidR="007F65B3" w:rsidRPr="004C2BAB" w:rsidRDefault="007F65B3" w:rsidP="00994ED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1E0F42B" w14:textId="00AC572A" w:rsidR="007F65B3" w:rsidRPr="004C2BAB" w:rsidRDefault="007F65B3" w:rsidP="00994ED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6D76" w:rsidRPr="004C2BAB" w14:paraId="05AD0C72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10CBFB33" w14:textId="0DB1D1B4" w:rsidR="002D6D76" w:rsidRPr="004C2BAB" w:rsidRDefault="007F65B3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  <w:r w:rsidR="008B2074"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707EAF" w14:textId="60A8EB8B" w:rsidR="002D6D76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B8F165" w14:textId="66E907F4" w:rsidR="002D6D76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115FE0" w14:textId="3C00150A" w:rsidR="002D6D76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97BFFD" w14:textId="6A33F91F" w:rsidR="002D6D76" w:rsidRPr="004C2BAB" w:rsidRDefault="002D6D76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30462" w:rsidRPr="004C2BAB" w14:paraId="50C6E438" w14:textId="77777777" w:rsidTr="00130462">
        <w:trPr>
          <w:trHeight w:val="270"/>
        </w:trPr>
        <w:tc>
          <w:tcPr>
            <w:tcW w:w="3989" w:type="dxa"/>
            <w:shd w:val="clear" w:color="auto" w:fill="auto"/>
            <w:vAlign w:val="bottom"/>
          </w:tcPr>
          <w:p w14:paraId="62A16B85" w14:textId="77777777" w:rsidR="00E234DD" w:rsidRPr="004C2BAB" w:rsidRDefault="00E234DD" w:rsidP="00E234DD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6C6C6" w14:textId="681AED73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484A1" w14:textId="08AEAB5E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0E123" w14:textId="46AD88D5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C17E68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9F4F4" w14:textId="4F0C3A3A" w:rsidR="00E234DD" w:rsidRPr="004C2BAB" w:rsidRDefault="00F96C52" w:rsidP="00E234D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26D6DA44" w14:textId="77777777" w:rsidR="00A45C70" w:rsidRPr="004C2BAB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5CA0E9B7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973701C" w14:textId="03EFD10B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3305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243301F3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DE9367" w14:textId="662CEDFF" w:rsidR="00A45C70" w:rsidRPr="004C2BAB" w:rsidRDefault="002C3305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กำไร</w:t>
      </w:r>
      <w:r w:rsidR="00A45C70" w:rsidRPr="004C2BAB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</w:t>
      </w:r>
      <w:r w:rsidRPr="004C2BAB">
        <w:rPr>
          <w:rFonts w:ascii="Browallia New" w:hAnsi="Browallia New" w:cs="Browallia New"/>
          <w:sz w:val="26"/>
          <w:szCs w:val="26"/>
          <w:cs/>
        </w:rPr>
        <w:t>กำไร</w:t>
      </w:r>
      <w:r w:rsidR="00A45C70" w:rsidRPr="004C2BAB">
        <w:rPr>
          <w:rFonts w:ascii="Browallia New" w:hAnsi="Browallia New" w:cs="Browallia New"/>
          <w:sz w:val="26"/>
          <w:szCs w:val="26"/>
          <w:cs/>
        </w:rPr>
        <w:t>สุทธิสำหรับปีที่เป็นของผู้ถือหุ้นสามัญของบริษัทใหญ่ด้วยจำนวนหุ้นสามัญถัวเฉลี่ยถ่วงน้ำหนักที่</w:t>
      </w:r>
      <w:r w:rsidR="00D7592E" w:rsidRPr="004C2BAB">
        <w:rPr>
          <w:rFonts w:ascii="Browallia New" w:hAnsi="Browallia New" w:cs="Browallia New"/>
          <w:sz w:val="26"/>
          <w:szCs w:val="26"/>
          <w:cs/>
        </w:rPr>
        <w:t>ถือโดยผู้ถือหุ้น</w:t>
      </w:r>
      <w:r w:rsidR="00A45C70" w:rsidRPr="004C2BAB">
        <w:rPr>
          <w:rFonts w:ascii="Browallia New" w:hAnsi="Browallia New" w:cs="Browallia New"/>
          <w:sz w:val="26"/>
          <w:szCs w:val="26"/>
          <w:cs/>
        </w:rPr>
        <w:t>ในระหว่างปี</w:t>
      </w:r>
    </w:p>
    <w:p w14:paraId="1CC9C53D" w14:textId="77777777" w:rsidR="00A45C70" w:rsidRPr="004C2BA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130462" w:rsidRPr="004C2BAB" w14:paraId="601351E6" w14:textId="77777777" w:rsidTr="0014445A">
        <w:tc>
          <w:tcPr>
            <w:tcW w:w="4050" w:type="dxa"/>
            <w:shd w:val="clear" w:color="auto" w:fill="auto"/>
            <w:vAlign w:val="bottom"/>
          </w:tcPr>
          <w:p w14:paraId="03A08171" w14:textId="77777777" w:rsidR="00A45C70" w:rsidRPr="004C2BAB" w:rsidRDefault="00A45C70" w:rsidP="00F0606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7C15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EF5A9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2373F587" w14:textId="77777777" w:rsidTr="0014445A">
        <w:tc>
          <w:tcPr>
            <w:tcW w:w="4050" w:type="dxa"/>
            <w:shd w:val="clear" w:color="auto" w:fill="auto"/>
            <w:vAlign w:val="bottom"/>
          </w:tcPr>
          <w:p w14:paraId="6039C7FC" w14:textId="77777777" w:rsidR="00A45C70" w:rsidRPr="004C2BAB" w:rsidRDefault="00A45C70" w:rsidP="00B04547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9E9D0" w14:textId="56FC33A5" w:rsidR="00A45C70" w:rsidRPr="004C2BAB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B8D2E" w14:textId="17708F45" w:rsidR="00A45C70" w:rsidRPr="004C2BAB" w:rsidRDefault="00A45C70" w:rsidP="00B04547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0462" w:rsidRPr="004C2BAB" w14:paraId="585980EB" w14:textId="77777777" w:rsidTr="00130462">
        <w:tc>
          <w:tcPr>
            <w:tcW w:w="4050" w:type="dxa"/>
            <w:shd w:val="clear" w:color="auto" w:fill="auto"/>
            <w:vAlign w:val="bottom"/>
          </w:tcPr>
          <w:p w14:paraId="329F1163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AD889" w14:textId="7FD39DFE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1C3E0" w14:textId="5FF3DFD2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46CD8" w14:textId="492CF0E5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0A011" w14:textId="071DA263" w:rsidR="00E234DD" w:rsidRPr="004C2BAB" w:rsidRDefault="00E234DD" w:rsidP="00E234D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2B51A456" w14:textId="77777777" w:rsidTr="00130462">
        <w:trPr>
          <w:trHeight w:val="62"/>
        </w:trPr>
        <w:tc>
          <w:tcPr>
            <w:tcW w:w="4050" w:type="dxa"/>
            <w:shd w:val="clear" w:color="auto" w:fill="auto"/>
            <w:vAlign w:val="bottom"/>
          </w:tcPr>
          <w:p w14:paraId="7CB3A1EA" w14:textId="77777777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579974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6ABF7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FEBF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C9AF6" w14:textId="77777777" w:rsidR="00E234DD" w:rsidRPr="004C2BAB" w:rsidRDefault="00E234DD" w:rsidP="00E234D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462" w:rsidRPr="004C2BAB" w14:paraId="248BD462" w14:textId="77777777" w:rsidTr="00130462">
        <w:trPr>
          <w:trHeight w:val="297"/>
        </w:trPr>
        <w:tc>
          <w:tcPr>
            <w:tcW w:w="4050" w:type="dxa"/>
            <w:shd w:val="clear" w:color="auto" w:fill="auto"/>
            <w:vAlign w:val="bottom"/>
          </w:tcPr>
          <w:p w14:paraId="761A5054" w14:textId="319D0AAD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</w:t>
            </w:r>
            <w:r w:rsidRPr="004C2BA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ของบริษัทใหญ่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350" w:type="dxa"/>
            <w:shd w:val="clear" w:color="auto" w:fill="auto"/>
          </w:tcPr>
          <w:p w14:paraId="6A88A597" w14:textId="2223B8A7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50" w:type="dxa"/>
            <w:shd w:val="clear" w:color="auto" w:fill="auto"/>
          </w:tcPr>
          <w:p w14:paraId="17459475" w14:textId="06E75FE0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50" w:type="dxa"/>
            <w:shd w:val="clear" w:color="auto" w:fill="auto"/>
          </w:tcPr>
          <w:p w14:paraId="635D16FB" w14:textId="33444EC2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50" w:type="dxa"/>
            <w:shd w:val="clear" w:color="auto" w:fill="auto"/>
          </w:tcPr>
          <w:p w14:paraId="05478A28" w14:textId="76B889AD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130462" w:rsidRPr="004C2BAB" w14:paraId="0920E190" w14:textId="77777777" w:rsidTr="00130462">
        <w:tc>
          <w:tcPr>
            <w:tcW w:w="4050" w:type="dxa"/>
            <w:shd w:val="clear" w:color="auto" w:fill="auto"/>
            <w:vAlign w:val="bottom"/>
          </w:tcPr>
          <w:p w14:paraId="4A23902F" w14:textId="5ED6EC52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F46BF" w14:textId="677E1018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29E7E6" w14:textId="2564D307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B24C95" w14:textId="356B3ABC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0A46D" w14:textId="7097EB9E" w:rsidR="00E234DD" w:rsidRPr="004C2BAB" w:rsidRDefault="00F96C52" w:rsidP="0042328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30462" w:rsidRPr="004C2BAB" w14:paraId="06FD1F2F" w14:textId="77777777" w:rsidTr="00130462">
        <w:tc>
          <w:tcPr>
            <w:tcW w:w="4050" w:type="dxa"/>
            <w:shd w:val="clear" w:color="auto" w:fill="auto"/>
            <w:vAlign w:val="bottom"/>
          </w:tcPr>
          <w:p w14:paraId="4D79FD72" w14:textId="0FACCF06" w:rsidR="00E234DD" w:rsidRPr="004C2BAB" w:rsidRDefault="00E234DD" w:rsidP="00E234D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FCD7BA" w14:textId="30972715" w:rsidR="00E234DD" w:rsidRPr="004C2BAB" w:rsidRDefault="00423286" w:rsidP="0042328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ECE832" w14:textId="3B3CDE6F" w:rsidR="00E234DD" w:rsidRPr="004C2BAB" w:rsidRDefault="00423286" w:rsidP="0042328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946FAC" w14:textId="08DFEEAE" w:rsidR="00E234DD" w:rsidRPr="004C2BAB" w:rsidRDefault="00423286" w:rsidP="0042328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8D0B73" w14:textId="15DB611B" w:rsidR="00E234DD" w:rsidRPr="004C2BAB" w:rsidRDefault="00423286" w:rsidP="0042328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</w:tbl>
    <w:p w14:paraId="37A210D6" w14:textId="77777777" w:rsidR="00A45C70" w:rsidRPr="004C2BA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F6CB583" w14:textId="6ABF7590" w:rsidR="00A45C70" w:rsidRPr="004C2BA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</w:t>
      </w:r>
    </w:p>
    <w:p w14:paraId="687C3F46" w14:textId="1E217A64" w:rsidR="00A45C70" w:rsidRPr="004C2BAB" w:rsidRDefault="00A45C70" w:rsidP="00A45C70">
      <w:pPr>
        <w:pStyle w:val="BodyTextIndent2"/>
        <w:ind w:left="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3282ED16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9454B9" w14:textId="14C23AC0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3CE4174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B1EA06" w14:textId="79F6CE70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</w:t>
      </w:r>
      <w:r w:rsidRPr="004C2BAB">
        <w:rPr>
          <w:rFonts w:ascii="Browallia New" w:hAnsi="Browallia New" w:cs="Browallia New"/>
          <w:sz w:val="26"/>
          <w:szCs w:val="26"/>
          <w:cs/>
        </w:rPr>
        <w:t>เดียวกัน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="0092368C" w:rsidRPr="004C2BAB">
        <w:rPr>
          <w:rFonts w:ascii="Browallia New" w:hAnsi="Browallia New" w:cs="Browallia New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>ที่ใกล้ชิดกับบุคคลดังกล่าว และกิจการที่เกี่ยวข้องกับบุคคลเหล่านั้น</w:t>
      </w:r>
    </w:p>
    <w:p w14:paraId="166BD979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82C302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4C2BAB">
        <w:rPr>
          <w:rFonts w:ascii="Browallia New" w:hAnsi="Browallia New" w:cs="Browallia New"/>
          <w:sz w:val="26"/>
          <w:szCs w:val="26"/>
          <w:cs/>
        </w:rPr>
        <w:t>มากกว่ารูปแบบทางกฎหมาย</w:t>
      </w:r>
    </w:p>
    <w:p w14:paraId="2D800B94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48FD2A" w14:textId="4C0E1729" w:rsidR="00A45C70" w:rsidRPr="004C2BAB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บริษัทถูกถือหุ้นโดย 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>Mandarin Oriental Holdings B.V.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กลุ่มตระกูลจรณะจิตต์และบริษัท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เจ้าพระยา ดีเวลอปเมนต์ จำกัด ในสัดส่วน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br/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42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จำนวนหุ้นที่เหลือร้อยละ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 </w:t>
      </w:r>
    </w:p>
    <w:p w14:paraId="1F250A47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080D59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pacing w:val="-8"/>
          <w:sz w:val="26"/>
          <w:szCs w:val="26"/>
          <w:cs/>
        </w:rPr>
        <w:t>ในระหว่างปี กลุ่มกิจการได้ดำเนินการค้าตามปกติกับกิจการที่เกี่ยวข้องกัน โดยที่บริษัทได้คิดราคาซื้อขายสินค้าและบริการกับกิจการ</w:t>
      </w:r>
      <w:r w:rsidRPr="004C2BAB">
        <w:rPr>
          <w:rFonts w:ascii="Browallia New" w:hAnsi="Browallia New" w:cs="Browallia New"/>
          <w:spacing w:val="-8"/>
          <w:sz w:val="26"/>
          <w:szCs w:val="26"/>
        </w:rPr>
        <w:br/>
      </w:r>
      <w:r w:rsidRPr="004C2BAB">
        <w:rPr>
          <w:rFonts w:ascii="Browallia New" w:hAnsi="Browallia New" w:cs="Browallia New"/>
          <w:spacing w:val="-8"/>
          <w:sz w:val="26"/>
          <w:szCs w:val="26"/>
          <w:cs/>
        </w:rPr>
        <w:t>ที่เกี่ยวข้องกัน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>ตามวิธีราคาทุนบวกกำไรส่วนเพิ่ม</w:t>
      </w:r>
    </w:p>
    <w:p w14:paraId="7E042714" w14:textId="77777777" w:rsidR="00B04547" w:rsidRPr="004C2BAB" w:rsidRDefault="00B04547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510FE7" w14:textId="1B1A22F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กลุ่มกิจการมีรายการกับกิจการที่เกี่ยวข้องกันสำหรับปีสิ้นสุดวันที่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ดังนี้</w:t>
      </w:r>
    </w:p>
    <w:p w14:paraId="4BDBB808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2FDDB4" w14:textId="77777777" w:rsidR="00A45C70" w:rsidRPr="004C2BA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4C2BAB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C2BAB">
        <w:rPr>
          <w:rFonts w:ascii="Browallia New" w:hAnsi="Browallia New" w:cs="Browallia New"/>
          <w:b/>
          <w:bCs/>
          <w:sz w:val="26"/>
          <w:szCs w:val="26"/>
        </w:rPr>
        <w:tab/>
      </w: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รายได้จากการขายสินค้าและให้บริการ</w:t>
      </w:r>
    </w:p>
    <w:p w14:paraId="12591138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4C2BAB" w14:paraId="53FA2C70" w14:textId="77777777" w:rsidTr="0014445A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7DF6481D" w14:textId="77777777" w:rsidR="00A45C70" w:rsidRPr="004C2BA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97845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7D318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4022210A" w14:textId="77777777" w:rsidTr="0014445A">
        <w:tc>
          <w:tcPr>
            <w:tcW w:w="3528" w:type="dxa"/>
            <w:shd w:val="clear" w:color="auto" w:fill="auto"/>
            <w:vAlign w:val="bottom"/>
          </w:tcPr>
          <w:p w14:paraId="3F87B41B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54D78" w14:textId="08405579" w:rsidR="00E234DD" w:rsidRPr="004C2BAB" w:rsidRDefault="00E234DD" w:rsidP="00E234DD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9D061" w14:textId="06CDF04D" w:rsidR="00E234DD" w:rsidRPr="004C2BAB" w:rsidRDefault="00E234DD" w:rsidP="00E234DD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C06A2" w14:textId="6C6C3AEB" w:rsidR="00E234DD" w:rsidRPr="004C2BAB" w:rsidRDefault="00E234DD" w:rsidP="00E234DD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7562F" w14:textId="15AC3D9D" w:rsidR="00E234DD" w:rsidRPr="004C2BAB" w:rsidRDefault="00E234DD" w:rsidP="00E234DD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4211CD3C" w14:textId="77777777" w:rsidTr="00130462">
        <w:tc>
          <w:tcPr>
            <w:tcW w:w="3528" w:type="dxa"/>
            <w:shd w:val="clear" w:color="auto" w:fill="auto"/>
            <w:vAlign w:val="bottom"/>
          </w:tcPr>
          <w:p w14:paraId="785A5FE9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E6156" w14:textId="6D4D2354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88E51A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C9ED83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A996FA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7EBC43D0" w14:textId="77777777" w:rsidTr="00130462">
        <w:tc>
          <w:tcPr>
            <w:tcW w:w="3528" w:type="dxa"/>
            <w:shd w:val="clear" w:color="auto" w:fill="auto"/>
          </w:tcPr>
          <w:p w14:paraId="3FFB5D86" w14:textId="77777777" w:rsidR="00E234DD" w:rsidRPr="004C2BAB" w:rsidRDefault="00E234DD" w:rsidP="00E234DD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FB8A5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9B590D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B409A9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E36C3E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23065626" w14:textId="77777777" w:rsidTr="00130462">
        <w:tc>
          <w:tcPr>
            <w:tcW w:w="3528" w:type="dxa"/>
            <w:shd w:val="clear" w:color="auto" w:fill="auto"/>
          </w:tcPr>
          <w:p w14:paraId="178272BC" w14:textId="77777777" w:rsidR="00E234DD" w:rsidRPr="004C2BAB" w:rsidRDefault="00E234DD" w:rsidP="00E234DD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027846A1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3A4808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EA47ED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D64AF4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7AF04441" w14:textId="77777777" w:rsidTr="00130462">
        <w:tc>
          <w:tcPr>
            <w:tcW w:w="3528" w:type="dxa"/>
            <w:shd w:val="clear" w:color="auto" w:fill="auto"/>
          </w:tcPr>
          <w:p w14:paraId="4523ABAC" w14:textId="77777777" w:rsidR="00E234DD" w:rsidRPr="004C2BAB" w:rsidRDefault="00E234DD" w:rsidP="00E234DD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และให้บริการกับ</w:t>
            </w:r>
          </w:p>
        </w:tc>
        <w:tc>
          <w:tcPr>
            <w:tcW w:w="1440" w:type="dxa"/>
            <w:shd w:val="clear" w:color="auto" w:fill="auto"/>
          </w:tcPr>
          <w:p w14:paraId="047DC459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7E23C28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2AC2B7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7CCDCF" w14:textId="77777777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6FD0CF22" w14:textId="77777777" w:rsidTr="00130462">
        <w:tc>
          <w:tcPr>
            <w:tcW w:w="3528" w:type="dxa"/>
            <w:shd w:val="clear" w:color="auto" w:fill="auto"/>
          </w:tcPr>
          <w:p w14:paraId="20E39EFB" w14:textId="153EAA93" w:rsidR="00E234DD" w:rsidRPr="004C2BAB" w:rsidRDefault="00E234DD" w:rsidP="00E234DD">
            <w:pPr>
              <w:pStyle w:val="Header"/>
              <w:ind w:left="255" w:right="-1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756B589" w14:textId="62C46A4F" w:rsidR="00E234DD" w:rsidRPr="004C2BAB" w:rsidRDefault="00CB7E3A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7F2502" w14:textId="40F7ECC6" w:rsidR="00E234DD" w:rsidRPr="004C2BAB" w:rsidRDefault="00E234DD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BB8835" w14:textId="0B85E399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16521DD" w14:textId="01DC31CA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0462" w:rsidRPr="004C2BAB" w14:paraId="3B740147" w14:textId="77777777" w:rsidTr="00130462">
        <w:tc>
          <w:tcPr>
            <w:tcW w:w="3528" w:type="dxa"/>
            <w:shd w:val="clear" w:color="auto" w:fill="auto"/>
          </w:tcPr>
          <w:p w14:paraId="6E776B72" w14:textId="66349460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61DBBD" w14:textId="6E29E5C6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37CE15" w14:textId="09D132D8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E9CF2D" w14:textId="16DF5560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BDB921" w14:textId="1F912C7A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130462" w:rsidRPr="004C2BAB" w14:paraId="4A12D04B" w14:textId="77777777" w:rsidTr="00130462">
        <w:trPr>
          <w:trHeight w:val="62"/>
        </w:trPr>
        <w:tc>
          <w:tcPr>
            <w:tcW w:w="3528" w:type="dxa"/>
            <w:shd w:val="clear" w:color="auto" w:fill="auto"/>
          </w:tcPr>
          <w:p w14:paraId="6283FAB6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5F660" w14:textId="3C559D99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9B983" w14:textId="5C425AF5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E9B26" w14:textId="784F13F9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2E25C" w14:textId="663371E4" w:rsidR="00E234DD" w:rsidRPr="004C2BAB" w:rsidRDefault="00F96C52" w:rsidP="00E234DD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4ECDA43D" w14:textId="005C321D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228D94" w14:textId="77777777" w:rsidR="00A45C70" w:rsidRPr="004C2BA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4C2BAB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C2BAB">
        <w:rPr>
          <w:rFonts w:ascii="Browallia New" w:hAnsi="Browallia New" w:cs="Browallia New"/>
          <w:b/>
          <w:bCs/>
          <w:sz w:val="26"/>
          <w:szCs w:val="26"/>
        </w:rPr>
        <w:tab/>
      </w: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การซื้อสินค้าและบริการ</w:t>
      </w:r>
    </w:p>
    <w:p w14:paraId="429E434D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4C2BAB" w14:paraId="0703B387" w14:textId="77777777" w:rsidTr="0014445A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4C88C753" w14:textId="77777777" w:rsidR="00A45C70" w:rsidRPr="004C2BA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399A3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9DDED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131F6FA3" w14:textId="77777777" w:rsidTr="0014445A">
        <w:tc>
          <w:tcPr>
            <w:tcW w:w="3528" w:type="dxa"/>
            <w:shd w:val="clear" w:color="auto" w:fill="auto"/>
            <w:vAlign w:val="bottom"/>
          </w:tcPr>
          <w:p w14:paraId="340B0122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74CF2" w14:textId="7F00E2CE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FA05A" w14:textId="33298BCC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77EA1" w14:textId="7B3ED3F5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A979" w14:textId="08CF1E7E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7341706" w14:textId="77777777" w:rsidTr="00130462">
        <w:tc>
          <w:tcPr>
            <w:tcW w:w="3528" w:type="dxa"/>
            <w:shd w:val="clear" w:color="auto" w:fill="auto"/>
            <w:vAlign w:val="bottom"/>
          </w:tcPr>
          <w:p w14:paraId="380A812E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0A87B3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4842A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4F2A8F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0679F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7B34CC0A" w14:textId="77777777" w:rsidTr="00130462">
        <w:tc>
          <w:tcPr>
            <w:tcW w:w="3528" w:type="dxa"/>
            <w:shd w:val="clear" w:color="auto" w:fill="auto"/>
          </w:tcPr>
          <w:p w14:paraId="54644055" w14:textId="77777777" w:rsidR="00E234DD" w:rsidRPr="004C2BAB" w:rsidRDefault="00E234DD" w:rsidP="00E234DD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04E016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5725A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D0AFAE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F0568B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2FF0253A" w14:textId="77777777" w:rsidTr="00130462">
        <w:tc>
          <w:tcPr>
            <w:tcW w:w="3528" w:type="dxa"/>
            <w:shd w:val="clear" w:color="auto" w:fill="auto"/>
          </w:tcPr>
          <w:p w14:paraId="338488A8" w14:textId="77777777" w:rsidR="00E234DD" w:rsidRPr="004C2BAB" w:rsidRDefault="00E234DD" w:rsidP="00E234DD">
            <w:pPr>
              <w:pStyle w:val="Header"/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auto"/>
          </w:tcPr>
          <w:p w14:paraId="7E7B5398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42E1C2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DBACEA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8553E3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18A0AEAA" w14:textId="77777777" w:rsidTr="00130462">
        <w:tc>
          <w:tcPr>
            <w:tcW w:w="3528" w:type="dxa"/>
            <w:shd w:val="clear" w:color="auto" w:fill="auto"/>
          </w:tcPr>
          <w:p w14:paraId="2AD0DBEB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991828A" w14:textId="5FA23C54" w:rsidR="00E234DD" w:rsidRPr="004C2BAB" w:rsidRDefault="00CB7E3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49BC80" w14:textId="18D02D65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D16891" w14:textId="592D720B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65A57C5B" w14:textId="7DB12D39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130462" w:rsidRPr="004C2BAB" w14:paraId="3B1394B4" w14:textId="77777777" w:rsidTr="00130462">
        <w:tc>
          <w:tcPr>
            <w:tcW w:w="3528" w:type="dxa"/>
            <w:shd w:val="clear" w:color="auto" w:fill="auto"/>
          </w:tcPr>
          <w:p w14:paraId="6759700B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C505A" w14:textId="769D4427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37E49" w14:textId="3B554C0F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E09E71" w14:textId="702C94C8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2B52C9" w14:textId="78D91A3B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130462" w:rsidRPr="004C2BAB" w14:paraId="64BDC0C9" w14:textId="77777777" w:rsidTr="00130462">
        <w:tc>
          <w:tcPr>
            <w:tcW w:w="3528" w:type="dxa"/>
            <w:shd w:val="clear" w:color="auto" w:fill="auto"/>
          </w:tcPr>
          <w:p w14:paraId="793C9341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A2AF6" w14:textId="29D190FC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EED11" w14:textId="0BF18A89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98CE0" w14:textId="1012D8CF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E5634" w14:textId="372D23E0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130462" w:rsidRPr="004C2BAB" w14:paraId="075F0562" w14:textId="77777777" w:rsidTr="00130462">
        <w:tc>
          <w:tcPr>
            <w:tcW w:w="3528" w:type="dxa"/>
            <w:shd w:val="clear" w:color="auto" w:fill="auto"/>
          </w:tcPr>
          <w:p w14:paraId="0B1E941D" w14:textId="24808CB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24D99A" w14:textId="59EFD432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BCC436" w14:textId="1BBDC308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C0083B" w14:textId="1C664DA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08BD9D" w14:textId="011BA3C4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30462" w:rsidRPr="004C2BAB" w14:paraId="64A3F5DA" w14:textId="77777777" w:rsidTr="00130462">
        <w:tc>
          <w:tcPr>
            <w:tcW w:w="3528" w:type="dxa"/>
            <w:shd w:val="clear" w:color="auto" w:fill="auto"/>
          </w:tcPr>
          <w:p w14:paraId="635E2FCE" w14:textId="65A57A92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5CDC4F" w14:textId="37E14B8C" w:rsidR="00E234DD" w:rsidRPr="004C2BAB" w:rsidRDefault="00CB7E3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7CA0D0" w14:textId="4C22816A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20470" w14:textId="29FAB33C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E0EAFF" w14:textId="02244AF0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130462" w:rsidRPr="004C2BAB" w14:paraId="0D5F8E99" w14:textId="77777777" w:rsidTr="00130462">
        <w:tc>
          <w:tcPr>
            <w:tcW w:w="3528" w:type="dxa"/>
            <w:shd w:val="clear" w:color="auto" w:fill="auto"/>
          </w:tcPr>
          <w:p w14:paraId="5A6515F3" w14:textId="34BEF08D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E32A" w14:textId="6B91150C" w:rsidR="00E234DD" w:rsidRPr="004C2BAB" w:rsidRDefault="00CB7E3A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2C4F0" w14:textId="3590767B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D645" w14:textId="451671C3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DFFEA" w14:textId="63AECD40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6B0B5192" w14:textId="77777777" w:rsidR="00A45C70" w:rsidRPr="004C2BAB" w:rsidRDefault="00023A5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D3B403A" w14:textId="77777777" w:rsidR="00A45C70" w:rsidRPr="004C2BA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751BD565" w14:textId="77777777" w:rsidR="00A45C70" w:rsidRPr="004C2BAB" w:rsidRDefault="00A45C70" w:rsidP="00A45C70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4C2BAB" w14:paraId="10CB515D" w14:textId="77777777" w:rsidTr="0014445A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47D68C36" w14:textId="77777777" w:rsidR="00A45C70" w:rsidRPr="004C2BA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CBA9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D647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70CE07BA" w14:textId="77777777" w:rsidTr="0014445A">
        <w:tc>
          <w:tcPr>
            <w:tcW w:w="3528" w:type="dxa"/>
            <w:shd w:val="clear" w:color="auto" w:fill="auto"/>
            <w:vAlign w:val="bottom"/>
          </w:tcPr>
          <w:p w14:paraId="62FD2204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ED5D" w14:textId="58AB366C" w:rsidR="00E234DD" w:rsidRPr="004C2BAB" w:rsidRDefault="00E234DD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D090" w14:textId="25F7893A" w:rsidR="00E234DD" w:rsidRPr="004C2BAB" w:rsidRDefault="00E234DD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24F8" w14:textId="16091560" w:rsidR="00E234DD" w:rsidRPr="004C2BAB" w:rsidRDefault="00E234DD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0ECEC" w14:textId="23957794" w:rsidR="00E234DD" w:rsidRPr="004C2BAB" w:rsidRDefault="00E234DD" w:rsidP="00E234D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6D31D673" w14:textId="77777777" w:rsidTr="00130462">
        <w:tc>
          <w:tcPr>
            <w:tcW w:w="3528" w:type="dxa"/>
            <w:shd w:val="clear" w:color="auto" w:fill="auto"/>
            <w:vAlign w:val="bottom"/>
          </w:tcPr>
          <w:p w14:paraId="2B0B5D4A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0696F4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9FBE4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A10702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96C5E0" w14:textId="77777777" w:rsidR="00E234DD" w:rsidRPr="004C2BAB" w:rsidRDefault="00E234DD" w:rsidP="00E234DD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77E0094A" w14:textId="77777777" w:rsidTr="00130462">
        <w:tc>
          <w:tcPr>
            <w:tcW w:w="3528" w:type="dxa"/>
            <w:shd w:val="clear" w:color="auto" w:fill="auto"/>
          </w:tcPr>
          <w:p w14:paraId="2BFCDCD6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B0CD3E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BE92A5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CBCF3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B99D9A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14153536" w14:textId="77777777" w:rsidTr="00130462">
        <w:tc>
          <w:tcPr>
            <w:tcW w:w="3528" w:type="dxa"/>
            <w:shd w:val="clear" w:color="auto" w:fill="auto"/>
          </w:tcPr>
          <w:p w14:paraId="68D14EE5" w14:textId="6ECCE6D3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0CCA080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362B44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267E3D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C595EC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0462" w:rsidRPr="004C2BAB" w14:paraId="44E6CE2E" w14:textId="77777777" w:rsidTr="00130462">
        <w:tc>
          <w:tcPr>
            <w:tcW w:w="3528" w:type="dxa"/>
            <w:shd w:val="clear" w:color="auto" w:fill="auto"/>
          </w:tcPr>
          <w:p w14:paraId="68F4BFCF" w14:textId="5C267E50" w:rsidR="00E234DD" w:rsidRPr="004C2BAB" w:rsidRDefault="00E234DD" w:rsidP="00E234D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F5705" w14:textId="27395976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A2719" w14:textId="0E022A19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A9A1C" w14:textId="05E3892C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70E93" w14:textId="4E8071D9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130462" w:rsidRPr="004C2BAB" w14:paraId="0C3FF19C" w14:textId="77777777" w:rsidTr="00130462">
        <w:tc>
          <w:tcPr>
            <w:tcW w:w="3528" w:type="dxa"/>
            <w:shd w:val="clear" w:color="auto" w:fill="auto"/>
          </w:tcPr>
          <w:p w14:paraId="5C58979E" w14:textId="7634E46C" w:rsidR="00E234DD" w:rsidRPr="004C2BAB" w:rsidRDefault="00E234DD" w:rsidP="00E234DD">
            <w:pPr>
              <w:tabs>
                <w:tab w:val="left" w:pos="42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D6589" w14:textId="22674106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D0A24" w14:textId="7ABC0416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AEAF6" w14:textId="316B563D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497CA" w14:textId="024E61C3" w:rsidR="00E234DD" w:rsidRPr="004C2BAB" w:rsidRDefault="00F96C52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E234DD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130462" w:rsidRPr="004C2BAB" w14:paraId="712EE6C9" w14:textId="77777777" w:rsidTr="00130462">
        <w:tc>
          <w:tcPr>
            <w:tcW w:w="3528" w:type="dxa"/>
            <w:shd w:val="clear" w:color="auto" w:fill="auto"/>
          </w:tcPr>
          <w:p w14:paraId="3ED6ED3A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78F01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5F765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C0DC51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D10EBA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2EB14D38" w14:textId="77777777" w:rsidTr="00130462">
        <w:tc>
          <w:tcPr>
            <w:tcW w:w="3528" w:type="dxa"/>
            <w:shd w:val="clear" w:color="auto" w:fill="auto"/>
          </w:tcPr>
          <w:p w14:paraId="747ED8B1" w14:textId="77777777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4BFE81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6F6C9D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A67D08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176603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30462" w:rsidRPr="004C2BAB" w14:paraId="715C3975" w14:textId="77777777" w:rsidTr="00130462">
        <w:tc>
          <w:tcPr>
            <w:tcW w:w="3528" w:type="dxa"/>
            <w:shd w:val="clear" w:color="auto" w:fill="auto"/>
          </w:tcPr>
          <w:p w14:paraId="073B13EA" w14:textId="4096D0B2" w:rsidR="00E234DD" w:rsidRPr="004C2BAB" w:rsidRDefault="00E234DD" w:rsidP="00E234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0779CF4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CCDED0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98C7E72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DDBB92F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B7E3A" w:rsidRPr="004C2BAB" w14:paraId="152585DF" w14:textId="77777777" w:rsidTr="00130462">
        <w:tc>
          <w:tcPr>
            <w:tcW w:w="3528" w:type="dxa"/>
            <w:shd w:val="clear" w:color="auto" w:fill="auto"/>
          </w:tcPr>
          <w:p w14:paraId="0CA70E1F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FD579E6" w14:textId="1C721FC4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B26710" w14:textId="7671C040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28AA0D" w14:textId="57E59572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21109B60" w14:textId="3E7A3A7D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CB7E3A" w:rsidRPr="004C2BAB" w14:paraId="27C2D112" w14:textId="77777777" w:rsidTr="00130462">
        <w:tc>
          <w:tcPr>
            <w:tcW w:w="3528" w:type="dxa"/>
            <w:shd w:val="clear" w:color="auto" w:fill="auto"/>
          </w:tcPr>
          <w:p w14:paraId="5B8D873D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A1716" w14:textId="58F8F61B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47E5C" w14:textId="6B901B6F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06151" w14:textId="2463FFB2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24EB8" w14:textId="551F7B28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CB7E3A" w:rsidRPr="004C2BAB" w14:paraId="37CDA932" w14:textId="77777777" w:rsidTr="00130462">
        <w:tc>
          <w:tcPr>
            <w:tcW w:w="3528" w:type="dxa"/>
            <w:shd w:val="clear" w:color="auto" w:fill="auto"/>
          </w:tcPr>
          <w:p w14:paraId="77DB6C6A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DB0649" w14:textId="781E4578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8CE806" w14:textId="14E080D1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E0F4A" w14:textId="658E1685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4CF2" w14:textId="6563C58E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CB7E3A" w:rsidRPr="004C2BAB" w14:paraId="130836C2" w14:textId="77777777" w:rsidTr="00130462">
        <w:tc>
          <w:tcPr>
            <w:tcW w:w="3528" w:type="dxa"/>
            <w:shd w:val="clear" w:color="auto" w:fill="auto"/>
          </w:tcPr>
          <w:p w14:paraId="69A62780" w14:textId="42A00BD0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4C2BA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640FA" w14:textId="72C64148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78ABD" w14:textId="14675079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5F49" w14:textId="6A99410E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E3948" w14:textId="0122A303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6C52"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B7E3A" w:rsidRPr="004C2BAB" w14:paraId="76A94C73" w14:textId="77777777" w:rsidTr="00130462">
        <w:tc>
          <w:tcPr>
            <w:tcW w:w="3528" w:type="dxa"/>
            <w:shd w:val="clear" w:color="auto" w:fill="auto"/>
          </w:tcPr>
          <w:p w14:paraId="3D295B69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4A80D" w14:textId="446D9DCE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003EB" w14:textId="23DC4645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31853" w14:textId="73E8AE6F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0CB5" w14:textId="0CCA4003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CB7E3A" w:rsidRPr="004C2BAB" w14:paraId="47FC513F" w14:textId="77777777" w:rsidTr="00130462">
        <w:tc>
          <w:tcPr>
            <w:tcW w:w="3528" w:type="dxa"/>
            <w:shd w:val="clear" w:color="auto" w:fill="auto"/>
          </w:tcPr>
          <w:p w14:paraId="57E6C9AB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3828E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46ED6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CB4C6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FF023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7E3A" w:rsidRPr="004C2BAB" w14:paraId="4D969007" w14:textId="77777777" w:rsidTr="00130462">
        <w:tc>
          <w:tcPr>
            <w:tcW w:w="3528" w:type="dxa"/>
            <w:shd w:val="clear" w:color="auto" w:fill="auto"/>
          </w:tcPr>
          <w:p w14:paraId="35C5B242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455AE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67EDE5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1E436F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0DB99C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7E3A" w:rsidRPr="004C2BAB" w14:paraId="3EC721B9" w14:textId="77777777" w:rsidTr="00130462">
        <w:tc>
          <w:tcPr>
            <w:tcW w:w="3528" w:type="dxa"/>
            <w:shd w:val="clear" w:color="auto" w:fill="auto"/>
          </w:tcPr>
          <w:p w14:paraId="24204E36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53627" w14:textId="76272522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B230C" w14:textId="66227FD1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C7BFF" w14:textId="77D3CC5A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DAA31" w14:textId="0A681282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CB7E3A" w:rsidRPr="004C2BAB" w14:paraId="7DA8D878" w14:textId="77777777" w:rsidTr="00130462">
        <w:tc>
          <w:tcPr>
            <w:tcW w:w="3528" w:type="dxa"/>
            <w:shd w:val="clear" w:color="auto" w:fill="auto"/>
          </w:tcPr>
          <w:p w14:paraId="78657CDC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40F23" w14:textId="2C2D563F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59E70" w14:textId="0E6ED1A2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BF7AC" w14:textId="07F09ED5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931D1" w14:textId="5A6F2DFE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CB7E3A" w:rsidRPr="004C2BAB" w14:paraId="77FAC80D" w14:textId="77777777" w:rsidTr="00130462">
        <w:tc>
          <w:tcPr>
            <w:tcW w:w="3528" w:type="dxa"/>
            <w:shd w:val="clear" w:color="auto" w:fill="auto"/>
          </w:tcPr>
          <w:p w14:paraId="5185609D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84BF8" w14:textId="33344831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70FE7" w14:textId="74BF4837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A1491" w14:textId="2BA9C331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3DE0F" w14:textId="7150323B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CB7E3A" w:rsidRPr="004C2BAB" w14:paraId="334655C6" w14:textId="77777777" w:rsidTr="00130462">
        <w:tc>
          <w:tcPr>
            <w:tcW w:w="3528" w:type="dxa"/>
            <w:shd w:val="clear" w:color="auto" w:fill="auto"/>
          </w:tcPr>
          <w:p w14:paraId="67C64133" w14:textId="0FEAE3B6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03FC8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BB7F7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AD768B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A976FB" w14:textId="77777777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7E3A" w:rsidRPr="004C2BAB" w14:paraId="15B3B761" w14:textId="77777777" w:rsidTr="00130462">
        <w:tc>
          <w:tcPr>
            <w:tcW w:w="3528" w:type="dxa"/>
            <w:shd w:val="clear" w:color="auto" w:fill="auto"/>
          </w:tcPr>
          <w:p w14:paraId="2C55578F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CDF7D" w14:textId="12F0A784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6B6BF" w14:textId="752E755D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D8C49" w14:textId="16C3506A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BB0A0" w14:textId="77216C4E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CB7E3A" w:rsidRPr="004C2BAB" w14:paraId="374EC192" w14:textId="77777777" w:rsidTr="00130462">
        <w:tc>
          <w:tcPr>
            <w:tcW w:w="3528" w:type="dxa"/>
            <w:shd w:val="clear" w:color="auto" w:fill="auto"/>
          </w:tcPr>
          <w:p w14:paraId="2A8EC221" w14:textId="77777777" w:rsidR="00CB7E3A" w:rsidRPr="004C2BAB" w:rsidRDefault="00CB7E3A" w:rsidP="00CB7E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A472D" w14:textId="355730EB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9655D" w14:textId="0BEBD01D" w:rsidR="00CB7E3A" w:rsidRPr="004C2BAB" w:rsidRDefault="00CB7E3A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2565B" w14:textId="6580D998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DC64" w14:textId="149071F4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6AD99C6C" w14:textId="7947B8BC" w:rsidR="00A45C70" w:rsidRPr="004C2BAB" w:rsidRDefault="00A45C70" w:rsidP="00A45C7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952C542" w14:textId="77777777" w:rsidR="00A45C70" w:rsidRPr="004C2BAB" w:rsidRDefault="00A45C70" w:rsidP="00A45C70">
      <w:pPr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4C2BAB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37664FB7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CF80B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ค่าตอบแทนกรรมการและผู้บริหารเป็นเงินเดือน ผลประโยชน์อื่น และค่าตอบแทนอื่น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ๆ</w:t>
      </w:r>
    </w:p>
    <w:p w14:paraId="6B94B2A8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130462" w:rsidRPr="004C2BAB" w14:paraId="69FB469A" w14:textId="77777777" w:rsidTr="0014445A">
        <w:trPr>
          <w:trHeight w:val="243"/>
        </w:trPr>
        <w:tc>
          <w:tcPr>
            <w:tcW w:w="3528" w:type="dxa"/>
            <w:shd w:val="clear" w:color="auto" w:fill="auto"/>
            <w:vAlign w:val="bottom"/>
          </w:tcPr>
          <w:p w14:paraId="4296D031" w14:textId="77777777" w:rsidR="00A45C70" w:rsidRPr="004C2BAB" w:rsidRDefault="00A45C70" w:rsidP="00F0606A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DB6B4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6D522" w14:textId="77777777" w:rsidR="00A45C70" w:rsidRPr="004C2BAB" w:rsidRDefault="00A45C70" w:rsidP="00F06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462" w:rsidRPr="004C2BAB" w14:paraId="37CFBDF5" w14:textId="77777777" w:rsidTr="0014445A">
        <w:tc>
          <w:tcPr>
            <w:tcW w:w="3528" w:type="dxa"/>
            <w:shd w:val="clear" w:color="auto" w:fill="auto"/>
            <w:vAlign w:val="bottom"/>
          </w:tcPr>
          <w:p w14:paraId="67D06632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D8DB7" w14:textId="31B1169E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817D" w14:textId="7E6971DE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E9AB7" w14:textId="0C7F9FED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20D2A" w14:textId="5AE24E30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F96C52" w:rsidRPr="00F96C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0462" w:rsidRPr="004C2BAB" w14:paraId="17E42994" w14:textId="77777777" w:rsidTr="00130462">
        <w:tc>
          <w:tcPr>
            <w:tcW w:w="3528" w:type="dxa"/>
            <w:shd w:val="clear" w:color="auto" w:fill="auto"/>
            <w:vAlign w:val="bottom"/>
          </w:tcPr>
          <w:p w14:paraId="37B7253B" w14:textId="77777777" w:rsidR="00E234DD" w:rsidRPr="004C2BAB" w:rsidRDefault="00E234DD" w:rsidP="00E234DD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0CB2" w14:textId="77777777" w:rsidR="00E234DD" w:rsidRPr="004C2BAB" w:rsidRDefault="00E234DD" w:rsidP="00E234D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1FCE59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3C0353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85C92" w14:textId="77777777" w:rsidR="00E234DD" w:rsidRPr="004C2BAB" w:rsidRDefault="00E234DD" w:rsidP="00E234D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2B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0462" w:rsidRPr="004C2BAB" w14:paraId="2E81A9C8" w14:textId="77777777" w:rsidTr="00130462">
        <w:tc>
          <w:tcPr>
            <w:tcW w:w="3528" w:type="dxa"/>
            <w:shd w:val="clear" w:color="auto" w:fill="auto"/>
            <w:vAlign w:val="bottom"/>
          </w:tcPr>
          <w:p w14:paraId="271BD2C2" w14:textId="77777777" w:rsidR="00E234DD" w:rsidRPr="004C2BAB" w:rsidRDefault="00E234DD" w:rsidP="00E234DD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11498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00D4C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ADCAC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097F0" w14:textId="77777777" w:rsidR="00E234DD" w:rsidRPr="004C2BAB" w:rsidRDefault="00E234DD" w:rsidP="00E234D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B7E3A" w:rsidRPr="004C2BAB" w14:paraId="1977004C" w14:textId="77777777" w:rsidTr="00130462">
        <w:tc>
          <w:tcPr>
            <w:tcW w:w="3528" w:type="dxa"/>
            <w:shd w:val="clear" w:color="auto" w:fill="auto"/>
            <w:vAlign w:val="bottom"/>
          </w:tcPr>
          <w:p w14:paraId="3F5B1E18" w14:textId="267E896C" w:rsidR="00CB7E3A" w:rsidRPr="004C2BAB" w:rsidRDefault="00CB7E3A" w:rsidP="00CB7E3A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59E60A7" w14:textId="3C68AD01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47EEA9A7" w14:textId="40413FC3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29EF5458" w14:textId="3F8BAB63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5D83844A" w14:textId="07D2F258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B7E3A" w:rsidRPr="004C2BAB" w14:paraId="7036E726" w14:textId="77777777" w:rsidTr="00130462">
        <w:tc>
          <w:tcPr>
            <w:tcW w:w="3528" w:type="dxa"/>
            <w:shd w:val="clear" w:color="auto" w:fill="auto"/>
            <w:vAlign w:val="bottom"/>
          </w:tcPr>
          <w:p w14:paraId="05532F4A" w14:textId="77777777" w:rsidR="00CB7E3A" w:rsidRPr="004C2BAB" w:rsidRDefault="00CB7E3A" w:rsidP="00CB7E3A">
            <w:pPr>
              <w:pStyle w:val="Header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2BA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6349EEE4" w14:textId="4C6AB674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265E85D5" w14:textId="332EE0BD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13411087" w14:textId="2C38E354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4223BDD8" w14:textId="3F359818" w:rsidR="00CB7E3A" w:rsidRPr="004C2BAB" w:rsidRDefault="00F96C52" w:rsidP="00CB7E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B7E3A" w:rsidRPr="004C2B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6C5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054E9B4A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A80A60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>บริษัทแสดงค่าตอบแทนของกรรมการเป็นส่วนหนึ่งของค่าใช้จ่ายในการบริหาร</w:t>
      </w:r>
    </w:p>
    <w:p w14:paraId="50A2C9F5" w14:textId="4F86F2E4" w:rsidR="002F47AD" w:rsidRPr="004C2BAB" w:rsidRDefault="00023A50" w:rsidP="002F47A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4F2A7C58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7D9784" w14:textId="325DD190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BF10A32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20EBEA" w14:textId="3AF0AC9E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กลุ่มกิจการและบริษัทมีภาระผูกพันดังนี้</w:t>
      </w:r>
    </w:p>
    <w:p w14:paraId="5F076259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54D137" w14:textId="1857FCCC" w:rsidR="00A45C70" w:rsidRPr="00F96C52" w:rsidRDefault="00A45C70" w:rsidP="00A45C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</w:t>
      </w: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ab/>
        <w:t>บริษัทได้ทำสัญญาบริหาร</w:t>
      </w:r>
      <w:r w:rsidR="00D7592E" w:rsidRPr="004C2BAB">
        <w:rPr>
          <w:rFonts w:ascii="Browallia New" w:hAnsi="Browallia New" w:cs="Browallia New"/>
          <w:spacing w:val="-4"/>
          <w:sz w:val="26"/>
          <w:szCs w:val="26"/>
          <w:cs/>
        </w:rPr>
        <w:t>จัดการ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และการใช้เครื่องหมายการค้ากับกลุ่มกิจการในเครือในต่างประเทศมีกำหนดระยะเวลา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Pr="004C2BAB">
        <w:rPr>
          <w:rFonts w:ascii="Browallia New" w:hAnsi="Browallia New" w:cs="Browallia New"/>
          <w:spacing w:val="-4"/>
          <w:sz w:val="26"/>
          <w:szCs w:val="26"/>
        </w:rPr>
        <w:br/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เริ่มตั้งแต่ปี 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2531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โดยบริษัทมีสิทธิต่ออายุสัญญาได้อีก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ช่วง ช่วงละ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ต่อมาบริษัทได้ใช้สิทธิต่ออายุสัญญาอีก</w:t>
      </w:r>
      <w:r w:rsidR="00385160" w:rsidRPr="004C2BAB">
        <w:rPr>
          <w:rFonts w:ascii="Browallia New" w:hAnsi="Browallia New" w:cs="Browallia New"/>
          <w:sz w:val="26"/>
          <w:szCs w:val="26"/>
        </w:rPr>
        <w:br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96C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6C52">
        <w:rPr>
          <w:rFonts w:ascii="Browallia New" w:hAnsi="Browallia New" w:cs="Browallia New"/>
          <w:sz w:val="26"/>
          <w:szCs w:val="26"/>
          <w:cs/>
          <w:lang w:val="en-GB"/>
        </w:rPr>
        <w:t>ช่วง</w:t>
      </w:r>
      <w:r w:rsidRPr="00F96C52">
        <w:rPr>
          <w:rFonts w:ascii="Browallia New" w:hAnsi="Browallia New" w:cs="Browallia New"/>
          <w:sz w:val="26"/>
          <w:szCs w:val="26"/>
          <w:cs/>
        </w:rPr>
        <w:t xml:space="preserve"> ช่วงละ</w:t>
      </w:r>
      <w:r w:rsidRPr="00F96C52">
        <w:rPr>
          <w:rFonts w:ascii="Browallia New" w:hAnsi="Browallia New" w:cs="Browallia New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96C52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D7592E" w:rsidRPr="00F96C52">
        <w:rPr>
          <w:rFonts w:ascii="Browallia New" w:hAnsi="Browallia New" w:cs="Browallia New"/>
          <w:sz w:val="26"/>
          <w:szCs w:val="26"/>
          <w:cs/>
        </w:rPr>
        <w:t>และในปี</w:t>
      </w:r>
      <w:r w:rsidR="00C833B3" w:rsidRPr="00F96C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592E" w:rsidRPr="00F96C5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D7592E" w:rsidRPr="00F96C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592E" w:rsidRPr="00F96C52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บริษัทได้ต่ออายุสัญญาอีก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</w:t>
      </w:r>
      <w:r w:rsidR="00D7592E" w:rsidRPr="00F96C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592E" w:rsidRPr="00F96C52">
        <w:rPr>
          <w:rFonts w:ascii="Browallia New" w:hAnsi="Browallia New" w:cs="Browallia New"/>
          <w:sz w:val="26"/>
          <w:szCs w:val="26"/>
          <w:cs/>
          <w:lang w:val="en-GB"/>
        </w:rPr>
        <w:t xml:space="preserve">ช่วง ช่วงละ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="00D7592E" w:rsidRPr="00F96C5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592E" w:rsidRPr="00F96C52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F96C52">
        <w:rPr>
          <w:rFonts w:ascii="Browallia New" w:hAnsi="Browallia New" w:cs="Browallia New"/>
          <w:sz w:val="26"/>
          <w:szCs w:val="26"/>
          <w:cs/>
        </w:rPr>
        <w:t>โดยที่กลุ่มกิจการในเครือจะให้</w:t>
      </w:r>
      <w:r w:rsidR="00F96C52">
        <w:rPr>
          <w:rFonts w:ascii="Browallia New" w:hAnsi="Browallia New" w:cs="Browallia New"/>
          <w:sz w:val="26"/>
          <w:szCs w:val="26"/>
        </w:rPr>
        <w:br/>
      </w:r>
      <w:r w:rsidRPr="00F96C52">
        <w:rPr>
          <w:rFonts w:ascii="Browallia New" w:hAnsi="Browallia New" w:cs="Browallia New"/>
          <w:sz w:val="26"/>
          <w:szCs w:val="26"/>
          <w:cs/>
        </w:rPr>
        <w:t>ความช่วยเหลือในด้านการบริหารโรงแรมแก่</w:t>
      </w:r>
      <w:r w:rsidR="00023A50" w:rsidRPr="00F96C5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F96C52">
        <w:rPr>
          <w:rFonts w:ascii="Browallia New" w:hAnsi="Browallia New" w:cs="Browallia New"/>
          <w:sz w:val="26"/>
          <w:szCs w:val="26"/>
          <w:cs/>
        </w:rPr>
        <w:t xml:space="preserve"> และอนุญาตให้</w:t>
      </w:r>
      <w:r w:rsidR="00023A50" w:rsidRPr="00F96C5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96C52">
        <w:rPr>
          <w:rFonts w:ascii="Browallia New" w:hAnsi="Browallia New" w:cs="Browallia New"/>
          <w:sz w:val="26"/>
          <w:szCs w:val="26"/>
          <w:cs/>
        </w:rPr>
        <w:t>ใช้เครื่องหมายการค้า โดย</w:t>
      </w:r>
      <w:r w:rsidR="00023A50" w:rsidRPr="00F96C5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96C52">
        <w:rPr>
          <w:rFonts w:ascii="Browallia New" w:hAnsi="Browallia New" w:cs="Browallia New"/>
          <w:sz w:val="26"/>
          <w:szCs w:val="26"/>
          <w:cs/>
        </w:rPr>
        <w:t>จะต้องจ่ายค่าธรรมเนียมคิดตามอัตราที่ระบุไว้ในสัญญาดังกล่าว ซึ่งเป็นไปตามปกติธุรกิจ</w:t>
      </w:r>
    </w:p>
    <w:p w14:paraId="05EAFF81" w14:textId="77777777" w:rsidR="00A45C70" w:rsidRPr="004C2BAB" w:rsidRDefault="00A45C70" w:rsidP="00A45C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58A725" w14:textId="28A9ED58" w:rsidR="00A45C70" w:rsidRPr="004C2BAB" w:rsidRDefault="00A45C70" w:rsidP="00A45C70">
      <w:pPr>
        <w:tabs>
          <w:tab w:val="left" w:pos="93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</w:t>
      </w:r>
      <w:r w:rsidRPr="004C2BA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กลุ่มกิจการและบริษัทมีภาระผูกพันเกี่ยวกับรายจ่ายฝ่ายทุนและการก่อสร้างเป็นจำนวนเงินประมาณ</w:t>
      </w:r>
      <w:r w:rsidR="006C232A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136</w:t>
      </w:r>
      <w:r w:rsidR="00CB7E3A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136</w:t>
      </w:r>
      <w:r w:rsidR="00CB7E3A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71</w:t>
      </w:r>
      <w:r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</w:rPr>
        <w:t>: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30</w:t>
      </w:r>
      <w:r w:rsidR="003F1EFD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88</w:t>
      </w:r>
      <w:r w:rsidR="003F1EFD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1EFD" w:rsidRPr="004C2BAB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="003F1EFD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30</w:t>
      </w:r>
      <w:r w:rsidR="003F1EFD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88</w:t>
      </w:r>
      <w:r w:rsidR="003F1EFD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1EFD" w:rsidRPr="004C2BA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C2BAB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5B483EB3" w14:textId="77777777" w:rsidR="00A45C70" w:rsidRPr="004C2BAB" w:rsidRDefault="00A45C70" w:rsidP="00B83E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0462" w:rsidRPr="004C2BAB" w14:paraId="22A37D89" w14:textId="77777777" w:rsidTr="001304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9A4705" w14:textId="4DD83614" w:rsidR="00A45C70" w:rsidRPr="004C2BAB" w:rsidRDefault="00F96C52" w:rsidP="0014445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3" w:name="_Hlk187936201"/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A45C70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หนังสือค้ำประกันธนาคาร</w:t>
            </w:r>
          </w:p>
        </w:tc>
      </w:tr>
      <w:bookmarkEnd w:id="23"/>
    </w:tbl>
    <w:p w14:paraId="7513A7D7" w14:textId="77777777" w:rsidR="00A45C70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3E1B17" w14:textId="4014336A" w:rsidR="00562808" w:rsidRPr="004C2BAB" w:rsidRDefault="00A45C70" w:rsidP="00A45C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91C24" w:rsidRPr="004C2B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C2BA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มียอดคงเหลือของหนังสือค้ำประกันที่ออกโดยธนาคารในนามของกลุ่มกิจการและบริษัทเป็นจำนวนเงิน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D71CE8" w:rsidRPr="004C2BAB">
        <w:rPr>
          <w:rFonts w:ascii="Browallia New" w:hAnsi="Browallia New" w:cs="Browallia New"/>
          <w:sz w:val="26"/>
          <w:szCs w:val="26"/>
          <w:cs/>
        </w:rPr>
        <w:br/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</w:t>
      </w:r>
      <w:r w:rsidR="00CB7E3A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6C232A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7</w:t>
      </w:r>
      <w:r w:rsidR="00CB7E3A" w:rsidRPr="004C2BAB">
        <w:rPr>
          <w:rFonts w:ascii="Browallia New" w:hAnsi="Browallia New" w:cs="Browallia New"/>
          <w:sz w:val="26"/>
          <w:szCs w:val="26"/>
          <w:lang w:val="en-GB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30</w:t>
      </w:r>
      <w:r w:rsidR="00B83EFD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  <w:r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  <w:cs/>
        </w:rPr>
        <w:t>และเพื่อภาระผูกพันทางปฏิบัติบางประการตามปกติธุรกิจ (</w:t>
      </w:r>
      <w:r w:rsidR="00691C24" w:rsidRPr="004C2BA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2BAB">
        <w:rPr>
          <w:rFonts w:ascii="Browallia New" w:hAnsi="Browallia New" w:cs="Browallia New"/>
          <w:sz w:val="26"/>
          <w:szCs w:val="26"/>
        </w:rPr>
        <w:t>:</w:t>
      </w:r>
      <w:r w:rsidR="00A526FE" w:rsidRPr="004C2B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8</w:t>
      </w:r>
      <w:r w:rsidR="003F1EFD" w:rsidRPr="004C2BAB">
        <w:rPr>
          <w:rFonts w:ascii="Browallia New" w:hAnsi="Browallia New" w:cs="Browallia New"/>
          <w:sz w:val="26"/>
          <w:szCs w:val="26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10</w:t>
      </w:r>
      <w:r w:rsidR="003F1EFD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3F1EFD" w:rsidRPr="004C2BAB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3F1EFD" w:rsidRPr="004C2BAB">
        <w:rPr>
          <w:rFonts w:ascii="Browallia New" w:hAnsi="Browallia New" w:cs="Browallia New"/>
          <w:sz w:val="26"/>
          <w:szCs w:val="26"/>
        </w:rPr>
        <w:t xml:space="preserve"> 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7</w:t>
      </w:r>
      <w:r w:rsidR="003F1EFD" w:rsidRPr="004C2BAB">
        <w:rPr>
          <w:rFonts w:ascii="Browallia New" w:hAnsi="Browallia New" w:cs="Browallia New"/>
          <w:sz w:val="26"/>
          <w:szCs w:val="26"/>
        </w:rPr>
        <w:t>.</w:t>
      </w:r>
      <w:r w:rsidR="00F96C52" w:rsidRPr="00F96C52">
        <w:rPr>
          <w:rFonts w:ascii="Browallia New" w:hAnsi="Browallia New" w:cs="Browallia New"/>
          <w:sz w:val="26"/>
          <w:szCs w:val="26"/>
          <w:lang w:val="en-GB"/>
        </w:rPr>
        <w:t>30</w:t>
      </w:r>
      <w:r w:rsidR="003F1EFD" w:rsidRPr="004C2B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1EFD" w:rsidRPr="004C2BA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4C2BAB">
        <w:rPr>
          <w:rFonts w:ascii="Browallia New" w:hAnsi="Browallia New" w:cs="Browallia New"/>
          <w:sz w:val="26"/>
          <w:szCs w:val="26"/>
          <w:cs/>
        </w:rPr>
        <w:t>ตามลำดับ)</w:t>
      </w:r>
      <w:bookmarkEnd w:id="0"/>
    </w:p>
    <w:p w14:paraId="7C46E176" w14:textId="77777777" w:rsidR="00EB1D13" w:rsidRPr="004C2BAB" w:rsidRDefault="00EB1D13" w:rsidP="00A45C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1D13" w:rsidRPr="004C2BAB" w14:paraId="4C20CB94" w14:textId="77777777" w:rsidTr="008F0B4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2DDA68" w14:textId="48F768D6" w:rsidR="00EB1D13" w:rsidRPr="004C2BAB" w:rsidRDefault="00F96C52" w:rsidP="008F0B4A">
            <w:pPr>
              <w:tabs>
                <w:tab w:val="left" w:pos="430"/>
              </w:tabs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96C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EB1D13" w:rsidRPr="004C2B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04BD53AF" w14:textId="77777777" w:rsidR="00EB1D13" w:rsidRPr="004C2BAB" w:rsidRDefault="00EB1D13" w:rsidP="00EB1D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00BCE" w14:textId="4B088B87" w:rsidR="00EB1D13" w:rsidRPr="004C2BAB" w:rsidRDefault="00EB1D13" w:rsidP="00EB1D13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C2B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F96C52" w:rsidRPr="00F96C52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CB7E3A" w:rsidRPr="004C2B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B7E3A" w:rsidRPr="004C2B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F96C52" w:rsidRPr="00F96C5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C2B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บริษัทได้ชำระคืนเงินกู้ยืมระยะยาวจากสถาบันการเงินจำนวน </w:t>
      </w:r>
      <w:r w:rsidR="00F96C52" w:rsidRPr="00F96C52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4C2B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</w:p>
    <w:p w14:paraId="1B7B8D0D" w14:textId="77777777" w:rsidR="00872623" w:rsidRPr="004C2BAB" w:rsidRDefault="00872623" w:rsidP="00EB1D13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18FB0E" w14:textId="4BE99D7F" w:rsidR="00872623" w:rsidRPr="004C2BAB" w:rsidRDefault="00872623" w:rsidP="00872623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F96C52" w:rsidRPr="00F96C52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4C2BA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ศาลล้มละลายกลางได้พิพากษาให้บริษัท บากาน โฮเต็ล โฮลดิ้ง (ประเทศไทย) จำกัด ล้มละลาย</w:t>
      </w:r>
      <w:r w:rsidR="00F96C5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6F10B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ตามการ</w:t>
      </w:r>
      <w:r w:rsidR="000C0ED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ยื่นคำ</w:t>
      </w:r>
      <w:r w:rsidR="006F10B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ร้องขอของผู้ชำระบัญชี</w:t>
      </w:r>
    </w:p>
    <w:p w14:paraId="1E0AEC53" w14:textId="77777777" w:rsidR="00872623" w:rsidRPr="004C2BAB" w:rsidRDefault="00872623" w:rsidP="00EB1D13">
      <w:pPr>
        <w:pStyle w:val="a1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872623" w:rsidRPr="004C2BAB" w:rsidSect="000420B8">
      <w:headerReference w:type="default" r:id="rId10"/>
      <w:pgSz w:w="11909" w:h="16834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A842" w14:textId="77777777" w:rsidR="00ED6640" w:rsidRDefault="00ED6640">
      <w:r>
        <w:separator/>
      </w:r>
    </w:p>
  </w:endnote>
  <w:endnote w:type="continuationSeparator" w:id="0">
    <w:p w14:paraId="2D604E01" w14:textId="77777777" w:rsidR="00ED6640" w:rsidRDefault="00ED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9753" w14:textId="4400079D" w:rsidR="00B17D3F" w:rsidRPr="00CF4521" w:rsidRDefault="00B17D3F" w:rsidP="00F767B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="00552E4A" w:rsidRPr="00552E4A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CF4521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AF9DB" w14:textId="77777777" w:rsidR="00ED6640" w:rsidRDefault="00ED6640">
      <w:r>
        <w:separator/>
      </w:r>
    </w:p>
  </w:footnote>
  <w:footnote w:type="continuationSeparator" w:id="0">
    <w:p w14:paraId="1DDC1E77" w14:textId="77777777" w:rsidR="00ED6640" w:rsidRDefault="00ED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0CC3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5DEB4C0F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6D1D6A2" w14:textId="69308999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1A0235" w:rsidRPr="001A023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</w:t>
    </w:r>
    <w:r w:rsidR="00691C2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A0235" w:rsidRPr="001A023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1A0235" w:rsidRPr="001A0235">
      <w:rPr>
        <w:rFonts w:ascii="Browallia New" w:hAnsi="Browallia New" w:cs="Browallia New" w:hint="cs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7550" w14:textId="77777777" w:rsidR="00B17D3F" w:rsidRPr="009B292F" w:rsidRDefault="00B17D3F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9B292F">
      <w:rPr>
        <w:rFonts w:ascii="Browallia New" w:hAnsi="Browallia New" w:cs="Browallia New"/>
        <w:b/>
        <w:bCs/>
        <w:sz w:val="26"/>
        <w:szCs w:val="26"/>
      </w:rPr>
      <w:t>(</w:t>
    </w:r>
    <w:r w:rsidRPr="009B292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B292F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2AB16FE1" w14:textId="77777777" w:rsidR="00B17D3F" w:rsidRPr="009B292F" w:rsidRDefault="00B17D3F">
    <w:pPr>
      <w:ind w:right="-259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41DE147" w14:textId="6041AD40" w:rsidR="00B17D3F" w:rsidRPr="009B292F" w:rsidRDefault="00B17D3F" w:rsidP="00F767B0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92462B" w:rsidRPr="0092462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9B292F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</w:t>
    </w:r>
    <w:r w:rsidR="00691C2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92462B" w:rsidRPr="0092462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F22A62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" w15:restartNumberingAfterBreak="0">
    <w:nsid w:val="1DF163A9"/>
    <w:multiLevelType w:val="hybridMultilevel"/>
    <w:tmpl w:val="4ADADC66"/>
    <w:lvl w:ilvl="0" w:tplc="D74AF2A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BB0C7C"/>
    <w:multiLevelType w:val="hybridMultilevel"/>
    <w:tmpl w:val="53FA05AE"/>
    <w:lvl w:ilvl="0" w:tplc="9B06CD2C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C073CBA"/>
    <w:multiLevelType w:val="hybridMultilevel"/>
    <w:tmpl w:val="3954AD1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BBAD8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D55E0"/>
    <w:multiLevelType w:val="hybridMultilevel"/>
    <w:tmpl w:val="8174B26C"/>
    <w:lvl w:ilvl="0" w:tplc="4B0CA1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E562C9"/>
    <w:multiLevelType w:val="hybridMultilevel"/>
    <w:tmpl w:val="C5BAFEE4"/>
    <w:lvl w:ilvl="0" w:tplc="06B22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60841"/>
    <w:multiLevelType w:val="hybridMultilevel"/>
    <w:tmpl w:val="0C44100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48483FB2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E842CE4"/>
    <w:multiLevelType w:val="hybridMultilevel"/>
    <w:tmpl w:val="078608B4"/>
    <w:lvl w:ilvl="0" w:tplc="1A72D160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E85950"/>
    <w:multiLevelType w:val="hybridMultilevel"/>
    <w:tmpl w:val="86A4E46C"/>
    <w:lvl w:ilvl="0" w:tplc="906C2A5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D376CFFC"/>
    <w:lvl w:ilvl="0" w:tplc="A70E4486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  <w:lang w:val="en-US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C8E1B3E"/>
    <w:multiLevelType w:val="hybridMultilevel"/>
    <w:tmpl w:val="C6DC8D30"/>
    <w:lvl w:ilvl="0" w:tplc="D9006E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511804">
    <w:abstractNumId w:val="9"/>
  </w:num>
  <w:num w:numId="2" w16cid:durableId="1983195675">
    <w:abstractNumId w:val="6"/>
  </w:num>
  <w:num w:numId="3" w16cid:durableId="837380071">
    <w:abstractNumId w:val="8"/>
  </w:num>
  <w:num w:numId="4" w16cid:durableId="524901357">
    <w:abstractNumId w:val="12"/>
  </w:num>
  <w:num w:numId="5" w16cid:durableId="456947794">
    <w:abstractNumId w:val="13"/>
  </w:num>
  <w:num w:numId="6" w16cid:durableId="2058551338">
    <w:abstractNumId w:val="11"/>
  </w:num>
  <w:num w:numId="7" w16cid:durableId="76441902">
    <w:abstractNumId w:val="3"/>
  </w:num>
  <w:num w:numId="8" w16cid:durableId="2067335426">
    <w:abstractNumId w:val="2"/>
  </w:num>
  <w:num w:numId="9" w16cid:durableId="1373724985">
    <w:abstractNumId w:val="0"/>
  </w:num>
  <w:num w:numId="10" w16cid:durableId="1280603579">
    <w:abstractNumId w:val="7"/>
  </w:num>
  <w:num w:numId="11" w16cid:durableId="250050526">
    <w:abstractNumId w:val="10"/>
  </w:num>
  <w:num w:numId="12" w16cid:durableId="39207603">
    <w:abstractNumId w:val="1"/>
  </w:num>
  <w:num w:numId="13" w16cid:durableId="1903520908">
    <w:abstractNumId w:val="15"/>
  </w:num>
  <w:num w:numId="14" w16cid:durableId="1659646572">
    <w:abstractNumId w:val="4"/>
  </w:num>
  <w:num w:numId="15" w16cid:durableId="860705272">
    <w:abstractNumId w:val="5"/>
  </w:num>
  <w:num w:numId="16" w16cid:durableId="1249195275">
    <w:abstractNumId w:val="16"/>
  </w:num>
  <w:num w:numId="17" w16cid:durableId="115691515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6C13"/>
    <w:rsid w:val="000001AB"/>
    <w:rsid w:val="00000939"/>
    <w:rsid w:val="0000192F"/>
    <w:rsid w:val="00001BE6"/>
    <w:rsid w:val="000029EB"/>
    <w:rsid w:val="00002E2F"/>
    <w:rsid w:val="0000372B"/>
    <w:rsid w:val="00003D71"/>
    <w:rsid w:val="0000403C"/>
    <w:rsid w:val="000044CA"/>
    <w:rsid w:val="0000519C"/>
    <w:rsid w:val="000066B8"/>
    <w:rsid w:val="00006F4D"/>
    <w:rsid w:val="0000797D"/>
    <w:rsid w:val="00007BED"/>
    <w:rsid w:val="00010152"/>
    <w:rsid w:val="000101F8"/>
    <w:rsid w:val="0001033C"/>
    <w:rsid w:val="0001041E"/>
    <w:rsid w:val="00010424"/>
    <w:rsid w:val="0001092A"/>
    <w:rsid w:val="00010AF0"/>
    <w:rsid w:val="000130AF"/>
    <w:rsid w:val="00014071"/>
    <w:rsid w:val="0001476F"/>
    <w:rsid w:val="0001489E"/>
    <w:rsid w:val="00014E3B"/>
    <w:rsid w:val="00016142"/>
    <w:rsid w:val="00016A41"/>
    <w:rsid w:val="00016F81"/>
    <w:rsid w:val="00017AF5"/>
    <w:rsid w:val="00017B2B"/>
    <w:rsid w:val="00020C96"/>
    <w:rsid w:val="00021147"/>
    <w:rsid w:val="00021A3C"/>
    <w:rsid w:val="00022952"/>
    <w:rsid w:val="0002302D"/>
    <w:rsid w:val="000235BB"/>
    <w:rsid w:val="00023675"/>
    <w:rsid w:val="00023A50"/>
    <w:rsid w:val="00024410"/>
    <w:rsid w:val="000250C5"/>
    <w:rsid w:val="00025104"/>
    <w:rsid w:val="0002523D"/>
    <w:rsid w:val="0002562A"/>
    <w:rsid w:val="000262F2"/>
    <w:rsid w:val="000269E5"/>
    <w:rsid w:val="000275C0"/>
    <w:rsid w:val="00027948"/>
    <w:rsid w:val="00027B00"/>
    <w:rsid w:val="00027EA8"/>
    <w:rsid w:val="000307A3"/>
    <w:rsid w:val="000309F9"/>
    <w:rsid w:val="000318FE"/>
    <w:rsid w:val="00031AEE"/>
    <w:rsid w:val="00031BB6"/>
    <w:rsid w:val="0003323D"/>
    <w:rsid w:val="00033B09"/>
    <w:rsid w:val="00033C51"/>
    <w:rsid w:val="00033D96"/>
    <w:rsid w:val="00035347"/>
    <w:rsid w:val="00035EA0"/>
    <w:rsid w:val="00035FB2"/>
    <w:rsid w:val="000362AA"/>
    <w:rsid w:val="00036B51"/>
    <w:rsid w:val="0003734A"/>
    <w:rsid w:val="000375E9"/>
    <w:rsid w:val="000379C3"/>
    <w:rsid w:val="00040762"/>
    <w:rsid w:val="00040CCF"/>
    <w:rsid w:val="00040E0A"/>
    <w:rsid w:val="000411E5"/>
    <w:rsid w:val="00041742"/>
    <w:rsid w:val="000420B8"/>
    <w:rsid w:val="00042318"/>
    <w:rsid w:val="000426D6"/>
    <w:rsid w:val="000428F5"/>
    <w:rsid w:val="00042E03"/>
    <w:rsid w:val="0004320E"/>
    <w:rsid w:val="00043AF8"/>
    <w:rsid w:val="00044441"/>
    <w:rsid w:val="00044B00"/>
    <w:rsid w:val="00044EBE"/>
    <w:rsid w:val="00045ED8"/>
    <w:rsid w:val="0004610C"/>
    <w:rsid w:val="000467C1"/>
    <w:rsid w:val="00046E0E"/>
    <w:rsid w:val="000475B1"/>
    <w:rsid w:val="0004788A"/>
    <w:rsid w:val="00047F28"/>
    <w:rsid w:val="00047FE6"/>
    <w:rsid w:val="00050D0A"/>
    <w:rsid w:val="00051519"/>
    <w:rsid w:val="00051737"/>
    <w:rsid w:val="0005174D"/>
    <w:rsid w:val="0005197D"/>
    <w:rsid w:val="000524E2"/>
    <w:rsid w:val="00052641"/>
    <w:rsid w:val="0005324E"/>
    <w:rsid w:val="00053496"/>
    <w:rsid w:val="000534C1"/>
    <w:rsid w:val="0005370F"/>
    <w:rsid w:val="000537EF"/>
    <w:rsid w:val="00053A4C"/>
    <w:rsid w:val="00054448"/>
    <w:rsid w:val="00054F0C"/>
    <w:rsid w:val="00055949"/>
    <w:rsid w:val="00055AE7"/>
    <w:rsid w:val="00055C5A"/>
    <w:rsid w:val="00056290"/>
    <w:rsid w:val="00056531"/>
    <w:rsid w:val="00057144"/>
    <w:rsid w:val="000574CD"/>
    <w:rsid w:val="00057514"/>
    <w:rsid w:val="000579F3"/>
    <w:rsid w:val="00061687"/>
    <w:rsid w:val="00061CAF"/>
    <w:rsid w:val="00062295"/>
    <w:rsid w:val="00062BD0"/>
    <w:rsid w:val="00063F88"/>
    <w:rsid w:val="0006473C"/>
    <w:rsid w:val="00064E84"/>
    <w:rsid w:val="00064FC3"/>
    <w:rsid w:val="00065C5B"/>
    <w:rsid w:val="000661AD"/>
    <w:rsid w:val="00066554"/>
    <w:rsid w:val="00066C27"/>
    <w:rsid w:val="000674AB"/>
    <w:rsid w:val="00070592"/>
    <w:rsid w:val="000719C1"/>
    <w:rsid w:val="0007396C"/>
    <w:rsid w:val="00073C56"/>
    <w:rsid w:val="0007435F"/>
    <w:rsid w:val="000748FC"/>
    <w:rsid w:val="0007505A"/>
    <w:rsid w:val="00075759"/>
    <w:rsid w:val="000757F0"/>
    <w:rsid w:val="000760B5"/>
    <w:rsid w:val="0007657C"/>
    <w:rsid w:val="00076C58"/>
    <w:rsid w:val="00077220"/>
    <w:rsid w:val="00077F27"/>
    <w:rsid w:val="00080D7F"/>
    <w:rsid w:val="00080DFF"/>
    <w:rsid w:val="00081204"/>
    <w:rsid w:val="0008152E"/>
    <w:rsid w:val="0008226D"/>
    <w:rsid w:val="00082814"/>
    <w:rsid w:val="000832D7"/>
    <w:rsid w:val="00083326"/>
    <w:rsid w:val="000833C9"/>
    <w:rsid w:val="00084507"/>
    <w:rsid w:val="000849E0"/>
    <w:rsid w:val="000854B8"/>
    <w:rsid w:val="000861EA"/>
    <w:rsid w:val="00087352"/>
    <w:rsid w:val="000908DD"/>
    <w:rsid w:val="00090E7D"/>
    <w:rsid w:val="00091D16"/>
    <w:rsid w:val="0009298D"/>
    <w:rsid w:val="0009318A"/>
    <w:rsid w:val="00093659"/>
    <w:rsid w:val="00093B48"/>
    <w:rsid w:val="00093DC7"/>
    <w:rsid w:val="000943E2"/>
    <w:rsid w:val="00094502"/>
    <w:rsid w:val="00094ABC"/>
    <w:rsid w:val="00094C99"/>
    <w:rsid w:val="000950C9"/>
    <w:rsid w:val="0009547A"/>
    <w:rsid w:val="00095DCF"/>
    <w:rsid w:val="0009624A"/>
    <w:rsid w:val="0009666A"/>
    <w:rsid w:val="0009685A"/>
    <w:rsid w:val="0009711C"/>
    <w:rsid w:val="000973F6"/>
    <w:rsid w:val="000A0349"/>
    <w:rsid w:val="000A04C4"/>
    <w:rsid w:val="000A1074"/>
    <w:rsid w:val="000A26C6"/>
    <w:rsid w:val="000A29F8"/>
    <w:rsid w:val="000A2BE6"/>
    <w:rsid w:val="000A3736"/>
    <w:rsid w:val="000A3CBD"/>
    <w:rsid w:val="000A40B2"/>
    <w:rsid w:val="000A48F0"/>
    <w:rsid w:val="000A54E1"/>
    <w:rsid w:val="000A5EDF"/>
    <w:rsid w:val="000A6D62"/>
    <w:rsid w:val="000A6E53"/>
    <w:rsid w:val="000A702D"/>
    <w:rsid w:val="000A709C"/>
    <w:rsid w:val="000A7503"/>
    <w:rsid w:val="000A7512"/>
    <w:rsid w:val="000B0455"/>
    <w:rsid w:val="000B04A1"/>
    <w:rsid w:val="000B1627"/>
    <w:rsid w:val="000B193E"/>
    <w:rsid w:val="000B1C22"/>
    <w:rsid w:val="000B3C7C"/>
    <w:rsid w:val="000B4093"/>
    <w:rsid w:val="000B40B4"/>
    <w:rsid w:val="000B4395"/>
    <w:rsid w:val="000B4A2F"/>
    <w:rsid w:val="000B5F3D"/>
    <w:rsid w:val="000B605E"/>
    <w:rsid w:val="000B7905"/>
    <w:rsid w:val="000B7DE7"/>
    <w:rsid w:val="000C0ED8"/>
    <w:rsid w:val="000C1074"/>
    <w:rsid w:val="000C139A"/>
    <w:rsid w:val="000C16C6"/>
    <w:rsid w:val="000C25AF"/>
    <w:rsid w:val="000C2B7B"/>
    <w:rsid w:val="000C2F11"/>
    <w:rsid w:val="000C37A7"/>
    <w:rsid w:val="000C3DB4"/>
    <w:rsid w:val="000C4339"/>
    <w:rsid w:val="000C5545"/>
    <w:rsid w:val="000C6ECC"/>
    <w:rsid w:val="000C7652"/>
    <w:rsid w:val="000D004C"/>
    <w:rsid w:val="000D060A"/>
    <w:rsid w:val="000D0AD9"/>
    <w:rsid w:val="000D180D"/>
    <w:rsid w:val="000D1BAE"/>
    <w:rsid w:val="000D1C62"/>
    <w:rsid w:val="000D1CDC"/>
    <w:rsid w:val="000D34A4"/>
    <w:rsid w:val="000D3C98"/>
    <w:rsid w:val="000D3C9F"/>
    <w:rsid w:val="000D480E"/>
    <w:rsid w:val="000D4CEA"/>
    <w:rsid w:val="000D5005"/>
    <w:rsid w:val="000D515A"/>
    <w:rsid w:val="000D54E3"/>
    <w:rsid w:val="000D5827"/>
    <w:rsid w:val="000D5C43"/>
    <w:rsid w:val="000D665F"/>
    <w:rsid w:val="000D7775"/>
    <w:rsid w:val="000D7E1C"/>
    <w:rsid w:val="000E0BD7"/>
    <w:rsid w:val="000E13F6"/>
    <w:rsid w:val="000E1A62"/>
    <w:rsid w:val="000E1A89"/>
    <w:rsid w:val="000E25B4"/>
    <w:rsid w:val="000E360D"/>
    <w:rsid w:val="000E47F9"/>
    <w:rsid w:val="000E4941"/>
    <w:rsid w:val="000E4AA1"/>
    <w:rsid w:val="000E4FB0"/>
    <w:rsid w:val="000E4FBC"/>
    <w:rsid w:val="000E5C5D"/>
    <w:rsid w:val="000E5EE7"/>
    <w:rsid w:val="000E687A"/>
    <w:rsid w:val="000E6F64"/>
    <w:rsid w:val="000E7800"/>
    <w:rsid w:val="000F0117"/>
    <w:rsid w:val="000F0267"/>
    <w:rsid w:val="000F060E"/>
    <w:rsid w:val="000F0CF6"/>
    <w:rsid w:val="000F203B"/>
    <w:rsid w:val="000F22FF"/>
    <w:rsid w:val="000F233D"/>
    <w:rsid w:val="000F25E3"/>
    <w:rsid w:val="000F265F"/>
    <w:rsid w:val="000F3771"/>
    <w:rsid w:val="000F388D"/>
    <w:rsid w:val="000F3D17"/>
    <w:rsid w:val="000F3E04"/>
    <w:rsid w:val="000F4434"/>
    <w:rsid w:val="000F4E39"/>
    <w:rsid w:val="000F5038"/>
    <w:rsid w:val="000F5401"/>
    <w:rsid w:val="000F59D0"/>
    <w:rsid w:val="000F5EFC"/>
    <w:rsid w:val="000F68D5"/>
    <w:rsid w:val="000F6AC2"/>
    <w:rsid w:val="000F6D55"/>
    <w:rsid w:val="000F6E8B"/>
    <w:rsid w:val="000F70D6"/>
    <w:rsid w:val="000F7CD1"/>
    <w:rsid w:val="0010129C"/>
    <w:rsid w:val="00101AF5"/>
    <w:rsid w:val="00101BC9"/>
    <w:rsid w:val="00101F14"/>
    <w:rsid w:val="0010230A"/>
    <w:rsid w:val="001027E9"/>
    <w:rsid w:val="00102B6F"/>
    <w:rsid w:val="00102DD2"/>
    <w:rsid w:val="00102FB5"/>
    <w:rsid w:val="00103154"/>
    <w:rsid w:val="0010318C"/>
    <w:rsid w:val="00103A7F"/>
    <w:rsid w:val="00103FBC"/>
    <w:rsid w:val="00104034"/>
    <w:rsid w:val="0010466E"/>
    <w:rsid w:val="0010469B"/>
    <w:rsid w:val="00105B16"/>
    <w:rsid w:val="00105C11"/>
    <w:rsid w:val="00105CB0"/>
    <w:rsid w:val="00106031"/>
    <w:rsid w:val="00106EA2"/>
    <w:rsid w:val="00106F7F"/>
    <w:rsid w:val="001101DF"/>
    <w:rsid w:val="00112A6F"/>
    <w:rsid w:val="00113437"/>
    <w:rsid w:val="001146CA"/>
    <w:rsid w:val="00114801"/>
    <w:rsid w:val="0011625F"/>
    <w:rsid w:val="00116714"/>
    <w:rsid w:val="00116C27"/>
    <w:rsid w:val="001171D3"/>
    <w:rsid w:val="00117614"/>
    <w:rsid w:val="001176AC"/>
    <w:rsid w:val="00117960"/>
    <w:rsid w:val="00117CFD"/>
    <w:rsid w:val="00120679"/>
    <w:rsid w:val="00120EA3"/>
    <w:rsid w:val="00122097"/>
    <w:rsid w:val="00122137"/>
    <w:rsid w:val="0012267D"/>
    <w:rsid w:val="00123637"/>
    <w:rsid w:val="0012370D"/>
    <w:rsid w:val="00123A1D"/>
    <w:rsid w:val="00123E7F"/>
    <w:rsid w:val="0012433E"/>
    <w:rsid w:val="001246EF"/>
    <w:rsid w:val="00124AE3"/>
    <w:rsid w:val="00125238"/>
    <w:rsid w:val="0012527F"/>
    <w:rsid w:val="00125381"/>
    <w:rsid w:val="00125959"/>
    <w:rsid w:val="00126028"/>
    <w:rsid w:val="0012610F"/>
    <w:rsid w:val="0012634C"/>
    <w:rsid w:val="00127461"/>
    <w:rsid w:val="00130462"/>
    <w:rsid w:val="00130746"/>
    <w:rsid w:val="00130B41"/>
    <w:rsid w:val="00131826"/>
    <w:rsid w:val="00131A01"/>
    <w:rsid w:val="00131D39"/>
    <w:rsid w:val="00134C3B"/>
    <w:rsid w:val="00136191"/>
    <w:rsid w:val="001361DE"/>
    <w:rsid w:val="00136543"/>
    <w:rsid w:val="00136578"/>
    <w:rsid w:val="00136A9E"/>
    <w:rsid w:val="0013778F"/>
    <w:rsid w:val="00137E3D"/>
    <w:rsid w:val="001400B0"/>
    <w:rsid w:val="0014085C"/>
    <w:rsid w:val="00140DAC"/>
    <w:rsid w:val="00141220"/>
    <w:rsid w:val="0014166C"/>
    <w:rsid w:val="001418EA"/>
    <w:rsid w:val="00141FB2"/>
    <w:rsid w:val="00142193"/>
    <w:rsid w:val="00142533"/>
    <w:rsid w:val="0014254E"/>
    <w:rsid w:val="001427D0"/>
    <w:rsid w:val="001429C4"/>
    <w:rsid w:val="00142ABA"/>
    <w:rsid w:val="00142CB9"/>
    <w:rsid w:val="00143E9C"/>
    <w:rsid w:val="00144302"/>
    <w:rsid w:val="0014445A"/>
    <w:rsid w:val="001448C1"/>
    <w:rsid w:val="00144BA9"/>
    <w:rsid w:val="00144C5E"/>
    <w:rsid w:val="00144D34"/>
    <w:rsid w:val="00144D60"/>
    <w:rsid w:val="0014521C"/>
    <w:rsid w:val="0014553D"/>
    <w:rsid w:val="00146267"/>
    <w:rsid w:val="00146ABD"/>
    <w:rsid w:val="0015082E"/>
    <w:rsid w:val="00151A87"/>
    <w:rsid w:val="00153B1F"/>
    <w:rsid w:val="0015427E"/>
    <w:rsid w:val="00154991"/>
    <w:rsid w:val="00154DF5"/>
    <w:rsid w:val="0015560E"/>
    <w:rsid w:val="0015565F"/>
    <w:rsid w:val="00155A53"/>
    <w:rsid w:val="00155CCF"/>
    <w:rsid w:val="00155D50"/>
    <w:rsid w:val="0015618C"/>
    <w:rsid w:val="0015622B"/>
    <w:rsid w:val="00156B93"/>
    <w:rsid w:val="001570D3"/>
    <w:rsid w:val="0015716F"/>
    <w:rsid w:val="0015734B"/>
    <w:rsid w:val="001574AA"/>
    <w:rsid w:val="00157B6F"/>
    <w:rsid w:val="00160476"/>
    <w:rsid w:val="00160493"/>
    <w:rsid w:val="00160DFC"/>
    <w:rsid w:val="00160E84"/>
    <w:rsid w:val="00162874"/>
    <w:rsid w:val="00163C0C"/>
    <w:rsid w:val="00164D13"/>
    <w:rsid w:val="0016644E"/>
    <w:rsid w:val="00166A40"/>
    <w:rsid w:val="00166EA3"/>
    <w:rsid w:val="0016709B"/>
    <w:rsid w:val="00170755"/>
    <w:rsid w:val="00170A2E"/>
    <w:rsid w:val="00170A92"/>
    <w:rsid w:val="00170B68"/>
    <w:rsid w:val="001716B4"/>
    <w:rsid w:val="001718C7"/>
    <w:rsid w:val="00171FCF"/>
    <w:rsid w:val="00171FDE"/>
    <w:rsid w:val="00172937"/>
    <w:rsid w:val="00173A9E"/>
    <w:rsid w:val="00173AB8"/>
    <w:rsid w:val="00173D1D"/>
    <w:rsid w:val="00173EC5"/>
    <w:rsid w:val="00174168"/>
    <w:rsid w:val="001743F8"/>
    <w:rsid w:val="00174D76"/>
    <w:rsid w:val="00174DB4"/>
    <w:rsid w:val="00175153"/>
    <w:rsid w:val="00175302"/>
    <w:rsid w:val="00175493"/>
    <w:rsid w:val="001756E4"/>
    <w:rsid w:val="001767C0"/>
    <w:rsid w:val="00176E79"/>
    <w:rsid w:val="00176F42"/>
    <w:rsid w:val="00177B7C"/>
    <w:rsid w:val="00180848"/>
    <w:rsid w:val="00180BD8"/>
    <w:rsid w:val="00181423"/>
    <w:rsid w:val="001817BD"/>
    <w:rsid w:val="001825FA"/>
    <w:rsid w:val="00182D1C"/>
    <w:rsid w:val="00183020"/>
    <w:rsid w:val="00183758"/>
    <w:rsid w:val="00183FF2"/>
    <w:rsid w:val="00185E1C"/>
    <w:rsid w:val="00186446"/>
    <w:rsid w:val="001867D1"/>
    <w:rsid w:val="00186A37"/>
    <w:rsid w:val="00186B3F"/>
    <w:rsid w:val="00186C13"/>
    <w:rsid w:val="001875F0"/>
    <w:rsid w:val="00187CB7"/>
    <w:rsid w:val="001903E3"/>
    <w:rsid w:val="00190B55"/>
    <w:rsid w:val="00190F0C"/>
    <w:rsid w:val="00190F7E"/>
    <w:rsid w:val="001913F5"/>
    <w:rsid w:val="00191669"/>
    <w:rsid w:val="00192482"/>
    <w:rsid w:val="0019262E"/>
    <w:rsid w:val="001928D1"/>
    <w:rsid w:val="00192903"/>
    <w:rsid w:val="001933EB"/>
    <w:rsid w:val="001951D2"/>
    <w:rsid w:val="00195AB0"/>
    <w:rsid w:val="00195E60"/>
    <w:rsid w:val="00197009"/>
    <w:rsid w:val="001973D8"/>
    <w:rsid w:val="0019786D"/>
    <w:rsid w:val="001A00B5"/>
    <w:rsid w:val="001A0235"/>
    <w:rsid w:val="001A0A03"/>
    <w:rsid w:val="001A0BAE"/>
    <w:rsid w:val="001A20BA"/>
    <w:rsid w:val="001A27F1"/>
    <w:rsid w:val="001A395F"/>
    <w:rsid w:val="001A3D0B"/>
    <w:rsid w:val="001A4EAA"/>
    <w:rsid w:val="001A6053"/>
    <w:rsid w:val="001A6207"/>
    <w:rsid w:val="001A633D"/>
    <w:rsid w:val="001A63D0"/>
    <w:rsid w:val="001A745E"/>
    <w:rsid w:val="001A7592"/>
    <w:rsid w:val="001A7DC6"/>
    <w:rsid w:val="001A7E99"/>
    <w:rsid w:val="001B0546"/>
    <w:rsid w:val="001B07A9"/>
    <w:rsid w:val="001B149D"/>
    <w:rsid w:val="001B15BC"/>
    <w:rsid w:val="001B25B3"/>
    <w:rsid w:val="001B32C7"/>
    <w:rsid w:val="001B3F3A"/>
    <w:rsid w:val="001B57F8"/>
    <w:rsid w:val="001B5BB0"/>
    <w:rsid w:val="001B5D9A"/>
    <w:rsid w:val="001B66FA"/>
    <w:rsid w:val="001B6B89"/>
    <w:rsid w:val="001B6DAF"/>
    <w:rsid w:val="001B70B4"/>
    <w:rsid w:val="001B71CE"/>
    <w:rsid w:val="001B77DB"/>
    <w:rsid w:val="001B79E1"/>
    <w:rsid w:val="001B7B1D"/>
    <w:rsid w:val="001C0085"/>
    <w:rsid w:val="001C0653"/>
    <w:rsid w:val="001C07FF"/>
    <w:rsid w:val="001C0F4C"/>
    <w:rsid w:val="001C1A13"/>
    <w:rsid w:val="001C1CEF"/>
    <w:rsid w:val="001C266A"/>
    <w:rsid w:val="001C2F4E"/>
    <w:rsid w:val="001C3A33"/>
    <w:rsid w:val="001C3A7B"/>
    <w:rsid w:val="001C3F1C"/>
    <w:rsid w:val="001C4B1D"/>
    <w:rsid w:val="001C55B2"/>
    <w:rsid w:val="001C5841"/>
    <w:rsid w:val="001C5A06"/>
    <w:rsid w:val="001C5BC8"/>
    <w:rsid w:val="001C6A0C"/>
    <w:rsid w:val="001C777D"/>
    <w:rsid w:val="001C7995"/>
    <w:rsid w:val="001D0092"/>
    <w:rsid w:val="001D02DF"/>
    <w:rsid w:val="001D137C"/>
    <w:rsid w:val="001D1641"/>
    <w:rsid w:val="001D1B78"/>
    <w:rsid w:val="001D1B85"/>
    <w:rsid w:val="001D2115"/>
    <w:rsid w:val="001D27C6"/>
    <w:rsid w:val="001D2B8C"/>
    <w:rsid w:val="001D2CFD"/>
    <w:rsid w:val="001D32AE"/>
    <w:rsid w:val="001D42FC"/>
    <w:rsid w:val="001D4BE9"/>
    <w:rsid w:val="001D50AE"/>
    <w:rsid w:val="001D52A5"/>
    <w:rsid w:val="001D5BE4"/>
    <w:rsid w:val="001D5DEF"/>
    <w:rsid w:val="001D6CFF"/>
    <w:rsid w:val="001D6D74"/>
    <w:rsid w:val="001D74F0"/>
    <w:rsid w:val="001D7C4D"/>
    <w:rsid w:val="001D7CDA"/>
    <w:rsid w:val="001D7E33"/>
    <w:rsid w:val="001E060B"/>
    <w:rsid w:val="001E061D"/>
    <w:rsid w:val="001E101B"/>
    <w:rsid w:val="001E1174"/>
    <w:rsid w:val="001E2D7D"/>
    <w:rsid w:val="001E35A1"/>
    <w:rsid w:val="001E3974"/>
    <w:rsid w:val="001E3F04"/>
    <w:rsid w:val="001E4393"/>
    <w:rsid w:val="001E43E1"/>
    <w:rsid w:val="001E4BF8"/>
    <w:rsid w:val="001E51AF"/>
    <w:rsid w:val="001E5474"/>
    <w:rsid w:val="001E5C74"/>
    <w:rsid w:val="001E5EC7"/>
    <w:rsid w:val="001E642C"/>
    <w:rsid w:val="001E65D7"/>
    <w:rsid w:val="001E67CE"/>
    <w:rsid w:val="001E7DBF"/>
    <w:rsid w:val="001F0614"/>
    <w:rsid w:val="001F066D"/>
    <w:rsid w:val="001F1594"/>
    <w:rsid w:val="001F1A75"/>
    <w:rsid w:val="001F2BBA"/>
    <w:rsid w:val="001F3132"/>
    <w:rsid w:val="001F3DA7"/>
    <w:rsid w:val="001F42E4"/>
    <w:rsid w:val="001F43B5"/>
    <w:rsid w:val="001F5129"/>
    <w:rsid w:val="001F5812"/>
    <w:rsid w:val="001F5F5D"/>
    <w:rsid w:val="001F61C6"/>
    <w:rsid w:val="001F6426"/>
    <w:rsid w:val="001F67D0"/>
    <w:rsid w:val="001F6C25"/>
    <w:rsid w:val="001F6FAE"/>
    <w:rsid w:val="001F7607"/>
    <w:rsid w:val="001F7C0B"/>
    <w:rsid w:val="002000A3"/>
    <w:rsid w:val="0020049C"/>
    <w:rsid w:val="002010B7"/>
    <w:rsid w:val="002016F1"/>
    <w:rsid w:val="00201788"/>
    <w:rsid w:val="002024D4"/>
    <w:rsid w:val="00202567"/>
    <w:rsid w:val="00202665"/>
    <w:rsid w:val="00202D3C"/>
    <w:rsid w:val="00202F3A"/>
    <w:rsid w:val="0020372F"/>
    <w:rsid w:val="00204490"/>
    <w:rsid w:val="00204F0B"/>
    <w:rsid w:val="002051FF"/>
    <w:rsid w:val="002064C6"/>
    <w:rsid w:val="00206663"/>
    <w:rsid w:val="002077E2"/>
    <w:rsid w:val="00207B46"/>
    <w:rsid w:val="00210444"/>
    <w:rsid w:val="00210868"/>
    <w:rsid w:val="00211DEC"/>
    <w:rsid w:val="0021231B"/>
    <w:rsid w:val="00212574"/>
    <w:rsid w:val="00212BAF"/>
    <w:rsid w:val="00212C05"/>
    <w:rsid w:val="002133D6"/>
    <w:rsid w:val="00213645"/>
    <w:rsid w:val="00214718"/>
    <w:rsid w:val="00214ACA"/>
    <w:rsid w:val="00215581"/>
    <w:rsid w:val="002158C6"/>
    <w:rsid w:val="00215DA0"/>
    <w:rsid w:val="0021625D"/>
    <w:rsid w:val="00217195"/>
    <w:rsid w:val="00217590"/>
    <w:rsid w:val="00217E38"/>
    <w:rsid w:val="002205F7"/>
    <w:rsid w:val="0022089B"/>
    <w:rsid w:val="00220B7F"/>
    <w:rsid w:val="00220BB2"/>
    <w:rsid w:val="00220CCB"/>
    <w:rsid w:val="00221C41"/>
    <w:rsid w:val="0022273F"/>
    <w:rsid w:val="00222ED2"/>
    <w:rsid w:val="0022348B"/>
    <w:rsid w:val="0022355F"/>
    <w:rsid w:val="00223BFB"/>
    <w:rsid w:val="002244FA"/>
    <w:rsid w:val="00224502"/>
    <w:rsid w:val="00224E17"/>
    <w:rsid w:val="00225B1A"/>
    <w:rsid w:val="00225CE7"/>
    <w:rsid w:val="00225DD5"/>
    <w:rsid w:val="00226090"/>
    <w:rsid w:val="002260E0"/>
    <w:rsid w:val="0022698B"/>
    <w:rsid w:val="0022709C"/>
    <w:rsid w:val="002277BC"/>
    <w:rsid w:val="002279B2"/>
    <w:rsid w:val="00230307"/>
    <w:rsid w:val="00230CAB"/>
    <w:rsid w:val="002310EE"/>
    <w:rsid w:val="00231391"/>
    <w:rsid w:val="00231836"/>
    <w:rsid w:val="00232529"/>
    <w:rsid w:val="00232AC6"/>
    <w:rsid w:val="002334DC"/>
    <w:rsid w:val="0023361F"/>
    <w:rsid w:val="00233F0A"/>
    <w:rsid w:val="00233F0B"/>
    <w:rsid w:val="0023410C"/>
    <w:rsid w:val="00234669"/>
    <w:rsid w:val="0023487A"/>
    <w:rsid w:val="00235208"/>
    <w:rsid w:val="002354AC"/>
    <w:rsid w:val="002367D6"/>
    <w:rsid w:val="00236846"/>
    <w:rsid w:val="00237497"/>
    <w:rsid w:val="00237B3D"/>
    <w:rsid w:val="00240B22"/>
    <w:rsid w:val="002428E4"/>
    <w:rsid w:val="00242A25"/>
    <w:rsid w:val="00243110"/>
    <w:rsid w:val="0024423F"/>
    <w:rsid w:val="002455FE"/>
    <w:rsid w:val="0024567B"/>
    <w:rsid w:val="00245808"/>
    <w:rsid w:val="00245F33"/>
    <w:rsid w:val="002460AD"/>
    <w:rsid w:val="0024721D"/>
    <w:rsid w:val="0025030C"/>
    <w:rsid w:val="002507F4"/>
    <w:rsid w:val="00250A52"/>
    <w:rsid w:val="00250AD2"/>
    <w:rsid w:val="002510E1"/>
    <w:rsid w:val="00251ADA"/>
    <w:rsid w:val="00252E6C"/>
    <w:rsid w:val="00254498"/>
    <w:rsid w:val="00255E53"/>
    <w:rsid w:val="002572D3"/>
    <w:rsid w:val="002578CB"/>
    <w:rsid w:val="002606B7"/>
    <w:rsid w:val="002608CA"/>
    <w:rsid w:val="00260A33"/>
    <w:rsid w:val="00260F18"/>
    <w:rsid w:val="0026150A"/>
    <w:rsid w:val="0026245B"/>
    <w:rsid w:val="00262A8A"/>
    <w:rsid w:val="00262ABE"/>
    <w:rsid w:val="00262DB7"/>
    <w:rsid w:val="00262FF3"/>
    <w:rsid w:val="00263355"/>
    <w:rsid w:val="00263734"/>
    <w:rsid w:val="0026391A"/>
    <w:rsid w:val="002643E2"/>
    <w:rsid w:val="002644B8"/>
    <w:rsid w:val="002651C8"/>
    <w:rsid w:val="00265545"/>
    <w:rsid w:val="00266545"/>
    <w:rsid w:val="00266736"/>
    <w:rsid w:val="00266804"/>
    <w:rsid w:val="00266C0B"/>
    <w:rsid w:val="00267AF8"/>
    <w:rsid w:val="00267C3C"/>
    <w:rsid w:val="00270229"/>
    <w:rsid w:val="0027037D"/>
    <w:rsid w:val="002721AF"/>
    <w:rsid w:val="00272741"/>
    <w:rsid w:val="00273160"/>
    <w:rsid w:val="002738F8"/>
    <w:rsid w:val="00273C6E"/>
    <w:rsid w:val="002749DB"/>
    <w:rsid w:val="00275686"/>
    <w:rsid w:val="002758C8"/>
    <w:rsid w:val="00276549"/>
    <w:rsid w:val="00277FCB"/>
    <w:rsid w:val="00281125"/>
    <w:rsid w:val="002815B8"/>
    <w:rsid w:val="00281896"/>
    <w:rsid w:val="00282DCB"/>
    <w:rsid w:val="00282DED"/>
    <w:rsid w:val="0028380E"/>
    <w:rsid w:val="00283EDD"/>
    <w:rsid w:val="00284473"/>
    <w:rsid w:val="00284A05"/>
    <w:rsid w:val="002854D5"/>
    <w:rsid w:val="002868D0"/>
    <w:rsid w:val="0028718B"/>
    <w:rsid w:val="0028725D"/>
    <w:rsid w:val="002873B2"/>
    <w:rsid w:val="002879CA"/>
    <w:rsid w:val="002905DA"/>
    <w:rsid w:val="0029111F"/>
    <w:rsid w:val="00292256"/>
    <w:rsid w:val="00292A25"/>
    <w:rsid w:val="00292D5E"/>
    <w:rsid w:val="002940B6"/>
    <w:rsid w:val="00294362"/>
    <w:rsid w:val="00294C0D"/>
    <w:rsid w:val="002950D9"/>
    <w:rsid w:val="00295958"/>
    <w:rsid w:val="002961B1"/>
    <w:rsid w:val="00296D41"/>
    <w:rsid w:val="00297026"/>
    <w:rsid w:val="002976F3"/>
    <w:rsid w:val="00297831"/>
    <w:rsid w:val="00297DA2"/>
    <w:rsid w:val="002A0C62"/>
    <w:rsid w:val="002A0DFF"/>
    <w:rsid w:val="002A0F57"/>
    <w:rsid w:val="002A1B0F"/>
    <w:rsid w:val="002A1ECA"/>
    <w:rsid w:val="002A21FA"/>
    <w:rsid w:val="002A24EC"/>
    <w:rsid w:val="002A33D3"/>
    <w:rsid w:val="002A3487"/>
    <w:rsid w:val="002A3640"/>
    <w:rsid w:val="002A3B13"/>
    <w:rsid w:val="002A3F41"/>
    <w:rsid w:val="002A47C9"/>
    <w:rsid w:val="002A494A"/>
    <w:rsid w:val="002A54FB"/>
    <w:rsid w:val="002A5D6D"/>
    <w:rsid w:val="002A60D3"/>
    <w:rsid w:val="002A6213"/>
    <w:rsid w:val="002A62B8"/>
    <w:rsid w:val="002A6453"/>
    <w:rsid w:val="002A7037"/>
    <w:rsid w:val="002B04B4"/>
    <w:rsid w:val="002B05C8"/>
    <w:rsid w:val="002B1C78"/>
    <w:rsid w:val="002B1DFC"/>
    <w:rsid w:val="002B26C5"/>
    <w:rsid w:val="002B2ABA"/>
    <w:rsid w:val="002B2C98"/>
    <w:rsid w:val="002B3113"/>
    <w:rsid w:val="002B39A2"/>
    <w:rsid w:val="002B3F78"/>
    <w:rsid w:val="002B405B"/>
    <w:rsid w:val="002B4B48"/>
    <w:rsid w:val="002B5CB2"/>
    <w:rsid w:val="002B6650"/>
    <w:rsid w:val="002B6B1C"/>
    <w:rsid w:val="002B6B7B"/>
    <w:rsid w:val="002C0AE3"/>
    <w:rsid w:val="002C0AE9"/>
    <w:rsid w:val="002C1645"/>
    <w:rsid w:val="002C1D04"/>
    <w:rsid w:val="002C266F"/>
    <w:rsid w:val="002C3305"/>
    <w:rsid w:val="002C3555"/>
    <w:rsid w:val="002C35D4"/>
    <w:rsid w:val="002C3DB2"/>
    <w:rsid w:val="002C4C14"/>
    <w:rsid w:val="002C5020"/>
    <w:rsid w:val="002C5722"/>
    <w:rsid w:val="002C5A28"/>
    <w:rsid w:val="002C60C4"/>
    <w:rsid w:val="002C65AC"/>
    <w:rsid w:val="002C6A63"/>
    <w:rsid w:val="002C74EE"/>
    <w:rsid w:val="002C752F"/>
    <w:rsid w:val="002D017F"/>
    <w:rsid w:val="002D12B4"/>
    <w:rsid w:val="002D137C"/>
    <w:rsid w:val="002D1F76"/>
    <w:rsid w:val="002D1F83"/>
    <w:rsid w:val="002D25DB"/>
    <w:rsid w:val="002D2682"/>
    <w:rsid w:val="002D2F6D"/>
    <w:rsid w:val="002D2F86"/>
    <w:rsid w:val="002D39D8"/>
    <w:rsid w:val="002D3AED"/>
    <w:rsid w:val="002D3F3B"/>
    <w:rsid w:val="002D419F"/>
    <w:rsid w:val="002D5855"/>
    <w:rsid w:val="002D589E"/>
    <w:rsid w:val="002D63B2"/>
    <w:rsid w:val="002D6700"/>
    <w:rsid w:val="002D6744"/>
    <w:rsid w:val="002D6D76"/>
    <w:rsid w:val="002D7159"/>
    <w:rsid w:val="002D725A"/>
    <w:rsid w:val="002D72D0"/>
    <w:rsid w:val="002E1C0E"/>
    <w:rsid w:val="002E1EE0"/>
    <w:rsid w:val="002E1FA2"/>
    <w:rsid w:val="002E2619"/>
    <w:rsid w:val="002E3737"/>
    <w:rsid w:val="002E52BF"/>
    <w:rsid w:val="002E5655"/>
    <w:rsid w:val="002E60E7"/>
    <w:rsid w:val="002E7A3A"/>
    <w:rsid w:val="002E7BAA"/>
    <w:rsid w:val="002E7F74"/>
    <w:rsid w:val="002F044D"/>
    <w:rsid w:val="002F0975"/>
    <w:rsid w:val="002F0C0F"/>
    <w:rsid w:val="002F1616"/>
    <w:rsid w:val="002F28C5"/>
    <w:rsid w:val="002F2AA3"/>
    <w:rsid w:val="002F2E93"/>
    <w:rsid w:val="002F324B"/>
    <w:rsid w:val="002F3AB2"/>
    <w:rsid w:val="002F3F3A"/>
    <w:rsid w:val="002F47AD"/>
    <w:rsid w:val="002F4D8D"/>
    <w:rsid w:val="002F4F28"/>
    <w:rsid w:val="002F4FF7"/>
    <w:rsid w:val="002F62C0"/>
    <w:rsid w:val="002F6D5C"/>
    <w:rsid w:val="002F70E9"/>
    <w:rsid w:val="002F7791"/>
    <w:rsid w:val="002F795A"/>
    <w:rsid w:val="002F7B23"/>
    <w:rsid w:val="002F7E74"/>
    <w:rsid w:val="00300571"/>
    <w:rsid w:val="003005E7"/>
    <w:rsid w:val="0030068A"/>
    <w:rsid w:val="00301708"/>
    <w:rsid w:val="00301B1F"/>
    <w:rsid w:val="00301C9C"/>
    <w:rsid w:val="00302685"/>
    <w:rsid w:val="0030277A"/>
    <w:rsid w:val="003028EF"/>
    <w:rsid w:val="00302DE5"/>
    <w:rsid w:val="003030DB"/>
    <w:rsid w:val="0030352F"/>
    <w:rsid w:val="003037A0"/>
    <w:rsid w:val="0030429B"/>
    <w:rsid w:val="00304384"/>
    <w:rsid w:val="0030522D"/>
    <w:rsid w:val="00305F8D"/>
    <w:rsid w:val="00306855"/>
    <w:rsid w:val="00306CFA"/>
    <w:rsid w:val="003073E5"/>
    <w:rsid w:val="003077E7"/>
    <w:rsid w:val="00307CA6"/>
    <w:rsid w:val="0031048A"/>
    <w:rsid w:val="00311526"/>
    <w:rsid w:val="00311EDC"/>
    <w:rsid w:val="0031225A"/>
    <w:rsid w:val="00312D92"/>
    <w:rsid w:val="00313DE5"/>
    <w:rsid w:val="00313FF1"/>
    <w:rsid w:val="00314609"/>
    <w:rsid w:val="003148A8"/>
    <w:rsid w:val="0031490E"/>
    <w:rsid w:val="0031509F"/>
    <w:rsid w:val="0031560D"/>
    <w:rsid w:val="00315C21"/>
    <w:rsid w:val="003160A8"/>
    <w:rsid w:val="0031613C"/>
    <w:rsid w:val="003162E5"/>
    <w:rsid w:val="00316E25"/>
    <w:rsid w:val="00316E31"/>
    <w:rsid w:val="003173D6"/>
    <w:rsid w:val="00320BFC"/>
    <w:rsid w:val="00321C5D"/>
    <w:rsid w:val="00321CAF"/>
    <w:rsid w:val="00322126"/>
    <w:rsid w:val="0032380A"/>
    <w:rsid w:val="003238BE"/>
    <w:rsid w:val="003238CA"/>
    <w:rsid w:val="00324A15"/>
    <w:rsid w:val="00325001"/>
    <w:rsid w:val="0032594E"/>
    <w:rsid w:val="00325BDD"/>
    <w:rsid w:val="00325E8D"/>
    <w:rsid w:val="00325F49"/>
    <w:rsid w:val="00326779"/>
    <w:rsid w:val="00326B3D"/>
    <w:rsid w:val="00327A5C"/>
    <w:rsid w:val="00327F76"/>
    <w:rsid w:val="00327FE6"/>
    <w:rsid w:val="0033115A"/>
    <w:rsid w:val="00331431"/>
    <w:rsid w:val="0033297F"/>
    <w:rsid w:val="0033300A"/>
    <w:rsid w:val="003333A7"/>
    <w:rsid w:val="0033360D"/>
    <w:rsid w:val="00333A4A"/>
    <w:rsid w:val="00334177"/>
    <w:rsid w:val="00334B18"/>
    <w:rsid w:val="00334C74"/>
    <w:rsid w:val="00335B4B"/>
    <w:rsid w:val="00336BD7"/>
    <w:rsid w:val="00336EE1"/>
    <w:rsid w:val="00337043"/>
    <w:rsid w:val="00337EED"/>
    <w:rsid w:val="00340785"/>
    <w:rsid w:val="00340B34"/>
    <w:rsid w:val="00340D85"/>
    <w:rsid w:val="0034109A"/>
    <w:rsid w:val="00341158"/>
    <w:rsid w:val="003423DE"/>
    <w:rsid w:val="00342C0B"/>
    <w:rsid w:val="00342F76"/>
    <w:rsid w:val="0034304D"/>
    <w:rsid w:val="003432C4"/>
    <w:rsid w:val="00343BF3"/>
    <w:rsid w:val="0034404F"/>
    <w:rsid w:val="00344648"/>
    <w:rsid w:val="003446EE"/>
    <w:rsid w:val="0034504F"/>
    <w:rsid w:val="00347A42"/>
    <w:rsid w:val="003503D4"/>
    <w:rsid w:val="00350507"/>
    <w:rsid w:val="0035124F"/>
    <w:rsid w:val="0035330E"/>
    <w:rsid w:val="00353537"/>
    <w:rsid w:val="00354C36"/>
    <w:rsid w:val="00354F39"/>
    <w:rsid w:val="00355CDE"/>
    <w:rsid w:val="003561F1"/>
    <w:rsid w:val="003577BD"/>
    <w:rsid w:val="003600AF"/>
    <w:rsid w:val="0036015E"/>
    <w:rsid w:val="00360ACD"/>
    <w:rsid w:val="00361449"/>
    <w:rsid w:val="00362887"/>
    <w:rsid w:val="00362B7C"/>
    <w:rsid w:val="0036310D"/>
    <w:rsid w:val="003631C2"/>
    <w:rsid w:val="00364060"/>
    <w:rsid w:val="00364CAB"/>
    <w:rsid w:val="00365386"/>
    <w:rsid w:val="00365D1B"/>
    <w:rsid w:val="00365D6A"/>
    <w:rsid w:val="0036636F"/>
    <w:rsid w:val="00366379"/>
    <w:rsid w:val="00366601"/>
    <w:rsid w:val="003666DF"/>
    <w:rsid w:val="00366A31"/>
    <w:rsid w:val="00366A48"/>
    <w:rsid w:val="00366EB7"/>
    <w:rsid w:val="003704E3"/>
    <w:rsid w:val="00370AF7"/>
    <w:rsid w:val="00370DCD"/>
    <w:rsid w:val="00371CDA"/>
    <w:rsid w:val="00372635"/>
    <w:rsid w:val="00372E73"/>
    <w:rsid w:val="003735B1"/>
    <w:rsid w:val="00374066"/>
    <w:rsid w:val="00374218"/>
    <w:rsid w:val="00374549"/>
    <w:rsid w:val="00374A26"/>
    <w:rsid w:val="00375EF6"/>
    <w:rsid w:val="00377832"/>
    <w:rsid w:val="0037785C"/>
    <w:rsid w:val="00381587"/>
    <w:rsid w:val="003816BA"/>
    <w:rsid w:val="00381B26"/>
    <w:rsid w:val="00381D6A"/>
    <w:rsid w:val="00382593"/>
    <w:rsid w:val="00382E56"/>
    <w:rsid w:val="00382FA9"/>
    <w:rsid w:val="00383DB4"/>
    <w:rsid w:val="00384AE1"/>
    <w:rsid w:val="00385160"/>
    <w:rsid w:val="00385682"/>
    <w:rsid w:val="0038705E"/>
    <w:rsid w:val="003870DB"/>
    <w:rsid w:val="00390581"/>
    <w:rsid w:val="00390848"/>
    <w:rsid w:val="003908CC"/>
    <w:rsid w:val="00390AD5"/>
    <w:rsid w:val="0039129C"/>
    <w:rsid w:val="003914DF"/>
    <w:rsid w:val="0039152A"/>
    <w:rsid w:val="00391CE6"/>
    <w:rsid w:val="0039231A"/>
    <w:rsid w:val="00392504"/>
    <w:rsid w:val="00392523"/>
    <w:rsid w:val="0039281B"/>
    <w:rsid w:val="00392CDC"/>
    <w:rsid w:val="00392FA7"/>
    <w:rsid w:val="0039325D"/>
    <w:rsid w:val="00393A76"/>
    <w:rsid w:val="00393C38"/>
    <w:rsid w:val="00393F0C"/>
    <w:rsid w:val="00394206"/>
    <w:rsid w:val="00394668"/>
    <w:rsid w:val="00394A7A"/>
    <w:rsid w:val="00394E11"/>
    <w:rsid w:val="00395194"/>
    <w:rsid w:val="003959EA"/>
    <w:rsid w:val="00395FB4"/>
    <w:rsid w:val="00396ADE"/>
    <w:rsid w:val="00396EEE"/>
    <w:rsid w:val="00397A96"/>
    <w:rsid w:val="003A0D2C"/>
    <w:rsid w:val="003A11D6"/>
    <w:rsid w:val="003A124F"/>
    <w:rsid w:val="003A14A2"/>
    <w:rsid w:val="003A168F"/>
    <w:rsid w:val="003A1858"/>
    <w:rsid w:val="003A2CAF"/>
    <w:rsid w:val="003A3900"/>
    <w:rsid w:val="003A3E07"/>
    <w:rsid w:val="003A41E7"/>
    <w:rsid w:val="003A44C8"/>
    <w:rsid w:val="003A4C72"/>
    <w:rsid w:val="003A5140"/>
    <w:rsid w:val="003A5BDA"/>
    <w:rsid w:val="003A5CDC"/>
    <w:rsid w:val="003A64F8"/>
    <w:rsid w:val="003A74E5"/>
    <w:rsid w:val="003B20B1"/>
    <w:rsid w:val="003B2D22"/>
    <w:rsid w:val="003B3134"/>
    <w:rsid w:val="003B33AC"/>
    <w:rsid w:val="003B345C"/>
    <w:rsid w:val="003B4E30"/>
    <w:rsid w:val="003B5A0F"/>
    <w:rsid w:val="003B5E53"/>
    <w:rsid w:val="003B5F90"/>
    <w:rsid w:val="003B7C61"/>
    <w:rsid w:val="003B7F4F"/>
    <w:rsid w:val="003C0720"/>
    <w:rsid w:val="003C0DFC"/>
    <w:rsid w:val="003C0F81"/>
    <w:rsid w:val="003C1096"/>
    <w:rsid w:val="003C19F2"/>
    <w:rsid w:val="003C219D"/>
    <w:rsid w:val="003C3006"/>
    <w:rsid w:val="003C3397"/>
    <w:rsid w:val="003C3921"/>
    <w:rsid w:val="003C3FA4"/>
    <w:rsid w:val="003C45D9"/>
    <w:rsid w:val="003C55C8"/>
    <w:rsid w:val="003C689F"/>
    <w:rsid w:val="003C68EB"/>
    <w:rsid w:val="003C7B2E"/>
    <w:rsid w:val="003C7BE2"/>
    <w:rsid w:val="003D0140"/>
    <w:rsid w:val="003D06AF"/>
    <w:rsid w:val="003D0EA7"/>
    <w:rsid w:val="003D2313"/>
    <w:rsid w:val="003D27D0"/>
    <w:rsid w:val="003D2CAA"/>
    <w:rsid w:val="003D465A"/>
    <w:rsid w:val="003D4F44"/>
    <w:rsid w:val="003D63C9"/>
    <w:rsid w:val="003D688F"/>
    <w:rsid w:val="003D6A42"/>
    <w:rsid w:val="003D78D8"/>
    <w:rsid w:val="003D7917"/>
    <w:rsid w:val="003D7C61"/>
    <w:rsid w:val="003D7F0C"/>
    <w:rsid w:val="003E0759"/>
    <w:rsid w:val="003E0B5C"/>
    <w:rsid w:val="003E1266"/>
    <w:rsid w:val="003E18F0"/>
    <w:rsid w:val="003E195E"/>
    <w:rsid w:val="003E1C6F"/>
    <w:rsid w:val="003E204D"/>
    <w:rsid w:val="003E23BF"/>
    <w:rsid w:val="003E240A"/>
    <w:rsid w:val="003E2B05"/>
    <w:rsid w:val="003E3229"/>
    <w:rsid w:val="003E37F3"/>
    <w:rsid w:val="003E3E5E"/>
    <w:rsid w:val="003E4A4D"/>
    <w:rsid w:val="003E4C2F"/>
    <w:rsid w:val="003E558F"/>
    <w:rsid w:val="003E64BF"/>
    <w:rsid w:val="003E6968"/>
    <w:rsid w:val="003E6AB5"/>
    <w:rsid w:val="003E70A6"/>
    <w:rsid w:val="003E738C"/>
    <w:rsid w:val="003E7819"/>
    <w:rsid w:val="003F1947"/>
    <w:rsid w:val="003F19E1"/>
    <w:rsid w:val="003F1EFD"/>
    <w:rsid w:val="003F2372"/>
    <w:rsid w:val="003F2B97"/>
    <w:rsid w:val="003F330B"/>
    <w:rsid w:val="003F33A6"/>
    <w:rsid w:val="003F4AD7"/>
    <w:rsid w:val="003F5E45"/>
    <w:rsid w:val="003F5E46"/>
    <w:rsid w:val="003F600F"/>
    <w:rsid w:val="003F7CD9"/>
    <w:rsid w:val="004001D1"/>
    <w:rsid w:val="004002D3"/>
    <w:rsid w:val="004003A1"/>
    <w:rsid w:val="004006E8"/>
    <w:rsid w:val="004012B4"/>
    <w:rsid w:val="0040157A"/>
    <w:rsid w:val="004016E2"/>
    <w:rsid w:val="00401B59"/>
    <w:rsid w:val="0040255F"/>
    <w:rsid w:val="00402D51"/>
    <w:rsid w:val="00403923"/>
    <w:rsid w:val="00403EAB"/>
    <w:rsid w:val="004042EA"/>
    <w:rsid w:val="00404CB5"/>
    <w:rsid w:val="00404EAA"/>
    <w:rsid w:val="004060D5"/>
    <w:rsid w:val="00406CC5"/>
    <w:rsid w:val="00406F84"/>
    <w:rsid w:val="004073FF"/>
    <w:rsid w:val="004074F2"/>
    <w:rsid w:val="004075FC"/>
    <w:rsid w:val="00407727"/>
    <w:rsid w:val="00407C0D"/>
    <w:rsid w:val="00410C09"/>
    <w:rsid w:val="00411065"/>
    <w:rsid w:val="00411724"/>
    <w:rsid w:val="00411871"/>
    <w:rsid w:val="00412ADF"/>
    <w:rsid w:val="004130CE"/>
    <w:rsid w:val="00413282"/>
    <w:rsid w:val="004134D2"/>
    <w:rsid w:val="00413542"/>
    <w:rsid w:val="0041408B"/>
    <w:rsid w:val="004140F7"/>
    <w:rsid w:val="00414C1C"/>
    <w:rsid w:val="00414D0A"/>
    <w:rsid w:val="004151C6"/>
    <w:rsid w:val="0041531F"/>
    <w:rsid w:val="00415709"/>
    <w:rsid w:val="00415811"/>
    <w:rsid w:val="00417321"/>
    <w:rsid w:val="00417AB7"/>
    <w:rsid w:val="00417AEE"/>
    <w:rsid w:val="00417DEA"/>
    <w:rsid w:val="0042063C"/>
    <w:rsid w:val="004208ED"/>
    <w:rsid w:val="00421379"/>
    <w:rsid w:val="00421C61"/>
    <w:rsid w:val="00422266"/>
    <w:rsid w:val="0042232E"/>
    <w:rsid w:val="00423286"/>
    <w:rsid w:val="00423B7B"/>
    <w:rsid w:val="00424527"/>
    <w:rsid w:val="00424982"/>
    <w:rsid w:val="00424A26"/>
    <w:rsid w:val="00424AC0"/>
    <w:rsid w:val="00425181"/>
    <w:rsid w:val="00425277"/>
    <w:rsid w:val="00425423"/>
    <w:rsid w:val="00425903"/>
    <w:rsid w:val="00430724"/>
    <w:rsid w:val="00430977"/>
    <w:rsid w:val="00430EB8"/>
    <w:rsid w:val="0043144D"/>
    <w:rsid w:val="0043185B"/>
    <w:rsid w:val="004320AE"/>
    <w:rsid w:val="004321B1"/>
    <w:rsid w:val="004321BA"/>
    <w:rsid w:val="004339A2"/>
    <w:rsid w:val="00434891"/>
    <w:rsid w:val="004348A4"/>
    <w:rsid w:val="00434E94"/>
    <w:rsid w:val="00436A2F"/>
    <w:rsid w:val="00436A89"/>
    <w:rsid w:val="0043753F"/>
    <w:rsid w:val="0044000E"/>
    <w:rsid w:val="00440167"/>
    <w:rsid w:val="00440872"/>
    <w:rsid w:val="0044194E"/>
    <w:rsid w:val="00441A9A"/>
    <w:rsid w:val="00442151"/>
    <w:rsid w:val="00442B36"/>
    <w:rsid w:val="00442D64"/>
    <w:rsid w:val="0044328A"/>
    <w:rsid w:val="00443D38"/>
    <w:rsid w:val="004445C1"/>
    <w:rsid w:val="00444B02"/>
    <w:rsid w:val="004457C6"/>
    <w:rsid w:val="0044598D"/>
    <w:rsid w:val="00446606"/>
    <w:rsid w:val="004468ED"/>
    <w:rsid w:val="00446F79"/>
    <w:rsid w:val="004474BC"/>
    <w:rsid w:val="00447738"/>
    <w:rsid w:val="00447A55"/>
    <w:rsid w:val="00447BE0"/>
    <w:rsid w:val="00450381"/>
    <w:rsid w:val="004513A2"/>
    <w:rsid w:val="00451581"/>
    <w:rsid w:val="00451EE9"/>
    <w:rsid w:val="004523B5"/>
    <w:rsid w:val="00452795"/>
    <w:rsid w:val="00452BF8"/>
    <w:rsid w:val="004531D8"/>
    <w:rsid w:val="004532E6"/>
    <w:rsid w:val="00453332"/>
    <w:rsid w:val="00453378"/>
    <w:rsid w:val="00453B50"/>
    <w:rsid w:val="00453C76"/>
    <w:rsid w:val="00454769"/>
    <w:rsid w:val="00454E4C"/>
    <w:rsid w:val="004551DF"/>
    <w:rsid w:val="00455455"/>
    <w:rsid w:val="0045590A"/>
    <w:rsid w:val="004565FD"/>
    <w:rsid w:val="00460317"/>
    <w:rsid w:val="004610C4"/>
    <w:rsid w:val="004613E9"/>
    <w:rsid w:val="0046192B"/>
    <w:rsid w:val="004623F1"/>
    <w:rsid w:val="004629BA"/>
    <w:rsid w:val="00463016"/>
    <w:rsid w:val="004635C1"/>
    <w:rsid w:val="00463CCC"/>
    <w:rsid w:val="0046453C"/>
    <w:rsid w:val="0046478D"/>
    <w:rsid w:val="00464906"/>
    <w:rsid w:val="00464DBC"/>
    <w:rsid w:val="0046525D"/>
    <w:rsid w:val="0046602D"/>
    <w:rsid w:val="004662CB"/>
    <w:rsid w:val="0046634F"/>
    <w:rsid w:val="00466F2D"/>
    <w:rsid w:val="00467521"/>
    <w:rsid w:val="004676D6"/>
    <w:rsid w:val="00467AE7"/>
    <w:rsid w:val="00467EF5"/>
    <w:rsid w:val="00470A22"/>
    <w:rsid w:val="00470C0B"/>
    <w:rsid w:val="00471443"/>
    <w:rsid w:val="00471459"/>
    <w:rsid w:val="004718E5"/>
    <w:rsid w:val="00471F84"/>
    <w:rsid w:val="00472398"/>
    <w:rsid w:val="00472C6D"/>
    <w:rsid w:val="004738EB"/>
    <w:rsid w:val="00473B5D"/>
    <w:rsid w:val="00473D7F"/>
    <w:rsid w:val="00474007"/>
    <w:rsid w:val="00474891"/>
    <w:rsid w:val="00474C49"/>
    <w:rsid w:val="00474F8D"/>
    <w:rsid w:val="00475556"/>
    <w:rsid w:val="00475960"/>
    <w:rsid w:val="00475D4A"/>
    <w:rsid w:val="00476D9F"/>
    <w:rsid w:val="0047725F"/>
    <w:rsid w:val="0048027F"/>
    <w:rsid w:val="00480551"/>
    <w:rsid w:val="00480ADA"/>
    <w:rsid w:val="00480D71"/>
    <w:rsid w:val="0048110A"/>
    <w:rsid w:val="004811A2"/>
    <w:rsid w:val="004814F5"/>
    <w:rsid w:val="00481A17"/>
    <w:rsid w:val="004820FB"/>
    <w:rsid w:val="004837E6"/>
    <w:rsid w:val="00483800"/>
    <w:rsid w:val="00483B85"/>
    <w:rsid w:val="00484909"/>
    <w:rsid w:val="00484AF1"/>
    <w:rsid w:val="00484E6B"/>
    <w:rsid w:val="00485237"/>
    <w:rsid w:val="00486168"/>
    <w:rsid w:val="00486246"/>
    <w:rsid w:val="00486BDA"/>
    <w:rsid w:val="00486DEF"/>
    <w:rsid w:val="004874DA"/>
    <w:rsid w:val="00487E01"/>
    <w:rsid w:val="004904C1"/>
    <w:rsid w:val="00490663"/>
    <w:rsid w:val="0049080A"/>
    <w:rsid w:val="00490DDC"/>
    <w:rsid w:val="00491034"/>
    <w:rsid w:val="00491207"/>
    <w:rsid w:val="004918FC"/>
    <w:rsid w:val="00491E4F"/>
    <w:rsid w:val="00492585"/>
    <w:rsid w:val="00492EBD"/>
    <w:rsid w:val="004930AE"/>
    <w:rsid w:val="004933B2"/>
    <w:rsid w:val="004933D7"/>
    <w:rsid w:val="00493770"/>
    <w:rsid w:val="00493CD1"/>
    <w:rsid w:val="0049536B"/>
    <w:rsid w:val="004958D6"/>
    <w:rsid w:val="00495C79"/>
    <w:rsid w:val="00496110"/>
    <w:rsid w:val="00497A66"/>
    <w:rsid w:val="00497D98"/>
    <w:rsid w:val="004A0913"/>
    <w:rsid w:val="004A0DA7"/>
    <w:rsid w:val="004A10BB"/>
    <w:rsid w:val="004A1661"/>
    <w:rsid w:val="004A1D52"/>
    <w:rsid w:val="004A2BA1"/>
    <w:rsid w:val="004A2DC5"/>
    <w:rsid w:val="004A302E"/>
    <w:rsid w:val="004A34DD"/>
    <w:rsid w:val="004A3EB9"/>
    <w:rsid w:val="004A44BB"/>
    <w:rsid w:val="004A5F8F"/>
    <w:rsid w:val="004A5FA1"/>
    <w:rsid w:val="004A6554"/>
    <w:rsid w:val="004A6BB7"/>
    <w:rsid w:val="004A70D0"/>
    <w:rsid w:val="004A761D"/>
    <w:rsid w:val="004B0142"/>
    <w:rsid w:val="004B070E"/>
    <w:rsid w:val="004B0DB8"/>
    <w:rsid w:val="004B12C7"/>
    <w:rsid w:val="004B1594"/>
    <w:rsid w:val="004B1A6E"/>
    <w:rsid w:val="004B24BB"/>
    <w:rsid w:val="004B2562"/>
    <w:rsid w:val="004B2AA0"/>
    <w:rsid w:val="004B3B00"/>
    <w:rsid w:val="004B4004"/>
    <w:rsid w:val="004B4E60"/>
    <w:rsid w:val="004B4EE3"/>
    <w:rsid w:val="004B4EE9"/>
    <w:rsid w:val="004B5AC4"/>
    <w:rsid w:val="004B5F52"/>
    <w:rsid w:val="004B6384"/>
    <w:rsid w:val="004B6D5A"/>
    <w:rsid w:val="004B71B5"/>
    <w:rsid w:val="004C0897"/>
    <w:rsid w:val="004C0C86"/>
    <w:rsid w:val="004C1014"/>
    <w:rsid w:val="004C1B98"/>
    <w:rsid w:val="004C1CD8"/>
    <w:rsid w:val="004C1ED9"/>
    <w:rsid w:val="004C2A18"/>
    <w:rsid w:val="004C2BAB"/>
    <w:rsid w:val="004C302E"/>
    <w:rsid w:val="004C39C0"/>
    <w:rsid w:val="004C3BDC"/>
    <w:rsid w:val="004C3C79"/>
    <w:rsid w:val="004C3FB5"/>
    <w:rsid w:val="004C4979"/>
    <w:rsid w:val="004C49D1"/>
    <w:rsid w:val="004C51FE"/>
    <w:rsid w:val="004C5262"/>
    <w:rsid w:val="004C5D30"/>
    <w:rsid w:val="004C644D"/>
    <w:rsid w:val="004C7596"/>
    <w:rsid w:val="004D02EE"/>
    <w:rsid w:val="004D1012"/>
    <w:rsid w:val="004D12EF"/>
    <w:rsid w:val="004D1AC1"/>
    <w:rsid w:val="004D2917"/>
    <w:rsid w:val="004D2921"/>
    <w:rsid w:val="004D2D23"/>
    <w:rsid w:val="004D3A9F"/>
    <w:rsid w:val="004D3B25"/>
    <w:rsid w:val="004D4D29"/>
    <w:rsid w:val="004D508F"/>
    <w:rsid w:val="004D50DC"/>
    <w:rsid w:val="004D57A8"/>
    <w:rsid w:val="004D5870"/>
    <w:rsid w:val="004D597C"/>
    <w:rsid w:val="004D60AB"/>
    <w:rsid w:val="004D61AE"/>
    <w:rsid w:val="004D6518"/>
    <w:rsid w:val="004D666B"/>
    <w:rsid w:val="004D6EF5"/>
    <w:rsid w:val="004D7607"/>
    <w:rsid w:val="004D7D40"/>
    <w:rsid w:val="004E0B76"/>
    <w:rsid w:val="004E0B90"/>
    <w:rsid w:val="004E0D67"/>
    <w:rsid w:val="004E1666"/>
    <w:rsid w:val="004E174E"/>
    <w:rsid w:val="004E196C"/>
    <w:rsid w:val="004E1CDD"/>
    <w:rsid w:val="004E246D"/>
    <w:rsid w:val="004E2E22"/>
    <w:rsid w:val="004E2EA9"/>
    <w:rsid w:val="004E3222"/>
    <w:rsid w:val="004E36B9"/>
    <w:rsid w:val="004E3CD3"/>
    <w:rsid w:val="004E5552"/>
    <w:rsid w:val="004E58E1"/>
    <w:rsid w:val="004E6B10"/>
    <w:rsid w:val="004E6E51"/>
    <w:rsid w:val="004F0199"/>
    <w:rsid w:val="004F01AE"/>
    <w:rsid w:val="004F046F"/>
    <w:rsid w:val="004F04C6"/>
    <w:rsid w:val="004F182D"/>
    <w:rsid w:val="004F2217"/>
    <w:rsid w:val="004F258D"/>
    <w:rsid w:val="004F3F95"/>
    <w:rsid w:val="004F40D0"/>
    <w:rsid w:val="004F414A"/>
    <w:rsid w:val="004F433F"/>
    <w:rsid w:val="004F505C"/>
    <w:rsid w:val="004F6E4F"/>
    <w:rsid w:val="004F6F14"/>
    <w:rsid w:val="004F76CD"/>
    <w:rsid w:val="004F778C"/>
    <w:rsid w:val="004F7ECB"/>
    <w:rsid w:val="004F7F12"/>
    <w:rsid w:val="005003D5"/>
    <w:rsid w:val="00500B7D"/>
    <w:rsid w:val="00500D22"/>
    <w:rsid w:val="00501475"/>
    <w:rsid w:val="005018EF"/>
    <w:rsid w:val="00501C72"/>
    <w:rsid w:val="00502FC5"/>
    <w:rsid w:val="00503113"/>
    <w:rsid w:val="00503732"/>
    <w:rsid w:val="00503CA5"/>
    <w:rsid w:val="00503DDE"/>
    <w:rsid w:val="00503E9B"/>
    <w:rsid w:val="00506334"/>
    <w:rsid w:val="00506B32"/>
    <w:rsid w:val="00506C2D"/>
    <w:rsid w:val="00506D39"/>
    <w:rsid w:val="00507FEA"/>
    <w:rsid w:val="00510E05"/>
    <w:rsid w:val="00512012"/>
    <w:rsid w:val="00512DB4"/>
    <w:rsid w:val="00513D5D"/>
    <w:rsid w:val="0051424B"/>
    <w:rsid w:val="00514BEE"/>
    <w:rsid w:val="00514C9C"/>
    <w:rsid w:val="00514E62"/>
    <w:rsid w:val="00514EB6"/>
    <w:rsid w:val="005152A2"/>
    <w:rsid w:val="00515457"/>
    <w:rsid w:val="00515DBA"/>
    <w:rsid w:val="00517A9F"/>
    <w:rsid w:val="00517BB0"/>
    <w:rsid w:val="005203D4"/>
    <w:rsid w:val="00521592"/>
    <w:rsid w:val="0052195D"/>
    <w:rsid w:val="00521C77"/>
    <w:rsid w:val="00522498"/>
    <w:rsid w:val="00522A60"/>
    <w:rsid w:val="00522EBC"/>
    <w:rsid w:val="005232F1"/>
    <w:rsid w:val="00523866"/>
    <w:rsid w:val="00523A30"/>
    <w:rsid w:val="00524900"/>
    <w:rsid w:val="00524C40"/>
    <w:rsid w:val="0052504F"/>
    <w:rsid w:val="00525654"/>
    <w:rsid w:val="00525D48"/>
    <w:rsid w:val="00525E73"/>
    <w:rsid w:val="00525F33"/>
    <w:rsid w:val="00526656"/>
    <w:rsid w:val="00527312"/>
    <w:rsid w:val="005273AD"/>
    <w:rsid w:val="0052741F"/>
    <w:rsid w:val="005278A4"/>
    <w:rsid w:val="005300A6"/>
    <w:rsid w:val="00530C0E"/>
    <w:rsid w:val="00530F1C"/>
    <w:rsid w:val="005310DD"/>
    <w:rsid w:val="005315A4"/>
    <w:rsid w:val="0053172C"/>
    <w:rsid w:val="0053198E"/>
    <w:rsid w:val="005324AF"/>
    <w:rsid w:val="00533A26"/>
    <w:rsid w:val="00533F8D"/>
    <w:rsid w:val="00534A8A"/>
    <w:rsid w:val="00534BCB"/>
    <w:rsid w:val="00535672"/>
    <w:rsid w:val="00535D80"/>
    <w:rsid w:val="0053678C"/>
    <w:rsid w:val="00537106"/>
    <w:rsid w:val="00537473"/>
    <w:rsid w:val="005376A5"/>
    <w:rsid w:val="005407A6"/>
    <w:rsid w:val="00540E13"/>
    <w:rsid w:val="005413B3"/>
    <w:rsid w:val="005427E3"/>
    <w:rsid w:val="00543D71"/>
    <w:rsid w:val="005444E5"/>
    <w:rsid w:val="00544717"/>
    <w:rsid w:val="005447B6"/>
    <w:rsid w:val="00546AF3"/>
    <w:rsid w:val="00546E75"/>
    <w:rsid w:val="005474BC"/>
    <w:rsid w:val="0054752C"/>
    <w:rsid w:val="005478DF"/>
    <w:rsid w:val="00547915"/>
    <w:rsid w:val="00547AA6"/>
    <w:rsid w:val="005500AE"/>
    <w:rsid w:val="00550735"/>
    <w:rsid w:val="0055102A"/>
    <w:rsid w:val="00551124"/>
    <w:rsid w:val="005525D8"/>
    <w:rsid w:val="00552D35"/>
    <w:rsid w:val="00552E4A"/>
    <w:rsid w:val="005536FF"/>
    <w:rsid w:val="005537A5"/>
    <w:rsid w:val="0055460B"/>
    <w:rsid w:val="0055509E"/>
    <w:rsid w:val="00555CA5"/>
    <w:rsid w:val="00555F14"/>
    <w:rsid w:val="005570FC"/>
    <w:rsid w:val="00560C3F"/>
    <w:rsid w:val="00562808"/>
    <w:rsid w:val="00562BE4"/>
    <w:rsid w:val="0056359A"/>
    <w:rsid w:val="0056463D"/>
    <w:rsid w:val="00564BDB"/>
    <w:rsid w:val="00565321"/>
    <w:rsid w:val="0056765F"/>
    <w:rsid w:val="00567D5A"/>
    <w:rsid w:val="005702B8"/>
    <w:rsid w:val="005703AF"/>
    <w:rsid w:val="0057146B"/>
    <w:rsid w:val="005715DB"/>
    <w:rsid w:val="00571C7F"/>
    <w:rsid w:val="00571D16"/>
    <w:rsid w:val="00571ECA"/>
    <w:rsid w:val="00571F9C"/>
    <w:rsid w:val="00572447"/>
    <w:rsid w:val="00572649"/>
    <w:rsid w:val="005727B9"/>
    <w:rsid w:val="00572AAD"/>
    <w:rsid w:val="00572B42"/>
    <w:rsid w:val="00573B59"/>
    <w:rsid w:val="0057580B"/>
    <w:rsid w:val="005777C0"/>
    <w:rsid w:val="005779EC"/>
    <w:rsid w:val="00577AB4"/>
    <w:rsid w:val="00577BF2"/>
    <w:rsid w:val="00581690"/>
    <w:rsid w:val="0058197B"/>
    <w:rsid w:val="00581DB2"/>
    <w:rsid w:val="005824B0"/>
    <w:rsid w:val="005826B3"/>
    <w:rsid w:val="00582973"/>
    <w:rsid w:val="0058311D"/>
    <w:rsid w:val="00583DA0"/>
    <w:rsid w:val="005847CC"/>
    <w:rsid w:val="00585CC5"/>
    <w:rsid w:val="00586174"/>
    <w:rsid w:val="005863F5"/>
    <w:rsid w:val="005864CA"/>
    <w:rsid w:val="00586FCF"/>
    <w:rsid w:val="00590A62"/>
    <w:rsid w:val="00590B7B"/>
    <w:rsid w:val="00590FBD"/>
    <w:rsid w:val="00591249"/>
    <w:rsid w:val="005929F2"/>
    <w:rsid w:val="0059338D"/>
    <w:rsid w:val="00593404"/>
    <w:rsid w:val="00594106"/>
    <w:rsid w:val="00594728"/>
    <w:rsid w:val="00594E91"/>
    <w:rsid w:val="005960A8"/>
    <w:rsid w:val="005962E8"/>
    <w:rsid w:val="0059641F"/>
    <w:rsid w:val="00596ED6"/>
    <w:rsid w:val="00596F3E"/>
    <w:rsid w:val="005975FE"/>
    <w:rsid w:val="005979D6"/>
    <w:rsid w:val="00597A76"/>
    <w:rsid w:val="00597E3B"/>
    <w:rsid w:val="005A0094"/>
    <w:rsid w:val="005A044C"/>
    <w:rsid w:val="005A0685"/>
    <w:rsid w:val="005A0B31"/>
    <w:rsid w:val="005A1097"/>
    <w:rsid w:val="005A14ED"/>
    <w:rsid w:val="005A25D9"/>
    <w:rsid w:val="005A3A43"/>
    <w:rsid w:val="005A416A"/>
    <w:rsid w:val="005A54FB"/>
    <w:rsid w:val="005A5502"/>
    <w:rsid w:val="005A6CA0"/>
    <w:rsid w:val="005A7358"/>
    <w:rsid w:val="005A748B"/>
    <w:rsid w:val="005A7CA1"/>
    <w:rsid w:val="005B11FE"/>
    <w:rsid w:val="005B154F"/>
    <w:rsid w:val="005B20F8"/>
    <w:rsid w:val="005B24B0"/>
    <w:rsid w:val="005B277E"/>
    <w:rsid w:val="005B2A7C"/>
    <w:rsid w:val="005B3A05"/>
    <w:rsid w:val="005B3C53"/>
    <w:rsid w:val="005B3E64"/>
    <w:rsid w:val="005B4C33"/>
    <w:rsid w:val="005B529F"/>
    <w:rsid w:val="005B5465"/>
    <w:rsid w:val="005B54E3"/>
    <w:rsid w:val="005B5FAC"/>
    <w:rsid w:val="005B6AC5"/>
    <w:rsid w:val="005B6D7D"/>
    <w:rsid w:val="005B730A"/>
    <w:rsid w:val="005B7466"/>
    <w:rsid w:val="005B7664"/>
    <w:rsid w:val="005B79E9"/>
    <w:rsid w:val="005C0F80"/>
    <w:rsid w:val="005C1735"/>
    <w:rsid w:val="005C1A9F"/>
    <w:rsid w:val="005C1DA1"/>
    <w:rsid w:val="005C2669"/>
    <w:rsid w:val="005C2700"/>
    <w:rsid w:val="005C368A"/>
    <w:rsid w:val="005C388B"/>
    <w:rsid w:val="005C399C"/>
    <w:rsid w:val="005C3B32"/>
    <w:rsid w:val="005C4573"/>
    <w:rsid w:val="005C4C4F"/>
    <w:rsid w:val="005C4D6B"/>
    <w:rsid w:val="005C5630"/>
    <w:rsid w:val="005C56F7"/>
    <w:rsid w:val="005C5D40"/>
    <w:rsid w:val="005C5E02"/>
    <w:rsid w:val="005C5FE1"/>
    <w:rsid w:val="005C696C"/>
    <w:rsid w:val="005C6C37"/>
    <w:rsid w:val="005C6F0F"/>
    <w:rsid w:val="005C7BE4"/>
    <w:rsid w:val="005C7CC7"/>
    <w:rsid w:val="005C7E13"/>
    <w:rsid w:val="005D1002"/>
    <w:rsid w:val="005D13CA"/>
    <w:rsid w:val="005D1B1A"/>
    <w:rsid w:val="005D1D91"/>
    <w:rsid w:val="005D214C"/>
    <w:rsid w:val="005D248F"/>
    <w:rsid w:val="005D25DA"/>
    <w:rsid w:val="005D280D"/>
    <w:rsid w:val="005D2819"/>
    <w:rsid w:val="005D3C54"/>
    <w:rsid w:val="005D42CD"/>
    <w:rsid w:val="005D46A9"/>
    <w:rsid w:val="005D47BC"/>
    <w:rsid w:val="005D5084"/>
    <w:rsid w:val="005D52CF"/>
    <w:rsid w:val="005D53D0"/>
    <w:rsid w:val="005D540C"/>
    <w:rsid w:val="005D5DA1"/>
    <w:rsid w:val="005D62AF"/>
    <w:rsid w:val="005D6AE4"/>
    <w:rsid w:val="005E0319"/>
    <w:rsid w:val="005E04BF"/>
    <w:rsid w:val="005E0B45"/>
    <w:rsid w:val="005E1A93"/>
    <w:rsid w:val="005E2C21"/>
    <w:rsid w:val="005E2DD3"/>
    <w:rsid w:val="005E2EA8"/>
    <w:rsid w:val="005E350B"/>
    <w:rsid w:val="005E39E0"/>
    <w:rsid w:val="005E3BC5"/>
    <w:rsid w:val="005E3FB4"/>
    <w:rsid w:val="005E45E1"/>
    <w:rsid w:val="005E4640"/>
    <w:rsid w:val="005E5445"/>
    <w:rsid w:val="005E6341"/>
    <w:rsid w:val="005E7229"/>
    <w:rsid w:val="005E731F"/>
    <w:rsid w:val="005F08D8"/>
    <w:rsid w:val="005F144F"/>
    <w:rsid w:val="005F14E1"/>
    <w:rsid w:val="005F1E0D"/>
    <w:rsid w:val="005F1FFB"/>
    <w:rsid w:val="005F2160"/>
    <w:rsid w:val="005F23B2"/>
    <w:rsid w:val="005F23CB"/>
    <w:rsid w:val="005F2583"/>
    <w:rsid w:val="005F26B4"/>
    <w:rsid w:val="005F3239"/>
    <w:rsid w:val="005F3509"/>
    <w:rsid w:val="005F3D20"/>
    <w:rsid w:val="005F4031"/>
    <w:rsid w:val="005F4833"/>
    <w:rsid w:val="005F4E86"/>
    <w:rsid w:val="005F5F4B"/>
    <w:rsid w:val="005F600E"/>
    <w:rsid w:val="005F6ED9"/>
    <w:rsid w:val="005F7183"/>
    <w:rsid w:val="005F7FC8"/>
    <w:rsid w:val="006009A9"/>
    <w:rsid w:val="00601818"/>
    <w:rsid w:val="00601F11"/>
    <w:rsid w:val="006021DE"/>
    <w:rsid w:val="006025A8"/>
    <w:rsid w:val="00602E42"/>
    <w:rsid w:val="0060364B"/>
    <w:rsid w:val="00604397"/>
    <w:rsid w:val="006045C9"/>
    <w:rsid w:val="00606572"/>
    <w:rsid w:val="00606882"/>
    <w:rsid w:val="0060751A"/>
    <w:rsid w:val="0060782A"/>
    <w:rsid w:val="00607858"/>
    <w:rsid w:val="00611818"/>
    <w:rsid w:val="00611B9C"/>
    <w:rsid w:val="00612638"/>
    <w:rsid w:val="00612874"/>
    <w:rsid w:val="00612AAB"/>
    <w:rsid w:val="00613B3A"/>
    <w:rsid w:val="00613BBD"/>
    <w:rsid w:val="00613DD0"/>
    <w:rsid w:val="006148B5"/>
    <w:rsid w:val="00614D33"/>
    <w:rsid w:val="00614D65"/>
    <w:rsid w:val="00614E5E"/>
    <w:rsid w:val="006152C9"/>
    <w:rsid w:val="00615FFB"/>
    <w:rsid w:val="0061601E"/>
    <w:rsid w:val="006169A1"/>
    <w:rsid w:val="00620FC8"/>
    <w:rsid w:val="00621189"/>
    <w:rsid w:val="006215A0"/>
    <w:rsid w:val="00621C98"/>
    <w:rsid w:val="00621EB6"/>
    <w:rsid w:val="0062238F"/>
    <w:rsid w:val="00622CE3"/>
    <w:rsid w:val="00623BC9"/>
    <w:rsid w:val="00624047"/>
    <w:rsid w:val="006252CA"/>
    <w:rsid w:val="00625581"/>
    <w:rsid w:val="0062561B"/>
    <w:rsid w:val="006258EF"/>
    <w:rsid w:val="00625FC1"/>
    <w:rsid w:val="0062627E"/>
    <w:rsid w:val="006269EC"/>
    <w:rsid w:val="00626CC5"/>
    <w:rsid w:val="00627952"/>
    <w:rsid w:val="006302E0"/>
    <w:rsid w:val="006308AC"/>
    <w:rsid w:val="006309E5"/>
    <w:rsid w:val="00630A4C"/>
    <w:rsid w:val="00631453"/>
    <w:rsid w:val="00633A68"/>
    <w:rsid w:val="00633E7B"/>
    <w:rsid w:val="006342B9"/>
    <w:rsid w:val="00635DFD"/>
    <w:rsid w:val="00635FCE"/>
    <w:rsid w:val="006369EF"/>
    <w:rsid w:val="00637F6F"/>
    <w:rsid w:val="00640D7E"/>
    <w:rsid w:val="0064108E"/>
    <w:rsid w:val="00642876"/>
    <w:rsid w:val="006436F4"/>
    <w:rsid w:val="00643731"/>
    <w:rsid w:val="00643A12"/>
    <w:rsid w:val="00643EED"/>
    <w:rsid w:val="006446B2"/>
    <w:rsid w:val="006451FE"/>
    <w:rsid w:val="00645E56"/>
    <w:rsid w:val="0064643B"/>
    <w:rsid w:val="006467A3"/>
    <w:rsid w:val="006469C0"/>
    <w:rsid w:val="00646E7A"/>
    <w:rsid w:val="00646ECE"/>
    <w:rsid w:val="00647136"/>
    <w:rsid w:val="00650055"/>
    <w:rsid w:val="00650369"/>
    <w:rsid w:val="006506CC"/>
    <w:rsid w:val="0065084A"/>
    <w:rsid w:val="006508A5"/>
    <w:rsid w:val="00651212"/>
    <w:rsid w:val="006512BB"/>
    <w:rsid w:val="00651C94"/>
    <w:rsid w:val="00651FEA"/>
    <w:rsid w:val="00652980"/>
    <w:rsid w:val="00652D2F"/>
    <w:rsid w:val="00653356"/>
    <w:rsid w:val="0065339A"/>
    <w:rsid w:val="006533E6"/>
    <w:rsid w:val="00653B33"/>
    <w:rsid w:val="00653E74"/>
    <w:rsid w:val="00654394"/>
    <w:rsid w:val="006546DA"/>
    <w:rsid w:val="00654994"/>
    <w:rsid w:val="00654CD0"/>
    <w:rsid w:val="00655815"/>
    <w:rsid w:val="00655818"/>
    <w:rsid w:val="00655899"/>
    <w:rsid w:val="00655B31"/>
    <w:rsid w:val="006560C2"/>
    <w:rsid w:val="00657078"/>
    <w:rsid w:val="00657456"/>
    <w:rsid w:val="0065767D"/>
    <w:rsid w:val="0065775E"/>
    <w:rsid w:val="006577E6"/>
    <w:rsid w:val="00657C56"/>
    <w:rsid w:val="00657DF1"/>
    <w:rsid w:val="0066014E"/>
    <w:rsid w:val="006601B5"/>
    <w:rsid w:val="00660405"/>
    <w:rsid w:val="00660D14"/>
    <w:rsid w:val="00660DF0"/>
    <w:rsid w:val="00661032"/>
    <w:rsid w:val="006614E9"/>
    <w:rsid w:val="00661556"/>
    <w:rsid w:val="00661ADC"/>
    <w:rsid w:val="00661E00"/>
    <w:rsid w:val="006626F8"/>
    <w:rsid w:val="0066283F"/>
    <w:rsid w:val="00662A61"/>
    <w:rsid w:val="00662AAD"/>
    <w:rsid w:val="006634E9"/>
    <w:rsid w:val="006651ED"/>
    <w:rsid w:val="006654FC"/>
    <w:rsid w:val="006658A5"/>
    <w:rsid w:val="00665F95"/>
    <w:rsid w:val="00666095"/>
    <w:rsid w:val="006663C8"/>
    <w:rsid w:val="006664B4"/>
    <w:rsid w:val="006664BB"/>
    <w:rsid w:val="0066653D"/>
    <w:rsid w:val="0066773D"/>
    <w:rsid w:val="0066782B"/>
    <w:rsid w:val="00667D74"/>
    <w:rsid w:val="00667F6B"/>
    <w:rsid w:val="006704B2"/>
    <w:rsid w:val="0067190C"/>
    <w:rsid w:val="00671A01"/>
    <w:rsid w:val="00671E52"/>
    <w:rsid w:val="00672600"/>
    <w:rsid w:val="00672C9E"/>
    <w:rsid w:val="00672D19"/>
    <w:rsid w:val="00673EE7"/>
    <w:rsid w:val="0067410A"/>
    <w:rsid w:val="006757B7"/>
    <w:rsid w:val="006759FF"/>
    <w:rsid w:val="00675A2D"/>
    <w:rsid w:val="00675F26"/>
    <w:rsid w:val="0067734E"/>
    <w:rsid w:val="006773D2"/>
    <w:rsid w:val="00677DCE"/>
    <w:rsid w:val="006802C4"/>
    <w:rsid w:val="0068283A"/>
    <w:rsid w:val="00683E90"/>
    <w:rsid w:val="006847C6"/>
    <w:rsid w:val="00684A3B"/>
    <w:rsid w:val="00685182"/>
    <w:rsid w:val="00685249"/>
    <w:rsid w:val="00687B53"/>
    <w:rsid w:val="00687F43"/>
    <w:rsid w:val="0069096A"/>
    <w:rsid w:val="00690C03"/>
    <w:rsid w:val="0069130C"/>
    <w:rsid w:val="0069130D"/>
    <w:rsid w:val="006918FA"/>
    <w:rsid w:val="00691C24"/>
    <w:rsid w:val="00691F56"/>
    <w:rsid w:val="00692F9E"/>
    <w:rsid w:val="00693A5C"/>
    <w:rsid w:val="00693D3C"/>
    <w:rsid w:val="00694AE8"/>
    <w:rsid w:val="00695748"/>
    <w:rsid w:val="0069579E"/>
    <w:rsid w:val="00695D0B"/>
    <w:rsid w:val="00696035"/>
    <w:rsid w:val="006961AD"/>
    <w:rsid w:val="0069634C"/>
    <w:rsid w:val="006967D1"/>
    <w:rsid w:val="006971BF"/>
    <w:rsid w:val="00697964"/>
    <w:rsid w:val="006A0B90"/>
    <w:rsid w:val="006A0F96"/>
    <w:rsid w:val="006A1575"/>
    <w:rsid w:val="006A1937"/>
    <w:rsid w:val="006A225C"/>
    <w:rsid w:val="006A2C9D"/>
    <w:rsid w:val="006A3080"/>
    <w:rsid w:val="006A3097"/>
    <w:rsid w:val="006A4163"/>
    <w:rsid w:val="006A4A29"/>
    <w:rsid w:val="006A545F"/>
    <w:rsid w:val="006A546A"/>
    <w:rsid w:val="006A556E"/>
    <w:rsid w:val="006A55D7"/>
    <w:rsid w:val="006A6C5B"/>
    <w:rsid w:val="006A794C"/>
    <w:rsid w:val="006A7E88"/>
    <w:rsid w:val="006B1373"/>
    <w:rsid w:val="006B1678"/>
    <w:rsid w:val="006B17CD"/>
    <w:rsid w:val="006B25E5"/>
    <w:rsid w:val="006B3C7D"/>
    <w:rsid w:val="006B3E0D"/>
    <w:rsid w:val="006B4279"/>
    <w:rsid w:val="006B4543"/>
    <w:rsid w:val="006B4F67"/>
    <w:rsid w:val="006B4F80"/>
    <w:rsid w:val="006B4FC9"/>
    <w:rsid w:val="006B53CF"/>
    <w:rsid w:val="006B5C54"/>
    <w:rsid w:val="006B63BE"/>
    <w:rsid w:val="006B6449"/>
    <w:rsid w:val="006B65BC"/>
    <w:rsid w:val="006C0560"/>
    <w:rsid w:val="006C0776"/>
    <w:rsid w:val="006C0FCE"/>
    <w:rsid w:val="006C1312"/>
    <w:rsid w:val="006C19DD"/>
    <w:rsid w:val="006C1C40"/>
    <w:rsid w:val="006C2217"/>
    <w:rsid w:val="006C232A"/>
    <w:rsid w:val="006C3054"/>
    <w:rsid w:val="006C4833"/>
    <w:rsid w:val="006C51F4"/>
    <w:rsid w:val="006C54C3"/>
    <w:rsid w:val="006C580B"/>
    <w:rsid w:val="006C5C26"/>
    <w:rsid w:val="006C5C83"/>
    <w:rsid w:val="006C656E"/>
    <w:rsid w:val="006C7965"/>
    <w:rsid w:val="006D0704"/>
    <w:rsid w:val="006D0ACC"/>
    <w:rsid w:val="006D1309"/>
    <w:rsid w:val="006D1435"/>
    <w:rsid w:val="006D160E"/>
    <w:rsid w:val="006D1D46"/>
    <w:rsid w:val="006D1F41"/>
    <w:rsid w:val="006D3461"/>
    <w:rsid w:val="006D3BFD"/>
    <w:rsid w:val="006D43BD"/>
    <w:rsid w:val="006D4935"/>
    <w:rsid w:val="006D4C85"/>
    <w:rsid w:val="006D561F"/>
    <w:rsid w:val="006D5A8A"/>
    <w:rsid w:val="006D5D82"/>
    <w:rsid w:val="006D5D94"/>
    <w:rsid w:val="006D698F"/>
    <w:rsid w:val="006D7256"/>
    <w:rsid w:val="006D726A"/>
    <w:rsid w:val="006D72F4"/>
    <w:rsid w:val="006D739C"/>
    <w:rsid w:val="006D7892"/>
    <w:rsid w:val="006E0E47"/>
    <w:rsid w:val="006E0E8F"/>
    <w:rsid w:val="006E13EC"/>
    <w:rsid w:val="006E1A4A"/>
    <w:rsid w:val="006E2D39"/>
    <w:rsid w:val="006E32DC"/>
    <w:rsid w:val="006E33B6"/>
    <w:rsid w:val="006E3487"/>
    <w:rsid w:val="006E37E7"/>
    <w:rsid w:val="006E3CAD"/>
    <w:rsid w:val="006E3DD8"/>
    <w:rsid w:val="006E479C"/>
    <w:rsid w:val="006E5E1D"/>
    <w:rsid w:val="006E5F40"/>
    <w:rsid w:val="006E6017"/>
    <w:rsid w:val="006E63AD"/>
    <w:rsid w:val="006E649C"/>
    <w:rsid w:val="006E6EBA"/>
    <w:rsid w:val="006E7567"/>
    <w:rsid w:val="006F04AD"/>
    <w:rsid w:val="006F10BA"/>
    <w:rsid w:val="006F19A4"/>
    <w:rsid w:val="006F1B59"/>
    <w:rsid w:val="006F1D78"/>
    <w:rsid w:val="006F2064"/>
    <w:rsid w:val="006F2A96"/>
    <w:rsid w:val="006F2C0D"/>
    <w:rsid w:val="006F2D76"/>
    <w:rsid w:val="006F305E"/>
    <w:rsid w:val="006F3F63"/>
    <w:rsid w:val="006F3FB0"/>
    <w:rsid w:val="006F41AA"/>
    <w:rsid w:val="006F4879"/>
    <w:rsid w:val="006F4EBB"/>
    <w:rsid w:val="006F53FC"/>
    <w:rsid w:val="006F547D"/>
    <w:rsid w:val="006F5696"/>
    <w:rsid w:val="006F6941"/>
    <w:rsid w:val="006F6B03"/>
    <w:rsid w:val="006F6B54"/>
    <w:rsid w:val="006F6E58"/>
    <w:rsid w:val="006F7607"/>
    <w:rsid w:val="006F7DBC"/>
    <w:rsid w:val="0070001F"/>
    <w:rsid w:val="00700492"/>
    <w:rsid w:val="00700C4B"/>
    <w:rsid w:val="007010ED"/>
    <w:rsid w:val="00701E94"/>
    <w:rsid w:val="00702472"/>
    <w:rsid w:val="007028B5"/>
    <w:rsid w:val="00702C77"/>
    <w:rsid w:val="00703169"/>
    <w:rsid w:val="00704162"/>
    <w:rsid w:val="00704AC3"/>
    <w:rsid w:val="00704DEC"/>
    <w:rsid w:val="00705CA2"/>
    <w:rsid w:val="00706C55"/>
    <w:rsid w:val="007070A9"/>
    <w:rsid w:val="007073D7"/>
    <w:rsid w:val="007079AD"/>
    <w:rsid w:val="00707CFD"/>
    <w:rsid w:val="00710C7D"/>
    <w:rsid w:val="00711AD4"/>
    <w:rsid w:val="007123FB"/>
    <w:rsid w:val="00712845"/>
    <w:rsid w:val="00712A9E"/>
    <w:rsid w:val="0071318F"/>
    <w:rsid w:val="00713260"/>
    <w:rsid w:val="007133B9"/>
    <w:rsid w:val="00713F65"/>
    <w:rsid w:val="007141EA"/>
    <w:rsid w:val="0071421C"/>
    <w:rsid w:val="0071476B"/>
    <w:rsid w:val="00715DF4"/>
    <w:rsid w:val="00716B01"/>
    <w:rsid w:val="00716C4E"/>
    <w:rsid w:val="00716EAA"/>
    <w:rsid w:val="007173FC"/>
    <w:rsid w:val="00717559"/>
    <w:rsid w:val="00720353"/>
    <w:rsid w:val="00720A55"/>
    <w:rsid w:val="00721584"/>
    <w:rsid w:val="0072183D"/>
    <w:rsid w:val="00721F4F"/>
    <w:rsid w:val="007228DC"/>
    <w:rsid w:val="00724A0F"/>
    <w:rsid w:val="00725917"/>
    <w:rsid w:val="00726522"/>
    <w:rsid w:val="007265F2"/>
    <w:rsid w:val="007269E8"/>
    <w:rsid w:val="00727310"/>
    <w:rsid w:val="00727FCC"/>
    <w:rsid w:val="007301E3"/>
    <w:rsid w:val="007316C7"/>
    <w:rsid w:val="00731B88"/>
    <w:rsid w:val="00731D31"/>
    <w:rsid w:val="00733205"/>
    <w:rsid w:val="00733A8F"/>
    <w:rsid w:val="00733D32"/>
    <w:rsid w:val="007348CA"/>
    <w:rsid w:val="00734DB7"/>
    <w:rsid w:val="00735573"/>
    <w:rsid w:val="007357E7"/>
    <w:rsid w:val="007358F3"/>
    <w:rsid w:val="00736A44"/>
    <w:rsid w:val="007370D8"/>
    <w:rsid w:val="007379EE"/>
    <w:rsid w:val="00737ADF"/>
    <w:rsid w:val="00737E47"/>
    <w:rsid w:val="0074008B"/>
    <w:rsid w:val="00740609"/>
    <w:rsid w:val="00740C1E"/>
    <w:rsid w:val="007417A5"/>
    <w:rsid w:val="0074227B"/>
    <w:rsid w:val="00742518"/>
    <w:rsid w:val="007425B8"/>
    <w:rsid w:val="0074286D"/>
    <w:rsid w:val="00742BDD"/>
    <w:rsid w:val="00742E6E"/>
    <w:rsid w:val="00742EF4"/>
    <w:rsid w:val="007432FF"/>
    <w:rsid w:val="00743EBC"/>
    <w:rsid w:val="007452DB"/>
    <w:rsid w:val="00745976"/>
    <w:rsid w:val="00745D4E"/>
    <w:rsid w:val="00745DAB"/>
    <w:rsid w:val="00745FA3"/>
    <w:rsid w:val="00746849"/>
    <w:rsid w:val="007469C2"/>
    <w:rsid w:val="00746E3C"/>
    <w:rsid w:val="00747000"/>
    <w:rsid w:val="00747C4F"/>
    <w:rsid w:val="007507AD"/>
    <w:rsid w:val="007513A2"/>
    <w:rsid w:val="0075187C"/>
    <w:rsid w:val="00751B7A"/>
    <w:rsid w:val="0075206E"/>
    <w:rsid w:val="007520A0"/>
    <w:rsid w:val="0075247C"/>
    <w:rsid w:val="00752B1D"/>
    <w:rsid w:val="00752E7E"/>
    <w:rsid w:val="00754D01"/>
    <w:rsid w:val="0075519F"/>
    <w:rsid w:val="007563BF"/>
    <w:rsid w:val="0075688F"/>
    <w:rsid w:val="00757325"/>
    <w:rsid w:val="007573BB"/>
    <w:rsid w:val="0075750E"/>
    <w:rsid w:val="00757821"/>
    <w:rsid w:val="007578FB"/>
    <w:rsid w:val="00757AE2"/>
    <w:rsid w:val="00757EF5"/>
    <w:rsid w:val="00760447"/>
    <w:rsid w:val="00760ECE"/>
    <w:rsid w:val="00761835"/>
    <w:rsid w:val="00761DD2"/>
    <w:rsid w:val="00761F77"/>
    <w:rsid w:val="00762038"/>
    <w:rsid w:val="00762736"/>
    <w:rsid w:val="007628C5"/>
    <w:rsid w:val="00764044"/>
    <w:rsid w:val="00764153"/>
    <w:rsid w:val="00765235"/>
    <w:rsid w:val="0076538A"/>
    <w:rsid w:val="007655F1"/>
    <w:rsid w:val="00765D8C"/>
    <w:rsid w:val="00766347"/>
    <w:rsid w:val="00766600"/>
    <w:rsid w:val="00767AE0"/>
    <w:rsid w:val="00767C0D"/>
    <w:rsid w:val="00767F53"/>
    <w:rsid w:val="00770CDB"/>
    <w:rsid w:val="00771437"/>
    <w:rsid w:val="00771655"/>
    <w:rsid w:val="007718A9"/>
    <w:rsid w:val="00772351"/>
    <w:rsid w:val="00772376"/>
    <w:rsid w:val="00773F65"/>
    <w:rsid w:val="00774765"/>
    <w:rsid w:val="00775091"/>
    <w:rsid w:val="0077562E"/>
    <w:rsid w:val="00775803"/>
    <w:rsid w:val="00775828"/>
    <w:rsid w:val="00775D60"/>
    <w:rsid w:val="00775DBA"/>
    <w:rsid w:val="00776753"/>
    <w:rsid w:val="00777AC4"/>
    <w:rsid w:val="00777D02"/>
    <w:rsid w:val="007803E8"/>
    <w:rsid w:val="00780509"/>
    <w:rsid w:val="0078053E"/>
    <w:rsid w:val="00781317"/>
    <w:rsid w:val="007813FB"/>
    <w:rsid w:val="00781628"/>
    <w:rsid w:val="00781C5C"/>
    <w:rsid w:val="00781F28"/>
    <w:rsid w:val="007826CE"/>
    <w:rsid w:val="00783E1A"/>
    <w:rsid w:val="007843F1"/>
    <w:rsid w:val="00784FD6"/>
    <w:rsid w:val="0078542F"/>
    <w:rsid w:val="00785B82"/>
    <w:rsid w:val="00785BEB"/>
    <w:rsid w:val="00785BED"/>
    <w:rsid w:val="00785C0C"/>
    <w:rsid w:val="00787A10"/>
    <w:rsid w:val="00790920"/>
    <w:rsid w:val="00790ABC"/>
    <w:rsid w:val="007910A7"/>
    <w:rsid w:val="007910AD"/>
    <w:rsid w:val="00791FA9"/>
    <w:rsid w:val="00792C3B"/>
    <w:rsid w:val="00793187"/>
    <w:rsid w:val="0079410F"/>
    <w:rsid w:val="00794B52"/>
    <w:rsid w:val="00794D73"/>
    <w:rsid w:val="00794DB5"/>
    <w:rsid w:val="00794E0C"/>
    <w:rsid w:val="007963D6"/>
    <w:rsid w:val="007967E6"/>
    <w:rsid w:val="00796832"/>
    <w:rsid w:val="00796EF9"/>
    <w:rsid w:val="00797C6F"/>
    <w:rsid w:val="00797D04"/>
    <w:rsid w:val="007A0A75"/>
    <w:rsid w:val="007A0A76"/>
    <w:rsid w:val="007A0FC2"/>
    <w:rsid w:val="007A1D99"/>
    <w:rsid w:val="007A2596"/>
    <w:rsid w:val="007A2810"/>
    <w:rsid w:val="007A28F1"/>
    <w:rsid w:val="007A2BEE"/>
    <w:rsid w:val="007A2CC5"/>
    <w:rsid w:val="007A310B"/>
    <w:rsid w:val="007A38E8"/>
    <w:rsid w:val="007A4E00"/>
    <w:rsid w:val="007A4E0F"/>
    <w:rsid w:val="007A57E3"/>
    <w:rsid w:val="007A58F7"/>
    <w:rsid w:val="007A5CA8"/>
    <w:rsid w:val="007A6984"/>
    <w:rsid w:val="007A7DEF"/>
    <w:rsid w:val="007B06CF"/>
    <w:rsid w:val="007B0835"/>
    <w:rsid w:val="007B0DC2"/>
    <w:rsid w:val="007B1869"/>
    <w:rsid w:val="007B20A4"/>
    <w:rsid w:val="007B245C"/>
    <w:rsid w:val="007B4ACC"/>
    <w:rsid w:val="007B5492"/>
    <w:rsid w:val="007B6E35"/>
    <w:rsid w:val="007B7B42"/>
    <w:rsid w:val="007C00A9"/>
    <w:rsid w:val="007C06A5"/>
    <w:rsid w:val="007C0824"/>
    <w:rsid w:val="007C131F"/>
    <w:rsid w:val="007C2311"/>
    <w:rsid w:val="007C25D1"/>
    <w:rsid w:val="007C3043"/>
    <w:rsid w:val="007C31D7"/>
    <w:rsid w:val="007C3928"/>
    <w:rsid w:val="007C4346"/>
    <w:rsid w:val="007C4E5A"/>
    <w:rsid w:val="007C5028"/>
    <w:rsid w:val="007C50C1"/>
    <w:rsid w:val="007C5AB6"/>
    <w:rsid w:val="007C612A"/>
    <w:rsid w:val="007C71C0"/>
    <w:rsid w:val="007C7354"/>
    <w:rsid w:val="007C7473"/>
    <w:rsid w:val="007C764B"/>
    <w:rsid w:val="007C7EBC"/>
    <w:rsid w:val="007C7F9C"/>
    <w:rsid w:val="007D0E07"/>
    <w:rsid w:val="007D10F7"/>
    <w:rsid w:val="007D1224"/>
    <w:rsid w:val="007D1832"/>
    <w:rsid w:val="007D1E19"/>
    <w:rsid w:val="007D1FDC"/>
    <w:rsid w:val="007D2A90"/>
    <w:rsid w:val="007D3A1E"/>
    <w:rsid w:val="007D3AF3"/>
    <w:rsid w:val="007D50C3"/>
    <w:rsid w:val="007D5663"/>
    <w:rsid w:val="007D5F59"/>
    <w:rsid w:val="007D6011"/>
    <w:rsid w:val="007D6157"/>
    <w:rsid w:val="007D65DA"/>
    <w:rsid w:val="007D677A"/>
    <w:rsid w:val="007D67BB"/>
    <w:rsid w:val="007D6B39"/>
    <w:rsid w:val="007D6F19"/>
    <w:rsid w:val="007D7F48"/>
    <w:rsid w:val="007E036C"/>
    <w:rsid w:val="007E0E68"/>
    <w:rsid w:val="007E1132"/>
    <w:rsid w:val="007E1185"/>
    <w:rsid w:val="007E12F1"/>
    <w:rsid w:val="007E1A5D"/>
    <w:rsid w:val="007E1CDD"/>
    <w:rsid w:val="007E1D65"/>
    <w:rsid w:val="007E22C3"/>
    <w:rsid w:val="007E2A58"/>
    <w:rsid w:val="007E2F66"/>
    <w:rsid w:val="007E3263"/>
    <w:rsid w:val="007E4A38"/>
    <w:rsid w:val="007E4C15"/>
    <w:rsid w:val="007E51DB"/>
    <w:rsid w:val="007E53DD"/>
    <w:rsid w:val="007E547C"/>
    <w:rsid w:val="007E60B3"/>
    <w:rsid w:val="007E73A9"/>
    <w:rsid w:val="007E784B"/>
    <w:rsid w:val="007E7A84"/>
    <w:rsid w:val="007E7D28"/>
    <w:rsid w:val="007E7E68"/>
    <w:rsid w:val="007F235C"/>
    <w:rsid w:val="007F2669"/>
    <w:rsid w:val="007F315B"/>
    <w:rsid w:val="007F473B"/>
    <w:rsid w:val="007F5036"/>
    <w:rsid w:val="007F5452"/>
    <w:rsid w:val="007F64EE"/>
    <w:rsid w:val="007F65B3"/>
    <w:rsid w:val="008002AF"/>
    <w:rsid w:val="00800ABE"/>
    <w:rsid w:val="008017C6"/>
    <w:rsid w:val="00802059"/>
    <w:rsid w:val="008021F4"/>
    <w:rsid w:val="00802E64"/>
    <w:rsid w:val="00803CD6"/>
    <w:rsid w:val="008048CB"/>
    <w:rsid w:val="00805D77"/>
    <w:rsid w:val="00805E3C"/>
    <w:rsid w:val="008065EC"/>
    <w:rsid w:val="0080769F"/>
    <w:rsid w:val="008104BA"/>
    <w:rsid w:val="0081052E"/>
    <w:rsid w:val="008115DE"/>
    <w:rsid w:val="00811DC3"/>
    <w:rsid w:val="00812038"/>
    <w:rsid w:val="00812984"/>
    <w:rsid w:val="008129C3"/>
    <w:rsid w:val="008130C0"/>
    <w:rsid w:val="00813913"/>
    <w:rsid w:val="00813CE5"/>
    <w:rsid w:val="00813DA4"/>
    <w:rsid w:val="00814C15"/>
    <w:rsid w:val="00815001"/>
    <w:rsid w:val="0081539A"/>
    <w:rsid w:val="00815525"/>
    <w:rsid w:val="0081572B"/>
    <w:rsid w:val="00816253"/>
    <w:rsid w:val="00817E36"/>
    <w:rsid w:val="00817F84"/>
    <w:rsid w:val="008222B6"/>
    <w:rsid w:val="008229C6"/>
    <w:rsid w:val="00822AE2"/>
    <w:rsid w:val="00822B8F"/>
    <w:rsid w:val="00822F49"/>
    <w:rsid w:val="00822F64"/>
    <w:rsid w:val="00823368"/>
    <w:rsid w:val="008239C6"/>
    <w:rsid w:val="008242BD"/>
    <w:rsid w:val="0082436B"/>
    <w:rsid w:val="00824616"/>
    <w:rsid w:val="00824AF8"/>
    <w:rsid w:val="00824E1B"/>
    <w:rsid w:val="00825024"/>
    <w:rsid w:val="00825302"/>
    <w:rsid w:val="0082543D"/>
    <w:rsid w:val="00825726"/>
    <w:rsid w:val="00825E14"/>
    <w:rsid w:val="008262AF"/>
    <w:rsid w:val="00826632"/>
    <w:rsid w:val="008268D0"/>
    <w:rsid w:val="00826FA4"/>
    <w:rsid w:val="0082707C"/>
    <w:rsid w:val="0082762F"/>
    <w:rsid w:val="0082770B"/>
    <w:rsid w:val="00827AF0"/>
    <w:rsid w:val="00827C02"/>
    <w:rsid w:val="0083145F"/>
    <w:rsid w:val="0083179E"/>
    <w:rsid w:val="00831D3A"/>
    <w:rsid w:val="008334E9"/>
    <w:rsid w:val="00833B75"/>
    <w:rsid w:val="00833E06"/>
    <w:rsid w:val="0083405B"/>
    <w:rsid w:val="0083487F"/>
    <w:rsid w:val="00834CD7"/>
    <w:rsid w:val="00834D0A"/>
    <w:rsid w:val="0083604C"/>
    <w:rsid w:val="008361BD"/>
    <w:rsid w:val="0083635A"/>
    <w:rsid w:val="00836DA2"/>
    <w:rsid w:val="008376E9"/>
    <w:rsid w:val="00840EEC"/>
    <w:rsid w:val="00840F08"/>
    <w:rsid w:val="008412BD"/>
    <w:rsid w:val="00841792"/>
    <w:rsid w:val="00841C03"/>
    <w:rsid w:val="00841C50"/>
    <w:rsid w:val="00842C06"/>
    <w:rsid w:val="00843215"/>
    <w:rsid w:val="00843689"/>
    <w:rsid w:val="00845251"/>
    <w:rsid w:val="0084597B"/>
    <w:rsid w:val="00847B0B"/>
    <w:rsid w:val="0085042A"/>
    <w:rsid w:val="00851977"/>
    <w:rsid w:val="00851E58"/>
    <w:rsid w:val="00852735"/>
    <w:rsid w:val="00852C90"/>
    <w:rsid w:val="00852FFD"/>
    <w:rsid w:val="00853DC4"/>
    <w:rsid w:val="0085423B"/>
    <w:rsid w:val="008548A8"/>
    <w:rsid w:val="008554FE"/>
    <w:rsid w:val="008558A1"/>
    <w:rsid w:val="00856A7F"/>
    <w:rsid w:val="00857176"/>
    <w:rsid w:val="00857912"/>
    <w:rsid w:val="00857AA6"/>
    <w:rsid w:val="00857CA4"/>
    <w:rsid w:val="00857DE2"/>
    <w:rsid w:val="0086108A"/>
    <w:rsid w:val="00861546"/>
    <w:rsid w:val="00861B07"/>
    <w:rsid w:val="00862168"/>
    <w:rsid w:val="008626E1"/>
    <w:rsid w:val="0086279F"/>
    <w:rsid w:val="00862927"/>
    <w:rsid w:val="00864A17"/>
    <w:rsid w:val="0086504E"/>
    <w:rsid w:val="00865CB0"/>
    <w:rsid w:val="00866CD2"/>
    <w:rsid w:val="008673DB"/>
    <w:rsid w:val="008677A8"/>
    <w:rsid w:val="0086793A"/>
    <w:rsid w:val="00867C57"/>
    <w:rsid w:val="00867EEB"/>
    <w:rsid w:val="00867F12"/>
    <w:rsid w:val="00870770"/>
    <w:rsid w:val="00870EDD"/>
    <w:rsid w:val="00871734"/>
    <w:rsid w:val="0087176B"/>
    <w:rsid w:val="00871817"/>
    <w:rsid w:val="00872623"/>
    <w:rsid w:val="0087282C"/>
    <w:rsid w:val="00872A6C"/>
    <w:rsid w:val="00872F6E"/>
    <w:rsid w:val="008731A7"/>
    <w:rsid w:val="00874117"/>
    <w:rsid w:val="00875365"/>
    <w:rsid w:val="0087652B"/>
    <w:rsid w:val="00876C4C"/>
    <w:rsid w:val="00876C4D"/>
    <w:rsid w:val="00877265"/>
    <w:rsid w:val="0088033B"/>
    <w:rsid w:val="0088056F"/>
    <w:rsid w:val="0088086A"/>
    <w:rsid w:val="008809D6"/>
    <w:rsid w:val="00880B44"/>
    <w:rsid w:val="00880B6D"/>
    <w:rsid w:val="00880E88"/>
    <w:rsid w:val="00881E57"/>
    <w:rsid w:val="0088211D"/>
    <w:rsid w:val="00882F82"/>
    <w:rsid w:val="008836A1"/>
    <w:rsid w:val="00883F45"/>
    <w:rsid w:val="00884342"/>
    <w:rsid w:val="00885559"/>
    <w:rsid w:val="00886DFE"/>
    <w:rsid w:val="00886F8C"/>
    <w:rsid w:val="00887DAA"/>
    <w:rsid w:val="00890350"/>
    <w:rsid w:val="0089079F"/>
    <w:rsid w:val="00891C84"/>
    <w:rsid w:val="00892287"/>
    <w:rsid w:val="008926B8"/>
    <w:rsid w:val="00892C0F"/>
    <w:rsid w:val="00892FFE"/>
    <w:rsid w:val="00893516"/>
    <w:rsid w:val="008936F0"/>
    <w:rsid w:val="00893A68"/>
    <w:rsid w:val="0089409E"/>
    <w:rsid w:val="00894C94"/>
    <w:rsid w:val="00894D9C"/>
    <w:rsid w:val="008957DF"/>
    <w:rsid w:val="00896346"/>
    <w:rsid w:val="00896F4F"/>
    <w:rsid w:val="0089759A"/>
    <w:rsid w:val="00897669"/>
    <w:rsid w:val="00897672"/>
    <w:rsid w:val="008978C9"/>
    <w:rsid w:val="008A08A0"/>
    <w:rsid w:val="008A143F"/>
    <w:rsid w:val="008A1B6A"/>
    <w:rsid w:val="008A1E9E"/>
    <w:rsid w:val="008A274F"/>
    <w:rsid w:val="008A38F2"/>
    <w:rsid w:val="008A463E"/>
    <w:rsid w:val="008A585D"/>
    <w:rsid w:val="008A6289"/>
    <w:rsid w:val="008A6490"/>
    <w:rsid w:val="008A66E8"/>
    <w:rsid w:val="008A6903"/>
    <w:rsid w:val="008A6AAF"/>
    <w:rsid w:val="008A78EF"/>
    <w:rsid w:val="008B03B0"/>
    <w:rsid w:val="008B0636"/>
    <w:rsid w:val="008B0A93"/>
    <w:rsid w:val="008B0D1D"/>
    <w:rsid w:val="008B2074"/>
    <w:rsid w:val="008B21B8"/>
    <w:rsid w:val="008B2AD5"/>
    <w:rsid w:val="008B2DB8"/>
    <w:rsid w:val="008B3C5D"/>
    <w:rsid w:val="008B3DFC"/>
    <w:rsid w:val="008B48CF"/>
    <w:rsid w:val="008B59FE"/>
    <w:rsid w:val="008B605C"/>
    <w:rsid w:val="008B6291"/>
    <w:rsid w:val="008B6544"/>
    <w:rsid w:val="008B6AC0"/>
    <w:rsid w:val="008B70CC"/>
    <w:rsid w:val="008B7B99"/>
    <w:rsid w:val="008B7FF6"/>
    <w:rsid w:val="008C0481"/>
    <w:rsid w:val="008C150D"/>
    <w:rsid w:val="008C1D8D"/>
    <w:rsid w:val="008C1F2F"/>
    <w:rsid w:val="008C205E"/>
    <w:rsid w:val="008C2FAB"/>
    <w:rsid w:val="008C322F"/>
    <w:rsid w:val="008C3DD7"/>
    <w:rsid w:val="008C565A"/>
    <w:rsid w:val="008C59C7"/>
    <w:rsid w:val="008C638B"/>
    <w:rsid w:val="008C65E9"/>
    <w:rsid w:val="008C68B5"/>
    <w:rsid w:val="008C6D40"/>
    <w:rsid w:val="008C6EA0"/>
    <w:rsid w:val="008D03F1"/>
    <w:rsid w:val="008D0610"/>
    <w:rsid w:val="008D0C00"/>
    <w:rsid w:val="008D0FBE"/>
    <w:rsid w:val="008D18E9"/>
    <w:rsid w:val="008D1DD1"/>
    <w:rsid w:val="008D2075"/>
    <w:rsid w:val="008D26FA"/>
    <w:rsid w:val="008D3954"/>
    <w:rsid w:val="008D421E"/>
    <w:rsid w:val="008D44BB"/>
    <w:rsid w:val="008D53E1"/>
    <w:rsid w:val="008D5526"/>
    <w:rsid w:val="008D5894"/>
    <w:rsid w:val="008D5DBC"/>
    <w:rsid w:val="008D6CDB"/>
    <w:rsid w:val="008D6E7F"/>
    <w:rsid w:val="008D747F"/>
    <w:rsid w:val="008D7A96"/>
    <w:rsid w:val="008E010C"/>
    <w:rsid w:val="008E0146"/>
    <w:rsid w:val="008E0D47"/>
    <w:rsid w:val="008E0FAC"/>
    <w:rsid w:val="008E148B"/>
    <w:rsid w:val="008E175F"/>
    <w:rsid w:val="008E1A79"/>
    <w:rsid w:val="008E1CFC"/>
    <w:rsid w:val="008E2CB3"/>
    <w:rsid w:val="008E348A"/>
    <w:rsid w:val="008E35A7"/>
    <w:rsid w:val="008E36EA"/>
    <w:rsid w:val="008E4CD3"/>
    <w:rsid w:val="008E5EE2"/>
    <w:rsid w:val="008E6052"/>
    <w:rsid w:val="008E763E"/>
    <w:rsid w:val="008E7E24"/>
    <w:rsid w:val="008F02C4"/>
    <w:rsid w:val="008F1070"/>
    <w:rsid w:val="008F122E"/>
    <w:rsid w:val="008F14D8"/>
    <w:rsid w:val="008F1EEF"/>
    <w:rsid w:val="008F255A"/>
    <w:rsid w:val="008F2CFD"/>
    <w:rsid w:val="008F3128"/>
    <w:rsid w:val="008F38D4"/>
    <w:rsid w:val="008F4705"/>
    <w:rsid w:val="008F5081"/>
    <w:rsid w:val="008F528E"/>
    <w:rsid w:val="008F542E"/>
    <w:rsid w:val="008F5AB6"/>
    <w:rsid w:val="008F5B68"/>
    <w:rsid w:val="008F5C62"/>
    <w:rsid w:val="008F5CA4"/>
    <w:rsid w:val="008F5FC1"/>
    <w:rsid w:val="008F675D"/>
    <w:rsid w:val="008F6DC7"/>
    <w:rsid w:val="008F6E89"/>
    <w:rsid w:val="008F6F4D"/>
    <w:rsid w:val="008F72D2"/>
    <w:rsid w:val="008F7D77"/>
    <w:rsid w:val="00900154"/>
    <w:rsid w:val="009002C8"/>
    <w:rsid w:val="009015C3"/>
    <w:rsid w:val="0090199E"/>
    <w:rsid w:val="00901BD3"/>
    <w:rsid w:val="00902037"/>
    <w:rsid w:val="00903992"/>
    <w:rsid w:val="009039E0"/>
    <w:rsid w:val="00903BC5"/>
    <w:rsid w:val="00903CAC"/>
    <w:rsid w:val="009040C8"/>
    <w:rsid w:val="00904AE5"/>
    <w:rsid w:val="009056ED"/>
    <w:rsid w:val="00905AEA"/>
    <w:rsid w:val="00905F49"/>
    <w:rsid w:val="00905FE3"/>
    <w:rsid w:val="00906A1A"/>
    <w:rsid w:val="009072EA"/>
    <w:rsid w:val="00907429"/>
    <w:rsid w:val="00907541"/>
    <w:rsid w:val="00907CCD"/>
    <w:rsid w:val="00910037"/>
    <w:rsid w:val="0091091A"/>
    <w:rsid w:val="00910D7B"/>
    <w:rsid w:val="009112A1"/>
    <w:rsid w:val="00911DD5"/>
    <w:rsid w:val="00912742"/>
    <w:rsid w:val="009129F0"/>
    <w:rsid w:val="00912A4C"/>
    <w:rsid w:val="00913148"/>
    <w:rsid w:val="009135B0"/>
    <w:rsid w:val="0091410E"/>
    <w:rsid w:val="0091440F"/>
    <w:rsid w:val="009152EC"/>
    <w:rsid w:val="00915310"/>
    <w:rsid w:val="00915F60"/>
    <w:rsid w:val="00916130"/>
    <w:rsid w:val="00916718"/>
    <w:rsid w:val="0091695C"/>
    <w:rsid w:val="00916F65"/>
    <w:rsid w:val="00917E23"/>
    <w:rsid w:val="00917E64"/>
    <w:rsid w:val="00920B15"/>
    <w:rsid w:val="009221EA"/>
    <w:rsid w:val="009223C9"/>
    <w:rsid w:val="009225B7"/>
    <w:rsid w:val="00922EBD"/>
    <w:rsid w:val="009231A0"/>
    <w:rsid w:val="0092368C"/>
    <w:rsid w:val="00923D09"/>
    <w:rsid w:val="0092462B"/>
    <w:rsid w:val="00925C6F"/>
    <w:rsid w:val="0092611C"/>
    <w:rsid w:val="00926963"/>
    <w:rsid w:val="00926EF7"/>
    <w:rsid w:val="0092720E"/>
    <w:rsid w:val="00927FB0"/>
    <w:rsid w:val="009309AB"/>
    <w:rsid w:val="00931CB6"/>
    <w:rsid w:val="00932AF7"/>
    <w:rsid w:val="00932C59"/>
    <w:rsid w:val="00933268"/>
    <w:rsid w:val="009337CB"/>
    <w:rsid w:val="009339FD"/>
    <w:rsid w:val="00933A86"/>
    <w:rsid w:val="00934AFD"/>
    <w:rsid w:val="0093576A"/>
    <w:rsid w:val="00935CE8"/>
    <w:rsid w:val="00935CF1"/>
    <w:rsid w:val="00935CFD"/>
    <w:rsid w:val="009365BC"/>
    <w:rsid w:val="00936BAA"/>
    <w:rsid w:val="00936CDE"/>
    <w:rsid w:val="00936ED8"/>
    <w:rsid w:val="0093722D"/>
    <w:rsid w:val="00937739"/>
    <w:rsid w:val="00940006"/>
    <w:rsid w:val="00940996"/>
    <w:rsid w:val="00940B7D"/>
    <w:rsid w:val="00940C9E"/>
    <w:rsid w:val="00940EB8"/>
    <w:rsid w:val="00941422"/>
    <w:rsid w:val="00941446"/>
    <w:rsid w:val="00941ECC"/>
    <w:rsid w:val="0094273A"/>
    <w:rsid w:val="009428F0"/>
    <w:rsid w:val="009430AF"/>
    <w:rsid w:val="00943151"/>
    <w:rsid w:val="0094376C"/>
    <w:rsid w:val="00943782"/>
    <w:rsid w:val="009439B4"/>
    <w:rsid w:val="009445A1"/>
    <w:rsid w:val="00944DA2"/>
    <w:rsid w:val="00945195"/>
    <w:rsid w:val="00945868"/>
    <w:rsid w:val="00945AA8"/>
    <w:rsid w:val="00945EED"/>
    <w:rsid w:val="009460C9"/>
    <w:rsid w:val="009465F2"/>
    <w:rsid w:val="00946BA7"/>
    <w:rsid w:val="00947B67"/>
    <w:rsid w:val="00947E6F"/>
    <w:rsid w:val="00947FC6"/>
    <w:rsid w:val="00950493"/>
    <w:rsid w:val="00950890"/>
    <w:rsid w:val="009517EB"/>
    <w:rsid w:val="00951893"/>
    <w:rsid w:val="00954E66"/>
    <w:rsid w:val="00955AAA"/>
    <w:rsid w:val="00955AAE"/>
    <w:rsid w:val="009566FC"/>
    <w:rsid w:val="009567B7"/>
    <w:rsid w:val="00956865"/>
    <w:rsid w:val="00956989"/>
    <w:rsid w:val="00956D02"/>
    <w:rsid w:val="0095743B"/>
    <w:rsid w:val="00960A45"/>
    <w:rsid w:val="00960BE6"/>
    <w:rsid w:val="009611D3"/>
    <w:rsid w:val="0096139E"/>
    <w:rsid w:val="009614DC"/>
    <w:rsid w:val="0096190C"/>
    <w:rsid w:val="00961F48"/>
    <w:rsid w:val="00964209"/>
    <w:rsid w:val="00965176"/>
    <w:rsid w:val="009651CA"/>
    <w:rsid w:val="00965290"/>
    <w:rsid w:val="00965B0E"/>
    <w:rsid w:val="00966D49"/>
    <w:rsid w:val="00967203"/>
    <w:rsid w:val="009675EA"/>
    <w:rsid w:val="00967C52"/>
    <w:rsid w:val="009703DC"/>
    <w:rsid w:val="00970479"/>
    <w:rsid w:val="00970730"/>
    <w:rsid w:val="00971195"/>
    <w:rsid w:val="0097154D"/>
    <w:rsid w:val="009716C4"/>
    <w:rsid w:val="009730AC"/>
    <w:rsid w:val="00973567"/>
    <w:rsid w:val="009738C1"/>
    <w:rsid w:val="009742BF"/>
    <w:rsid w:val="009745E3"/>
    <w:rsid w:val="00975254"/>
    <w:rsid w:val="0097575D"/>
    <w:rsid w:val="00975B02"/>
    <w:rsid w:val="00975D8B"/>
    <w:rsid w:val="00975E5A"/>
    <w:rsid w:val="009763A5"/>
    <w:rsid w:val="00976722"/>
    <w:rsid w:val="00977D29"/>
    <w:rsid w:val="00977E9E"/>
    <w:rsid w:val="00980DC0"/>
    <w:rsid w:val="00981110"/>
    <w:rsid w:val="00981523"/>
    <w:rsid w:val="00981846"/>
    <w:rsid w:val="00981E57"/>
    <w:rsid w:val="0098257E"/>
    <w:rsid w:val="0098381E"/>
    <w:rsid w:val="00983F0F"/>
    <w:rsid w:val="009848DF"/>
    <w:rsid w:val="00984D00"/>
    <w:rsid w:val="00984DE4"/>
    <w:rsid w:val="00984F2D"/>
    <w:rsid w:val="009852B3"/>
    <w:rsid w:val="0098642F"/>
    <w:rsid w:val="009864B5"/>
    <w:rsid w:val="0098768C"/>
    <w:rsid w:val="00990045"/>
    <w:rsid w:val="00990C6B"/>
    <w:rsid w:val="00990D28"/>
    <w:rsid w:val="0099110D"/>
    <w:rsid w:val="00991E3D"/>
    <w:rsid w:val="009924D0"/>
    <w:rsid w:val="00993217"/>
    <w:rsid w:val="00993DA8"/>
    <w:rsid w:val="009949BD"/>
    <w:rsid w:val="00995779"/>
    <w:rsid w:val="00995B03"/>
    <w:rsid w:val="00995E6D"/>
    <w:rsid w:val="00995F9E"/>
    <w:rsid w:val="00996722"/>
    <w:rsid w:val="00996BE5"/>
    <w:rsid w:val="0099759A"/>
    <w:rsid w:val="0099788B"/>
    <w:rsid w:val="009A0186"/>
    <w:rsid w:val="009A04B4"/>
    <w:rsid w:val="009A0927"/>
    <w:rsid w:val="009A0E8E"/>
    <w:rsid w:val="009A22FD"/>
    <w:rsid w:val="009A2C05"/>
    <w:rsid w:val="009A3F5C"/>
    <w:rsid w:val="009A439E"/>
    <w:rsid w:val="009A5604"/>
    <w:rsid w:val="009A59BC"/>
    <w:rsid w:val="009A5E11"/>
    <w:rsid w:val="009A673D"/>
    <w:rsid w:val="009A6A2D"/>
    <w:rsid w:val="009A6B21"/>
    <w:rsid w:val="009A6BA3"/>
    <w:rsid w:val="009A6BC7"/>
    <w:rsid w:val="009A6C5E"/>
    <w:rsid w:val="009A6CF3"/>
    <w:rsid w:val="009A70C3"/>
    <w:rsid w:val="009A7E72"/>
    <w:rsid w:val="009B0010"/>
    <w:rsid w:val="009B1E8B"/>
    <w:rsid w:val="009B1F52"/>
    <w:rsid w:val="009B284C"/>
    <w:rsid w:val="009B292F"/>
    <w:rsid w:val="009B3467"/>
    <w:rsid w:val="009B3A80"/>
    <w:rsid w:val="009B3F7A"/>
    <w:rsid w:val="009B51BD"/>
    <w:rsid w:val="009B52F4"/>
    <w:rsid w:val="009B545F"/>
    <w:rsid w:val="009B55D0"/>
    <w:rsid w:val="009B6052"/>
    <w:rsid w:val="009B647D"/>
    <w:rsid w:val="009B6492"/>
    <w:rsid w:val="009B663A"/>
    <w:rsid w:val="009B672C"/>
    <w:rsid w:val="009B6924"/>
    <w:rsid w:val="009B6C24"/>
    <w:rsid w:val="009B6F48"/>
    <w:rsid w:val="009C013E"/>
    <w:rsid w:val="009C08C7"/>
    <w:rsid w:val="009C0CCC"/>
    <w:rsid w:val="009C0DB1"/>
    <w:rsid w:val="009C0E59"/>
    <w:rsid w:val="009C1268"/>
    <w:rsid w:val="009C2ABE"/>
    <w:rsid w:val="009C307B"/>
    <w:rsid w:val="009C341C"/>
    <w:rsid w:val="009C3436"/>
    <w:rsid w:val="009C34D4"/>
    <w:rsid w:val="009C3C31"/>
    <w:rsid w:val="009C4079"/>
    <w:rsid w:val="009C4501"/>
    <w:rsid w:val="009C5F49"/>
    <w:rsid w:val="009C63BB"/>
    <w:rsid w:val="009C6A59"/>
    <w:rsid w:val="009C733E"/>
    <w:rsid w:val="009C79E6"/>
    <w:rsid w:val="009C79FE"/>
    <w:rsid w:val="009C7A7B"/>
    <w:rsid w:val="009D0589"/>
    <w:rsid w:val="009D0B13"/>
    <w:rsid w:val="009D1085"/>
    <w:rsid w:val="009D15B8"/>
    <w:rsid w:val="009D1E54"/>
    <w:rsid w:val="009D207A"/>
    <w:rsid w:val="009D2151"/>
    <w:rsid w:val="009D2351"/>
    <w:rsid w:val="009D2599"/>
    <w:rsid w:val="009D2C01"/>
    <w:rsid w:val="009D2F8D"/>
    <w:rsid w:val="009D356A"/>
    <w:rsid w:val="009D43C9"/>
    <w:rsid w:val="009D45FD"/>
    <w:rsid w:val="009D4635"/>
    <w:rsid w:val="009D4D5C"/>
    <w:rsid w:val="009D4F8B"/>
    <w:rsid w:val="009D6416"/>
    <w:rsid w:val="009D68CF"/>
    <w:rsid w:val="009D6DA1"/>
    <w:rsid w:val="009D70E7"/>
    <w:rsid w:val="009D7445"/>
    <w:rsid w:val="009D7D2C"/>
    <w:rsid w:val="009D7EDB"/>
    <w:rsid w:val="009E037F"/>
    <w:rsid w:val="009E04F2"/>
    <w:rsid w:val="009E0943"/>
    <w:rsid w:val="009E0E12"/>
    <w:rsid w:val="009E1125"/>
    <w:rsid w:val="009E175D"/>
    <w:rsid w:val="009E19A8"/>
    <w:rsid w:val="009E3376"/>
    <w:rsid w:val="009E368A"/>
    <w:rsid w:val="009E39A2"/>
    <w:rsid w:val="009E3B92"/>
    <w:rsid w:val="009E3C31"/>
    <w:rsid w:val="009E3D62"/>
    <w:rsid w:val="009E412D"/>
    <w:rsid w:val="009E4C57"/>
    <w:rsid w:val="009E500E"/>
    <w:rsid w:val="009E5209"/>
    <w:rsid w:val="009E584F"/>
    <w:rsid w:val="009E6844"/>
    <w:rsid w:val="009E699E"/>
    <w:rsid w:val="009E747C"/>
    <w:rsid w:val="009E7C7A"/>
    <w:rsid w:val="009E7D42"/>
    <w:rsid w:val="009F0425"/>
    <w:rsid w:val="009F0EEB"/>
    <w:rsid w:val="009F18C5"/>
    <w:rsid w:val="009F1F41"/>
    <w:rsid w:val="009F22EA"/>
    <w:rsid w:val="009F239E"/>
    <w:rsid w:val="009F3B44"/>
    <w:rsid w:val="009F41E2"/>
    <w:rsid w:val="009F5CCD"/>
    <w:rsid w:val="009F5DE6"/>
    <w:rsid w:val="009F7724"/>
    <w:rsid w:val="009F7955"/>
    <w:rsid w:val="009F79E8"/>
    <w:rsid w:val="00A0078B"/>
    <w:rsid w:val="00A017DC"/>
    <w:rsid w:val="00A0184A"/>
    <w:rsid w:val="00A01C1D"/>
    <w:rsid w:val="00A024A4"/>
    <w:rsid w:val="00A02DA6"/>
    <w:rsid w:val="00A037A6"/>
    <w:rsid w:val="00A03926"/>
    <w:rsid w:val="00A03A66"/>
    <w:rsid w:val="00A042BF"/>
    <w:rsid w:val="00A04D97"/>
    <w:rsid w:val="00A05479"/>
    <w:rsid w:val="00A0580F"/>
    <w:rsid w:val="00A058DD"/>
    <w:rsid w:val="00A072BB"/>
    <w:rsid w:val="00A07492"/>
    <w:rsid w:val="00A10513"/>
    <w:rsid w:val="00A10540"/>
    <w:rsid w:val="00A1122D"/>
    <w:rsid w:val="00A1163F"/>
    <w:rsid w:val="00A119EB"/>
    <w:rsid w:val="00A11B3A"/>
    <w:rsid w:val="00A12B44"/>
    <w:rsid w:val="00A12C4C"/>
    <w:rsid w:val="00A12F4D"/>
    <w:rsid w:val="00A12FD7"/>
    <w:rsid w:val="00A133C8"/>
    <w:rsid w:val="00A14261"/>
    <w:rsid w:val="00A14FF6"/>
    <w:rsid w:val="00A1510F"/>
    <w:rsid w:val="00A1522A"/>
    <w:rsid w:val="00A152AE"/>
    <w:rsid w:val="00A156AB"/>
    <w:rsid w:val="00A15C8D"/>
    <w:rsid w:val="00A162F3"/>
    <w:rsid w:val="00A17898"/>
    <w:rsid w:val="00A179B0"/>
    <w:rsid w:val="00A17C6B"/>
    <w:rsid w:val="00A20CC5"/>
    <w:rsid w:val="00A23060"/>
    <w:rsid w:val="00A25053"/>
    <w:rsid w:val="00A25541"/>
    <w:rsid w:val="00A26978"/>
    <w:rsid w:val="00A26C9C"/>
    <w:rsid w:val="00A26D3A"/>
    <w:rsid w:val="00A27289"/>
    <w:rsid w:val="00A27729"/>
    <w:rsid w:val="00A30534"/>
    <w:rsid w:val="00A3069E"/>
    <w:rsid w:val="00A31F71"/>
    <w:rsid w:val="00A33531"/>
    <w:rsid w:val="00A336F0"/>
    <w:rsid w:val="00A34673"/>
    <w:rsid w:val="00A35273"/>
    <w:rsid w:val="00A360BF"/>
    <w:rsid w:val="00A3708C"/>
    <w:rsid w:val="00A37521"/>
    <w:rsid w:val="00A375AB"/>
    <w:rsid w:val="00A377DD"/>
    <w:rsid w:val="00A37A11"/>
    <w:rsid w:val="00A400CE"/>
    <w:rsid w:val="00A40CDB"/>
    <w:rsid w:val="00A40EF7"/>
    <w:rsid w:val="00A41394"/>
    <w:rsid w:val="00A41AFF"/>
    <w:rsid w:val="00A41EA4"/>
    <w:rsid w:val="00A42514"/>
    <w:rsid w:val="00A43286"/>
    <w:rsid w:val="00A43CBF"/>
    <w:rsid w:val="00A43E6B"/>
    <w:rsid w:val="00A448EC"/>
    <w:rsid w:val="00A459FC"/>
    <w:rsid w:val="00A45C70"/>
    <w:rsid w:val="00A45D34"/>
    <w:rsid w:val="00A45E6D"/>
    <w:rsid w:val="00A460F8"/>
    <w:rsid w:val="00A463DB"/>
    <w:rsid w:val="00A46B16"/>
    <w:rsid w:val="00A46C59"/>
    <w:rsid w:val="00A4782C"/>
    <w:rsid w:val="00A47C78"/>
    <w:rsid w:val="00A47E09"/>
    <w:rsid w:val="00A524C0"/>
    <w:rsid w:val="00A526FE"/>
    <w:rsid w:val="00A53326"/>
    <w:rsid w:val="00A53E93"/>
    <w:rsid w:val="00A54FC9"/>
    <w:rsid w:val="00A554ED"/>
    <w:rsid w:val="00A55930"/>
    <w:rsid w:val="00A56672"/>
    <w:rsid w:val="00A5671C"/>
    <w:rsid w:val="00A56781"/>
    <w:rsid w:val="00A569A7"/>
    <w:rsid w:val="00A56ACE"/>
    <w:rsid w:val="00A56FB9"/>
    <w:rsid w:val="00A575DF"/>
    <w:rsid w:val="00A57653"/>
    <w:rsid w:val="00A603E9"/>
    <w:rsid w:val="00A61084"/>
    <w:rsid w:val="00A622DD"/>
    <w:rsid w:val="00A63440"/>
    <w:rsid w:val="00A65461"/>
    <w:rsid w:val="00A654A7"/>
    <w:rsid w:val="00A654A9"/>
    <w:rsid w:val="00A67155"/>
    <w:rsid w:val="00A67D7F"/>
    <w:rsid w:val="00A708CB"/>
    <w:rsid w:val="00A711A9"/>
    <w:rsid w:val="00A717AE"/>
    <w:rsid w:val="00A7200B"/>
    <w:rsid w:val="00A73221"/>
    <w:rsid w:val="00A73DAF"/>
    <w:rsid w:val="00A74074"/>
    <w:rsid w:val="00A74574"/>
    <w:rsid w:val="00A75066"/>
    <w:rsid w:val="00A7551C"/>
    <w:rsid w:val="00A76176"/>
    <w:rsid w:val="00A764DA"/>
    <w:rsid w:val="00A7656E"/>
    <w:rsid w:val="00A76626"/>
    <w:rsid w:val="00A76BEE"/>
    <w:rsid w:val="00A7764C"/>
    <w:rsid w:val="00A77945"/>
    <w:rsid w:val="00A77C91"/>
    <w:rsid w:val="00A8051E"/>
    <w:rsid w:val="00A80FC1"/>
    <w:rsid w:val="00A81D03"/>
    <w:rsid w:val="00A825D6"/>
    <w:rsid w:val="00A82AD2"/>
    <w:rsid w:val="00A82C29"/>
    <w:rsid w:val="00A83326"/>
    <w:rsid w:val="00A83F29"/>
    <w:rsid w:val="00A843F7"/>
    <w:rsid w:val="00A8466C"/>
    <w:rsid w:val="00A84CC4"/>
    <w:rsid w:val="00A852FC"/>
    <w:rsid w:val="00A8698F"/>
    <w:rsid w:val="00A86FBA"/>
    <w:rsid w:val="00A875D8"/>
    <w:rsid w:val="00A878F2"/>
    <w:rsid w:val="00A87E18"/>
    <w:rsid w:val="00A9047A"/>
    <w:rsid w:val="00A91877"/>
    <w:rsid w:val="00A9191E"/>
    <w:rsid w:val="00A9227E"/>
    <w:rsid w:val="00A93C4F"/>
    <w:rsid w:val="00A94384"/>
    <w:rsid w:val="00A9484D"/>
    <w:rsid w:val="00A96014"/>
    <w:rsid w:val="00A964AB"/>
    <w:rsid w:val="00A96A50"/>
    <w:rsid w:val="00A97117"/>
    <w:rsid w:val="00A976EE"/>
    <w:rsid w:val="00A9785E"/>
    <w:rsid w:val="00A97C42"/>
    <w:rsid w:val="00AA10FD"/>
    <w:rsid w:val="00AA1576"/>
    <w:rsid w:val="00AA29DC"/>
    <w:rsid w:val="00AA3F16"/>
    <w:rsid w:val="00AA418A"/>
    <w:rsid w:val="00AA4665"/>
    <w:rsid w:val="00AA531E"/>
    <w:rsid w:val="00AA5AAA"/>
    <w:rsid w:val="00AA5DC7"/>
    <w:rsid w:val="00AA687E"/>
    <w:rsid w:val="00AA6997"/>
    <w:rsid w:val="00AA69E7"/>
    <w:rsid w:val="00AA76D5"/>
    <w:rsid w:val="00AA7951"/>
    <w:rsid w:val="00AA7AAC"/>
    <w:rsid w:val="00AB0912"/>
    <w:rsid w:val="00AB0D9E"/>
    <w:rsid w:val="00AB0F3A"/>
    <w:rsid w:val="00AB2AB9"/>
    <w:rsid w:val="00AB2B65"/>
    <w:rsid w:val="00AB36CB"/>
    <w:rsid w:val="00AB38A8"/>
    <w:rsid w:val="00AB3C3C"/>
    <w:rsid w:val="00AB3D02"/>
    <w:rsid w:val="00AB42B3"/>
    <w:rsid w:val="00AB54B5"/>
    <w:rsid w:val="00AB5E29"/>
    <w:rsid w:val="00AB630A"/>
    <w:rsid w:val="00AB7975"/>
    <w:rsid w:val="00AB7BE6"/>
    <w:rsid w:val="00AC0772"/>
    <w:rsid w:val="00AC079A"/>
    <w:rsid w:val="00AC0ACB"/>
    <w:rsid w:val="00AC1753"/>
    <w:rsid w:val="00AC2BD7"/>
    <w:rsid w:val="00AC2D72"/>
    <w:rsid w:val="00AC2E13"/>
    <w:rsid w:val="00AC3762"/>
    <w:rsid w:val="00AC39C8"/>
    <w:rsid w:val="00AC4BC7"/>
    <w:rsid w:val="00AC52CD"/>
    <w:rsid w:val="00AC5639"/>
    <w:rsid w:val="00AC5BE5"/>
    <w:rsid w:val="00AC5F48"/>
    <w:rsid w:val="00AC619E"/>
    <w:rsid w:val="00AC6E7C"/>
    <w:rsid w:val="00AC704E"/>
    <w:rsid w:val="00AC71A6"/>
    <w:rsid w:val="00AC7395"/>
    <w:rsid w:val="00AC76C6"/>
    <w:rsid w:val="00AD00CD"/>
    <w:rsid w:val="00AD037B"/>
    <w:rsid w:val="00AD063A"/>
    <w:rsid w:val="00AD0B4B"/>
    <w:rsid w:val="00AD149A"/>
    <w:rsid w:val="00AD239A"/>
    <w:rsid w:val="00AD258F"/>
    <w:rsid w:val="00AD2732"/>
    <w:rsid w:val="00AD2A7B"/>
    <w:rsid w:val="00AD352A"/>
    <w:rsid w:val="00AD418E"/>
    <w:rsid w:val="00AD4C69"/>
    <w:rsid w:val="00AD4CF1"/>
    <w:rsid w:val="00AD4D8D"/>
    <w:rsid w:val="00AD4F9F"/>
    <w:rsid w:val="00AD5311"/>
    <w:rsid w:val="00AD55A4"/>
    <w:rsid w:val="00AD59EB"/>
    <w:rsid w:val="00AD5D40"/>
    <w:rsid w:val="00AD5F7A"/>
    <w:rsid w:val="00AD6D6D"/>
    <w:rsid w:val="00AD7152"/>
    <w:rsid w:val="00AD7AD5"/>
    <w:rsid w:val="00AE0111"/>
    <w:rsid w:val="00AE20B3"/>
    <w:rsid w:val="00AE2CDD"/>
    <w:rsid w:val="00AE30D4"/>
    <w:rsid w:val="00AE321E"/>
    <w:rsid w:val="00AE3357"/>
    <w:rsid w:val="00AE3D4B"/>
    <w:rsid w:val="00AE3E08"/>
    <w:rsid w:val="00AE5254"/>
    <w:rsid w:val="00AE5350"/>
    <w:rsid w:val="00AE5581"/>
    <w:rsid w:val="00AE6243"/>
    <w:rsid w:val="00AE640A"/>
    <w:rsid w:val="00AE6BDC"/>
    <w:rsid w:val="00AE7E75"/>
    <w:rsid w:val="00AF0E1C"/>
    <w:rsid w:val="00AF0F46"/>
    <w:rsid w:val="00AF1B78"/>
    <w:rsid w:val="00AF1BD2"/>
    <w:rsid w:val="00AF1BF6"/>
    <w:rsid w:val="00AF1CD0"/>
    <w:rsid w:val="00AF2FE9"/>
    <w:rsid w:val="00AF490F"/>
    <w:rsid w:val="00AF4A66"/>
    <w:rsid w:val="00AF4AFC"/>
    <w:rsid w:val="00AF502C"/>
    <w:rsid w:val="00AF5065"/>
    <w:rsid w:val="00AF5958"/>
    <w:rsid w:val="00AF5E25"/>
    <w:rsid w:val="00AF6A2A"/>
    <w:rsid w:val="00AF6A32"/>
    <w:rsid w:val="00B008C8"/>
    <w:rsid w:val="00B0096C"/>
    <w:rsid w:val="00B015E0"/>
    <w:rsid w:val="00B01C41"/>
    <w:rsid w:val="00B027C2"/>
    <w:rsid w:val="00B028C8"/>
    <w:rsid w:val="00B03954"/>
    <w:rsid w:val="00B03E4F"/>
    <w:rsid w:val="00B0417A"/>
    <w:rsid w:val="00B04346"/>
    <w:rsid w:val="00B04547"/>
    <w:rsid w:val="00B0477A"/>
    <w:rsid w:val="00B04ABE"/>
    <w:rsid w:val="00B04E6B"/>
    <w:rsid w:val="00B057A0"/>
    <w:rsid w:val="00B05967"/>
    <w:rsid w:val="00B06E1E"/>
    <w:rsid w:val="00B0712F"/>
    <w:rsid w:val="00B0734B"/>
    <w:rsid w:val="00B07C5C"/>
    <w:rsid w:val="00B07C9D"/>
    <w:rsid w:val="00B115E4"/>
    <w:rsid w:val="00B11990"/>
    <w:rsid w:val="00B11C45"/>
    <w:rsid w:val="00B124DD"/>
    <w:rsid w:val="00B12F91"/>
    <w:rsid w:val="00B138DA"/>
    <w:rsid w:val="00B14068"/>
    <w:rsid w:val="00B14246"/>
    <w:rsid w:val="00B14CEA"/>
    <w:rsid w:val="00B155F5"/>
    <w:rsid w:val="00B15EAB"/>
    <w:rsid w:val="00B16AC8"/>
    <w:rsid w:val="00B16DF4"/>
    <w:rsid w:val="00B17356"/>
    <w:rsid w:val="00B17D3F"/>
    <w:rsid w:val="00B17F34"/>
    <w:rsid w:val="00B20264"/>
    <w:rsid w:val="00B203A0"/>
    <w:rsid w:val="00B20B69"/>
    <w:rsid w:val="00B21137"/>
    <w:rsid w:val="00B21B43"/>
    <w:rsid w:val="00B2232F"/>
    <w:rsid w:val="00B23697"/>
    <w:rsid w:val="00B23BC5"/>
    <w:rsid w:val="00B23D9D"/>
    <w:rsid w:val="00B23E4E"/>
    <w:rsid w:val="00B2438C"/>
    <w:rsid w:val="00B24752"/>
    <w:rsid w:val="00B24FF9"/>
    <w:rsid w:val="00B25943"/>
    <w:rsid w:val="00B25D76"/>
    <w:rsid w:val="00B25E04"/>
    <w:rsid w:val="00B26AA8"/>
    <w:rsid w:val="00B272D9"/>
    <w:rsid w:val="00B2744A"/>
    <w:rsid w:val="00B27A5C"/>
    <w:rsid w:val="00B27C6D"/>
    <w:rsid w:val="00B30D19"/>
    <w:rsid w:val="00B30EDD"/>
    <w:rsid w:val="00B311D5"/>
    <w:rsid w:val="00B3147E"/>
    <w:rsid w:val="00B327F7"/>
    <w:rsid w:val="00B33E94"/>
    <w:rsid w:val="00B342BF"/>
    <w:rsid w:val="00B34632"/>
    <w:rsid w:val="00B348CB"/>
    <w:rsid w:val="00B34A8B"/>
    <w:rsid w:val="00B34B09"/>
    <w:rsid w:val="00B34DD3"/>
    <w:rsid w:val="00B3587D"/>
    <w:rsid w:val="00B35BDD"/>
    <w:rsid w:val="00B35CD4"/>
    <w:rsid w:val="00B35FB5"/>
    <w:rsid w:val="00B360E8"/>
    <w:rsid w:val="00B37444"/>
    <w:rsid w:val="00B376E3"/>
    <w:rsid w:val="00B37C01"/>
    <w:rsid w:val="00B4029D"/>
    <w:rsid w:val="00B40E63"/>
    <w:rsid w:val="00B41F8A"/>
    <w:rsid w:val="00B42309"/>
    <w:rsid w:val="00B4380C"/>
    <w:rsid w:val="00B44564"/>
    <w:rsid w:val="00B44691"/>
    <w:rsid w:val="00B458A0"/>
    <w:rsid w:val="00B459D6"/>
    <w:rsid w:val="00B459FD"/>
    <w:rsid w:val="00B45E7D"/>
    <w:rsid w:val="00B46FFA"/>
    <w:rsid w:val="00B47265"/>
    <w:rsid w:val="00B501F0"/>
    <w:rsid w:val="00B5030B"/>
    <w:rsid w:val="00B51EB3"/>
    <w:rsid w:val="00B5222E"/>
    <w:rsid w:val="00B52411"/>
    <w:rsid w:val="00B53D3F"/>
    <w:rsid w:val="00B55296"/>
    <w:rsid w:val="00B56444"/>
    <w:rsid w:val="00B564BD"/>
    <w:rsid w:val="00B567B1"/>
    <w:rsid w:val="00B56AC3"/>
    <w:rsid w:val="00B56CCB"/>
    <w:rsid w:val="00B57547"/>
    <w:rsid w:val="00B57DD9"/>
    <w:rsid w:val="00B6074B"/>
    <w:rsid w:val="00B60A47"/>
    <w:rsid w:val="00B60D14"/>
    <w:rsid w:val="00B61001"/>
    <w:rsid w:val="00B629A4"/>
    <w:rsid w:val="00B62B7C"/>
    <w:rsid w:val="00B62C52"/>
    <w:rsid w:val="00B6315A"/>
    <w:rsid w:val="00B633AA"/>
    <w:rsid w:val="00B6410D"/>
    <w:rsid w:val="00B64232"/>
    <w:rsid w:val="00B6458B"/>
    <w:rsid w:val="00B64F9E"/>
    <w:rsid w:val="00B65847"/>
    <w:rsid w:val="00B65BCF"/>
    <w:rsid w:val="00B662F8"/>
    <w:rsid w:val="00B6690B"/>
    <w:rsid w:val="00B66B10"/>
    <w:rsid w:val="00B66EC4"/>
    <w:rsid w:val="00B66F32"/>
    <w:rsid w:val="00B6779A"/>
    <w:rsid w:val="00B67DA3"/>
    <w:rsid w:val="00B67F9E"/>
    <w:rsid w:val="00B70991"/>
    <w:rsid w:val="00B70C2B"/>
    <w:rsid w:val="00B719E2"/>
    <w:rsid w:val="00B73938"/>
    <w:rsid w:val="00B73D32"/>
    <w:rsid w:val="00B7433D"/>
    <w:rsid w:val="00B7434F"/>
    <w:rsid w:val="00B7498E"/>
    <w:rsid w:val="00B74B44"/>
    <w:rsid w:val="00B74E31"/>
    <w:rsid w:val="00B7661C"/>
    <w:rsid w:val="00B76833"/>
    <w:rsid w:val="00B770DA"/>
    <w:rsid w:val="00B77961"/>
    <w:rsid w:val="00B77B19"/>
    <w:rsid w:val="00B80017"/>
    <w:rsid w:val="00B802A2"/>
    <w:rsid w:val="00B807A7"/>
    <w:rsid w:val="00B808C5"/>
    <w:rsid w:val="00B8096E"/>
    <w:rsid w:val="00B809AE"/>
    <w:rsid w:val="00B80DDB"/>
    <w:rsid w:val="00B80FA0"/>
    <w:rsid w:val="00B812A4"/>
    <w:rsid w:val="00B81A8F"/>
    <w:rsid w:val="00B81EAC"/>
    <w:rsid w:val="00B81F71"/>
    <w:rsid w:val="00B82C25"/>
    <w:rsid w:val="00B832F2"/>
    <w:rsid w:val="00B83C05"/>
    <w:rsid w:val="00B83EFD"/>
    <w:rsid w:val="00B84696"/>
    <w:rsid w:val="00B847A5"/>
    <w:rsid w:val="00B85276"/>
    <w:rsid w:val="00B852A5"/>
    <w:rsid w:val="00B858D9"/>
    <w:rsid w:val="00B86F78"/>
    <w:rsid w:val="00B87519"/>
    <w:rsid w:val="00B87F99"/>
    <w:rsid w:val="00B9070C"/>
    <w:rsid w:val="00B9074A"/>
    <w:rsid w:val="00B90BDE"/>
    <w:rsid w:val="00B90FBD"/>
    <w:rsid w:val="00B910B1"/>
    <w:rsid w:val="00B919A2"/>
    <w:rsid w:val="00B91A23"/>
    <w:rsid w:val="00B91A4C"/>
    <w:rsid w:val="00B933F7"/>
    <w:rsid w:val="00B95735"/>
    <w:rsid w:val="00B95B03"/>
    <w:rsid w:val="00B95BF0"/>
    <w:rsid w:val="00B961FF"/>
    <w:rsid w:val="00B96228"/>
    <w:rsid w:val="00B9640A"/>
    <w:rsid w:val="00B96B0D"/>
    <w:rsid w:val="00B96C16"/>
    <w:rsid w:val="00B96E6E"/>
    <w:rsid w:val="00B97A2E"/>
    <w:rsid w:val="00B97D82"/>
    <w:rsid w:val="00BA02CC"/>
    <w:rsid w:val="00BA0B62"/>
    <w:rsid w:val="00BA0BB9"/>
    <w:rsid w:val="00BA1B6F"/>
    <w:rsid w:val="00BA1DD8"/>
    <w:rsid w:val="00BA251B"/>
    <w:rsid w:val="00BA28B5"/>
    <w:rsid w:val="00BA2F00"/>
    <w:rsid w:val="00BA3642"/>
    <w:rsid w:val="00BA3D2C"/>
    <w:rsid w:val="00BA417F"/>
    <w:rsid w:val="00BA4352"/>
    <w:rsid w:val="00BA44F0"/>
    <w:rsid w:val="00BA55A4"/>
    <w:rsid w:val="00BA6042"/>
    <w:rsid w:val="00BA623B"/>
    <w:rsid w:val="00BA6316"/>
    <w:rsid w:val="00BA7291"/>
    <w:rsid w:val="00BA72E8"/>
    <w:rsid w:val="00BB0465"/>
    <w:rsid w:val="00BB057E"/>
    <w:rsid w:val="00BB0794"/>
    <w:rsid w:val="00BB079C"/>
    <w:rsid w:val="00BB09E6"/>
    <w:rsid w:val="00BB0C36"/>
    <w:rsid w:val="00BB0D1E"/>
    <w:rsid w:val="00BB1294"/>
    <w:rsid w:val="00BB208B"/>
    <w:rsid w:val="00BB2344"/>
    <w:rsid w:val="00BB253E"/>
    <w:rsid w:val="00BB2D71"/>
    <w:rsid w:val="00BB3187"/>
    <w:rsid w:val="00BB40D4"/>
    <w:rsid w:val="00BB4F91"/>
    <w:rsid w:val="00BB5A8A"/>
    <w:rsid w:val="00BB62A8"/>
    <w:rsid w:val="00BB6C36"/>
    <w:rsid w:val="00BB7C5B"/>
    <w:rsid w:val="00BC018F"/>
    <w:rsid w:val="00BC0535"/>
    <w:rsid w:val="00BC0CED"/>
    <w:rsid w:val="00BC1809"/>
    <w:rsid w:val="00BC1BAF"/>
    <w:rsid w:val="00BC1E6D"/>
    <w:rsid w:val="00BC2CEC"/>
    <w:rsid w:val="00BC3373"/>
    <w:rsid w:val="00BC39A1"/>
    <w:rsid w:val="00BC477F"/>
    <w:rsid w:val="00BC6B61"/>
    <w:rsid w:val="00BC6BC4"/>
    <w:rsid w:val="00BC7853"/>
    <w:rsid w:val="00BC7F9B"/>
    <w:rsid w:val="00BD01C0"/>
    <w:rsid w:val="00BD09DD"/>
    <w:rsid w:val="00BD0C5A"/>
    <w:rsid w:val="00BD10E0"/>
    <w:rsid w:val="00BD13B3"/>
    <w:rsid w:val="00BD16BA"/>
    <w:rsid w:val="00BD18A8"/>
    <w:rsid w:val="00BD1928"/>
    <w:rsid w:val="00BD24EF"/>
    <w:rsid w:val="00BD2584"/>
    <w:rsid w:val="00BD28D1"/>
    <w:rsid w:val="00BD2FBC"/>
    <w:rsid w:val="00BD4213"/>
    <w:rsid w:val="00BD4235"/>
    <w:rsid w:val="00BD4426"/>
    <w:rsid w:val="00BD4692"/>
    <w:rsid w:val="00BD4A1B"/>
    <w:rsid w:val="00BD4FD9"/>
    <w:rsid w:val="00BD50E3"/>
    <w:rsid w:val="00BD6176"/>
    <w:rsid w:val="00BD62BE"/>
    <w:rsid w:val="00BD679B"/>
    <w:rsid w:val="00BD68DF"/>
    <w:rsid w:val="00BD7F63"/>
    <w:rsid w:val="00BE01D8"/>
    <w:rsid w:val="00BE0416"/>
    <w:rsid w:val="00BE104F"/>
    <w:rsid w:val="00BE134C"/>
    <w:rsid w:val="00BE1AA9"/>
    <w:rsid w:val="00BE2036"/>
    <w:rsid w:val="00BE262D"/>
    <w:rsid w:val="00BE2CED"/>
    <w:rsid w:val="00BE3783"/>
    <w:rsid w:val="00BE3B2A"/>
    <w:rsid w:val="00BE4150"/>
    <w:rsid w:val="00BE474C"/>
    <w:rsid w:val="00BE502B"/>
    <w:rsid w:val="00BE51AF"/>
    <w:rsid w:val="00BE62DC"/>
    <w:rsid w:val="00BE6B23"/>
    <w:rsid w:val="00BE7F36"/>
    <w:rsid w:val="00BF117D"/>
    <w:rsid w:val="00BF1C7D"/>
    <w:rsid w:val="00BF1FC0"/>
    <w:rsid w:val="00BF20CF"/>
    <w:rsid w:val="00BF29B2"/>
    <w:rsid w:val="00BF2A2A"/>
    <w:rsid w:val="00BF2CE1"/>
    <w:rsid w:val="00BF34C0"/>
    <w:rsid w:val="00BF3AC6"/>
    <w:rsid w:val="00BF3FC3"/>
    <w:rsid w:val="00BF4643"/>
    <w:rsid w:val="00BF4C33"/>
    <w:rsid w:val="00BF50E0"/>
    <w:rsid w:val="00BF65E7"/>
    <w:rsid w:val="00BF6933"/>
    <w:rsid w:val="00BF6A17"/>
    <w:rsid w:val="00BF7C6D"/>
    <w:rsid w:val="00C000FC"/>
    <w:rsid w:val="00C016C7"/>
    <w:rsid w:val="00C01D91"/>
    <w:rsid w:val="00C0209D"/>
    <w:rsid w:val="00C0225B"/>
    <w:rsid w:val="00C04823"/>
    <w:rsid w:val="00C05229"/>
    <w:rsid w:val="00C05498"/>
    <w:rsid w:val="00C056B9"/>
    <w:rsid w:val="00C0589A"/>
    <w:rsid w:val="00C05FE3"/>
    <w:rsid w:val="00C06192"/>
    <w:rsid w:val="00C062AA"/>
    <w:rsid w:val="00C065CC"/>
    <w:rsid w:val="00C072DE"/>
    <w:rsid w:val="00C075BA"/>
    <w:rsid w:val="00C07880"/>
    <w:rsid w:val="00C07911"/>
    <w:rsid w:val="00C11049"/>
    <w:rsid w:val="00C11189"/>
    <w:rsid w:val="00C11A86"/>
    <w:rsid w:val="00C130CC"/>
    <w:rsid w:val="00C13347"/>
    <w:rsid w:val="00C13E75"/>
    <w:rsid w:val="00C1465E"/>
    <w:rsid w:val="00C14982"/>
    <w:rsid w:val="00C14FC2"/>
    <w:rsid w:val="00C17430"/>
    <w:rsid w:val="00C17C72"/>
    <w:rsid w:val="00C17DFE"/>
    <w:rsid w:val="00C17E68"/>
    <w:rsid w:val="00C20437"/>
    <w:rsid w:val="00C20F51"/>
    <w:rsid w:val="00C21D8A"/>
    <w:rsid w:val="00C22169"/>
    <w:rsid w:val="00C2287C"/>
    <w:rsid w:val="00C229DC"/>
    <w:rsid w:val="00C22AE5"/>
    <w:rsid w:val="00C232B9"/>
    <w:rsid w:val="00C23427"/>
    <w:rsid w:val="00C23B5C"/>
    <w:rsid w:val="00C241E0"/>
    <w:rsid w:val="00C24623"/>
    <w:rsid w:val="00C24B25"/>
    <w:rsid w:val="00C2606D"/>
    <w:rsid w:val="00C26A05"/>
    <w:rsid w:val="00C27202"/>
    <w:rsid w:val="00C27E47"/>
    <w:rsid w:val="00C30F35"/>
    <w:rsid w:val="00C3102F"/>
    <w:rsid w:val="00C315FD"/>
    <w:rsid w:val="00C31986"/>
    <w:rsid w:val="00C31EE4"/>
    <w:rsid w:val="00C33820"/>
    <w:rsid w:val="00C338E6"/>
    <w:rsid w:val="00C34615"/>
    <w:rsid w:val="00C34783"/>
    <w:rsid w:val="00C34E16"/>
    <w:rsid w:val="00C35E7A"/>
    <w:rsid w:val="00C35EE5"/>
    <w:rsid w:val="00C3715C"/>
    <w:rsid w:val="00C3732E"/>
    <w:rsid w:val="00C37736"/>
    <w:rsid w:val="00C403D3"/>
    <w:rsid w:val="00C40532"/>
    <w:rsid w:val="00C40823"/>
    <w:rsid w:val="00C413F7"/>
    <w:rsid w:val="00C41E42"/>
    <w:rsid w:val="00C42718"/>
    <w:rsid w:val="00C42E05"/>
    <w:rsid w:val="00C42EA1"/>
    <w:rsid w:val="00C433D2"/>
    <w:rsid w:val="00C43CB2"/>
    <w:rsid w:val="00C43EA3"/>
    <w:rsid w:val="00C440A3"/>
    <w:rsid w:val="00C4544F"/>
    <w:rsid w:val="00C467EB"/>
    <w:rsid w:val="00C46AAF"/>
    <w:rsid w:val="00C46B3E"/>
    <w:rsid w:val="00C46D7C"/>
    <w:rsid w:val="00C46E58"/>
    <w:rsid w:val="00C47A5D"/>
    <w:rsid w:val="00C50943"/>
    <w:rsid w:val="00C51091"/>
    <w:rsid w:val="00C51287"/>
    <w:rsid w:val="00C5128C"/>
    <w:rsid w:val="00C52C6D"/>
    <w:rsid w:val="00C5447E"/>
    <w:rsid w:val="00C55024"/>
    <w:rsid w:val="00C55E6E"/>
    <w:rsid w:val="00C55F2F"/>
    <w:rsid w:val="00C55F30"/>
    <w:rsid w:val="00C56283"/>
    <w:rsid w:val="00C5691D"/>
    <w:rsid w:val="00C56E44"/>
    <w:rsid w:val="00C56FA9"/>
    <w:rsid w:val="00C601D7"/>
    <w:rsid w:val="00C61600"/>
    <w:rsid w:val="00C621FA"/>
    <w:rsid w:val="00C627EC"/>
    <w:rsid w:val="00C62ADB"/>
    <w:rsid w:val="00C62DDB"/>
    <w:rsid w:val="00C62FF3"/>
    <w:rsid w:val="00C63B01"/>
    <w:rsid w:val="00C63F88"/>
    <w:rsid w:val="00C64A48"/>
    <w:rsid w:val="00C65AFA"/>
    <w:rsid w:val="00C65C16"/>
    <w:rsid w:val="00C65C27"/>
    <w:rsid w:val="00C6608C"/>
    <w:rsid w:val="00C66149"/>
    <w:rsid w:val="00C6661C"/>
    <w:rsid w:val="00C66772"/>
    <w:rsid w:val="00C66E10"/>
    <w:rsid w:val="00C67301"/>
    <w:rsid w:val="00C6759A"/>
    <w:rsid w:val="00C6797C"/>
    <w:rsid w:val="00C67A09"/>
    <w:rsid w:val="00C67B26"/>
    <w:rsid w:val="00C70202"/>
    <w:rsid w:val="00C71D78"/>
    <w:rsid w:val="00C734A6"/>
    <w:rsid w:val="00C73E38"/>
    <w:rsid w:val="00C74CAB"/>
    <w:rsid w:val="00C758B6"/>
    <w:rsid w:val="00C759F5"/>
    <w:rsid w:val="00C75F0F"/>
    <w:rsid w:val="00C77A81"/>
    <w:rsid w:val="00C80886"/>
    <w:rsid w:val="00C811B2"/>
    <w:rsid w:val="00C813B9"/>
    <w:rsid w:val="00C813C9"/>
    <w:rsid w:val="00C81E13"/>
    <w:rsid w:val="00C82293"/>
    <w:rsid w:val="00C822F6"/>
    <w:rsid w:val="00C828FB"/>
    <w:rsid w:val="00C83211"/>
    <w:rsid w:val="00C833B3"/>
    <w:rsid w:val="00C83666"/>
    <w:rsid w:val="00C838CD"/>
    <w:rsid w:val="00C8392D"/>
    <w:rsid w:val="00C842F1"/>
    <w:rsid w:val="00C843C9"/>
    <w:rsid w:val="00C847EA"/>
    <w:rsid w:val="00C85762"/>
    <w:rsid w:val="00C85D86"/>
    <w:rsid w:val="00C862C1"/>
    <w:rsid w:val="00C86DCB"/>
    <w:rsid w:val="00C879DF"/>
    <w:rsid w:val="00C9012E"/>
    <w:rsid w:val="00C92056"/>
    <w:rsid w:val="00C92653"/>
    <w:rsid w:val="00C92A35"/>
    <w:rsid w:val="00C930A2"/>
    <w:rsid w:val="00C93102"/>
    <w:rsid w:val="00C94318"/>
    <w:rsid w:val="00C94CD7"/>
    <w:rsid w:val="00C951FC"/>
    <w:rsid w:val="00C952A2"/>
    <w:rsid w:val="00C9728B"/>
    <w:rsid w:val="00C976B1"/>
    <w:rsid w:val="00C97F18"/>
    <w:rsid w:val="00CA0425"/>
    <w:rsid w:val="00CA0E9C"/>
    <w:rsid w:val="00CA0F4C"/>
    <w:rsid w:val="00CA118D"/>
    <w:rsid w:val="00CA13D9"/>
    <w:rsid w:val="00CA209C"/>
    <w:rsid w:val="00CA2127"/>
    <w:rsid w:val="00CA25EE"/>
    <w:rsid w:val="00CA33F8"/>
    <w:rsid w:val="00CA37EF"/>
    <w:rsid w:val="00CA3C00"/>
    <w:rsid w:val="00CA3F8C"/>
    <w:rsid w:val="00CA40D2"/>
    <w:rsid w:val="00CA41FD"/>
    <w:rsid w:val="00CA4A8C"/>
    <w:rsid w:val="00CA5FAB"/>
    <w:rsid w:val="00CA62A9"/>
    <w:rsid w:val="00CA6393"/>
    <w:rsid w:val="00CA695E"/>
    <w:rsid w:val="00CB015B"/>
    <w:rsid w:val="00CB04E4"/>
    <w:rsid w:val="00CB0ADD"/>
    <w:rsid w:val="00CB1409"/>
    <w:rsid w:val="00CB1CA6"/>
    <w:rsid w:val="00CB2017"/>
    <w:rsid w:val="00CB2E0B"/>
    <w:rsid w:val="00CB3883"/>
    <w:rsid w:val="00CB39DC"/>
    <w:rsid w:val="00CB3C52"/>
    <w:rsid w:val="00CB403D"/>
    <w:rsid w:val="00CB43C8"/>
    <w:rsid w:val="00CB50BE"/>
    <w:rsid w:val="00CB56C8"/>
    <w:rsid w:val="00CB56E5"/>
    <w:rsid w:val="00CB5BA7"/>
    <w:rsid w:val="00CB5BC8"/>
    <w:rsid w:val="00CB5EFC"/>
    <w:rsid w:val="00CB63D3"/>
    <w:rsid w:val="00CB6553"/>
    <w:rsid w:val="00CB6616"/>
    <w:rsid w:val="00CB6870"/>
    <w:rsid w:val="00CB6B19"/>
    <w:rsid w:val="00CB79C9"/>
    <w:rsid w:val="00CB7E3A"/>
    <w:rsid w:val="00CC035A"/>
    <w:rsid w:val="00CC109C"/>
    <w:rsid w:val="00CC1424"/>
    <w:rsid w:val="00CC190B"/>
    <w:rsid w:val="00CC26CB"/>
    <w:rsid w:val="00CC2864"/>
    <w:rsid w:val="00CC3816"/>
    <w:rsid w:val="00CC3942"/>
    <w:rsid w:val="00CC420D"/>
    <w:rsid w:val="00CC4A91"/>
    <w:rsid w:val="00CC55CB"/>
    <w:rsid w:val="00CC5E4A"/>
    <w:rsid w:val="00CC61E5"/>
    <w:rsid w:val="00CC622A"/>
    <w:rsid w:val="00CC6BBA"/>
    <w:rsid w:val="00CC6EEE"/>
    <w:rsid w:val="00CD01CA"/>
    <w:rsid w:val="00CD07EB"/>
    <w:rsid w:val="00CD09E6"/>
    <w:rsid w:val="00CD1326"/>
    <w:rsid w:val="00CD1BBC"/>
    <w:rsid w:val="00CD207E"/>
    <w:rsid w:val="00CD21D0"/>
    <w:rsid w:val="00CD24FF"/>
    <w:rsid w:val="00CD35DB"/>
    <w:rsid w:val="00CD3A3A"/>
    <w:rsid w:val="00CD427B"/>
    <w:rsid w:val="00CD4AB6"/>
    <w:rsid w:val="00CD4C6E"/>
    <w:rsid w:val="00CD4D03"/>
    <w:rsid w:val="00CD6063"/>
    <w:rsid w:val="00CD6141"/>
    <w:rsid w:val="00CD62CF"/>
    <w:rsid w:val="00CD667F"/>
    <w:rsid w:val="00CD7D6A"/>
    <w:rsid w:val="00CE0CAC"/>
    <w:rsid w:val="00CE21DE"/>
    <w:rsid w:val="00CE2285"/>
    <w:rsid w:val="00CE36FA"/>
    <w:rsid w:val="00CE37DA"/>
    <w:rsid w:val="00CE3995"/>
    <w:rsid w:val="00CE3CA0"/>
    <w:rsid w:val="00CE3DE8"/>
    <w:rsid w:val="00CE409F"/>
    <w:rsid w:val="00CE43DD"/>
    <w:rsid w:val="00CE452A"/>
    <w:rsid w:val="00CE519F"/>
    <w:rsid w:val="00CE548D"/>
    <w:rsid w:val="00CE5977"/>
    <w:rsid w:val="00CE6146"/>
    <w:rsid w:val="00CE62FB"/>
    <w:rsid w:val="00CE6822"/>
    <w:rsid w:val="00CE6A5A"/>
    <w:rsid w:val="00CF02C4"/>
    <w:rsid w:val="00CF147D"/>
    <w:rsid w:val="00CF164E"/>
    <w:rsid w:val="00CF2D8D"/>
    <w:rsid w:val="00CF36F3"/>
    <w:rsid w:val="00CF3F95"/>
    <w:rsid w:val="00CF439E"/>
    <w:rsid w:val="00CF4521"/>
    <w:rsid w:val="00CF491D"/>
    <w:rsid w:val="00CF5996"/>
    <w:rsid w:val="00CF5D20"/>
    <w:rsid w:val="00CF6DBF"/>
    <w:rsid w:val="00CF719A"/>
    <w:rsid w:val="00CF73B0"/>
    <w:rsid w:val="00CF7963"/>
    <w:rsid w:val="00CF7BC7"/>
    <w:rsid w:val="00D00016"/>
    <w:rsid w:val="00D007DB"/>
    <w:rsid w:val="00D00B4C"/>
    <w:rsid w:val="00D010A2"/>
    <w:rsid w:val="00D01A45"/>
    <w:rsid w:val="00D03AA1"/>
    <w:rsid w:val="00D03F2C"/>
    <w:rsid w:val="00D04528"/>
    <w:rsid w:val="00D05C07"/>
    <w:rsid w:val="00D05C9E"/>
    <w:rsid w:val="00D0636F"/>
    <w:rsid w:val="00D068A0"/>
    <w:rsid w:val="00D06CB1"/>
    <w:rsid w:val="00D072AC"/>
    <w:rsid w:val="00D07CEB"/>
    <w:rsid w:val="00D10811"/>
    <w:rsid w:val="00D10F86"/>
    <w:rsid w:val="00D11B84"/>
    <w:rsid w:val="00D11D13"/>
    <w:rsid w:val="00D121A7"/>
    <w:rsid w:val="00D123B9"/>
    <w:rsid w:val="00D125CF"/>
    <w:rsid w:val="00D12689"/>
    <w:rsid w:val="00D126B0"/>
    <w:rsid w:val="00D129B4"/>
    <w:rsid w:val="00D12E60"/>
    <w:rsid w:val="00D13333"/>
    <w:rsid w:val="00D136ED"/>
    <w:rsid w:val="00D138A7"/>
    <w:rsid w:val="00D1470B"/>
    <w:rsid w:val="00D150EF"/>
    <w:rsid w:val="00D155EC"/>
    <w:rsid w:val="00D156AF"/>
    <w:rsid w:val="00D15B1F"/>
    <w:rsid w:val="00D15C2A"/>
    <w:rsid w:val="00D15EEC"/>
    <w:rsid w:val="00D1608F"/>
    <w:rsid w:val="00D1613A"/>
    <w:rsid w:val="00D16144"/>
    <w:rsid w:val="00D16E31"/>
    <w:rsid w:val="00D16E40"/>
    <w:rsid w:val="00D1735C"/>
    <w:rsid w:val="00D17AA1"/>
    <w:rsid w:val="00D17EB2"/>
    <w:rsid w:val="00D201F2"/>
    <w:rsid w:val="00D20DE2"/>
    <w:rsid w:val="00D211E4"/>
    <w:rsid w:val="00D21983"/>
    <w:rsid w:val="00D22530"/>
    <w:rsid w:val="00D22DBB"/>
    <w:rsid w:val="00D239F4"/>
    <w:rsid w:val="00D25BC2"/>
    <w:rsid w:val="00D26106"/>
    <w:rsid w:val="00D2615D"/>
    <w:rsid w:val="00D2641F"/>
    <w:rsid w:val="00D26F3B"/>
    <w:rsid w:val="00D271F1"/>
    <w:rsid w:val="00D274D4"/>
    <w:rsid w:val="00D27DB5"/>
    <w:rsid w:val="00D306CD"/>
    <w:rsid w:val="00D309F2"/>
    <w:rsid w:val="00D31085"/>
    <w:rsid w:val="00D31418"/>
    <w:rsid w:val="00D31980"/>
    <w:rsid w:val="00D31D5D"/>
    <w:rsid w:val="00D31EDF"/>
    <w:rsid w:val="00D321E8"/>
    <w:rsid w:val="00D3260E"/>
    <w:rsid w:val="00D3298B"/>
    <w:rsid w:val="00D32F02"/>
    <w:rsid w:val="00D32F96"/>
    <w:rsid w:val="00D33612"/>
    <w:rsid w:val="00D33831"/>
    <w:rsid w:val="00D338A5"/>
    <w:rsid w:val="00D33B6C"/>
    <w:rsid w:val="00D33C3C"/>
    <w:rsid w:val="00D3454E"/>
    <w:rsid w:val="00D3560F"/>
    <w:rsid w:val="00D3635A"/>
    <w:rsid w:val="00D36D87"/>
    <w:rsid w:val="00D3711B"/>
    <w:rsid w:val="00D3731E"/>
    <w:rsid w:val="00D37A38"/>
    <w:rsid w:val="00D37D0A"/>
    <w:rsid w:val="00D405A4"/>
    <w:rsid w:val="00D411AD"/>
    <w:rsid w:val="00D41B14"/>
    <w:rsid w:val="00D42A3A"/>
    <w:rsid w:val="00D43001"/>
    <w:rsid w:val="00D4355D"/>
    <w:rsid w:val="00D43984"/>
    <w:rsid w:val="00D4407D"/>
    <w:rsid w:val="00D442C7"/>
    <w:rsid w:val="00D443E1"/>
    <w:rsid w:val="00D453AF"/>
    <w:rsid w:val="00D454CC"/>
    <w:rsid w:val="00D46255"/>
    <w:rsid w:val="00D46780"/>
    <w:rsid w:val="00D46853"/>
    <w:rsid w:val="00D477A4"/>
    <w:rsid w:val="00D47C3A"/>
    <w:rsid w:val="00D47EE2"/>
    <w:rsid w:val="00D50654"/>
    <w:rsid w:val="00D5196C"/>
    <w:rsid w:val="00D51B08"/>
    <w:rsid w:val="00D52292"/>
    <w:rsid w:val="00D5260D"/>
    <w:rsid w:val="00D52EA3"/>
    <w:rsid w:val="00D5347F"/>
    <w:rsid w:val="00D53A02"/>
    <w:rsid w:val="00D53B33"/>
    <w:rsid w:val="00D5403B"/>
    <w:rsid w:val="00D54305"/>
    <w:rsid w:val="00D54818"/>
    <w:rsid w:val="00D548D3"/>
    <w:rsid w:val="00D54B50"/>
    <w:rsid w:val="00D5568A"/>
    <w:rsid w:val="00D55AB6"/>
    <w:rsid w:val="00D5744D"/>
    <w:rsid w:val="00D57702"/>
    <w:rsid w:val="00D600AD"/>
    <w:rsid w:val="00D60416"/>
    <w:rsid w:val="00D604CA"/>
    <w:rsid w:val="00D607C9"/>
    <w:rsid w:val="00D616B8"/>
    <w:rsid w:val="00D61719"/>
    <w:rsid w:val="00D62571"/>
    <w:rsid w:val="00D62ADD"/>
    <w:rsid w:val="00D62F30"/>
    <w:rsid w:val="00D63290"/>
    <w:rsid w:val="00D63C52"/>
    <w:rsid w:val="00D64E55"/>
    <w:rsid w:val="00D64F78"/>
    <w:rsid w:val="00D65AEF"/>
    <w:rsid w:val="00D67D6D"/>
    <w:rsid w:val="00D7001E"/>
    <w:rsid w:val="00D71285"/>
    <w:rsid w:val="00D71408"/>
    <w:rsid w:val="00D7160C"/>
    <w:rsid w:val="00D71CE8"/>
    <w:rsid w:val="00D720C9"/>
    <w:rsid w:val="00D725C9"/>
    <w:rsid w:val="00D7315E"/>
    <w:rsid w:val="00D7326C"/>
    <w:rsid w:val="00D734E5"/>
    <w:rsid w:val="00D7383A"/>
    <w:rsid w:val="00D74043"/>
    <w:rsid w:val="00D74294"/>
    <w:rsid w:val="00D7564D"/>
    <w:rsid w:val="00D7592E"/>
    <w:rsid w:val="00D75956"/>
    <w:rsid w:val="00D76394"/>
    <w:rsid w:val="00D7679C"/>
    <w:rsid w:val="00D779C5"/>
    <w:rsid w:val="00D77EF4"/>
    <w:rsid w:val="00D806E5"/>
    <w:rsid w:val="00D80A2C"/>
    <w:rsid w:val="00D80DC1"/>
    <w:rsid w:val="00D80F41"/>
    <w:rsid w:val="00D81149"/>
    <w:rsid w:val="00D811CC"/>
    <w:rsid w:val="00D81528"/>
    <w:rsid w:val="00D81850"/>
    <w:rsid w:val="00D8212C"/>
    <w:rsid w:val="00D8216C"/>
    <w:rsid w:val="00D83A3E"/>
    <w:rsid w:val="00D83CCF"/>
    <w:rsid w:val="00D83FD0"/>
    <w:rsid w:val="00D843D4"/>
    <w:rsid w:val="00D8541A"/>
    <w:rsid w:val="00D857F1"/>
    <w:rsid w:val="00D8586D"/>
    <w:rsid w:val="00D85911"/>
    <w:rsid w:val="00D8595C"/>
    <w:rsid w:val="00D863BD"/>
    <w:rsid w:val="00D86EB0"/>
    <w:rsid w:val="00D87ACF"/>
    <w:rsid w:val="00D87F47"/>
    <w:rsid w:val="00D9092B"/>
    <w:rsid w:val="00D91191"/>
    <w:rsid w:val="00D92037"/>
    <w:rsid w:val="00D933A2"/>
    <w:rsid w:val="00D9340D"/>
    <w:rsid w:val="00D934B6"/>
    <w:rsid w:val="00D934EC"/>
    <w:rsid w:val="00D936B9"/>
    <w:rsid w:val="00D93A26"/>
    <w:rsid w:val="00D93D68"/>
    <w:rsid w:val="00D9405C"/>
    <w:rsid w:val="00D9479C"/>
    <w:rsid w:val="00D94938"/>
    <w:rsid w:val="00D949C2"/>
    <w:rsid w:val="00D94D5B"/>
    <w:rsid w:val="00D94EB8"/>
    <w:rsid w:val="00D951CF"/>
    <w:rsid w:val="00D954C8"/>
    <w:rsid w:val="00D95928"/>
    <w:rsid w:val="00D95DDE"/>
    <w:rsid w:val="00D95E4B"/>
    <w:rsid w:val="00D95F8F"/>
    <w:rsid w:val="00D95FA5"/>
    <w:rsid w:val="00D960ED"/>
    <w:rsid w:val="00D963BF"/>
    <w:rsid w:val="00D964C4"/>
    <w:rsid w:val="00D9658A"/>
    <w:rsid w:val="00D97342"/>
    <w:rsid w:val="00D9758B"/>
    <w:rsid w:val="00D97622"/>
    <w:rsid w:val="00DA013F"/>
    <w:rsid w:val="00DA0A34"/>
    <w:rsid w:val="00DA0CF2"/>
    <w:rsid w:val="00DA12C8"/>
    <w:rsid w:val="00DA15EB"/>
    <w:rsid w:val="00DA1DF4"/>
    <w:rsid w:val="00DA4837"/>
    <w:rsid w:val="00DA48DE"/>
    <w:rsid w:val="00DA5035"/>
    <w:rsid w:val="00DA59DF"/>
    <w:rsid w:val="00DA6BFD"/>
    <w:rsid w:val="00DA7060"/>
    <w:rsid w:val="00DA74E6"/>
    <w:rsid w:val="00DA7B58"/>
    <w:rsid w:val="00DB0351"/>
    <w:rsid w:val="00DB0A33"/>
    <w:rsid w:val="00DB1BC2"/>
    <w:rsid w:val="00DB1E0F"/>
    <w:rsid w:val="00DB2460"/>
    <w:rsid w:val="00DB2547"/>
    <w:rsid w:val="00DB3217"/>
    <w:rsid w:val="00DB3913"/>
    <w:rsid w:val="00DB3B74"/>
    <w:rsid w:val="00DB4166"/>
    <w:rsid w:val="00DB4761"/>
    <w:rsid w:val="00DB4A6F"/>
    <w:rsid w:val="00DB5ABA"/>
    <w:rsid w:val="00DB6137"/>
    <w:rsid w:val="00DB6443"/>
    <w:rsid w:val="00DC0182"/>
    <w:rsid w:val="00DC0415"/>
    <w:rsid w:val="00DC08C6"/>
    <w:rsid w:val="00DC15E1"/>
    <w:rsid w:val="00DC1BF4"/>
    <w:rsid w:val="00DC1E84"/>
    <w:rsid w:val="00DC1F50"/>
    <w:rsid w:val="00DC1FED"/>
    <w:rsid w:val="00DC21C5"/>
    <w:rsid w:val="00DC36BD"/>
    <w:rsid w:val="00DC392E"/>
    <w:rsid w:val="00DC4832"/>
    <w:rsid w:val="00DC4EC8"/>
    <w:rsid w:val="00DC53B8"/>
    <w:rsid w:val="00DC5C66"/>
    <w:rsid w:val="00DC75E9"/>
    <w:rsid w:val="00DC7D23"/>
    <w:rsid w:val="00DC7EEB"/>
    <w:rsid w:val="00DD006A"/>
    <w:rsid w:val="00DD040B"/>
    <w:rsid w:val="00DD07CF"/>
    <w:rsid w:val="00DD0A53"/>
    <w:rsid w:val="00DD102A"/>
    <w:rsid w:val="00DD13FF"/>
    <w:rsid w:val="00DD151C"/>
    <w:rsid w:val="00DD1662"/>
    <w:rsid w:val="00DD18BD"/>
    <w:rsid w:val="00DD19B4"/>
    <w:rsid w:val="00DD1D11"/>
    <w:rsid w:val="00DD2A64"/>
    <w:rsid w:val="00DD2A9D"/>
    <w:rsid w:val="00DD2B34"/>
    <w:rsid w:val="00DD357C"/>
    <w:rsid w:val="00DD3EDE"/>
    <w:rsid w:val="00DD3FEF"/>
    <w:rsid w:val="00DD4616"/>
    <w:rsid w:val="00DD48E0"/>
    <w:rsid w:val="00DD4C7B"/>
    <w:rsid w:val="00DD4C81"/>
    <w:rsid w:val="00DD4EE5"/>
    <w:rsid w:val="00DD6EE5"/>
    <w:rsid w:val="00DD6FDA"/>
    <w:rsid w:val="00DD7A15"/>
    <w:rsid w:val="00DD7AB5"/>
    <w:rsid w:val="00DE0D30"/>
    <w:rsid w:val="00DE186A"/>
    <w:rsid w:val="00DE1EE1"/>
    <w:rsid w:val="00DE25E4"/>
    <w:rsid w:val="00DE3102"/>
    <w:rsid w:val="00DE4003"/>
    <w:rsid w:val="00DE40A6"/>
    <w:rsid w:val="00DE4805"/>
    <w:rsid w:val="00DE4F85"/>
    <w:rsid w:val="00DE5A49"/>
    <w:rsid w:val="00DE6419"/>
    <w:rsid w:val="00DE642F"/>
    <w:rsid w:val="00DE780A"/>
    <w:rsid w:val="00DF0047"/>
    <w:rsid w:val="00DF013A"/>
    <w:rsid w:val="00DF04E3"/>
    <w:rsid w:val="00DF094F"/>
    <w:rsid w:val="00DF0FDF"/>
    <w:rsid w:val="00DF1F2B"/>
    <w:rsid w:val="00DF20E8"/>
    <w:rsid w:val="00DF2407"/>
    <w:rsid w:val="00DF2D2A"/>
    <w:rsid w:val="00DF322F"/>
    <w:rsid w:val="00DF32EC"/>
    <w:rsid w:val="00DF3EE6"/>
    <w:rsid w:val="00DF4569"/>
    <w:rsid w:val="00DF4D90"/>
    <w:rsid w:val="00DF53FF"/>
    <w:rsid w:val="00DF5C8C"/>
    <w:rsid w:val="00DF616E"/>
    <w:rsid w:val="00DF619B"/>
    <w:rsid w:val="00DF624B"/>
    <w:rsid w:val="00DF6634"/>
    <w:rsid w:val="00DF7588"/>
    <w:rsid w:val="00DF79B6"/>
    <w:rsid w:val="00DF7D7F"/>
    <w:rsid w:val="00E00A0D"/>
    <w:rsid w:val="00E01B79"/>
    <w:rsid w:val="00E033B3"/>
    <w:rsid w:val="00E03CDD"/>
    <w:rsid w:val="00E041D7"/>
    <w:rsid w:val="00E043AB"/>
    <w:rsid w:val="00E043E0"/>
    <w:rsid w:val="00E048F6"/>
    <w:rsid w:val="00E0531D"/>
    <w:rsid w:val="00E05578"/>
    <w:rsid w:val="00E05CA6"/>
    <w:rsid w:val="00E07114"/>
    <w:rsid w:val="00E07633"/>
    <w:rsid w:val="00E07B19"/>
    <w:rsid w:val="00E07FCC"/>
    <w:rsid w:val="00E10834"/>
    <w:rsid w:val="00E11007"/>
    <w:rsid w:val="00E114F5"/>
    <w:rsid w:val="00E1178D"/>
    <w:rsid w:val="00E118AF"/>
    <w:rsid w:val="00E11CC6"/>
    <w:rsid w:val="00E1270A"/>
    <w:rsid w:val="00E12BE2"/>
    <w:rsid w:val="00E12FD3"/>
    <w:rsid w:val="00E130D6"/>
    <w:rsid w:val="00E13429"/>
    <w:rsid w:val="00E1495E"/>
    <w:rsid w:val="00E14F65"/>
    <w:rsid w:val="00E153AE"/>
    <w:rsid w:val="00E15A06"/>
    <w:rsid w:val="00E16AEE"/>
    <w:rsid w:val="00E173C9"/>
    <w:rsid w:val="00E2002B"/>
    <w:rsid w:val="00E20C18"/>
    <w:rsid w:val="00E210A8"/>
    <w:rsid w:val="00E21A6A"/>
    <w:rsid w:val="00E22442"/>
    <w:rsid w:val="00E224A7"/>
    <w:rsid w:val="00E22D73"/>
    <w:rsid w:val="00E23125"/>
    <w:rsid w:val="00E23372"/>
    <w:rsid w:val="00E234DD"/>
    <w:rsid w:val="00E23DFD"/>
    <w:rsid w:val="00E25032"/>
    <w:rsid w:val="00E2505C"/>
    <w:rsid w:val="00E25227"/>
    <w:rsid w:val="00E258CB"/>
    <w:rsid w:val="00E26D43"/>
    <w:rsid w:val="00E270EA"/>
    <w:rsid w:val="00E27106"/>
    <w:rsid w:val="00E27450"/>
    <w:rsid w:val="00E277ED"/>
    <w:rsid w:val="00E3088B"/>
    <w:rsid w:val="00E30C89"/>
    <w:rsid w:val="00E3119B"/>
    <w:rsid w:val="00E318ED"/>
    <w:rsid w:val="00E32EBC"/>
    <w:rsid w:val="00E338CB"/>
    <w:rsid w:val="00E33CFE"/>
    <w:rsid w:val="00E34071"/>
    <w:rsid w:val="00E34F30"/>
    <w:rsid w:val="00E365F4"/>
    <w:rsid w:val="00E3710C"/>
    <w:rsid w:val="00E3778D"/>
    <w:rsid w:val="00E37A8C"/>
    <w:rsid w:val="00E4108B"/>
    <w:rsid w:val="00E414B9"/>
    <w:rsid w:val="00E418DC"/>
    <w:rsid w:val="00E41A4F"/>
    <w:rsid w:val="00E41E30"/>
    <w:rsid w:val="00E421B7"/>
    <w:rsid w:val="00E423B5"/>
    <w:rsid w:val="00E42782"/>
    <w:rsid w:val="00E42BF3"/>
    <w:rsid w:val="00E43285"/>
    <w:rsid w:val="00E43368"/>
    <w:rsid w:val="00E43929"/>
    <w:rsid w:val="00E448C9"/>
    <w:rsid w:val="00E44C07"/>
    <w:rsid w:val="00E453F1"/>
    <w:rsid w:val="00E45FC3"/>
    <w:rsid w:val="00E46296"/>
    <w:rsid w:val="00E46AE2"/>
    <w:rsid w:val="00E46AED"/>
    <w:rsid w:val="00E47110"/>
    <w:rsid w:val="00E47282"/>
    <w:rsid w:val="00E47B12"/>
    <w:rsid w:val="00E503CC"/>
    <w:rsid w:val="00E505A8"/>
    <w:rsid w:val="00E50ACA"/>
    <w:rsid w:val="00E5248E"/>
    <w:rsid w:val="00E526CE"/>
    <w:rsid w:val="00E52A76"/>
    <w:rsid w:val="00E52D84"/>
    <w:rsid w:val="00E5444D"/>
    <w:rsid w:val="00E54951"/>
    <w:rsid w:val="00E54BBA"/>
    <w:rsid w:val="00E55B5F"/>
    <w:rsid w:val="00E55E27"/>
    <w:rsid w:val="00E563A0"/>
    <w:rsid w:val="00E5668B"/>
    <w:rsid w:val="00E5673C"/>
    <w:rsid w:val="00E622E9"/>
    <w:rsid w:val="00E634E3"/>
    <w:rsid w:val="00E63642"/>
    <w:rsid w:val="00E63720"/>
    <w:rsid w:val="00E63774"/>
    <w:rsid w:val="00E63BA0"/>
    <w:rsid w:val="00E64DAF"/>
    <w:rsid w:val="00E657E8"/>
    <w:rsid w:val="00E67287"/>
    <w:rsid w:val="00E674CC"/>
    <w:rsid w:val="00E6781D"/>
    <w:rsid w:val="00E70A92"/>
    <w:rsid w:val="00E71DBE"/>
    <w:rsid w:val="00E73700"/>
    <w:rsid w:val="00E739F3"/>
    <w:rsid w:val="00E73E28"/>
    <w:rsid w:val="00E74D53"/>
    <w:rsid w:val="00E75261"/>
    <w:rsid w:val="00E7575E"/>
    <w:rsid w:val="00E7658C"/>
    <w:rsid w:val="00E76C10"/>
    <w:rsid w:val="00E76C73"/>
    <w:rsid w:val="00E77D0A"/>
    <w:rsid w:val="00E801D7"/>
    <w:rsid w:val="00E8052A"/>
    <w:rsid w:val="00E81666"/>
    <w:rsid w:val="00E8179B"/>
    <w:rsid w:val="00E82A63"/>
    <w:rsid w:val="00E82C79"/>
    <w:rsid w:val="00E82CD5"/>
    <w:rsid w:val="00E82DD8"/>
    <w:rsid w:val="00E83E46"/>
    <w:rsid w:val="00E8412F"/>
    <w:rsid w:val="00E84143"/>
    <w:rsid w:val="00E844C9"/>
    <w:rsid w:val="00E8564F"/>
    <w:rsid w:val="00E85AB4"/>
    <w:rsid w:val="00E87442"/>
    <w:rsid w:val="00E87595"/>
    <w:rsid w:val="00E876E1"/>
    <w:rsid w:val="00E90652"/>
    <w:rsid w:val="00E91234"/>
    <w:rsid w:val="00E91C65"/>
    <w:rsid w:val="00E922BF"/>
    <w:rsid w:val="00E92DFC"/>
    <w:rsid w:val="00E92E60"/>
    <w:rsid w:val="00E93071"/>
    <w:rsid w:val="00E93187"/>
    <w:rsid w:val="00E93A33"/>
    <w:rsid w:val="00E93C61"/>
    <w:rsid w:val="00E94461"/>
    <w:rsid w:val="00E94A70"/>
    <w:rsid w:val="00E94D43"/>
    <w:rsid w:val="00E94D72"/>
    <w:rsid w:val="00E97A19"/>
    <w:rsid w:val="00EA06C9"/>
    <w:rsid w:val="00EA1792"/>
    <w:rsid w:val="00EA2075"/>
    <w:rsid w:val="00EA2EE7"/>
    <w:rsid w:val="00EA3091"/>
    <w:rsid w:val="00EA373C"/>
    <w:rsid w:val="00EA3969"/>
    <w:rsid w:val="00EA3DC0"/>
    <w:rsid w:val="00EA4B9F"/>
    <w:rsid w:val="00EA4BB6"/>
    <w:rsid w:val="00EA4EF4"/>
    <w:rsid w:val="00EA564E"/>
    <w:rsid w:val="00EA690F"/>
    <w:rsid w:val="00EA77D5"/>
    <w:rsid w:val="00EA7B3B"/>
    <w:rsid w:val="00EB05E8"/>
    <w:rsid w:val="00EB171A"/>
    <w:rsid w:val="00EB1877"/>
    <w:rsid w:val="00EB1D13"/>
    <w:rsid w:val="00EB1FA7"/>
    <w:rsid w:val="00EB2706"/>
    <w:rsid w:val="00EB29B3"/>
    <w:rsid w:val="00EB29D8"/>
    <w:rsid w:val="00EB2B32"/>
    <w:rsid w:val="00EB302B"/>
    <w:rsid w:val="00EB3997"/>
    <w:rsid w:val="00EB3AA9"/>
    <w:rsid w:val="00EB3E5E"/>
    <w:rsid w:val="00EB3F86"/>
    <w:rsid w:val="00EB42B0"/>
    <w:rsid w:val="00EB4789"/>
    <w:rsid w:val="00EB4E62"/>
    <w:rsid w:val="00EB4F99"/>
    <w:rsid w:val="00EB5F6F"/>
    <w:rsid w:val="00EB6065"/>
    <w:rsid w:val="00EB6C1F"/>
    <w:rsid w:val="00EB75F8"/>
    <w:rsid w:val="00EC07F1"/>
    <w:rsid w:val="00EC1447"/>
    <w:rsid w:val="00EC159F"/>
    <w:rsid w:val="00EC23F7"/>
    <w:rsid w:val="00EC24A4"/>
    <w:rsid w:val="00EC2AC7"/>
    <w:rsid w:val="00EC2EC6"/>
    <w:rsid w:val="00EC2F2A"/>
    <w:rsid w:val="00EC30BC"/>
    <w:rsid w:val="00EC33C2"/>
    <w:rsid w:val="00EC3BA5"/>
    <w:rsid w:val="00EC4158"/>
    <w:rsid w:val="00EC437C"/>
    <w:rsid w:val="00EC5807"/>
    <w:rsid w:val="00EC5EA9"/>
    <w:rsid w:val="00EC5ED4"/>
    <w:rsid w:val="00EC63E0"/>
    <w:rsid w:val="00EC6A9D"/>
    <w:rsid w:val="00EC6D03"/>
    <w:rsid w:val="00EC777D"/>
    <w:rsid w:val="00EC7D6B"/>
    <w:rsid w:val="00ED00DC"/>
    <w:rsid w:val="00ED083B"/>
    <w:rsid w:val="00ED0C07"/>
    <w:rsid w:val="00ED1018"/>
    <w:rsid w:val="00ED1278"/>
    <w:rsid w:val="00ED14CD"/>
    <w:rsid w:val="00ED1AAF"/>
    <w:rsid w:val="00ED1B9D"/>
    <w:rsid w:val="00ED211F"/>
    <w:rsid w:val="00ED24D5"/>
    <w:rsid w:val="00ED25A1"/>
    <w:rsid w:val="00ED29EB"/>
    <w:rsid w:val="00ED2E97"/>
    <w:rsid w:val="00ED2F2A"/>
    <w:rsid w:val="00ED3F49"/>
    <w:rsid w:val="00ED43E1"/>
    <w:rsid w:val="00ED4F24"/>
    <w:rsid w:val="00ED59F8"/>
    <w:rsid w:val="00ED5FEB"/>
    <w:rsid w:val="00ED6640"/>
    <w:rsid w:val="00ED6E5A"/>
    <w:rsid w:val="00ED6E60"/>
    <w:rsid w:val="00ED7279"/>
    <w:rsid w:val="00ED75AF"/>
    <w:rsid w:val="00ED7CB4"/>
    <w:rsid w:val="00EE013B"/>
    <w:rsid w:val="00EE037C"/>
    <w:rsid w:val="00EE0473"/>
    <w:rsid w:val="00EE04C5"/>
    <w:rsid w:val="00EE061B"/>
    <w:rsid w:val="00EE06DC"/>
    <w:rsid w:val="00EE1F49"/>
    <w:rsid w:val="00EE2442"/>
    <w:rsid w:val="00EE2F0E"/>
    <w:rsid w:val="00EE302D"/>
    <w:rsid w:val="00EE3E69"/>
    <w:rsid w:val="00EE46CF"/>
    <w:rsid w:val="00EE5047"/>
    <w:rsid w:val="00EE5F81"/>
    <w:rsid w:val="00EE6513"/>
    <w:rsid w:val="00EE6CDD"/>
    <w:rsid w:val="00EE7A19"/>
    <w:rsid w:val="00EE7C2B"/>
    <w:rsid w:val="00EE7CF8"/>
    <w:rsid w:val="00EF0153"/>
    <w:rsid w:val="00EF061F"/>
    <w:rsid w:val="00EF0749"/>
    <w:rsid w:val="00EF08EC"/>
    <w:rsid w:val="00EF0D37"/>
    <w:rsid w:val="00EF15C2"/>
    <w:rsid w:val="00EF20CC"/>
    <w:rsid w:val="00EF318A"/>
    <w:rsid w:val="00EF381D"/>
    <w:rsid w:val="00EF43F2"/>
    <w:rsid w:val="00EF4A83"/>
    <w:rsid w:val="00EF4E39"/>
    <w:rsid w:val="00EF4FC5"/>
    <w:rsid w:val="00EF50A2"/>
    <w:rsid w:val="00EF5988"/>
    <w:rsid w:val="00EF5D27"/>
    <w:rsid w:val="00EF6AA7"/>
    <w:rsid w:val="00EF6C42"/>
    <w:rsid w:val="00EF6D9E"/>
    <w:rsid w:val="00EF781B"/>
    <w:rsid w:val="00EF7831"/>
    <w:rsid w:val="00EF7960"/>
    <w:rsid w:val="00F006EF"/>
    <w:rsid w:val="00F00C30"/>
    <w:rsid w:val="00F01A00"/>
    <w:rsid w:val="00F01D87"/>
    <w:rsid w:val="00F023A2"/>
    <w:rsid w:val="00F0243F"/>
    <w:rsid w:val="00F0294E"/>
    <w:rsid w:val="00F02A8B"/>
    <w:rsid w:val="00F02BDB"/>
    <w:rsid w:val="00F02CD0"/>
    <w:rsid w:val="00F05068"/>
    <w:rsid w:val="00F05520"/>
    <w:rsid w:val="00F05AA4"/>
    <w:rsid w:val="00F0606A"/>
    <w:rsid w:val="00F06286"/>
    <w:rsid w:val="00F06988"/>
    <w:rsid w:val="00F06C32"/>
    <w:rsid w:val="00F10736"/>
    <w:rsid w:val="00F112C5"/>
    <w:rsid w:val="00F11721"/>
    <w:rsid w:val="00F13794"/>
    <w:rsid w:val="00F13ED6"/>
    <w:rsid w:val="00F14B7C"/>
    <w:rsid w:val="00F15419"/>
    <w:rsid w:val="00F15D96"/>
    <w:rsid w:val="00F160B0"/>
    <w:rsid w:val="00F169E3"/>
    <w:rsid w:val="00F170ED"/>
    <w:rsid w:val="00F17521"/>
    <w:rsid w:val="00F17A70"/>
    <w:rsid w:val="00F20B0A"/>
    <w:rsid w:val="00F20B5D"/>
    <w:rsid w:val="00F20C24"/>
    <w:rsid w:val="00F20DD8"/>
    <w:rsid w:val="00F21C54"/>
    <w:rsid w:val="00F21F1F"/>
    <w:rsid w:val="00F2213A"/>
    <w:rsid w:val="00F22A62"/>
    <w:rsid w:val="00F23526"/>
    <w:rsid w:val="00F2398A"/>
    <w:rsid w:val="00F23D73"/>
    <w:rsid w:val="00F246DB"/>
    <w:rsid w:val="00F2504A"/>
    <w:rsid w:val="00F2571D"/>
    <w:rsid w:val="00F25AE3"/>
    <w:rsid w:val="00F25E7C"/>
    <w:rsid w:val="00F26AE6"/>
    <w:rsid w:val="00F274BF"/>
    <w:rsid w:val="00F27981"/>
    <w:rsid w:val="00F27EC0"/>
    <w:rsid w:val="00F27F73"/>
    <w:rsid w:val="00F300D2"/>
    <w:rsid w:val="00F30218"/>
    <w:rsid w:val="00F303B8"/>
    <w:rsid w:val="00F307A7"/>
    <w:rsid w:val="00F30CF1"/>
    <w:rsid w:val="00F313E4"/>
    <w:rsid w:val="00F32705"/>
    <w:rsid w:val="00F33409"/>
    <w:rsid w:val="00F342A4"/>
    <w:rsid w:val="00F346B1"/>
    <w:rsid w:val="00F34A07"/>
    <w:rsid w:val="00F34A0D"/>
    <w:rsid w:val="00F34E1E"/>
    <w:rsid w:val="00F35428"/>
    <w:rsid w:val="00F3609F"/>
    <w:rsid w:val="00F3680A"/>
    <w:rsid w:val="00F37053"/>
    <w:rsid w:val="00F37E95"/>
    <w:rsid w:val="00F401EC"/>
    <w:rsid w:val="00F4038E"/>
    <w:rsid w:val="00F40390"/>
    <w:rsid w:val="00F40978"/>
    <w:rsid w:val="00F416DC"/>
    <w:rsid w:val="00F4229A"/>
    <w:rsid w:val="00F432EA"/>
    <w:rsid w:val="00F438A1"/>
    <w:rsid w:val="00F44093"/>
    <w:rsid w:val="00F440A5"/>
    <w:rsid w:val="00F459F8"/>
    <w:rsid w:val="00F45E35"/>
    <w:rsid w:val="00F4666D"/>
    <w:rsid w:val="00F46F77"/>
    <w:rsid w:val="00F4736B"/>
    <w:rsid w:val="00F476F5"/>
    <w:rsid w:val="00F50265"/>
    <w:rsid w:val="00F505F6"/>
    <w:rsid w:val="00F512B6"/>
    <w:rsid w:val="00F51ADF"/>
    <w:rsid w:val="00F52027"/>
    <w:rsid w:val="00F52043"/>
    <w:rsid w:val="00F5239E"/>
    <w:rsid w:val="00F52A9E"/>
    <w:rsid w:val="00F52D6A"/>
    <w:rsid w:val="00F53942"/>
    <w:rsid w:val="00F54022"/>
    <w:rsid w:val="00F551C4"/>
    <w:rsid w:val="00F5546F"/>
    <w:rsid w:val="00F55982"/>
    <w:rsid w:val="00F55A59"/>
    <w:rsid w:val="00F561AF"/>
    <w:rsid w:val="00F56334"/>
    <w:rsid w:val="00F56460"/>
    <w:rsid w:val="00F57A4F"/>
    <w:rsid w:val="00F6023B"/>
    <w:rsid w:val="00F60302"/>
    <w:rsid w:val="00F60798"/>
    <w:rsid w:val="00F607E5"/>
    <w:rsid w:val="00F60CEE"/>
    <w:rsid w:val="00F60ECA"/>
    <w:rsid w:val="00F60F56"/>
    <w:rsid w:val="00F6172C"/>
    <w:rsid w:val="00F6196C"/>
    <w:rsid w:val="00F61C85"/>
    <w:rsid w:val="00F61FF1"/>
    <w:rsid w:val="00F623E0"/>
    <w:rsid w:val="00F626F8"/>
    <w:rsid w:val="00F631DA"/>
    <w:rsid w:val="00F6348E"/>
    <w:rsid w:val="00F63B38"/>
    <w:rsid w:val="00F64C16"/>
    <w:rsid w:val="00F65E6C"/>
    <w:rsid w:val="00F66C6D"/>
    <w:rsid w:val="00F673B0"/>
    <w:rsid w:val="00F70F7C"/>
    <w:rsid w:val="00F70FA8"/>
    <w:rsid w:val="00F71291"/>
    <w:rsid w:val="00F716FC"/>
    <w:rsid w:val="00F7183B"/>
    <w:rsid w:val="00F725FB"/>
    <w:rsid w:val="00F72C57"/>
    <w:rsid w:val="00F72FFD"/>
    <w:rsid w:val="00F7345A"/>
    <w:rsid w:val="00F73DE9"/>
    <w:rsid w:val="00F746A8"/>
    <w:rsid w:val="00F74BF4"/>
    <w:rsid w:val="00F75E14"/>
    <w:rsid w:val="00F7613A"/>
    <w:rsid w:val="00F7627E"/>
    <w:rsid w:val="00F7633C"/>
    <w:rsid w:val="00F767B0"/>
    <w:rsid w:val="00F7685D"/>
    <w:rsid w:val="00F76896"/>
    <w:rsid w:val="00F76D42"/>
    <w:rsid w:val="00F77086"/>
    <w:rsid w:val="00F77308"/>
    <w:rsid w:val="00F77399"/>
    <w:rsid w:val="00F77723"/>
    <w:rsid w:val="00F80133"/>
    <w:rsid w:val="00F8174D"/>
    <w:rsid w:val="00F834CE"/>
    <w:rsid w:val="00F83645"/>
    <w:rsid w:val="00F840D3"/>
    <w:rsid w:val="00F849AB"/>
    <w:rsid w:val="00F84C74"/>
    <w:rsid w:val="00F85439"/>
    <w:rsid w:val="00F86BB2"/>
    <w:rsid w:val="00F8702E"/>
    <w:rsid w:val="00F900B3"/>
    <w:rsid w:val="00F916BA"/>
    <w:rsid w:val="00F917B3"/>
    <w:rsid w:val="00F917F3"/>
    <w:rsid w:val="00F92F3B"/>
    <w:rsid w:val="00F93089"/>
    <w:rsid w:val="00F9395E"/>
    <w:rsid w:val="00F93E4C"/>
    <w:rsid w:val="00F94702"/>
    <w:rsid w:val="00F94872"/>
    <w:rsid w:val="00F957C8"/>
    <w:rsid w:val="00F961C8"/>
    <w:rsid w:val="00F96528"/>
    <w:rsid w:val="00F96609"/>
    <w:rsid w:val="00F969C2"/>
    <w:rsid w:val="00F969CF"/>
    <w:rsid w:val="00F96C52"/>
    <w:rsid w:val="00F971D5"/>
    <w:rsid w:val="00F974E1"/>
    <w:rsid w:val="00FA0763"/>
    <w:rsid w:val="00FA0A63"/>
    <w:rsid w:val="00FA1077"/>
    <w:rsid w:val="00FA12DF"/>
    <w:rsid w:val="00FA12FA"/>
    <w:rsid w:val="00FA1537"/>
    <w:rsid w:val="00FA1574"/>
    <w:rsid w:val="00FA18B9"/>
    <w:rsid w:val="00FA193D"/>
    <w:rsid w:val="00FA1F17"/>
    <w:rsid w:val="00FA1F3E"/>
    <w:rsid w:val="00FA1F8F"/>
    <w:rsid w:val="00FA2FE2"/>
    <w:rsid w:val="00FA31DC"/>
    <w:rsid w:val="00FA3371"/>
    <w:rsid w:val="00FA3BC7"/>
    <w:rsid w:val="00FA42BE"/>
    <w:rsid w:val="00FA44DD"/>
    <w:rsid w:val="00FA5601"/>
    <w:rsid w:val="00FA5AF9"/>
    <w:rsid w:val="00FA6AA7"/>
    <w:rsid w:val="00FB0A73"/>
    <w:rsid w:val="00FB0A98"/>
    <w:rsid w:val="00FB0BC0"/>
    <w:rsid w:val="00FB1220"/>
    <w:rsid w:val="00FB1524"/>
    <w:rsid w:val="00FB1B11"/>
    <w:rsid w:val="00FB1C89"/>
    <w:rsid w:val="00FB245E"/>
    <w:rsid w:val="00FB2D74"/>
    <w:rsid w:val="00FB3092"/>
    <w:rsid w:val="00FB30D9"/>
    <w:rsid w:val="00FB3506"/>
    <w:rsid w:val="00FB3FAE"/>
    <w:rsid w:val="00FB4041"/>
    <w:rsid w:val="00FB4B3C"/>
    <w:rsid w:val="00FB4C65"/>
    <w:rsid w:val="00FB52C0"/>
    <w:rsid w:val="00FB56F1"/>
    <w:rsid w:val="00FB5D62"/>
    <w:rsid w:val="00FB5EA4"/>
    <w:rsid w:val="00FB67CA"/>
    <w:rsid w:val="00FB73FD"/>
    <w:rsid w:val="00FB75CB"/>
    <w:rsid w:val="00FB7D44"/>
    <w:rsid w:val="00FC06FA"/>
    <w:rsid w:val="00FC0BAE"/>
    <w:rsid w:val="00FC0D1A"/>
    <w:rsid w:val="00FC0F06"/>
    <w:rsid w:val="00FC14C1"/>
    <w:rsid w:val="00FC25CC"/>
    <w:rsid w:val="00FC2B63"/>
    <w:rsid w:val="00FC46E7"/>
    <w:rsid w:val="00FC4877"/>
    <w:rsid w:val="00FC4E05"/>
    <w:rsid w:val="00FC51DE"/>
    <w:rsid w:val="00FC68EC"/>
    <w:rsid w:val="00FC6EFE"/>
    <w:rsid w:val="00FC73B6"/>
    <w:rsid w:val="00FC7AB7"/>
    <w:rsid w:val="00FC7CEF"/>
    <w:rsid w:val="00FD0969"/>
    <w:rsid w:val="00FD0D73"/>
    <w:rsid w:val="00FD0F46"/>
    <w:rsid w:val="00FD153D"/>
    <w:rsid w:val="00FD2228"/>
    <w:rsid w:val="00FD2290"/>
    <w:rsid w:val="00FD230D"/>
    <w:rsid w:val="00FD2AD9"/>
    <w:rsid w:val="00FD33CB"/>
    <w:rsid w:val="00FD343C"/>
    <w:rsid w:val="00FD38CE"/>
    <w:rsid w:val="00FD3ACD"/>
    <w:rsid w:val="00FD4453"/>
    <w:rsid w:val="00FD459A"/>
    <w:rsid w:val="00FD45AA"/>
    <w:rsid w:val="00FD46AC"/>
    <w:rsid w:val="00FD4869"/>
    <w:rsid w:val="00FD58B0"/>
    <w:rsid w:val="00FD634B"/>
    <w:rsid w:val="00FD7F7A"/>
    <w:rsid w:val="00FE0178"/>
    <w:rsid w:val="00FE01F1"/>
    <w:rsid w:val="00FE108D"/>
    <w:rsid w:val="00FE143E"/>
    <w:rsid w:val="00FE1560"/>
    <w:rsid w:val="00FE1D0E"/>
    <w:rsid w:val="00FE1FFE"/>
    <w:rsid w:val="00FE2840"/>
    <w:rsid w:val="00FE2B91"/>
    <w:rsid w:val="00FE3BFC"/>
    <w:rsid w:val="00FE446D"/>
    <w:rsid w:val="00FE53E2"/>
    <w:rsid w:val="00FE5B49"/>
    <w:rsid w:val="00FE5C1E"/>
    <w:rsid w:val="00FE61BC"/>
    <w:rsid w:val="00FE7A41"/>
    <w:rsid w:val="00FE7C62"/>
    <w:rsid w:val="00FF038E"/>
    <w:rsid w:val="00FF03F0"/>
    <w:rsid w:val="00FF08B0"/>
    <w:rsid w:val="00FF0A8C"/>
    <w:rsid w:val="00FF1119"/>
    <w:rsid w:val="00FF16A8"/>
    <w:rsid w:val="00FF228D"/>
    <w:rsid w:val="00FF2A50"/>
    <w:rsid w:val="00FF2F66"/>
    <w:rsid w:val="00FF3732"/>
    <w:rsid w:val="00FF3E98"/>
    <w:rsid w:val="00FF3EFF"/>
    <w:rsid w:val="00FF4B3F"/>
    <w:rsid w:val="00FF4C43"/>
    <w:rsid w:val="00FF4CBE"/>
    <w:rsid w:val="00FF5184"/>
    <w:rsid w:val="00FF6377"/>
    <w:rsid w:val="00FF64FB"/>
    <w:rsid w:val="00FF6BDB"/>
    <w:rsid w:val="00FF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B4712"/>
  <w15:chartTrackingRefBased/>
  <w15:docId w15:val="{70BCC767-337E-464F-BB30-E6BCE0C1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F7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36"/>
      <w:jc w:val="both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-36" w:hanging="18"/>
      <w:jc w:val="both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90" w:right="-36"/>
      <w:jc w:val="both"/>
      <w:outlineLvl w:val="2"/>
    </w:pPr>
    <w:rPr>
      <w:rFonts w:ascii="Angsana New" w:hAnsi="Angsana New"/>
      <w:b/>
      <w:bCs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right="-36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1440"/>
        <w:tab w:val="left" w:pos="2160"/>
      </w:tabs>
      <w:ind w:right="-43"/>
      <w:jc w:val="both"/>
      <w:outlineLvl w:val="5"/>
    </w:pPr>
    <w:rPr>
      <w:rFonts w:ascii="Angsana New" w:hAnsi="Angsana New"/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customStyle="1" w:styleId="a">
    <w:name w:val="เรือ"/>
    <w:basedOn w:val="Normal"/>
    <w:pPr>
      <w:tabs>
        <w:tab w:val="left" w:pos="720"/>
        <w:tab w:val="left" w:pos="1440"/>
        <w:tab w:val="left" w:pos="2160"/>
        <w:tab w:val="left" w:pos="6300"/>
        <w:tab w:val="center" w:pos="6740"/>
        <w:tab w:val="right" w:pos="7200"/>
        <w:tab w:val="left" w:pos="7820"/>
        <w:tab w:val="right" w:pos="8540"/>
      </w:tabs>
      <w:ind w:left="1440" w:right="220" w:hanging="1440"/>
      <w:jc w:val="both"/>
    </w:pPr>
    <w:rPr>
      <w:rFonts w:cs="AngsanaUPC"/>
      <w:sz w:val="32"/>
      <w:szCs w:val="32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link w:val="BodyTextIndentChar"/>
    <w:pPr>
      <w:tabs>
        <w:tab w:val="left" w:pos="900"/>
        <w:tab w:val="left" w:pos="2160"/>
      </w:tabs>
      <w:ind w:left="720"/>
      <w:jc w:val="thaiDistribute"/>
    </w:pPr>
    <w:rPr>
      <w:rFonts w:ascii="Angsana New" w:hAnsi="Angsana New"/>
      <w:sz w:val="28"/>
      <w:szCs w:val="28"/>
    </w:rPr>
  </w:style>
  <w:style w:type="paragraph" w:styleId="BodyTextIndent2">
    <w:name w:val="Body Text Indent 2"/>
    <w:basedOn w:val="Normal"/>
    <w:link w:val="BodyTextIndent2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overflowPunct/>
      <w:autoSpaceDE/>
      <w:autoSpaceDN/>
      <w:adjustRightInd/>
      <w:ind w:left="720"/>
      <w:textAlignment w:val="auto"/>
    </w:pPr>
    <w:rPr>
      <w:rFonts w:hAnsi="Times New Roman"/>
      <w:szCs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1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pPr>
      <w:tabs>
        <w:tab w:val="left" w:pos="720"/>
      </w:tabs>
      <w:ind w:right="-36"/>
      <w:jc w:val="both"/>
    </w:pPr>
    <w:rPr>
      <w:rFonts w:hAnsi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42518"/>
    <w:rPr>
      <w:rFonts w:ascii="Tahoma" w:hAnsi="Tahoma"/>
      <w:sz w:val="16"/>
      <w:szCs w:val="18"/>
    </w:rPr>
  </w:style>
  <w:style w:type="paragraph" w:styleId="NormalIndent">
    <w:name w:val="Normal Indent"/>
    <w:basedOn w:val="Normal"/>
    <w:rsid w:val="00975E5A"/>
    <w:pPr>
      <w:overflowPunct/>
      <w:autoSpaceDE/>
      <w:autoSpaceDN/>
      <w:adjustRightInd/>
      <w:ind w:left="720"/>
      <w:textAlignment w:val="auto"/>
    </w:pPr>
    <w:rPr>
      <w:rFonts w:ascii="Cordia New" w:hAnsi="Cordia New" w:cs="CordiaUPC"/>
      <w:color w:val="000080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rsid w:val="002A1B0F"/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A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uiPriority w:val="99"/>
    <w:semiHidden/>
    <w:rsid w:val="00FA12FA"/>
    <w:rPr>
      <w:rFonts w:cs="Times New Roman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locked/>
    <w:rsid w:val="00FA12FA"/>
    <w:rPr>
      <w:rFonts w:hAnsi="Tms Rmn" w:cs="Cord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rsid w:val="00CF7BC7"/>
    <w:rPr>
      <w:rFonts w:ascii="Times New Roma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A152AE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BodyText3">
    <w:name w:val="Body Text 3"/>
    <w:basedOn w:val="Normal"/>
    <w:link w:val="BodyText3Char"/>
    <w:rsid w:val="00B66EC4"/>
    <w:pPr>
      <w:jc w:val="thaiDistribute"/>
    </w:pPr>
    <w:rPr>
      <w:rFonts w:hAnsi="Times New Roman"/>
      <w:b/>
      <w:bCs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0AE9"/>
    <w:rPr>
      <w:rFonts w:cs="Angsana New"/>
      <w:b/>
      <w:bCs/>
      <w:sz w:val="20"/>
      <w:szCs w:val="23"/>
    </w:rPr>
  </w:style>
  <w:style w:type="paragraph" w:styleId="Caption">
    <w:name w:val="caption"/>
    <w:basedOn w:val="Normal"/>
    <w:next w:val="Normal"/>
    <w:qFormat/>
    <w:rsid w:val="00B14CEA"/>
    <w:pPr>
      <w:tabs>
        <w:tab w:val="left" w:pos="900"/>
        <w:tab w:val="left" w:pos="1440"/>
        <w:tab w:val="left" w:pos="2160"/>
      </w:tabs>
      <w:spacing w:before="24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CharChar2">
    <w:name w:val="Char Char2"/>
    <w:rsid w:val="00EB171A"/>
    <w:rPr>
      <w:rFonts w:asci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9D70E7"/>
    <w:rPr>
      <w:rFonts w:ascii="Tahoma" w:hAnsi="Tahoma"/>
      <w:sz w:val="16"/>
      <w:szCs w:val="20"/>
    </w:rPr>
  </w:style>
  <w:style w:type="table" w:styleId="TableGrid">
    <w:name w:val="Table Grid"/>
    <w:basedOn w:val="TableNormal"/>
    <w:uiPriority w:val="39"/>
    <w:rsid w:val="0065767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716F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621EB6"/>
  </w:style>
  <w:style w:type="table" w:customStyle="1" w:styleId="TableGrid1">
    <w:name w:val="Table Grid1"/>
    <w:basedOn w:val="TableNormal"/>
    <w:next w:val="TableGrid"/>
    <w:uiPriority w:val="59"/>
    <w:rsid w:val="0033300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9700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843D4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43D4"/>
    <w:rPr>
      <w:rFonts w:ascii="Times New Roman"/>
      <w:sz w:val="24"/>
      <w:szCs w:val="30"/>
    </w:rPr>
  </w:style>
  <w:style w:type="character" w:customStyle="1" w:styleId="Heading4Char">
    <w:name w:val="Heading 4 Char"/>
    <w:link w:val="Heading4"/>
    <w:uiPriority w:val="9"/>
    <w:rsid w:val="00E1178D"/>
    <w:rPr>
      <w:rFonts w:ascii="Angsana New" w:hAnsi="Angsana New"/>
      <w:sz w:val="32"/>
      <w:szCs w:val="32"/>
      <w:lang w:val="en-US" w:eastAsia="en-US"/>
    </w:rPr>
  </w:style>
  <w:style w:type="paragraph" w:styleId="NormalWeb">
    <w:name w:val="Normal (Web)"/>
    <w:basedOn w:val="Normal"/>
    <w:uiPriority w:val="99"/>
    <w:unhideWhenUsed/>
    <w:rsid w:val="00FA44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FA44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A44DD"/>
    <w:rPr>
      <w:b/>
      <w:bCs/>
    </w:rPr>
  </w:style>
  <w:style w:type="character" w:styleId="Emphasis">
    <w:name w:val="Emphasis"/>
    <w:uiPriority w:val="20"/>
    <w:qFormat/>
    <w:rsid w:val="00FA44DD"/>
    <w:rPr>
      <w:i/>
      <w:iCs/>
    </w:rPr>
  </w:style>
  <w:style w:type="paragraph" w:customStyle="1" w:styleId="Style1">
    <w:name w:val="Style1"/>
    <w:next w:val="Normal"/>
    <w:qFormat/>
    <w:rsid w:val="006847C6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4">
    <w:name w:val="Table Grid4"/>
    <w:basedOn w:val="TableNormal"/>
    <w:next w:val="TableGrid"/>
    <w:uiPriority w:val="39"/>
    <w:rsid w:val="006847C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66653D"/>
    <w:rPr>
      <w:rFonts w:ascii="Angsana New" w:hAnsi="Angsana New"/>
      <w:sz w:val="28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C2AC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lockText">
    <w:name w:val="Block Text"/>
    <w:basedOn w:val="Normal"/>
    <w:uiPriority w:val="99"/>
    <w:unhideWhenUsed/>
    <w:rsid w:val="00BC1809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 w:val="22"/>
      <w:szCs w:val="28"/>
    </w:rPr>
  </w:style>
  <w:style w:type="character" w:customStyle="1" w:styleId="Heading3Char">
    <w:name w:val="Heading 3 Char"/>
    <w:link w:val="Heading3"/>
    <w:uiPriority w:val="9"/>
    <w:rsid w:val="00577AB4"/>
    <w:rPr>
      <w:rFonts w:ascii="Angsana New" w:hAnsi="Angsana New"/>
      <w:b/>
      <w:bCs/>
      <w:sz w:val="18"/>
      <w:szCs w:val="18"/>
      <w:u w:val="single"/>
      <w:lang w:val="en-US" w:eastAsia="en-US"/>
    </w:rPr>
  </w:style>
  <w:style w:type="paragraph" w:styleId="NoSpacing">
    <w:name w:val="No Spacing"/>
    <w:uiPriority w:val="1"/>
    <w:qFormat/>
    <w:rsid w:val="00BC7F9B"/>
    <w:rPr>
      <w:rFonts w:ascii="Ink Free" w:eastAsia="Ink Free" w:hAnsi="Ink Free" w:cs="Ink Free"/>
      <w:color w:val="00B050"/>
      <w:lang w:val="en-GB"/>
    </w:rPr>
  </w:style>
  <w:style w:type="character" w:customStyle="1" w:styleId="FooterChar">
    <w:name w:val="Footer Char"/>
    <w:link w:val="Footer"/>
    <w:uiPriority w:val="99"/>
    <w:rsid w:val="00A45C70"/>
    <w:rPr>
      <w:rFonts w:ascii="Times New Roman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5Char">
    <w:name w:val="Heading 5 Char"/>
    <w:link w:val="Heading5"/>
    <w:rsid w:val="00A45C70"/>
    <w:rPr>
      <w:rFonts w:ascii="Angsana New" w:hAnsi="Angsana New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A45C70"/>
    <w:rPr>
      <w:rFonts w:ascii="Angsana New" w:hAnsi="Angsana New"/>
      <w:b/>
      <w:b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45C70"/>
    <w:rPr>
      <w:rFonts w:ascii="Angsana New" w:hAnsi="Angsana New"/>
      <w:sz w:val="26"/>
      <w:szCs w:val="26"/>
      <w:u w:val="single"/>
      <w:lang w:val="en-US" w:eastAsia="en-US"/>
    </w:rPr>
  </w:style>
  <w:style w:type="character" w:customStyle="1" w:styleId="Heading9Char">
    <w:name w:val="Heading 9 Char"/>
    <w:link w:val="Heading9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A45C70"/>
    <w:rPr>
      <w:rFonts w:ascii="Angsana New" w:hAns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Indent3Char">
    <w:name w:val="Body Text Indent 3 Char"/>
    <w:link w:val="BodyTextIndent3"/>
    <w:rsid w:val="00A45C70"/>
    <w:rPr>
      <w:rFonts w:ascii="Times New Roman" w:hAnsi="Times New Roman"/>
      <w:sz w:val="24"/>
      <w:szCs w:val="28"/>
      <w:lang w:val="en-US" w:eastAsia="en-US"/>
    </w:rPr>
  </w:style>
  <w:style w:type="character" w:customStyle="1" w:styleId="BodyTextChar">
    <w:name w:val="Body Text Char"/>
    <w:link w:val="BodyText"/>
    <w:rsid w:val="00A45C70"/>
    <w:rPr>
      <w:rFonts w:ascii="Times New Roman" w:hAnsi="Times New Roman"/>
      <w:lang w:val="en-US" w:eastAsia="en-US"/>
    </w:rPr>
  </w:style>
  <w:style w:type="character" w:customStyle="1" w:styleId="BalloonTextChar">
    <w:name w:val="Balloon Text Char"/>
    <w:link w:val="BalloonText"/>
    <w:semiHidden/>
    <w:rsid w:val="00A45C70"/>
    <w:rPr>
      <w:rFonts w:ascii="Tahoma" w:hAnsi="Tahoma"/>
      <w:sz w:val="16"/>
      <w:szCs w:val="18"/>
      <w:lang w:val="en-US" w:eastAsia="en-US"/>
    </w:rPr>
  </w:style>
  <w:style w:type="character" w:customStyle="1" w:styleId="BodyText3Char">
    <w:name w:val="Body Text 3 Char"/>
    <w:link w:val="BodyText3"/>
    <w:rsid w:val="00A45C70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A45C70"/>
    <w:rPr>
      <w:rFonts w:ascii="Times New Roman"/>
      <w:b/>
      <w:bCs/>
      <w:szCs w:val="23"/>
      <w:lang w:val="en-US" w:eastAsia="en-US"/>
    </w:rPr>
  </w:style>
  <w:style w:type="character" w:customStyle="1" w:styleId="DocumentMapChar">
    <w:name w:val="Document Map Char"/>
    <w:link w:val="DocumentMap"/>
    <w:rsid w:val="00A45C70"/>
    <w:rPr>
      <w:rFonts w:ascii="Tahoma" w:hAnsi="Tahoma"/>
      <w:sz w:val="16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705CA2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05CA2"/>
    <w:rPr>
      <w:rFonts w:ascii="Arial" w:eastAsia="Arial" w:hAnsi="Arial" w:cs="Browallia New"/>
      <w:color w:val="E27588"/>
      <w:kern w:val="36"/>
      <w:szCs w:val="28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0661A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tab-span">
    <w:name w:val="apple-tab-span"/>
    <w:basedOn w:val="DefaultParagraphFont"/>
    <w:rsid w:val="005C0F80"/>
  </w:style>
  <w:style w:type="paragraph" w:styleId="Revision">
    <w:name w:val="Revision"/>
    <w:hidden/>
    <w:uiPriority w:val="99"/>
    <w:semiHidden/>
    <w:rsid w:val="00DF322F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241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61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415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600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udit%20C\O\Oriental%20Hotel\Financials\YE12'2000\reportt%20(updat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40A5-66DF-4BA4-9A26-422A53E19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reportt (update).dot</Template>
  <TotalTime>4116</TotalTime>
  <Pages>63</Pages>
  <Words>15434</Words>
  <Characters>87978</Characters>
  <Application>Microsoft Office Word</Application>
  <DocSecurity>0</DocSecurity>
  <Lines>733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โรงแรมโอเรียนเต็ล (ประเทศไทย) จำกัด (มหาชน) และบริษัทย่อย</vt:lpstr>
    </vt:vector>
  </TitlesOfParts>
  <Company>ERNST&amp;YOUNG</Company>
  <LinksUpToDate>false</LinksUpToDate>
  <CharactersWithSpaces>103206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โรงแรมโอเรียนเต็ล (ประเทศไทย) จำกัด (มหาชน) และบริษัทย่อย</dc:title>
  <dc:subject/>
  <dc:creator>Audit</dc:creator>
  <cp:keywords/>
  <dc:description/>
  <cp:lastModifiedBy>Chayaporn Srilap (TH)</cp:lastModifiedBy>
  <cp:revision>226</cp:revision>
  <cp:lastPrinted>2025-02-21T01:57:00Z</cp:lastPrinted>
  <dcterms:created xsi:type="dcterms:W3CDTF">2022-02-07T07:02:00Z</dcterms:created>
  <dcterms:modified xsi:type="dcterms:W3CDTF">2025-02-24T08:41:00Z</dcterms:modified>
</cp:coreProperties>
</file>