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D6D" w14:textId="317C5427" w:rsidR="003B14EA" w:rsidRPr="00337144" w:rsidRDefault="003B14EA" w:rsidP="00EF5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37144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337144" w:rsidRDefault="00EE4483" w:rsidP="00EE4483">
      <w:pPr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39E74317" w14:textId="77777777" w:rsidR="00AE5C2C" w:rsidRPr="00337144" w:rsidRDefault="00AE5C2C" w:rsidP="00AE5C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37144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337144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177061E" w14:textId="229C55B3" w:rsidR="003C45FB" w:rsidRPr="00337144" w:rsidRDefault="003C45FB" w:rsidP="003C4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337144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37144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337144">
        <w:rPr>
          <w:rFonts w:ascii="Angsana New" w:hAnsi="Angsana New"/>
          <w:b w:val="0"/>
          <w:bCs w:val="0"/>
          <w:sz w:val="32"/>
          <w:szCs w:val="32"/>
          <w:cs/>
        </w:rPr>
        <w:t>ธันวาคม</w:t>
      </w:r>
      <w:r w:rsidRPr="00337144">
        <w:rPr>
          <w:rFonts w:ascii="Angsana New" w:hAnsi="Angsana New"/>
          <w:sz w:val="32"/>
          <w:szCs w:val="32"/>
          <w:cs/>
        </w:rPr>
        <w:t xml:space="preserve"> </w:t>
      </w:r>
      <w:r w:rsidRPr="00337144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0CBF966A" w14:textId="77777777" w:rsidR="00AE5C2C" w:rsidRPr="00337144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337144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337144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337144">
        <w:rPr>
          <w:rFonts w:ascii="Angsana New" w:hAnsi="Angsana New"/>
          <w:sz w:val="32"/>
          <w:szCs w:val="32"/>
          <w:cs/>
        </w:rPr>
        <w:t>รายงาน</w:t>
      </w:r>
      <w:r w:rsidRPr="00337144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337144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337144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337144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337144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337144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337144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337144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337144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337144" w:rsidRDefault="00584F28" w:rsidP="00F571AC">
      <w:pPr>
        <w:rPr>
          <w:sz w:val="28"/>
          <w:szCs w:val="28"/>
          <w:lang w:val="en-GB"/>
        </w:rPr>
        <w:sectPr w:rsidR="00584F28" w:rsidRPr="00337144" w:rsidSect="00F03E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3BAA1285" w14:textId="4D0BDB0D" w:rsidR="00B4089C" w:rsidRPr="00337144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337144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337144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337144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3714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337144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53C2F95" w14:textId="4E083984" w:rsidR="00AE5C2C" w:rsidRPr="00337144" w:rsidRDefault="00AE5C2C" w:rsidP="00F941D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="00B06CB1" w:rsidRPr="00337144">
        <w:rPr>
          <w:rFonts w:ascii="Angsana New" w:hAnsi="Angsana New"/>
          <w:sz w:val="28"/>
          <w:szCs w:val="28"/>
          <w:cs/>
        </w:rPr>
        <w:t>งบฐานะการเงิน</w:t>
      </w:r>
      <w:r w:rsidRPr="00337144">
        <w:rPr>
          <w:rFonts w:ascii="Angsana New" w:hAnsi="Angsana New"/>
          <w:sz w:val="28"/>
          <w:szCs w:val="28"/>
          <w:cs/>
        </w:rPr>
        <w:t>รวมและ</w:t>
      </w:r>
      <w:r w:rsidR="00B06CB1" w:rsidRPr="00337144">
        <w:rPr>
          <w:rFonts w:ascii="Angsana New" w:hAnsi="Angsana New"/>
          <w:sz w:val="28"/>
          <w:szCs w:val="28"/>
          <w:cs/>
        </w:rPr>
        <w:t>งบฐานะการเงิน</w:t>
      </w:r>
      <w:r w:rsidRPr="00337144">
        <w:rPr>
          <w:rFonts w:ascii="Angsana New" w:hAnsi="Angsana New"/>
          <w:sz w:val="28"/>
          <w:szCs w:val="28"/>
          <w:cs/>
        </w:rPr>
        <w:t>เฉพาะกิจการ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="003C45FB" w:rsidRPr="00337144">
        <w:rPr>
          <w:rFonts w:ascii="Angsana New" w:hAnsi="Angsana New"/>
          <w:sz w:val="28"/>
          <w:szCs w:val="28"/>
          <w:cs/>
        </w:rPr>
        <w:t>ณ</w:t>
      </w:r>
      <w:r w:rsidR="003C45FB" w:rsidRPr="00337144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="003C45FB" w:rsidRPr="00337144">
        <w:rPr>
          <w:rFonts w:ascii="Angsana New" w:hAnsi="Angsana New"/>
          <w:sz w:val="28"/>
          <w:szCs w:val="28"/>
        </w:rPr>
        <w:t xml:space="preserve"> 31 </w:t>
      </w:r>
      <w:r w:rsidR="003C45FB" w:rsidRPr="00337144">
        <w:rPr>
          <w:rFonts w:ascii="Angsana New" w:hAnsi="Angsana New" w:hint="cs"/>
          <w:sz w:val="28"/>
          <w:szCs w:val="28"/>
          <w:cs/>
        </w:rPr>
        <w:t>ธันวาคม</w:t>
      </w:r>
      <w:r w:rsidR="003C45FB" w:rsidRPr="00337144">
        <w:rPr>
          <w:rFonts w:ascii="Angsana New" w:hAnsi="Angsana New"/>
          <w:sz w:val="28"/>
          <w:szCs w:val="28"/>
        </w:rPr>
        <w:t xml:space="preserve"> 2567</w:t>
      </w:r>
      <w:r w:rsidR="006F3B94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EE06F7" w:rsidRPr="00337144">
        <w:rPr>
          <w:rFonts w:ascii="Angsana New" w:hAnsi="Angsana New"/>
          <w:sz w:val="28"/>
          <w:szCs w:val="28"/>
          <w:cs/>
        </w:rPr>
        <w:t>งบกำไร</w:t>
      </w:r>
      <w:r w:rsidR="00EE06F7" w:rsidRPr="00337144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</w:t>
      </w:r>
      <w:r w:rsidR="003C45FB" w:rsidRPr="00337144">
        <w:rPr>
          <w:rFonts w:ascii="Angsana New" w:hAnsi="Angsana New" w:hint="cs"/>
          <w:spacing w:val="-2"/>
          <w:sz w:val="28"/>
          <w:szCs w:val="28"/>
          <w:cs/>
        </w:rPr>
        <w:t>ร</w:t>
      </w:r>
      <w:r w:rsidR="00B21D41" w:rsidRPr="00337144">
        <w:rPr>
          <w:rFonts w:ascii="Angsana New" w:hAnsi="Angsana New"/>
          <w:spacing w:val="-2"/>
          <w:sz w:val="28"/>
          <w:szCs w:val="28"/>
        </w:rPr>
        <w:t xml:space="preserve"> </w:t>
      </w:r>
      <w:r w:rsidR="00B06CB1" w:rsidRPr="00337144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</w:t>
      </w:r>
      <w:r w:rsidR="00EE06F7" w:rsidRPr="00337144">
        <w:rPr>
          <w:rFonts w:ascii="Angsana New" w:hAnsi="Angsana New"/>
          <w:spacing w:val="-2"/>
          <w:sz w:val="28"/>
          <w:szCs w:val="28"/>
          <w:cs/>
        </w:rPr>
        <w:t>รวมและ</w:t>
      </w:r>
      <w:r w:rsidR="00B06CB1" w:rsidRPr="00337144">
        <w:rPr>
          <w:rFonts w:ascii="Angsana New" w:hAnsi="Angsana New"/>
          <w:spacing w:val="-2"/>
          <w:sz w:val="28"/>
          <w:szCs w:val="28"/>
          <w:cs/>
        </w:rPr>
        <w:t>งบการเปลี่ยนแปลงส่วนของผู้ถือหุ้น</w:t>
      </w:r>
      <w:r w:rsidR="00EE06F7" w:rsidRPr="00337144">
        <w:rPr>
          <w:rFonts w:ascii="Angsana New" w:hAnsi="Angsana New"/>
          <w:sz w:val="28"/>
          <w:szCs w:val="28"/>
          <w:cs/>
        </w:rPr>
        <w:t>เฉพา</w:t>
      </w:r>
      <w:r w:rsidR="00761F3D" w:rsidRPr="00337144">
        <w:rPr>
          <w:rFonts w:ascii="Angsana New" w:hAnsi="Angsana New" w:hint="cs"/>
          <w:sz w:val="28"/>
          <w:szCs w:val="28"/>
          <w:cs/>
        </w:rPr>
        <w:t>ะ</w:t>
      </w:r>
      <w:r w:rsidR="00EE06F7" w:rsidRPr="00337144">
        <w:rPr>
          <w:rFonts w:ascii="Angsana New" w:hAnsi="Angsana New"/>
          <w:sz w:val="28"/>
          <w:szCs w:val="28"/>
          <w:cs/>
        </w:rPr>
        <w:t xml:space="preserve">กิจการ และงบกระแสเงินสดรวมและงบกระแสเงินสดเฉพาะกิจการ </w:t>
      </w:r>
      <w:r w:rsidR="003C45FB" w:rsidRPr="00337144">
        <w:rPr>
          <w:rFonts w:ascii="Angsana New" w:hAnsi="Angsana New"/>
          <w:sz w:val="28"/>
          <w:szCs w:val="28"/>
          <w:cs/>
        </w:rPr>
        <w:t>สำหรับงวด</w:t>
      </w:r>
      <w:r w:rsidR="003C45FB" w:rsidRPr="00337144">
        <w:rPr>
          <w:rFonts w:ascii="Angsana New" w:hAnsi="Angsana New" w:hint="cs"/>
          <w:sz w:val="28"/>
          <w:szCs w:val="28"/>
          <w:cs/>
        </w:rPr>
        <w:t>สามเ</w:t>
      </w:r>
      <w:r w:rsidR="003C45FB" w:rsidRPr="00337144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3C45FB" w:rsidRPr="00337144">
        <w:rPr>
          <w:rFonts w:ascii="Angsana New" w:hAnsi="Angsana New"/>
          <w:spacing w:val="-2"/>
          <w:sz w:val="28"/>
          <w:szCs w:val="28"/>
        </w:rPr>
        <w:t xml:space="preserve">31 </w:t>
      </w:r>
      <w:r w:rsidR="003C45FB" w:rsidRPr="00337144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3C45FB" w:rsidRPr="00337144">
        <w:rPr>
          <w:rFonts w:ascii="Angsana New" w:hAnsi="Angsana New"/>
          <w:spacing w:val="-2"/>
          <w:sz w:val="28"/>
          <w:szCs w:val="28"/>
        </w:rPr>
        <w:t xml:space="preserve"> 256</w:t>
      </w:r>
      <w:r w:rsidR="00CA53C1" w:rsidRPr="00337144">
        <w:rPr>
          <w:rFonts w:ascii="Angsana New" w:hAnsi="Angsana New"/>
          <w:sz w:val="28"/>
          <w:szCs w:val="28"/>
        </w:rPr>
        <w:t>7</w:t>
      </w:r>
      <w:r w:rsidR="00B21D41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และหมายเหตุประกอบงบการเงินแบบย่อ</w:t>
      </w:r>
      <w:r w:rsidR="00EB4C72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</w:rPr>
        <w:t>(</w:t>
      </w:r>
      <w:r w:rsidRPr="00337144">
        <w:rPr>
          <w:rFonts w:ascii="Angsana New" w:hAnsi="Angsana New"/>
          <w:sz w:val="28"/>
          <w:szCs w:val="28"/>
          <w:cs/>
        </w:rPr>
        <w:t>ข้อมูลทางการเงินระหว่างกาล)</w:t>
      </w:r>
      <w:r w:rsidR="00EB4C72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A53C1" w:rsidRPr="00337144">
        <w:rPr>
          <w:rFonts w:ascii="Angsana New" w:hAnsi="Angsana New"/>
          <w:sz w:val="28"/>
          <w:szCs w:val="28"/>
        </w:rPr>
        <w:t>34</w:t>
      </w:r>
      <w:r w:rsidRPr="00337144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337144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337144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337144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2068851F" w:rsidR="00E44935" w:rsidRPr="00337144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รหัส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="00CA53C1" w:rsidRPr="00337144">
        <w:rPr>
          <w:rFonts w:ascii="Angsana New" w:hAnsi="Angsana New"/>
          <w:sz w:val="28"/>
          <w:szCs w:val="28"/>
        </w:rPr>
        <w:t>2410</w:t>
      </w:r>
      <w:r w:rsidRPr="00337144">
        <w:rPr>
          <w:rFonts w:ascii="Angsana New" w:hAnsi="Angsana New"/>
          <w:sz w:val="28"/>
          <w:szCs w:val="28"/>
        </w:rPr>
        <w:t xml:space="preserve"> “</w:t>
      </w:r>
      <w:r w:rsidRPr="0033714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37144">
        <w:rPr>
          <w:rFonts w:ascii="Angsana New" w:hAnsi="Angsana New"/>
          <w:sz w:val="28"/>
          <w:szCs w:val="28"/>
        </w:rPr>
        <w:t>”</w:t>
      </w:r>
      <w:r w:rsidRPr="0033714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337144">
        <w:rPr>
          <w:rFonts w:ascii="Angsana New" w:hAnsi="Angsana New"/>
          <w:sz w:val="28"/>
          <w:szCs w:val="28"/>
        </w:rPr>
        <w:br/>
      </w:r>
      <w:r w:rsidRPr="00337144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337144">
        <w:rPr>
          <w:rFonts w:ascii="Angsana New" w:hAnsi="Angsana New"/>
          <w:sz w:val="28"/>
          <w:szCs w:val="28"/>
          <w:cs/>
        </w:rPr>
        <w:br/>
      </w:r>
      <w:r w:rsidRPr="00337144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337144">
        <w:rPr>
          <w:rFonts w:ascii="Angsana New" w:hAnsi="Angsana New"/>
          <w:sz w:val="28"/>
          <w:szCs w:val="28"/>
        </w:rPr>
        <w:br/>
      </w:r>
      <w:r w:rsidRPr="00337144">
        <w:rPr>
          <w:rFonts w:ascii="Angsana New" w:hAnsi="Angsana New"/>
          <w:sz w:val="28"/>
          <w:szCs w:val="28"/>
          <w:cs/>
        </w:rPr>
        <w:t>การตรวจสอบ</w:t>
      </w:r>
      <w:r w:rsidRPr="00337144">
        <w:rPr>
          <w:rFonts w:ascii="Angsana New" w:hAnsi="Angsana New"/>
          <w:sz w:val="28"/>
          <w:szCs w:val="28"/>
        </w:rPr>
        <w:t xml:space="preserve"> </w:t>
      </w:r>
      <w:r w:rsidRPr="00337144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337144" w:rsidRDefault="00E44935" w:rsidP="00974B93">
      <w:pPr>
        <w:rPr>
          <w:rFonts w:ascii="Angsana New" w:hAnsi="Angsana New"/>
          <w:i/>
          <w:iCs/>
          <w:sz w:val="28"/>
          <w:szCs w:val="28"/>
          <w:cs/>
        </w:rPr>
      </w:pPr>
      <w:r w:rsidRPr="00337144">
        <w:rPr>
          <w:rFonts w:ascii="Angsana New" w:hAnsi="Angsana New"/>
          <w:sz w:val="28"/>
          <w:szCs w:val="28"/>
          <w:cs/>
        </w:rPr>
        <w:t xml:space="preserve"> </w:t>
      </w:r>
    </w:p>
    <w:p w14:paraId="44F6A539" w14:textId="77777777" w:rsidR="00635AB9" w:rsidRDefault="00635AB9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</w:rPr>
        <w:sectPr w:rsidR="00635AB9" w:rsidSect="00635AB9">
          <w:headerReference w:type="default" r:id="rId17"/>
          <w:headerReference w:type="first" r:id="rId18"/>
          <w:footerReference w:type="first" r:id="rId19"/>
          <w:type w:val="nextColumn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E07BB4E" w14:textId="5CB5A0E7" w:rsidR="000264CB" w:rsidRPr="00337144" w:rsidRDefault="000264CB" w:rsidP="00716957">
      <w:pPr>
        <w:rPr>
          <w:rFonts w:ascii="Angsana New" w:hAnsi="Angsana New"/>
          <w:i/>
          <w:iCs/>
          <w:sz w:val="24"/>
          <w:szCs w:val="24"/>
        </w:rPr>
      </w:pPr>
      <w:r w:rsidRPr="00337144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337144" w:rsidRDefault="000264CB" w:rsidP="00716957">
      <w:pPr>
        <w:rPr>
          <w:rFonts w:ascii="Angsana New" w:hAnsi="Angsana New"/>
          <w:sz w:val="28"/>
          <w:szCs w:val="28"/>
        </w:rPr>
      </w:pPr>
    </w:p>
    <w:p w14:paraId="145D543F" w14:textId="5C31B909" w:rsidR="005325AD" w:rsidRPr="00337144" w:rsidRDefault="000264CB" w:rsidP="00716957">
      <w:pPr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37144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CA53C1" w:rsidRPr="00337144">
        <w:rPr>
          <w:rFonts w:ascii="Angsana New" w:hAnsi="Angsana New"/>
          <w:spacing w:val="-10"/>
          <w:sz w:val="28"/>
          <w:szCs w:val="28"/>
        </w:rPr>
        <w:t>34</w:t>
      </w:r>
      <w:r w:rsidRPr="00337144">
        <w:rPr>
          <w:rFonts w:ascii="Angsana New" w:hAnsi="Angsana New"/>
          <w:sz w:val="28"/>
          <w:szCs w:val="28"/>
          <w:cs/>
        </w:rPr>
        <w:t xml:space="preserve"> </w:t>
      </w:r>
      <w:r w:rsidRPr="00337144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337144">
        <w:rPr>
          <w:rFonts w:ascii="Angsana New" w:hAnsi="Angsana New"/>
          <w:spacing w:val="-4"/>
          <w:sz w:val="28"/>
          <w:szCs w:val="28"/>
        </w:rPr>
        <w:t xml:space="preserve"> </w:t>
      </w:r>
      <w:r w:rsidRPr="00337144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337144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337144" w:rsidRDefault="00B90CB1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1F8B6BBD" w:rsidR="00716957" w:rsidRPr="00337144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2B0F0E6" w14:textId="19168D16" w:rsidR="00F92114" w:rsidRPr="00337144" w:rsidRDefault="00F92114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2F3D31" w14:textId="77777777" w:rsidR="00F92114" w:rsidRPr="00337144" w:rsidRDefault="00F92114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1592E9D" w14:textId="77777777" w:rsidR="00853604" w:rsidRPr="00337144" w:rsidRDefault="00853604" w:rsidP="00853604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337144">
        <w:rPr>
          <w:rFonts w:ascii="Angsana New" w:hAnsi="Angsana New"/>
          <w:sz w:val="28"/>
          <w:szCs w:val="28"/>
          <w:cs/>
          <w:lang w:val="th-TH"/>
        </w:rPr>
        <w:t>(</w:t>
      </w:r>
      <w:r w:rsidRPr="00337144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337144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455E0BA3" w14:textId="77777777" w:rsidR="00853604" w:rsidRPr="00337144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337144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3F13472" w14:textId="138F1FD7" w:rsidR="00853604" w:rsidRPr="00337144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337144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CA53C1" w:rsidRPr="00337144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337144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337144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DF2B94D" w14:textId="77777777" w:rsidR="004F384B" w:rsidRPr="00337144" w:rsidRDefault="00B4089C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1B99E75" w14:textId="347D1462" w:rsidR="007F7BFD" w:rsidRPr="00337144" w:rsidRDefault="0001226D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337144">
        <w:rPr>
          <w:rFonts w:ascii="Angsana New" w:hAnsi="Angsana New"/>
          <w:sz w:val="28"/>
          <w:szCs w:val="28"/>
        </w:rPr>
        <w:t>11</w:t>
      </w:r>
      <w:r w:rsidR="00EE06F7" w:rsidRPr="00337144">
        <w:rPr>
          <w:rFonts w:ascii="Angsana New" w:hAnsi="Angsana New"/>
          <w:sz w:val="28"/>
          <w:szCs w:val="28"/>
        </w:rPr>
        <w:t xml:space="preserve"> </w:t>
      </w:r>
      <w:r w:rsidR="003C45FB" w:rsidRPr="00337144">
        <w:rPr>
          <w:rFonts w:ascii="Angsana New" w:hAnsi="Angsana New" w:hint="cs"/>
          <w:sz w:val="28"/>
          <w:szCs w:val="28"/>
          <w:cs/>
        </w:rPr>
        <w:t>กุมภาพันธ์</w:t>
      </w:r>
      <w:r w:rsidR="00EE06F7" w:rsidRPr="00337144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337144">
        <w:rPr>
          <w:rFonts w:ascii="Angsana New" w:hAnsi="Angsana New"/>
          <w:sz w:val="28"/>
          <w:szCs w:val="28"/>
        </w:rPr>
        <w:t>256</w:t>
      </w:r>
      <w:r w:rsidR="003C45FB" w:rsidRPr="00337144">
        <w:rPr>
          <w:rFonts w:ascii="Angsana New" w:hAnsi="Angsana New"/>
          <w:sz w:val="28"/>
          <w:szCs w:val="28"/>
        </w:rPr>
        <w:t>8</w:t>
      </w:r>
    </w:p>
    <w:sectPr w:rsidR="007F7BFD" w:rsidRPr="00337144" w:rsidSect="00635AB9">
      <w:headerReference w:type="first" r:id="rId20"/>
      <w:footerReference w:type="first" r:id="rId21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D431" w14:textId="77777777" w:rsidR="00C635DE" w:rsidRDefault="00C635DE">
      <w:r>
        <w:separator/>
      </w:r>
    </w:p>
  </w:endnote>
  <w:endnote w:type="continuationSeparator" w:id="0">
    <w:p w14:paraId="038C3447" w14:textId="77777777" w:rsidR="00C635DE" w:rsidRDefault="00C635DE">
      <w:r>
        <w:continuationSeparator/>
      </w:r>
    </w:p>
  </w:endnote>
  <w:endnote w:type="continuationNotice" w:id="1">
    <w:p w14:paraId="0147F3FE" w14:textId="77777777" w:rsidR="00C635DE" w:rsidRDefault="00C635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1556" w14:textId="77777777" w:rsidR="00D434D8" w:rsidRDefault="00D434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A2FD" w14:textId="77777777" w:rsidR="00D434D8" w:rsidRDefault="00D434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F538" w14:textId="77777777" w:rsidR="0050195D" w:rsidRDefault="0050195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8923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1B8C9C" w14:textId="590F70C8" w:rsidR="00D434D8" w:rsidRPr="00D434D8" w:rsidRDefault="00D434D8" w:rsidP="00D434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434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434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434D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434D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434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91E5C" w14:textId="77777777" w:rsidR="00C635DE" w:rsidRDefault="00C635DE">
      <w:r>
        <w:separator/>
      </w:r>
    </w:p>
  </w:footnote>
  <w:footnote w:type="continuationSeparator" w:id="0">
    <w:p w14:paraId="7AEF938F" w14:textId="77777777" w:rsidR="00C635DE" w:rsidRDefault="00C635DE">
      <w:r>
        <w:continuationSeparator/>
      </w:r>
    </w:p>
  </w:footnote>
  <w:footnote w:type="continuationNotice" w:id="1">
    <w:p w14:paraId="247BD713" w14:textId="77777777" w:rsidR="00C635DE" w:rsidRDefault="00C635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49E0A" w14:textId="77777777" w:rsidR="00D434D8" w:rsidRDefault="00D43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F58E" w14:textId="4F228419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2A27F" w14:textId="0390E62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A8ED4" w14:textId="23A6565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B6D6C" w14:textId="4BB1A0F3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786683" w14:textId="3E01A06F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48B14" w14:textId="77777777" w:rsidR="00EF5548" w:rsidRP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26FB" w14:textId="7E3CBDD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AF8CD" w14:textId="48ECCF1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D08B27" w14:textId="3E7738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EAE1F3D" w14:textId="78F1632A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7633C6" w14:textId="54AD13F6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E3A6D4" w14:textId="4E83BA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8576EA" w14:textId="512FC1F4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308A67" w14:textId="77777777" w:rsidR="00B26056" w:rsidRPr="00575BB2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739B" w14:textId="77777777" w:rsidR="00635AB9" w:rsidRPr="00635AB9" w:rsidRDefault="00635AB9" w:rsidP="00EF55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F0BE5F" w14:textId="77777777" w:rsidR="00635AB9" w:rsidRPr="00635AB9" w:rsidRDefault="00635AB9" w:rsidP="00EF55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C44424" w14:textId="77777777" w:rsidR="00635AB9" w:rsidRPr="00635AB9" w:rsidRDefault="00635AB9" w:rsidP="00EF55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776D5D9" w14:textId="77777777" w:rsidR="00635AB9" w:rsidRPr="00635AB9" w:rsidRDefault="00635AB9" w:rsidP="00EF554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E272" w14:textId="77777777" w:rsidR="0050195D" w:rsidRDefault="0050195D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3EFDC9" w14:textId="77777777" w:rsidR="0050195D" w:rsidRDefault="0050195D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9B0812" w14:textId="77777777" w:rsidR="0050195D" w:rsidRDefault="0050195D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9184B6" w14:textId="77777777" w:rsidR="0050195D" w:rsidRDefault="0050195D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9D22B8" w14:textId="77777777" w:rsidR="0050195D" w:rsidRDefault="0050195D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49B632" w14:textId="77777777" w:rsidR="0050195D" w:rsidRDefault="0050195D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DF95B3" w14:textId="77777777" w:rsidR="0050195D" w:rsidRDefault="0050195D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7EBF56" w14:textId="77777777" w:rsidR="0050195D" w:rsidRPr="00575BB2" w:rsidRDefault="0050195D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1CE4" w14:textId="77777777" w:rsidR="00635AB9" w:rsidRDefault="00635AB9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6F3517" w14:textId="77777777" w:rsidR="00635AB9" w:rsidRDefault="00635AB9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1547A29" w14:textId="77777777" w:rsidR="00635AB9" w:rsidRDefault="00635AB9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DF69AF" w14:textId="77777777" w:rsidR="00635AB9" w:rsidRPr="00575BB2" w:rsidRDefault="00635AB9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DB6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32F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D0"/>
    <w:rsid w:val="00193474"/>
    <w:rsid w:val="00193698"/>
    <w:rsid w:val="001936AF"/>
    <w:rsid w:val="001936F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C5C"/>
    <w:rsid w:val="001A0CB2"/>
    <w:rsid w:val="001A0F0E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A29"/>
    <w:rsid w:val="001B0C5A"/>
    <w:rsid w:val="001B0DE9"/>
    <w:rsid w:val="001B0E98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BF3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C4"/>
    <w:rsid w:val="001C16B0"/>
    <w:rsid w:val="001C16E9"/>
    <w:rsid w:val="001C1747"/>
    <w:rsid w:val="001C1938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EC"/>
    <w:rsid w:val="001F64F7"/>
    <w:rsid w:val="001F6649"/>
    <w:rsid w:val="001F682F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EC4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3DFD"/>
    <w:rsid w:val="00224020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84C"/>
    <w:rsid w:val="002928B9"/>
    <w:rsid w:val="002928E5"/>
    <w:rsid w:val="00292B86"/>
    <w:rsid w:val="00292BCE"/>
    <w:rsid w:val="00292D7E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DE9"/>
    <w:rsid w:val="002A011D"/>
    <w:rsid w:val="002A0193"/>
    <w:rsid w:val="002A0405"/>
    <w:rsid w:val="002A0748"/>
    <w:rsid w:val="002A07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5CE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079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109D"/>
    <w:rsid w:val="00441279"/>
    <w:rsid w:val="00441493"/>
    <w:rsid w:val="00441580"/>
    <w:rsid w:val="0044158D"/>
    <w:rsid w:val="00441708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1F6B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7CA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95D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BD"/>
    <w:rsid w:val="005F7751"/>
    <w:rsid w:val="005F77C5"/>
    <w:rsid w:val="005F7891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A1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B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49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68C"/>
    <w:rsid w:val="007547FD"/>
    <w:rsid w:val="007548F7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613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79"/>
    <w:rsid w:val="007C3E7F"/>
    <w:rsid w:val="007C4196"/>
    <w:rsid w:val="007C438D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7A9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7F"/>
    <w:rsid w:val="008F1982"/>
    <w:rsid w:val="008F19D8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4FC2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3CFB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396"/>
    <w:rsid w:val="00AF2423"/>
    <w:rsid w:val="00AF249E"/>
    <w:rsid w:val="00AF256D"/>
    <w:rsid w:val="00AF25D7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E2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BD7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46E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DE3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8E"/>
    <w:rsid w:val="00C369FA"/>
    <w:rsid w:val="00C36C75"/>
    <w:rsid w:val="00C36F2E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803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7EE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E63"/>
    <w:rsid w:val="00CF4FB3"/>
    <w:rsid w:val="00CF516D"/>
    <w:rsid w:val="00CF55C1"/>
    <w:rsid w:val="00CF57B7"/>
    <w:rsid w:val="00CF5A14"/>
    <w:rsid w:val="00CF5BB9"/>
    <w:rsid w:val="00CF5C00"/>
    <w:rsid w:val="00CF5C53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4D8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67A"/>
    <w:rsid w:val="00D6170F"/>
    <w:rsid w:val="00D61767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65E"/>
    <w:rsid w:val="00DC7705"/>
    <w:rsid w:val="00DC792A"/>
    <w:rsid w:val="00DC7F39"/>
    <w:rsid w:val="00DC7F6D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63D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5DE7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F"/>
    <w:rsid w:val="00E45D6A"/>
    <w:rsid w:val="00E45D82"/>
    <w:rsid w:val="00E45EF8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58F"/>
    <w:rsid w:val="00E726DD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196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57"/>
    <w:rsid w:val="00FA0D2C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2FD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D04A2C-E8FC-4845-97A0-7668EF27E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398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2025-02-06T11:23:00Z</cp:lastPrinted>
  <dcterms:created xsi:type="dcterms:W3CDTF">2025-02-11T05:01:00Z</dcterms:created>
  <dcterms:modified xsi:type="dcterms:W3CDTF">2025-02-11T05:01:00Z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