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337144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337144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37144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337144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337144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37144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337144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337144" w:rsidRDefault="00301C45" w:rsidP="00C0296E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337144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D1A46" w:rsidRPr="00337144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337144" w:rsidRDefault="00CD1A46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337144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337144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337144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337144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337144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337144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337144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337144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337144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1C83D296" w:rsidR="007C2933" w:rsidRPr="00337144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4518EA"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D56F18"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บริษัทร่วม</w:t>
            </w:r>
            <w:r w:rsidR="004518EA"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</w:tr>
      <w:tr w:rsidR="007C2933" w:rsidRPr="00337144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337144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337144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337144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337144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55A893F5" w:rsidR="007C2933" w:rsidRPr="00337144" w:rsidRDefault="001E42B5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337144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337144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337144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337144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337144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337144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C2933" w:rsidRPr="00337144" w14:paraId="7B2E4839" w14:textId="77777777" w:rsidTr="00B346F1">
        <w:tc>
          <w:tcPr>
            <w:tcW w:w="1098" w:type="dxa"/>
            <w:shd w:val="clear" w:color="auto" w:fill="auto"/>
          </w:tcPr>
          <w:p w14:paraId="10357B8E" w14:textId="11CEBFBF" w:rsidR="007C2933" w:rsidRPr="00337144" w:rsidRDefault="007C2933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337144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337144" w14:paraId="4B4F8D91" w14:textId="77777777" w:rsidTr="00B346F1">
        <w:tc>
          <w:tcPr>
            <w:tcW w:w="1098" w:type="dxa"/>
            <w:shd w:val="clear" w:color="auto" w:fill="auto"/>
          </w:tcPr>
          <w:p w14:paraId="3995BBE7" w14:textId="6C8C3C11" w:rsidR="004E75B8" w:rsidRPr="00337144" w:rsidRDefault="004E75B8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7DF86B9E" w:rsidR="004E75B8" w:rsidRPr="00337144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2DBD" w:rsidRPr="00337144" w14:paraId="190DD385" w14:textId="77777777" w:rsidTr="00BA2DBD">
        <w:tc>
          <w:tcPr>
            <w:tcW w:w="1098" w:type="dxa"/>
            <w:shd w:val="clear" w:color="auto" w:fill="auto"/>
          </w:tcPr>
          <w:p w14:paraId="2AD91856" w14:textId="41D136F0" w:rsidR="00BA2DBD" w:rsidRPr="00337144" w:rsidRDefault="00BA2DBD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BA2DBD" w:rsidRPr="00337144" w:rsidRDefault="00BA2DBD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DF1A99" w:rsidRPr="00337144" w14:paraId="3D1A9563" w14:textId="77777777" w:rsidTr="00BA2DBD">
        <w:tc>
          <w:tcPr>
            <w:tcW w:w="1098" w:type="dxa"/>
            <w:shd w:val="clear" w:color="auto" w:fill="auto"/>
          </w:tcPr>
          <w:p w14:paraId="43327F8A" w14:textId="27220F05" w:rsidR="00DF1A99" w:rsidRPr="00337144" w:rsidRDefault="00DF1A99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353B385" w14:textId="373FFB7D" w:rsidR="00DF1A99" w:rsidRPr="00337144" w:rsidRDefault="00DF1A99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F04388" w:rsidRPr="00337144" w14:paraId="78B30E20" w14:textId="77777777" w:rsidTr="00BA2DBD">
        <w:tc>
          <w:tcPr>
            <w:tcW w:w="1098" w:type="dxa"/>
            <w:shd w:val="clear" w:color="auto" w:fill="auto"/>
          </w:tcPr>
          <w:p w14:paraId="4306E624" w14:textId="7ECC322E" w:rsidR="00F04388" w:rsidRPr="00337144" w:rsidRDefault="00F04388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AB7CFFD" w14:textId="695036D1" w:rsidR="00F04388" w:rsidRPr="00337144" w:rsidRDefault="00F0438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714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337144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6507F110" w14:textId="77777777" w:rsidR="003B14EA" w:rsidRPr="00337144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337144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32301478" w14:textId="52B30C3A" w:rsidR="003B14EA" w:rsidRPr="00337144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337144">
        <w:rPr>
          <w:rFonts w:ascii="Angsana New" w:hAnsi="Angsana New" w:cs="Angsana New"/>
          <w:sz w:val="28"/>
          <w:szCs w:val="28"/>
        </w:rPr>
        <w:br w:type="page"/>
      </w:r>
      <w:r w:rsidR="00451001" w:rsidRPr="00337144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337144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5193C8BD" w:rsidR="00A93C94" w:rsidRPr="00337144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E4848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01226D" w:rsidRPr="00337144">
        <w:rPr>
          <w:rFonts w:ascii="Angsana New" w:hAnsi="Angsana New"/>
          <w:sz w:val="28"/>
          <w:szCs w:val="28"/>
        </w:rPr>
        <w:t>11</w:t>
      </w:r>
      <w:r w:rsidR="003C45FB" w:rsidRPr="00337144">
        <w:rPr>
          <w:rFonts w:ascii="Angsana New" w:hAnsi="Angsana New"/>
          <w:sz w:val="28"/>
          <w:szCs w:val="28"/>
        </w:rPr>
        <w:t xml:space="preserve"> </w:t>
      </w:r>
      <w:r w:rsidR="003C45FB" w:rsidRPr="00337144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3C45FB" w:rsidRPr="00337144">
        <w:rPr>
          <w:rFonts w:ascii="Angsana New" w:hAnsi="Angsana New"/>
          <w:sz w:val="28"/>
          <w:szCs w:val="28"/>
        </w:rPr>
        <w:t>2568</w:t>
      </w:r>
    </w:p>
    <w:p w14:paraId="0BE545F9" w14:textId="77777777" w:rsidR="00CD1A46" w:rsidRPr="00337144" w:rsidRDefault="00CD1A46" w:rsidP="00F813A5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7C52F42" w14:textId="4F014181" w:rsidR="003B14EA" w:rsidRPr="00337144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337144" w:rsidRDefault="00DC1E89" w:rsidP="00CC37AE">
      <w:pPr>
        <w:pStyle w:val="NoSpacing"/>
        <w:spacing w:line="0" w:lineRule="atLeast"/>
        <w:rPr>
          <w:rFonts w:ascii="Angsana New" w:hAnsi="Angsana New"/>
          <w:sz w:val="20"/>
          <w:szCs w:val="20"/>
        </w:rPr>
      </w:pPr>
      <w:r w:rsidRPr="00337144">
        <w:rPr>
          <w:rFonts w:ascii="Angsana New" w:hAnsi="Angsana New"/>
          <w:sz w:val="22"/>
        </w:rPr>
        <w:tab/>
      </w:r>
      <w:r w:rsidRPr="00337144">
        <w:rPr>
          <w:rFonts w:ascii="Angsana New" w:hAnsi="Angsana New"/>
          <w:sz w:val="22"/>
        </w:rPr>
        <w:tab/>
      </w:r>
      <w:r w:rsidRPr="00337144">
        <w:rPr>
          <w:rFonts w:ascii="Angsana New" w:hAnsi="Angsana New"/>
          <w:sz w:val="22"/>
        </w:rPr>
        <w:tab/>
      </w:r>
    </w:p>
    <w:p w14:paraId="29C7A452" w14:textId="4C044D21" w:rsidR="00F67D55" w:rsidRPr="00337144" w:rsidRDefault="00F67D55" w:rsidP="00CC37AE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337144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A53C1" w:rsidRPr="00337144">
        <w:rPr>
          <w:rFonts w:ascii="Angsana New" w:hAnsi="Angsana New"/>
          <w:spacing w:val="-2"/>
          <w:sz w:val="28"/>
          <w:szCs w:val="28"/>
        </w:rPr>
        <w:t>34</w:t>
      </w:r>
      <w:r w:rsidRPr="00337144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337144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337144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337144">
        <w:rPr>
          <w:rFonts w:ascii="Angsana New" w:hAnsi="Angsana New"/>
          <w:spacing w:val="-2"/>
          <w:sz w:val="28"/>
          <w:szCs w:val="28"/>
        </w:rPr>
        <w:t xml:space="preserve"> </w:t>
      </w:r>
      <w:r w:rsidRPr="00337144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337144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337144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337144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337144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33714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337144">
        <w:rPr>
          <w:rFonts w:ascii="Angsana New" w:hAnsi="Angsana New"/>
          <w:spacing w:val="-2"/>
          <w:sz w:val="28"/>
          <w:szCs w:val="28"/>
        </w:rPr>
        <w:br/>
      </w:r>
      <w:r w:rsidR="00525B1C" w:rsidRPr="00337144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337144">
        <w:rPr>
          <w:rFonts w:ascii="Angsana New" w:hAnsi="Angsana New"/>
          <w:spacing w:val="-2"/>
          <w:sz w:val="28"/>
          <w:szCs w:val="28"/>
        </w:rPr>
        <w:br/>
      </w:r>
      <w:r w:rsidR="00CA53C1" w:rsidRPr="00337144">
        <w:rPr>
          <w:rFonts w:ascii="Angsana New" w:hAnsi="Angsana New"/>
          <w:spacing w:val="-2"/>
          <w:sz w:val="28"/>
          <w:szCs w:val="28"/>
        </w:rPr>
        <w:t>3</w:t>
      </w:r>
      <w:r w:rsidR="006F3B94" w:rsidRPr="00337144">
        <w:rPr>
          <w:rFonts w:ascii="Angsana New" w:hAnsi="Angsana New"/>
          <w:spacing w:val="-2"/>
          <w:sz w:val="28"/>
          <w:szCs w:val="28"/>
        </w:rPr>
        <w:t xml:space="preserve">0 </w:t>
      </w:r>
      <w:r w:rsidR="006F3B94" w:rsidRPr="00337144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337144">
        <w:rPr>
          <w:rFonts w:ascii="Angsana New" w:hAnsi="Angsana New"/>
          <w:spacing w:val="-2"/>
          <w:sz w:val="28"/>
          <w:szCs w:val="28"/>
        </w:rPr>
        <w:t xml:space="preserve"> </w:t>
      </w:r>
      <w:r w:rsidR="00CA53C1" w:rsidRPr="00337144">
        <w:rPr>
          <w:rFonts w:ascii="Angsana New" w:hAnsi="Angsana New"/>
          <w:spacing w:val="-2"/>
          <w:sz w:val="28"/>
          <w:szCs w:val="28"/>
        </w:rPr>
        <w:t>256</w:t>
      </w:r>
      <w:r w:rsidR="003C45FB" w:rsidRPr="00337144">
        <w:rPr>
          <w:rFonts w:ascii="Angsana New" w:hAnsi="Angsana New"/>
          <w:spacing w:val="-2"/>
          <w:sz w:val="28"/>
          <w:szCs w:val="28"/>
        </w:rPr>
        <w:t>7</w:t>
      </w:r>
    </w:p>
    <w:p w14:paraId="1F5BDD25" w14:textId="223F8A9E" w:rsidR="00525B1C" w:rsidRPr="00337144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6AF7BA06" w14:textId="70E616CE" w:rsidR="00F67D55" w:rsidRPr="00337144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  <w:cs/>
        </w:rPr>
      </w:pPr>
      <w:r w:rsidRPr="00337144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337144">
        <w:rPr>
          <w:rFonts w:ascii="Angsana New" w:hAnsi="Angsana New"/>
          <w:spacing w:val="-2"/>
          <w:sz w:val="28"/>
          <w:szCs w:val="28"/>
          <w:cs/>
        </w:rPr>
        <w:br/>
      </w:r>
      <w:r w:rsidRPr="00337144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33714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pacing w:val="-2"/>
          <w:sz w:val="28"/>
          <w:szCs w:val="28"/>
        </w:rPr>
        <w:t>30</w:t>
      </w:r>
      <w:r w:rsidRPr="0033714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3B94" w:rsidRPr="00337144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33714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pacing w:val="-2"/>
          <w:sz w:val="28"/>
          <w:szCs w:val="28"/>
        </w:rPr>
        <w:t>256</w:t>
      </w:r>
      <w:r w:rsidR="003C45FB" w:rsidRPr="00337144">
        <w:rPr>
          <w:rFonts w:ascii="Angsana New" w:hAnsi="Angsana New"/>
          <w:spacing w:val="-2"/>
          <w:sz w:val="28"/>
          <w:szCs w:val="28"/>
        </w:rPr>
        <w:t>7</w:t>
      </w:r>
    </w:p>
    <w:p w14:paraId="3DD7B719" w14:textId="0B251768" w:rsidR="00D56E86" w:rsidRPr="00337144" w:rsidRDefault="00D56E8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00694CA" w14:textId="175BF521" w:rsidR="003B14EA" w:rsidRPr="00337144" w:rsidRDefault="003B14EA" w:rsidP="0052350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  <w:r w:rsidR="002A3E96"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337144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7D5FCA37" w:rsidR="008A2F4D" w:rsidRPr="00337144" w:rsidRDefault="008A2F4D" w:rsidP="008A2F4D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337144">
        <w:rPr>
          <w:rFonts w:ascii="Angsana New" w:hAnsi="Angsana New" w:hint="cs"/>
          <w:sz w:val="28"/>
          <w:szCs w:val="28"/>
          <w:cs/>
        </w:rPr>
        <w:t>ย่อย</w:t>
      </w:r>
      <w:r w:rsidR="00172244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บริษัท</w:t>
      </w:r>
      <w:r w:rsidRPr="00337144">
        <w:rPr>
          <w:rFonts w:ascii="Angsana New" w:hAnsi="Angsana New" w:hint="cs"/>
          <w:sz w:val="28"/>
          <w:szCs w:val="28"/>
          <w:cs/>
        </w:rPr>
        <w:t>ร่วม</w:t>
      </w:r>
      <w:r w:rsidR="00172244" w:rsidRPr="00337144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Pr="00337144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337144">
        <w:rPr>
          <w:rFonts w:ascii="Angsana New" w:hAnsi="Angsana New"/>
          <w:sz w:val="28"/>
          <w:szCs w:val="28"/>
          <w:cs/>
        </w:rPr>
        <w:t>ได้เปิดเผยในหมายเหตุ</w:t>
      </w:r>
      <w:r w:rsidR="00172244" w:rsidRPr="00337144">
        <w:rPr>
          <w:rFonts w:ascii="Angsana New" w:hAnsi="Angsana New"/>
          <w:sz w:val="28"/>
          <w:szCs w:val="28"/>
          <w:cs/>
        </w:rPr>
        <w:br/>
      </w:r>
      <w:r w:rsidRPr="00337144">
        <w:rPr>
          <w:rFonts w:ascii="Angsana New" w:hAnsi="Angsana New"/>
          <w:sz w:val="28"/>
          <w:szCs w:val="28"/>
          <w:cs/>
        </w:rPr>
        <w:t>ข้อ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7637E8" w:rsidRPr="00337144">
        <w:rPr>
          <w:rFonts w:ascii="Angsana New" w:hAnsi="Angsana New"/>
          <w:sz w:val="28"/>
          <w:szCs w:val="28"/>
        </w:rPr>
        <w:t>4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Pr="00337144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337144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337144">
        <w:rPr>
          <w:rFonts w:ascii="Angsana New" w:hAnsi="Angsana New"/>
          <w:sz w:val="28"/>
          <w:szCs w:val="28"/>
          <w:cs/>
        </w:rPr>
        <w:t>กลุ่มบริษัท</w:t>
      </w:r>
      <w:r w:rsidRPr="00337144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337144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4320"/>
      </w:tblGrid>
      <w:tr w:rsidR="00E27AD0" w:rsidRPr="00337144" w14:paraId="46408657" w14:textId="77777777" w:rsidTr="0001226D">
        <w:trPr>
          <w:trHeight w:val="20"/>
          <w:tblHeader/>
        </w:trPr>
        <w:tc>
          <w:tcPr>
            <w:tcW w:w="3780" w:type="dxa"/>
            <w:hideMark/>
          </w:tcPr>
          <w:p w14:paraId="09E2256E" w14:textId="59967AA9" w:rsidR="00E27AD0" w:rsidRPr="00337144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37144">
              <w:rPr>
                <w:rFonts w:ascii="Angsana New" w:hAnsi="Angsana New"/>
                <w:sz w:val="28"/>
                <w:szCs w:val="28"/>
              </w:rPr>
              <w:br w:type="page"/>
            </w:r>
            <w:r w:rsidRPr="00337144">
              <w:rPr>
                <w:rFonts w:ascii="Angsana New" w:hAnsi="Angsana New"/>
                <w:sz w:val="28"/>
                <w:szCs w:val="28"/>
              </w:rPr>
              <w:br w:type="page"/>
            </w:r>
            <w:r w:rsidRPr="00337144">
              <w:rPr>
                <w:rFonts w:ascii="Angsana New" w:hAnsi="Angsana New"/>
                <w:sz w:val="28"/>
                <w:szCs w:val="28"/>
              </w:rPr>
              <w:br w:type="page"/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37144">
              <w:rPr>
                <w:rFonts w:ascii="Angsana New" w:hAnsi="Angsana New"/>
                <w:sz w:val="28"/>
                <w:szCs w:val="28"/>
              </w:rPr>
              <w:br w:type="page"/>
            </w: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337144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44A9EEF2" w14:textId="77777777" w:rsidR="00E27AD0" w:rsidRPr="00337144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226D" w:rsidRPr="00337144" w14:paraId="5FB18FEA" w14:textId="77777777" w:rsidTr="0001226D">
        <w:trPr>
          <w:trHeight w:val="20"/>
        </w:trPr>
        <w:tc>
          <w:tcPr>
            <w:tcW w:w="3780" w:type="dxa"/>
          </w:tcPr>
          <w:p w14:paraId="2E5EF945" w14:textId="76486C89" w:rsidR="0001226D" w:rsidRPr="00337144" w:rsidRDefault="0001226D" w:rsidP="0001226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EF30B9" w:rsidRPr="003371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>นำทิพย์ จำกัด</w:t>
            </w:r>
          </w:p>
        </w:tc>
        <w:tc>
          <w:tcPr>
            <w:tcW w:w="1260" w:type="dxa"/>
          </w:tcPr>
          <w:p w14:paraId="0C8D9C65" w14:textId="02E4D5F6" w:rsidR="0001226D" w:rsidRPr="00337144" w:rsidRDefault="0001226D" w:rsidP="0001226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2FB57761" w14:textId="31765837" w:rsidR="0001226D" w:rsidRPr="00337144" w:rsidRDefault="0001226D" w:rsidP="0001226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8A2F4D" w:rsidRPr="00337144" w14:paraId="4CC7B0F9" w14:textId="77777777" w:rsidTr="0001226D">
        <w:trPr>
          <w:trHeight w:val="20"/>
        </w:trPr>
        <w:tc>
          <w:tcPr>
            <w:tcW w:w="3780" w:type="dxa"/>
          </w:tcPr>
          <w:p w14:paraId="76FA9833" w14:textId="64F00494" w:rsidR="008A2F4D" w:rsidRPr="00337144" w:rsidRDefault="0001226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260" w:type="dxa"/>
          </w:tcPr>
          <w:p w14:paraId="06ADDB16" w14:textId="159BB686" w:rsidR="008A2F4D" w:rsidRPr="00337144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6BA8686" w14:textId="4EF5F39B" w:rsidR="008A2F4D" w:rsidRPr="00337144" w:rsidRDefault="0001226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3B54E8" w:rsidRPr="00337144" w14:paraId="6DF68EEE" w14:textId="77777777" w:rsidTr="0001226D">
        <w:trPr>
          <w:trHeight w:val="20"/>
        </w:trPr>
        <w:tc>
          <w:tcPr>
            <w:tcW w:w="3780" w:type="dxa"/>
          </w:tcPr>
          <w:p w14:paraId="2DB36273" w14:textId="0BCA74A8" w:rsidR="003B54E8" w:rsidRPr="00337144" w:rsidRDefault="0001226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 นำกิจการ จำกัด</w:t>
            </w:r>
          </w:p>
        </w:tc>
        <w:tc>
          <w:tcPr>
            <w:tcW w:w="1260" w:type="dxa"/>
          </w:tcPr>
          <w:p w14:paraId="55D4B469" w14:textId="1C709025" w:rsidR="003B54E8" w:rsidRPr="00337144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C1A09CB" w14:textId="499B584B" w:rsidR="003B54E8" w:rsidRPr="00337144" w:rsidRDefault="003A486B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335D33" w:rsidRPr="00337144" w14:paraId="43801EA9" w14:textId="77777777" w:rsidTr="0001226D">
        <w:trPr>
          <w:trHeight w:val="20"/>
        </w:trPr>
        <w:tc>
          <w:tcPr>
            <w:tcW w:w="3780" w:type="dxa"/>
          </w:tcPr>
          <w:p w14:paraId="2D91F222" w14:textId="35C47445" w:rsidR="00335D33" w:rsidRPr="00337144" w:rsidRDefault="00335D33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 เบียร์ทิพย์ บริวเวอรี่</w:t>
            </w: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7144">
              <w:rPr>
                <w:rFonts w:ascii="Angsana New" w:hAnsi="Angsana New"/>
                <w:sz w:val="28"/>
                <w:szCs w:val="28"/>
              </w:rPr>
              <w:t>(1991)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302E016" w14:textId="1CA9FD1D" w:rsidR="00335D33" w:rsidRPr="00337144" w:rsidRDefault="00335D33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305B8EC0" w14:textId="2C7A69AD" w:rsidR="00335D33" w:rsidRPr="00337144" w:rsidRDefault="00335D33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35D33" w:rsidRPr="00337144" w14:paraId="0BAE6111" w14:textId="77777777" w:rsidTr="0001226D">
        <w:trPr>
          <w:trHeight w:val="20"/>
        </w:trPr>
        <w:tc>
          <w:tcPr>
            <w:tcW w:w="3780" w:type="dxa"/>
          </w:tcPr>
          <w:p w14:paraId="25251B1A" w14:textId="1AD8FCE0" w:rsidR="00335D33" w:rsidRPr="00337144" w:rsidRDefault="00335D33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 ไทยดริ้งค์ จำกัด</w:t>
            </w:r>
          </w:p>
        </w:tc>
        <w:tc>
          <w:tcPr>
            <w:tcW w:w="1260" w:type="dxa"/>
          </w:tcPr>
          <w:p w14:paraId="1B8D88E4" w14:textId="40600E43" w:rsidR="00335D33" w:rsidRPr="00337144" w:rsidRDefault="00335D33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1FC96181" w14:textId="6F34DD5F" w:rsidR="00335D33" w:rsidRPr="00337144" w:rsidRDefault="00335D33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473A0D" w:rsidRPr="00337144" w14:paraId="05D4204A" w14:textId="77777777" w:rsidTr="0001226D">
        <w:trPr>
          <w:trHeight w:val="20"/>
        </w:trPr>
        <w:tc>
          <w:tcPr>
            <w:tcW w:w="3780" w:type="dxa"/>
          </w:tcPr>
          <w:p w14:paraId="22AFF2E1" w14:textId="4BEB2D9B" w:rsidR="00473A0D" w:rsidRPr="00337144" w:rsidRDefault="00473A0D" w:rsidP="00473A0D">
            <w:pPr>
              <w:pStyle w:val="NoSpacing"/>
              <w:spacing w:line="240" w:lineRule="auto"/>
              <w:ind w:left="165" w:hanging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 โฮลดิ้งส์ (ประเทศไทย) จำกัด</w:t>
            </w:r>
          </w:p>
        </w:tc>
        <w:tc>
          <w:tcPr>
            <w:tcW w:w="1260" w:type="dxa"/>
          </w:tcPr>
          <w:p w14:paraId="129897A7" w14:textId="77777777" w:rsidR="00747F6B" w:rsidRPr="00337144" w:rsidRDefault="00747F6B" w:rsidP="00473A0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5683F" w14:textId="6E822A2B" w:rsidR="00473A0D" w:rsidRPr="00337144" w:rsidRDefault="00473A0D" w:rsidP="00473A0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7E80DD85" w14:textId="77777777" w:rsidR="00747F6B" w:rsidRPr="00337144" w:rsidRDefault="00747F6B" w:rsidP="00473A0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17D0FCF" w14:textId="02FEA808" w:rsidR="00473A0D" w:rsidRPr="00337144" w:rsidRDefault="00473A0D" w:rsidP="00473A0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21B573C6" w14:textId="578D33AA" w:rsidR="00B4459E" w:rsidRPr="00337144" w:rsidRDefault="00B4459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45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89"/>
        <w:gridCol w:w="278"/>
        <w:gridCol w:w="994"/>
        <w:gridCol w:w="280"/>
        <w:gridCol w:w="888"/>
        <w:gridCol w:w="11"/>
        <w:gridCol w:w="244"/>
        <w:gridCol w:w="23"/>
        <w:gridCol w:w="1153"/>
      </w:tblGrid>
      <w:tr w:rsidR="00AE5C2C" w:rsidRPr="00337144" w14:paraId="567A26F4" w14:textId="77777777" w:rsidTr="000B59D4">
        <w:trPr>
          <w:tblHeader/>
        </w:trPr>
        <w:tc>
          <w:tcPr>
            <w:tcW w:w="2429" w:type="pct"/>
          </w:tcPr>
          <w:p w14:paraId="56E13987" w14:textId="77777777" w:rsidR="00AE5C2C" w:rsidRPr="00337144" w:rsidRDefault="00AE5C2C" w:rsidP="005C57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6" w:type="pct"/>
            <w:gridSpan w:val="3"/>
          </w:tcPr>
          <w:p w14:paraId="64ED4B12" w14:textId="77777777" w:rsidR="00AE5C2C" w:rsidRPr="00337144" w:rsidRDefault="00AE5C2C" w:rsidP="005C576B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7E65EF1E" w14:textId="77777777" w:rsidR="00AE5C2C" w:rsidRPr="00337144" w:rsidRDefault="00AE5C2C" w:rsidP="005C576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pct"/>
            <w:gridSpan w:val="5"/>
            <w:shd w:val="clear" w:color="auto" w:fill="auto"/>
          </w:tcPr>
          <w:p w14:paraId="27933C39" w14:textId="77777777" w:rsidR="00AE5C2C" w:rsidRPr="00337144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5FB" w:rsidRPr="00337144" w14:paraId="5319027B" w14:textId="77777777" w:rsidTr="000B59D4">
        <w:trPr>
          <w:tblHeader/>
        </w:trPr>
        <w:tc>
          <w:tcPr>
            <w:tcW w:w="2429" w:type="pct"/>
          </w:tcPr>
          <w:p w14:paraId="27354D16" w14:textId="1820FD88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1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23" w:type="pct"/>
          </w:tcPr>
          <w:p w14:paraId="69B97461" w14:textId="7D8BF9D0" w:rsidR="003C45FB" w:rsidRPr="00337144" w:rsidRDefault="003C45FB" w:rsidP="003C45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0AB295C4" w14:textId="77777777" w:rsidR="003C45FB" w:rsidRPr="00337144" w:rsidRDefault="003C45FB" w:rsidP="003C45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00284298" w14:textId="70A4A111" w:rsidR="003C45FB" w:rsidRPr="00337144" w:rsidRDefault="003C45FB" w:rsidP="003C45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238F7226" w14:textId="77777777" w:rsidR="003C45FB" w:rsidRPr="00337144" w:rsidRDefault="003C45FB" w:rsidP="003C45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511AE6BC" w14:textId="39BDAC17" w:rsidR="003C45FB" w:rsidRPr="00337144" w:rsidRDefault="003C45FB" w:rsidP="003C45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01294BD" w14:textId="77777777" w:rsidR="003C45FB" w:rsidRPr="00337144" w:rsidRDefault="003C45FB" w:rsidP="003C45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33E0D35A" w14:textId="6E035BE5" w:rsidR="003C45FB" w:rsidRPr="00337144" w:rsidRDefault="003C45FB" w:rsidP="003C45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E5C2C" w:rsidRPr="00337144" w14:paraId="79CFE353" w14:textId="77777777" w:rsidTr="000B59D4">
        <w:trPr>
          <w:tblHeader/>
        </w:trPr>
        <w:tc>
          <w:tcPr>
            <w:tcW w:w="2429" w:type="pct"/>
          </w:tcPr>
          <w:p w14:paraId="4062C5B3" w14:textId="77777777" w:rsidR="00AE5C2C" w:rsidRPr="00337144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1" w:type="pct"/>
            <w:gridSpan w:val="9"/>
          </w:tcPr>
          <w:p w14:paraId="4D881D11" w14:textId="77777777" w:rsidR="00AE5C2C" w:rsidRPr="00337144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337144" w14:paraId="232C61C5" w14:textId="77777777" w:rsidTr="000B59D4">
        <w:tc>
          <w:tcPr>
            <w:tcW w:w="2429" w:type="pct"/>
          </w:tcPr>
          <w:p w14:paraId="3750D24D" w14:textId="19B34163" w:rsidR="00AE5C2C" w:rsidRPr="00337144" w:rsidRDefault="00761F3D" w:rsidP="005C576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23" w:type="pct"/>
          </w:tcPr>
          <w:p w14:paraId="57C8E6C9" w14:textId="77777777" w:rsidR="00AE5C2C" w:rsidRPr="00337144" w:rsidRDefault="00AE5C2C" w:rsidP="005C57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4AA32E" w14:textId="77777777" w:rsidR="00AE5C2C" w:rsidRPr="00337144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376306B6" w14:textId="77777777" w:rsidR="00AE5C2C" w:rsidRPr="00337144" w:rsidRDefault="00AE5C2C" w:rsidP="005C576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D053647" w14:textId="77777777" w:rsidR="00AE5C2C" w:rsidRPr="00337144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7C002A8A" w14:textId="77777777" w:rsidR="00AE5C2C" w:rsidRPr="00337144" w:rsidRDefault="00AE5C2C" w:rsidP="005C576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2D6CEDF0" w14:textId="77777777" w:rsidR="00AE5C2C" w:rsidRPr="00337144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6F0E921" w14:textId="77777777" w:rsidR="00AE5C2C" w:rsidRPr="00337144" w:rsidRDefault="00AE5C2C" w:rsidP="005C576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45FB" w:rsidRPr="00337144" w14:paraId="369AABB6" w14:textId="77777777" w:rsidTr="000B59D4">
        <w:tc>
          <w:tcPr>
            <w:tcW w:w="2429" w:type="pct"/>
          </w:tcPr>
          <w:p w14:paraId="78AF80AE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3" w:type="pct"/>
          </w:tcPr>
          <w:p w14:paraId="160216FD" w14:textId="4AC9FC93" w:rsidR="003C45FB" w:rsidRPr="00337144" w:rsidRDefault="001F1E53" w:rsidP="003C45FB">
            <w:pPr>
              <w:pStyle w:val="BodyText"/>
              <w:tabs>
                <w:tab w:val="decimal" w:pos="65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47" w:type="pct"/>
          </w:tcPr>
          <w:p w14:paraId="69389EAE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3C2C70F2" w14:textId="57FD8CC3" w:rsidR="003C45FB" w:rsidRPr="00337144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35"/>
              </w:rPr>
              <w:t>0.60</w:t>
            </w:r>
          </w:p>
        </w:tc>
        <w:tc>
          <w:tcPr>
            <w:tcW w:w="148" w:type="pct"/>
          </w:tcPr>
          <w:p w14:paraId="0FF5D7CC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65646574" w14:textId="3E82B734" w:rsidR="003C45FB" w:rsidRPr="00337144" w:rsidRDefault="00423974" w:rsidP="003C45FB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79503C2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0ABE038B" w14:textId="2A776EAC" w:rsidR="003C45FB" w:rsidRPr="00337144" w:rsidRDefault="003C45FB" w:rsidP="00A4414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C45FB" w:rsidRPr="00337144" w14:paraId="71E5F502" w14:textId="77777777" w:rsidTr="000B59D4">
        <w:tc>
          <w:tcPr>
            <w:tcW w:w="2429" w:type="pct"/>
          </w:tcPr>
          <w:p w14:paraId="66BA3224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174D20F0" w14:textId="69630C35" w:rsidR="003C45FB" w:rsidRPr="00337144" w:rsidRDefault="001F1E53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0.43</w:t>
            </w:r>
          </w:p>
        </w:tc>
        <w:tc>
          <w:tcPr>
            <w:tcW w:w="147" w:type="pct"/>
          </w:tcPr>
          <w:p w14:paraId="04F54BB7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1666B9E" w14:textId="350DF546" w:rsidR="003C45FB" w:rsidRPr="00337144" w:rsidRDefault="003C45FB" w:rsidP="003C45F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48" w:type="pct"/>
          </w:tcPr>
          <w:p w14:paraId="613B78D1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196E3C2" w14:textId="6259FB78" w:rsidR="003C45FB" w:rsidRPr="00337144" w:rsidRDefault="00423974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0.43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4AC70A7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766A9513" w14:textId="42DD8910" w:rsidR="003C45FB" w:rsidRPr="00337144" w:rsidRDefault="003C45FB" w:rsidP="008A6C7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0.43</w:t>
            </w:r>
          </w:p>
        </w:tc>
      </w:tr>
      <w:tr w:rsidR="003C45FB" w:rsidRPr="00337144" w14:paraId="7FFB8EC3" w14:textId="77777777" w:rsidTr="000B59D4">
        <w:tc>
          <w:tcPr>
            <w:tcW w:w="2429" w:type="pct"/>
          </w:tcPr>
          <w:p w14:paraId="1DF5385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3155321A" w14:textId="4A6E1D36" w:rsidR="003C45FB" w:rsidRPr="00337144" w:rsidRDefault="001F1E53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7" w:type="pct"/>
          </w:tcPr>
          <w:p w14:paraId="2C6FE0BE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B0DB5EF" w14:textId="73874F80" w:rsidR="003C45FB" w:rsidRPr="00337144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8" w:type="pct"/>
          </w:tcPr>
          <w:p w14:paraId="380974A8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5DCD1AE9" w14:textId="0614B266" w:rsidR="003C45FB" w:rsidRPr="00337144" w:rsidRDefault="00423974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08E3A3B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0B5CBE42" w14:textId="47DFF6B7" w:rsidR="003C45FB" w:rsidRPr="00337144" w:rsidRDefault="003C45FB" w:rsidP="008A6C7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3C45FB" w:rsidRPr="00337144" w14:paraId="194905F9" w14:textId="77777777" w:rsidTr="000B59D4">
        <w:tc>
          <w:tcPr>
            <w:tcW w:w="2429" w:type="pct"/>
          </w:tcPr>
          <w:p w14:paraId="70A0D628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194E46F1" w14:textId="77777777" w:rsidR="003C45FB" w:rsidRPr="00337144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6B0455B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4" w:type="pct"/>
            <w:shd w:val="clear" w:color="auto" w:fill="auto"/>
          </w:tcPr>
          <w:p w14:paraId="2059BA08" w14:textId="77777777" w:rsidR="003C45FB" w:rsidRPr="00337144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D428951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6C9ABC0B" w14:textId="77777777" w:rsidR="003C45FB" w:rsidRPr="00337144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072CE71D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60AAF36A" w14:textId="77777777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C45FB" w:rsidRPr="00337144" w14:paraId="084127EE" w14:textId="77777777" w:rsidTr="000B59D4">
        <w:trPr>
          <w:trHeight w:val="80"/>
        </w:trPr>
        <w:tc>
          <w:tcPr>
            <w:tcW w:w="2429" w:type="pct"/>
          </w:tcPr>
          <w:p w14:paraId="2176DA7B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14:paraId="4101CB6F" w14:textId="77777777" w:rsidR="003C45FB" w:rsidRPr="00337144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E64B45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29E29020" w14:textId="77777777" w:rsidR="003C45FB" w:rsidRPr="00337144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3BFF16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259D6EE3" w14:textId="77777777" w:rsidR="003C45FB" w:rsidRPr="00337144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23B3CC37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3AE13FA" w14:textId="77777777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45FB" w:rsidRPr="00337144" w14:paraId="5A7466CF" w14:textId="77777777" w:rsidTr="000B59D4">
        <w:tc>
          <w:tcPr>
            <w:tcW w:w="2429" w:type="pct"/>
          </w:tcPr>
          <w:p w14:paraId="46A57B3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0AA08F53" w14:textId="2F80D2B5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A7132E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4097B61C" w14:textId="3A75D10B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7322751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7A1B0B6A" w14:textId="1268F513" w:rsidR="003C45FB" w:rsidRPr="00337144" w:rsidRDefault="00137211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27.</w:t>
            </w:r>
            <w:r w:rsidR="00111DB6" w:rsidRPr="00337144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A91DC2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8B81E6F" w14:textId="4D6E25C7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27.26</w:t>
            </w:r>
          </w:p>
        </w:tc>
      </w:tr>
      <w:tr w:rsidR="003C45FB" w:rsidRPr="00337144" w14:paraId="40394AA6" w14:textId="77777777" w:rsidTr="000B59D4">
        <w:tc>
          <w:tcPr>
            <w:tcW w:w="2429" w:type="pct"/>
          </w:tcPr>
          <w:p w14:paraId="3E98EEE9" w14:textId="6B7EE507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343D62FE" w14:textId="7C203E15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0B81DE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7E81E215" w14:textId="38B8FA53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7CB47EC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2C931229" w14:textId="128D17F0" w:rsidR="003C45FB" w:rsidRPr="00337144" w:rsidRDefault="00137211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02582" w:rsidRPr="0033714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3714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002582" w:rsidRPr="00337144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12C782D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20B228D" w14:textId="0A674AAD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85.67</w:t>
            </w:r>
          </w:p>
        </w:tc>
      </w:tr>
      <w:tr w:rsidR="003C45FB" w:rsidRPr="00337144" w14:paraId="221E6774" w14:textId="77777777" w:rsidTr="000B59D4">
        <w:tc>
          <w:tcPr>
            <w:tcW w:w="2429" w:type="pct"/>
          </w:tcPr>
          <w:p w14:paraId="70F18A75" w14:textId="79E8D528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23" w:type="pct"/>
          </w:tcPr>
          <w:p w14:paraId="7380D8E0" w14:textId="7BFAA965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0D004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AD0D48C" w14:textId="2C023170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876EB82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25359C3E" w14:textId="471D27D2" w:rsidR="003C45FB" w:rsidRPr="00337144" w:rsidRDefault="00137211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30.00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4B7AAF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6526F1FD" w14:textId="59541C87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30.00</w:t>
            </w:r>
          </w:p>
        </w:tc>
      </w:tr>
      <w:tr w:rsidR="003C45FB" w:rsidRPr="00337144" w14:paraId="7DF6C9A5" w14:textId="77777777" w:rsidTr="000B59D4">
        <w:tc>
          <w:tcPr>
            <w:tcW w:w="2429" w:type="pct"/>
          </w:tcPr>
          <w:p w14:paraId="25702319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2F068C4F" w14:textId="5A41705D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418499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188A983" w14:textId="7A67F76F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2DBEED2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A6594CD" w14:textId="401D5F6F" w:rsidR="003C45FB" w:rsidRPr="00337144" w:rsidRDefault="00AD7620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1.83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60A6440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7B4CBAF" w14:textId="7ED5704A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1.86</w:t>
            </w:r>
          </w:p>
        </w:tc>
      </w:tr>
      <w:tr w:rsidR="003C45FB" w:rsidRPr="00337144" w14:paraId="7E7F1B50" w14:textId="77777777" w:rsidTr="000B59D4">
        <w:tc>
          <w:tcPr>
            <w:tcW w:w="2429" w:type="pct"/>
          </w:tcPr>
          <w:p w14:paraId="7FA2AD4F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03E25FE5" w14:textId="1B80968D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E8598D4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0644BF2E" w14:textId="49F62699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6670A1A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09FB3861" w14:textId="41E2FD24" w:rsidR="003C45FB" w:rsidRPr="00337144" w:rsidRDefault="00AD7620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5AE85CF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134FFBE4" w14:textId="3C26CF47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3C45FB" w:rsidRPr="00337144" w14:paraId="0500710F" w14:textId="77777777" w:rsidTr="000B59D4">
        <w:tc>
          <w:tcPr>
            <w:tcW w:w="2429" w:type="pct"/>
          </w:tcPr>
          <w:p w14:paraId="6D47C2D2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1918E3FD" w14:textId="2F1C4EE1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EF2937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740D07AE" w14:textId="70C1336F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2ECA336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3B3E11FA" w14:textId="7699CF05" w:rsidR="003C45FB" w:rsidRPr="00337144" w:rsidRDefault="00AD7620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74488F9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7B479A89" w14:textId="42925C7F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</w:tr>
      <w:tr w:rsidR="003C45FB" w:rsidRPr="00337144" w14:paraId="36822CE5" w14:textId="77777777" w:rsidTr="000B59D4">
        <w:tc>
          <w:tcPr>
            <w:tcW w:w="2429" w:type="pct"/>
          </w:tcPr>
          <w:p w14:paraId="7CFE0684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A3BDD7B" w14:textId="6C0AD54B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ACB4D0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2DA17697" w14:textId="2BB8C0CB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64F4F55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BA32680" w14:textId="0D2CDB31" w:rsidR="003C45FB" w:rsidRPr="00337144" w:rsidRDefault="00AD7620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4D08E64C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6977DDBB" w14:textId="280061A0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0.64</w:t>
            </w:r>
          </w:p>
        </w:tc>
      </w:tr>
      <w:tr w:rsidR="003C45FB" w:rsidRPr="00337144" w14:paraId="7A3F3CF4" w14:textId="77777777" w:rsidTr="000B59D4">
        <w:tc>
          <w:tcPr>
            <w:tcW w:w="2429" w:type="pct"/>
          </w:tcPr>
          <w:p w14:paraId="3B011E7D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2F29F29F" w14:textId="76A589FD" w:rsidR="003C45FB" w:rsidRPr="00337144" w:rsidRDefault="00137211" w:rsidP="003C45F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4D87A3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74597C29" w14:textId="10D46EEA" w:rsidR="003C45FB" w:rsidRPr="00337144" w:rsidRDefault="003C45FB" w:rsidP="003C45FB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FD2C27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3693A65D" w14:textId="0BB30A70" w:rsidR="003C45FB" w:rsidRPr="00337144" w:rsidRDefault="00AD7620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1.47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9622197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24AF7599" w14:textId="789AC147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3.82</w:t>
            </w:r>
          </w:p>
        </w:tc>
      </w:tr>
      <w:tr w:rsidR="003C45FB" w:rsidRPr="00337144" w14:paraId="398979E6" w14:textId="77777777" w:rsidTr="000B59D4">
        <w:tc>
          <w:tcPr>
            <w:tcW w:w="2429" w:type="pct"/>
          </w:tcPr>
          <w:p w14:paraId="67125CB1" w14:textId="77777777" w:rsidR="00B9346E" w:rsidRPr="00337144" w:rsidRDefault="00B9346E" w:rsidP="003C45FB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7268F68E" w14:textId="77777777" w:rsidR="003C45FB" w:rsidRPr="00337144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3FC7954E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4" w:type="pct"/>
            <w:shd w:val="clear" w:color="auto" w:fill="auto"/>
          </w:tcPr>
          <w:p w14:paraId="66B7A494" w14:textId="77777777" w:rsidR="003C45FB" w:rsidRPr="00337144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E31BA67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44C8C5D4" w14:textId="77777777" w:rsidR="003C45FB" w:rsidRPr="00337144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655A29A2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EFC20F7" w14:textId="77777777" w:rsidR="003C45FB" w:rsidRPr="00337144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C45FB" w:rsidRPr="00337144" w14:paraId="6BDF74AA" w14:textId="77777777" w:rsidTr="000B59D4">
        <w:tc>
          <w:tcPr>
            <w:tcW w:w="2429" w:type="pct"/>
          </w:tcPr>
          <w:p w14:paraId="7674145F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14:paraId="1F35DA4C" w14:textId="77777777" w:rsidR="003C45FB" w:rsidRPr="00337144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0449E8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6F94413D" w14:textId="7BBCF823" w:rsidR="003C45FB" w:rsidRPr="00337144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597BA05" w14:textId="1B35C079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8C82B35" w14:textId="5A796716" w:rsidR="003C45FB" w:rsidRPr="00337144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422E5E7B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07EB6071" w14:textId="77777777" w:rsidR="003C45FB" w:rsidRPr="00337144" w:rsidRDefault="003C45FB" w:rsidP="003C45FB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45FB" w:rsidRPr="00337144" w14:paraId="5E9C615D" w14:textId="77777777" w:rsidTr="000B59D4">
        <w:tc>
          <w:tcPr>
            <w:tcW w:w="2429" w:type="pct"/>
          </w:tcPr>
          <w:p w14:paraId="768B7EA3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23" w:type="pct"/>
          </w:tcPr>
          <w:p w14:paraId="16A62AAC" w14:textId="02801826" w:rsidR="003C45FB" w:rsidRPr="00337144" w:rsidRDefault="0002771A" w:rsidP="003C45F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156.94</w:t>
            </w:r>
          </w:p>
        </w:tc>
        <w:tc>
          <w:tcPr>
            <w:tcW w:w="147" w:type="pct"/>
          </w:tcPr>
          <w:p w14:paraId="7FBFD668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7D915062" w14:textId="60372AC5" w:rsidR="003C45FB" w:rsidRPr="00337144" w:rsidRDefault="003C45FB" w:rsidP="003C45F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117.97</w:t>
            </w:r>
          </w:p>
        </w:tc>
        <w:tc>
          <w:tcPr>
            <w:tcW w:w="148" w:type="pct"/>
          </w:tcPr>
          <w:p w14:paraId="4AC5C280" w14:textId="77777777" w:rsidR="003C45FB" w:rsidRPr="00337144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1FC38EEE" w14:textId="5AAF2834" w:rsidR="003C45FB" w:rsidRPr="00337144" w:rsidRDefault="009B2A39" w:rsidP="003C45FB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C4EFF8D" w14:textId="77777777" w:rsidR="003C45FB" w:rsidRPr="00337144" w:rsidRDefault="003C45FB" w:rsidP="003C45FB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6DAE9BD0" w14:textId="3F54A3AC" w:rsidR="003C45FB" w:rsidRPr="00337144" w:rsidRDefault="003C45FB" w:rsidP="00A4414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414F" w:rsidRPr="00337144" w14:paraId="703E8A11" w14:textId="77777777" w:rsidTr="000B59D4">
        <w:tc>
          <w:tcPr>
            <w:tcW w:w="2429" w:type="pct"/>
          </w:tcPr>
          <w:p w14:paraId="7C696F1F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657EA1E0" w14:textId="721D343B" w:rsidR="00A4414F" w:rsidRPr="00337144" w:rsidRDefault="00412FA3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47" w:type="pct"/>
          </w:tcPr>
          <w:p w14:paraId="4614F9E6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2DC3B922" w14:textId="29B4E637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0.33</w:t>
            </w:r>
          </w:p>
        </w:tc>
        <w:tc>
          <w:tcPr>
            <w:tcW w:w="148" w:type="pct"/>
          </w:tcPr>
          <w:p w14:paraId="48A21941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0DAFAC88" w14:textId="311D0315" w:rsidR="00A4414F" w:rsidRPr="00337144" w:rsidRDefault="000A4939" w:rsidP="00A4414F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77A8FAF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23E701D8" w14:textId="1BF08DB2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0.33</w:t>
            </w:r>
          </w:p>
        </w:tc>
      </w:tr>
      <w:tr w:rsidR="00A4414F" w:rsidRPr="00337144" w14:paraId="779F1766" w14:textId="77777777" w:rsidTr="000B59D4">
        <w:tc>
          <w:tcPr>
            <w:tcW w:w="2429" w:type="pct"/>
          </w:tcPr>
          <w:p w14:paraId="7BE7FCA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54BC5500" w14:textId="122CAAFB" w:rsidR="00A4414F" w:rsidRPr="00337144" w:rsidRDefault="00412FA3" w:rsidP="00A4414F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1.71</w:t>
            </w:r>
          </w:p>
        </w:tc>
        <w:tc>
          <w:tcPr>
            <w:tcW w:w="147" w:type="pct"/>
          </w:tcPr>
          <w:p w14:paraId="5815B61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3F883ED" w14:textId="7678A49A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3.98</w:t>
            </w:r>
          </w:p>
        </w:tc>
        <w:tc>
          <w:tcPr>
            <w:tcW w:w="148" w:type="pct"/>
          </w:tcPr>
          <w:p w14:paraId="7FE9EB91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FF1D06" w14:textId="64238F8E" w:rsidR="00A4414F" w:rsidRPr="00337144" w:rsidRDefault="000A4939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0.12</w:t>
            </w:r>
          </w:p>
        </w:tc>
        <w:tc>
          <w:tcPr>
            <w:tcW w:w="135" w:type="pct"/>
            <w:gridSpan w:val="2"/>
          </w:tcPr>
          <w:p w14:paraId="1509590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22AA3AD1" w14:textId="0D4F97F7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A4414F" w:rsidRPr="00337144" w14:paraId="26FC74AE" w14:textId="77777777" w:rsidTr="000B59D4">
        <w:tc>
          <w:tcPr>
            <w:tcW w:w="2429" w:type="pct"/>
          </w:tcPr>
          <w:p w14:paraId="2D519C17" w14:textId="7BDF45B8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147BE85B" w14:textId="4BA1BFD0" w:rsidR="00A4414F" w:rsidRPr="00337144" w:rsidRDefault="00412FA3" w:rsidP="00A4414F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2.97</w:t>
            </w:r>
          </w:p>
        </w:tc>
        <w:tc>
          <w:tcPr>
            <w:tcW w:w="147" w:type="pct"/>
          </w:tcPr>
          <w:p w14:paraId="708DAE91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066EE3C5" w14:textId="4185A77C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3.04</w:t>
            </w:r>
          </w:p>
        </w:tc>
        <w:tc>
          <w:tcPr>
            <w:tcW w:w="148" w:type="pct"/>
          </w:tcPr>
          <w:p w14:paraId="6724B00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58267AC" w14:textId="43472702" w:rsidR="00A4414F" w:rsidRPr="00337144" w:rsidRDefault="000A4939" w:rsidP="00A4414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76CFE482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207E43D1" w14:textId="3F772833" w:rsidR="00A4414F" w:rsidRPr="00337144" w:rsidRDefault="00A4414F" w:rsidP="00A4414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414F" w:rsidRPr="00337144" w14:paraId="4965DEFB" w14:textId="77777777" w:rsidTr="000B59D4">
        <w:tc>
          <w:tcPr>
            <w:tcW w:w="2429" w:type="pct"/>
          </w:tcPr>
          <w:p w14:paraId="3E150330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23" w:type="pct"/>
          </w:tcPr>
          <w:p w14:paraId="6AC6034E" w14:textId="5784BCE6" w:rsidR="00A4414F" w:rsidRPr="00337144" w:rsidRDefault="00412FA3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47" w:type="pct"/>
          </w:tcPr>
          <w:p w14:paraId="4979C358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F47D21F" w14:textId="594DF26F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0.94</w:t>
            </w:r>
          </w:p>
        </w:tc>
        <w:tc>
          <w:tcPr>
            <w:tcW w:w="148" w:type="pct"/>
          </w:tcPr>
          <w:p w14:paraId="6154D038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C4CFD6" w14:textId="1BB04B33" w:rsidR="00A4414F" w:rsidRPr="00337144" w:rsidRDefault="000A4939" w:rsidP="00A4414F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265EFE6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2BB13C5F" w14:textId="1E5A7839" w:rsidR="00A4414F" w:rsidRPr="00337144" w:rsidRDefault="00A4414F" w:rsidP="00A4414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414F" w:rsidRPr="00337144" w14:paraId="4C75F415" w14:textId="77777777" w:rsidTr="000B59D4">
        <w:tc>
          <w:tcPr>
            <w:tcW w:w="2429" w:type="pct"/>
          </w:tcPr>
          <w:p w14:paraId="26A9D57D" w14:textId="6C2AA880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5C6FE311" w14:textId="1DDBE8D6" w:rsidR="00A4414F" w:rsidRPr="00337144" w:rsidRDefault="00412FA3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5.12</w:t>
            </w:r>
          </w:p>
        </w:tc>
        <w:tc>
          <w:tcPr>
            <w:tcW w:w="147" w:type="pct"/>
          </w:tcPr>
          <w:p w14:paraId="4B66E807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45E0411D" w14:textId="0FC2EBC4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18.57</w:t>
            </w:r>
          </w:p>
        </w:tc>
        <w:tc>
          <w:tcPr>
            <w:tcW w:w="148" w:type="pct"/>
          </w:tcPr>
          <w:p w14:paraId="472ED6F1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AF8BA7C" w14:textId="3D7F7312" w:rsidR="00A4414F" w:rsidRPr="00337144" w:rsidRDefault="003D35B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35" w:type="pct"/>
            <w:gridSpan w:val="2"/>
          </w:tcPr>
          <w:p w14:paraId="63170634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0555ED1C" w14:textId="43DB7580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9.55</w:t>
            </w:r>
          </w:p>
        </w:tc>
      </w:tr>
      <w:tr w:rsidR="00A4414F" w:rsidRPr="00337144" w14:paraId="2FF2B728" w14:textId="77777777" w:rsidTr="000B59D4">
        <w:tc>
          <w:tcPr>
            <w:tcW w:w="2429" w:type="pct"/>
          </w:tcPr>
          <w:p w14:paraId="038CBA02" w14:textId="46BE92CA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เช่าเครื่องคอมพิวเตอร์และค่าบริการระบบสารสนเทศ</w:t>
            </w:r>
          </w:p>
        </w:tc>
        <w:tc>
          <w:tcPr>
            <w:tcW w:w="523" w:type="pct"/>
          </w:tcPr>
          <w:p w14:paraId="52839C37" w14:textId="65F85C33" w:rsidR="00A4414F" w:rsidRPr="00337144" w:rsidRDefault="0002771A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11.29</w:t>
            </w:r>
          </w:p>
        </w:tc>
        <w:tc>
          <w:tcPr>
            <w:tcW w:w="147" w:type="pct"/>
          </w:tcPr>
          <w:p w14:paraId="1E0CD2F5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6D05C6D6" w14:textId="55378B49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11.16</w:t>
            </w:r>
          </w:p>
        </w:tc>
        <w:tc>
          <w:tcPr>
            <w:tcW w:w="148" w:type="pct"/>
          </w:tcPr>
          <w:p w14:paraId="11A9E4AC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DB667BC" w14:textId="70511BCC" w:rsidR="00A4414F" w:rsidRPr="00337144" w:rsidRDefault="000A4939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3.85</w:t>
            </w:r>
          </w:p>
        </w:tc>
        <w:tc>
          <w:tcPr>
            <w:tcW w:w="135" w:type="pct"/>
            <w:gridSpan w:val="2"/>
          </w:tcPr>
          <w:p w14:paraId="19B67B8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08AEAB6A" w14:textId="4EE75CEA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3.30</w:t>
            </w:r>
          </w:p>
        </w:tc>
      </w:tr>
      <w:tr w:rsidR="00A4414F" w:rsidRPr="00337144" w14:paraId="75277B34" w14:textId="77777777" w:rsidTr="000B59D4">
        <w:tc>
          <w:tcPr>
            <w:tcW w:w="2429" w:type="pct"/>
          </w:tcPr>
          <w:p w14:paraId="09FF65F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31A778A5" w14:textId="7DCCBEDA" w:rsidR="00A4414F" w:rsidRPr="00337144" w:rsidRDefault="00412FA3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6.34</w:t>
            </w:r>
          </w:p>
        </w:tc>
        <w:tc>
          <w:tcPr>
            <w:tcW w:w="147" w:type="pct"/>
          </w:tcPr>
          <w:p w14:paraId="00CC11B6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2FD01656" w14:textId="1CE45E58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3.25</w:t>
            </w:r>
          </w:p>
        </w:tc>
        <w:tc>
          <w:tcPr>
            <w:tcW w:w="148" w:type="pct"/>
          </w:tcPr>
          <w:p w14:paraId="5CF5A2F4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6795B72" w14:textId="0B50BAB7" w:rsidR="00A4414F" w:rsidRPr="00337144" w:rsidRDefault="000A4939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5.97</w:t>
            </w:r>
          </w:p>
        </w:tc>
        <w:tc>
          <w:tcPr>
            <w:tcW w:w="135" w:type="pct"/>
            <w:gridSpan w:val="2"/>
          </w:tcPr>
          <w:p w14:paraId="08B5FCAF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48AB7800" w14:textId="00040793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2.92</w:t>
            </w:r>
          </w:p>
        </w:tc>
      </w:tr>
      <w:tr w:rsidR="00A4414F" w:rsidRPr="00337144" w14:paraId="776588CD" w14:textId="77777777" w:rsidTr="000B59D4">
        <w:tc>
          <w:tcPr>
            <w:tcW w:w="2429" w:type="pct"/>
          </w:tcPr>
          <w:p w14:paraId="4344876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1A8219B" w14:textId="07923CAC" w:rsidR="00A4414F" w:rsidRPr="00337144" w:rsidRDefault="0002771A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8.58</w:t>
            </w:r>
          </w:p>
        </w:tc>
        <w:tc>
          <w:tcPr>
            <w:tcW w:w="147" w:type="pct"/>
          </w:tcPr>
          <w:p w14:paraId="5A1E339D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3AEF510" w14:textId="35A34F52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8.03</w:t>
            </w:r>
          </w:p>
        </w:tc>
        <w:tc>
          <w:tcPr>
            <w:tcW w:w="148" w:type="pct"/>
          </w:tcPr>
          <w:p w14:paraId="79FC3748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BE1C881" w14:textId="5E615F2B" w:rsidR="00A4414F" w:rsidRPr="00337144" w:rsidRDefault="000A4939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2.09</w:t>
            </w:r>
          </w:p>
        </w:tc>
        <w:tc>
          <w:tcPr>
            <w:tcW w:w="135" w:type="pct"/>
            <w:gridSpan w:val="2"/>
          </w:tcPr>
          <w:p w14:paraId="7FD5E6BC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4C01AD63" w14:textId="5526CA1E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</w:tr>
      <w:tr w:rsidR="00A4414F" w:rsidRPr="00337144" w14:paraId="63309CCB" w14:textId="77777777" w:rsidTr="000B59D4">
        <w:tc>
          <w:tcPr>
            <w:tcW w:w="2429" w:type="pct"/>
          </w:tcPr>
          <w:p w14:paraId="0D3E1883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67D9975D" w14:textId="6B1F606E" w:rsidR="00A4414F" w:rsidRPr="00337144" w:rsidRDefault="0002771A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23.84</w:t>
            </w:r>
          </w:p>
        </w:tc>
        <w:tc>
          <w:tcPr>
            <w:tcW w:w="147" w:type="pct"/>
          </w:tcPr>
          <w:p w14:paraId="2190B4A9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476F841F" w14:textId="4C24B39E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16.22</w:t>
            </w:r>
          </w:p>
        </w:tc>
        <w:tc>
          <w:tcPr>
            <w:tcW w:w="148" w:type="pct"/>
          </w:tcPr>
          <w:p w14:paraId="1C2C731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0487E1D" w14:textId="4F46C746" w:rsidR="00A4414F" w:rsidRPr="00337144" w:rsidRDefault="000A4939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35" w:type="pct"/>
            <w:gridSpan w:val="2"/>
          </w:tcPr>
          <w:p w14:paraId="281B1E4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3365CB2F" w14:textId="370BA29E" w:rsidR="00A4414F" w:rsidRPr="00337144" w:rsidRDefault="00A4414F" w:rsidP="000A4346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0.12</w:t>
            </w:r>
          </w:p>
        </w:tc>
      </w:tr>
      <w:tr w:rsidR="00A4414F" w:rsidRPr="00337144" w14:paraId="57BCE35C" w14:textId="77777777" w:rsidTr="000B59D4">
        <w:tc>
          <w:tcPr>
            <w:tcW w:w="2429" w:type="pct"/>
          </w:tcPr>
          <w:p w14:paraId="5145620D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6DCF79D1" w14:textId="157E9AC4" w:rsidR="00A4414F" w:rsidRPr="00337144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B8132BF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4" w:type="pct"/>
            <w:shd w:val="clear" w:color="auto" w:fill="auto"/>
          </w:tcPr>
          <w:p w14:paraId="3684B1EA" w14:textId="77777777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1BAA2066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68A999FB" w14:textId="77777777" w:rsidR="00A4414F" w:rsidRPr="00337144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D85237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1" w:type="pct"/>
            <w:shd w:val="clear" w:color="auto" w:fill="auto"/>
          </w:tcPr>
          <w:p w14:paraId="07AECB60" w14:textId="77777777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4414F" w:rsidRPr="00337144" w14:paraId="38445D14" w14:textId="77777777" w:rsidTr="000B59D4">
        <w:tc>
          <w:tcPr>
            <w:tcW w:w="2429" w:type="pct"/>
          </w:tcPr>
          <w:p w14:paraId="22F4FE69" w14:textId="2E3FF48F" w:rsidR="00A4414F" w:rsidRPr="00337144" w:rsidRDefault="00A4414F" w:rsidP="00A4414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23" w:type="pct"/>
          </w:tcPr>
          <w:p w14:paraId="2BD0C1AF" w14:textId="77777777" w:rsidR="00A4414F" w:rsidRPr="00337144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A3319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49B3221C" w14:textId="77777777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830705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755317EA" w14:textId="0A7FBF26" w:rsidR="00A4414F" w:rsidRPr="00337144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FC96984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CE1AA05" w14:textId="77777777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414F" w:rsidRPr="00337144" w14:paraId="290B4ECC" w14:textId="77777777" w:rsidTr="000B59D4">
        <w:tc>
          <w:tcPr>
            <w:tcW w:w="2429" w:type="pct"/>
          </w:tcPr>
          <w:p w14:paraId="696FA339" w14:textId="75A3D43B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7AD5C0EF" w14:textId="38B61FB3" w:rsidR="00A4414F" w:rsidRPr="00337144" w:rsidRDefault="00F94E4B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0.12</w:t>
            </w:r>
          </w:p>
        </w:tc>
        <w:tc>
          <w:tcPr>
            <w:tcW w:w="147" w:type="pct"/>
          </w:tcPr>
          <w:p w14:paraId="75577AFF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38167150" w14:textId="2D6387A6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  <w:tc>
          <w:tcPr>
            <w:tcW w:w="148" w:type="pct"/>
          </w:tcPr>
          <w:p w14:paraId="5005DA76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0B9AB6E3" w14:textId="272E85C1" w:rsidR="00A4414F" w:rsidRPr="00337144" w:rsidRDefault="00B90D96" w:rsidP="00A4414F">
            <w:pPr>
              <w:pStyle w:val="BodyText"/>
              <w:tabs>
                <w:tab w:val="decimal" w:pos="49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966EA05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0C2CAD91" w14:textId="1FEDA410" w:rsidR="00A4414F" w:rsidRPr="00337144" w:rsidRDefault="00A4414F" w:rsidP="00A4414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4414F" w:rsidRPr="00337144" w14:paraId="22750323" w14:textId="77777777" w:rsidTr="000B59D4">
        <w:trPr>
          <w:trHeight w:val="272"/>
        </w:trPr>
        <w:tc>
          <w:tcPr>
            <w:tcW w:w="2429" w:type="pct"/>
          </w:tcPr>
          <w:p w14:paraId="790CE9AF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  <w:p w14:paraId="3278E787" w14:textId="77777777" w:rsidR="000B59D4" w:rsidRPr="00337144" w:rsidRDefault="000B59D4" w:rsidP="00A4414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  <w:p w14:paraId="4DA825CD" w14:textId="77777777" w:rsidR="000B59D4" w:rsidRPr="00337144" w:rsidRDefault="000B59D4" w:rsidP="00A4414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  <w:p w14:paraId="17BFF5D7" w14:textId="77777777" w:rsidR="000B59D4" w:rsidRPr="00337144" w:rsidRDefault="000B59D4" w:rsidP="00A4414F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3A46EA09" w14:textId="77777777" w:rsidR="00A4414F" w:rsidRPr="00337144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D8D2633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4" w:type="pct"/>
            <w:shd w:val="clear" w:color="auto" w:fill="auto"/>
          </w:tcPr>
          <w:p w14:paraId="3AFF3E95" w14:textId="77777777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6D109B9D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312ECCCC" w14:textId="77777777" w:rsidR="00A4414F" w:rsidRPr="00337144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B738433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1" w:type="pct"/>
            <w:shd w:val="clear" w:color="auto" w:fill="auto"/>
          </w:tcPr>
          <w:p w14:paraId="49A38D6A" w14:textId="77777777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4414F" w:rsidRPr="00337144" w14:paraId="2BF0AE76" w14:textId="77777777" w:rsidTr="000B59D4">
        <w:tc>
          <w:tcPr>
            <w:tcW w:w="2429" w:type="pct"/>
          </w:tcPr>
          <w:p w14:paraId="08D0FCB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23" w:type="pct"/>
          </w:tcPr>
          <w:p w14:paraId="36EE35FC" w14:textId="77777777" w:rsidR="00A4414F" w:rsidRPr="00337144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99C702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057475FE" w14:textId="77777777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FDF31D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1088EC04" w14:textId="77777777" w:rsidR="00A4414F" w:rsidRPr="00337144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FD30B2D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E60A042" w14:textId="77777777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414F" w:rsidRPr="00337144" w14:paraId="594FECAD" w14:textId="77777777" w:rsidTr="000B59D4">
        <w:tc>
          <w:tcPr>
            <w:tcW w:w="2429" w:type="pct"/>
          </w:tcPr>
          <w:p w14:paraId="4B61BE55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23" w:type="pct"/>
          </w:tcPr>
          <w:p w14:paraId="5A09D888" w14:textId="77777777" w:rsidR="00A4414F" w:rsidRPr="00337144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C4CC1F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</w:tcPr>
          <w:p w14:paraId="06D79EA0" w14:textId="77777777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8ED200B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5BF2F726" w14:textId="77777777" w:rsidR="00A4414F" w:rsidRPr="00337144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3004CA4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D88EF45" w14:textId="77777777" w:rsidR="00A4414F" w:rsidRPr="00337144" w:rsidRDefault="00A4414F" w:rsidP="00A4414F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414F" w:rsidRPr="00337144" w14:paraId="19E5D567" w14:textId="77777777" w:rsidTr="000B59D4">
        <w:trPr>
          <w:trHeight w:val="299"/>
        </w:trPr>
        <w:tc>
          <w:tcPr>
            <w:tcW w:w="2429" w:type="pct"/>
          </w:tcPr>
          <w:p w14:paraId="6A37950B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23" w:type="pct"/>
          </w:tcPr>
          <w:p w14:paraId="31997046" w14:textId="5016152E" w:rsidR="00A4414F" w:rsidRPr="00337144" w:rsidRDefault="0002771A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43.</w:t>
            </w:r>
            <w:r w:rsidR="00173430" w:rsidRPr="00337144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47" w:type="pct"/>
          </w:tcPr>
          <w:p w14:paraId="66750ADD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332EAD88" w14:textId="1BB3EAE3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44.19</w:t>
            </w:r>
          </w:p>
        </w:tc>
        <w:tc>
          <w:tcPr>
            <w:tcW w:w="148" w:type="pct"/>
          </w:tcPr>
          <w:p w14:paraId="20C40DC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1C5251AF" w14:textId="469FCB34" w:rsidR="00A4414F" w:rsidRPr="00337144" w:rsidRDefault="003D35B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10.17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D1462B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21CE765" w14:textId="1AA25A80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12.10</w:t>
            </w:r>
          </w:p>
        </w:tc>
      </w:tr>
      <w:tr w:rsidR="00A4414F" w:rsidRPr="00337144" w14:paraId="58EB3621" w14:textId="77777777" w:rsidTr="000B59D4">
        <w:tc>
          <w:tcPr>
            <w:tcW w:w="2429" w:type="pct"/>
          </w:tcPr>
          <w:p w14:paraId="21387D61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B813031" w14:textId="3C2535B1" w:rsidR="00A4414F" w:rsidRPr="00337144" w:rsidRDefault="0002771A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3.8</w:t>
            </w:r>
            <w:r w:rsidR="00173430" w:rsidRPr="0033714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7622756E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22FFEE8E" w14:textId="6046BE82" w:rsidR="00A4414F" w:rsidRPr="00337144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3.58</w:t>
            </w:r>
          </w:p>
        </w:tc>
        <w:tc>
          <w:tcPr>
            <w:tcW w:w="148" w:type="pct"/>
          </w:tcPr>
          <w:p w14:paraId="4F6F7F26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DAC2D" w14:textId="64F9379D" w:rsidR="00A4414F" w:rsidRPr="00337144" w:rsidRDefault="003D35B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1.02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172E5E2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4FE9D708" w14:textId="6176982C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</w:tr>
      <w:tr w:rsidR="00A4414F" w:rsidRPr="00337144" w14:paraId="5D21E956" w14:textId="77777777" w:rsidTr="000B59D4">
        <w:trPr>
          <w:trHeight w:val="418"/>
        </w:trPr>
        <w:tc>
          <w:tcPr>
            <w:tcW w:w="2429" w:type="pct"/>
            <w:vAlign w:val="bottom"/>
          </w:tcPr>
          <w:p w14:paraId="5288833A" w14:textId="77777777" w:rsidR="00A4414F" w:rsidRPr="00337144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5A6A1A30" w:rsidR="00A4414F" w:rsidRPr="00337144" w:rsidRDefault="0002771A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47.</w:t>
            </w:r>
            <w:r w:rsidR="00173430"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7" w:type="pct"/>
            <w:vAlign w:val="bottom"/>
          </w:tcPr>
          <w:p w14:paraId="0D4F217B" w14:textId="77777777" w:rsidR="00A4414F" w:rsidRPr="00337144" w:rsidRDefault="00A4414F" w:rsidP="00A4414F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432F1" w14:textId="6E6BE48E" w:rsidR="00A4414F" w:rsidRPr="00337144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47.77</w:t>
            </w:r>
          </w:p>
        </w:tc>
        <w:tc>
          <w:tcPr>
            <w:tcW w:w="148" w:type="pct"/>
            <w:vAlign w:val="bottom"/>
          </w:tcPr>
          <w:p w14:paraId="14E3176D" w14:textId="77777777" w:rsidR="00A4414F" w:rsidRPr="00337144" w:rsidRDefault="00A4414F" w:rsidP="00A4414F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67C33" w14:textId="3D1ECF88" w:rsidR="00A4414F" w:rsidRPr="00337144" w:rsidRDefault="003D35B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11.19</w:t>
            </w: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7ED794EE" w14:textId="77777777" w:rsidR="00A4414F" w:rsidRPr="00337144" w:rsidRDefault="00A4414F" w:rsidP="00A4414F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5796" w14:textId="67505006" w:rsidR="00A4414F" w:rsidRPr="00337144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13.10</w:t>
            </w:r>
          </w:p>
        </w:tc>
      </w:tr>
    </w:tbl>
    <w:p w14:paraId="2C2A39AB" w14:textId="6DD2235D" w:rsidR="0017095D" w:rsidRPr="00337144" w:rsidRDefault="0017095D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p w14:paraId="1FC0B219" w14:textId="20F049D9" w:rsidR="00A4414F" w:rsidRPr="00337144" w:rsidRDefault="00A4414F" w:rsidP="00A4414F">
      <w:pPr>
        <w:ind w:right="-45" w:firstLine="567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337144">
        <w:rPr>
          <w:rFonts w:ascii="Angsana New" w:hAnsi="Angsana New"/>
          <w:sz w:val="28"/>
          <w:szCs w:val="28"/>
        </w:rPr>
        <w:t>31</w:t>
      </w:r>
      <w:r w:rsidRPr="0033714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37144">
        <w:rPr>
          <w:rFonts w:ascii="Angsana New" w:hAnsi="Angsana New"/>
          <w:sz w:val="28"/>
          <w:szCs w:val="28"/>
        </w:rPr>
        <w:t>256</w:t>
      </w:r>
      <w:r w:rsidR="005076C5" w:rsidRPr="00337144">
        <w:rPr>
          <w:rFonts w:ascii="Angsana New" w:hAnsi="Angsana New"/>
          <w:sz w:val="28"/>
          <w:szCs w:val="28"/>
        </w:rPr>
        <w:t>7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 xml:space="preserve">และ </w:t>
      </w:r>
      <w:r w:rsidRPr="00337144">
        <w:rPr>
          <w:rFonts w:ascii="Angsana New" w:hAnsi="Angsana New"/>
          <w:sz w:val="28"/>
          <w:szCs w:val="28"/>
        </w:rPr>
        <w:t xml:space="preserve">30 </w:t>
      </w:r>
      <w:r w:rsidRPr="00337144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337144">
        <w:rPr>
          <w:rFonts w:ascii="Angsana New" w:hAnsi="Angsana New"/>
          <w:sz w:val="28"/>
          <w:szCs w:val="28"/>
        </w:rPr>
        <w:t xml:space="preserve">2567 </w:t>
      </w:r>
      <w:r w:rsidRPr="00337144">
        <w:rPr>
          <w:rFonts w:ascii="Angsana New" w:hAnsi="Angsana New"/>
          <w:sz w:val="28"/>
          <w:szCs w:val="28"/>
          <w:cs/>
        </w:rPr>
        <w:t>มีดังนี้</w:t>
      </w:r>
    </w:p>
    <w:p w14:paraId="72E218E6" w14:textId="5755FDF2" w:rsidR="00B95284" w:rsidRPr="00337144" w:rsidRDefault="00B95284" w:rsidP="00490956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548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37"/>
        <w:gridCol w:w="1081"/>
        <w:gridCol w:w="273"/>
        <w:gridCol w:w="1171"/>
        <w:gridCol w:w="271"/>
        <w:gridCol w:w="1081"/>
        <w:gridCol w:w="269"/>
        <w:gridCol w:w="1165"/>
      </w:tblGrid>
      <w:tr w:rsidR="007E063B" w:rsidRPr="00337144" w14:paraId="0A85E71A" w14:textId="77777777" w:rsidTr="002417A9">
        <w:tc>
          <w:tcPr>
            <w:tcW w:w="2219" w:type="pct"/>
          </w:tcPr>
          <w:p w14:paraId="6F80948D" w14:textId="3410FDD8" w:rsidR="007E063B" w:rsidRPr="00337144" w:rsidRDefault="007E063B" w:rsidP="00B110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117843794"/>
          </w:p>
        </w:tc>
        <w:tc>
          <w:tcPr>
            <w:tcW w:w="1322" w:type="pct"/>
            <w:gridSpan w:val="3"/>
          </w:tcPr>
          <w:p w14:paraId="32CFCF79" w14:textId="77777777" w:rsidR="007E063B" w:rsidRPr="00337144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9571E4F" w14:textId="77777777" w:rsidR="007E063B" w:rsidRPr="00337144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pct"/>
            <w:gridSpan w:val="3"/>
          </w:tcPr>
          <w:p w14:paraId="4E32B63B" w14:textId="77777777" w:rsidR="007E063B" w:rsidRPr="00337144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A4414F" w:rsidRPr="00337144" w14:paraId="305682EE" w14:textId="77777777" w:rsidTr="002417A9">
        <w:tc>
          <w:tcPr>
            <w:tcW w:w="2219" w:type="pct"/>
          </w:tcPr>
          <w:p w14:paraId="4DFF98FA" w14:textId="0AE7280E" w:rsidR="00A4414F" w:rsidRPr="00337144" w:rsidRDefault="00A4414F" w:rsidP="00A441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6" w:type="pct"/>
          </w:tcPr>
          <w:p w14:paraId="619C8210" w14:textId="0B4F617D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4C369872" w14:textId="77777777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583382F" w14:textId="1F242411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pct"/>
          </w:tcPr>
          <w:p w14:paraId="760F5D0E" w14:textId="77777777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4671D733" w14:textId="7D3AC81B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</w:tcPr>
          <w:p w14:paraId="185995C6" w14:textId="77777777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FD38307" w14:textId="665D4549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4414F" w:rsidRPr="00337144" w14:paraId="1DC293B1" w14:textId="77777777" w:rsidTr="002417A9">
        <w:tc>
          <w:tcPr>
            <w:tcW w:w="2219" w:type="pct"/>
          </w:tcPr>
          <w:p w14:paraId="00F8EA87" w14:textId="77777777" w:rsidR="00A4414F" w:rsidRPr="00337144" w:rsidRDefault="00A4414F" w:rsidP="00A441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6849DF48" w14:textId="60E93D8E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  <w:vAlign w:val="center"/>
          </w:tcPr>
          <w:p w14:paraId="7507CDBB" w14:textId="77777777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76C7EE9" w14:textId="386D5F93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</w:tcPr>
          <w:p w14:paraId="284D93C7" w14:textId="77777777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432AF8AF" w14:textId="358494F1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pct"/>
            <w:vAlign w:val="center"/>
          </w:tcPr>
          <w:p w14:paraId="62931EAC" w14:textId="77777777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410CA92A" w14:textId="11FD27BD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4414F" w:rsidRPr="00337144" w14:paraId="3DA76D86" w14:textId="77777777" w:rsidTr="002417A9">
        <w:tc>
          <w:tcPr>
            <w:tcW w:w="2219" w:type="pct"/>
          </w:tcPr>
          <w:p w14:paraId="01E9A0B5" w14:textId="77777777" w:rsidR="00A4414F" w:rsidRPr="00337144" w:rsidRDefault="00A4414F" w:rsidP="00A441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pct"/>
            <w:gridSpan w:val="7"/>
          </w:tcPr>
          <w:p w14:paraId="7AC6F4BA" w14:textId="44F0124A" w:rsidR="00A4414F" w:rsidRPr="00337144" w:rsidRDefault="00A4414F" w:rsidP="00A4414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414F" w:rsidRPr="00337144" w14:paraId="08ED7CE5" w14:textId="77777777" w:rsidTr="002417A9">
        <w:tc>
          <w:tcPr>
            <w:tcW w:w="2219" w:type="pct"/>
          </w:tcPr>
          <w:p w14:paraId="5B217216" w14:textId="77777777" w:rsidR="00A4414F" w:rsidRPr="00337144" w:rsidRDefault="00A4414F" w:rsidP="00A4414F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66" w:type="pct"/>
            <w:shd w:val="clear" w:color="auto" w:fill="auto"/>
          </w:tcPr>
          <w:p w14:paraId="2D22AFFA" w14:textId="24D66749" w:rsidR="00A4414F" w:rsidRPr="00337144" w:rsidRDefault="00A4414F" w:rsidP="00A4414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6C5D892" w14:textId="77777777" w:rsidR="00A4414F" w:rsidRPr="00337144" w:rsidRDefault="00A4414F" w:rsidP="00A4414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F122F36" w14:textId="07712F55" w:rsidR="00A4414F" w:rsidRPr="00337144" w:rsidRDefault="00A4414F" w:rsidP="00A4414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7A9D9BF" w14:textId="77777777" w:rsidR="00A4414F" w:rsidRPr="00337144" w:rsidRDefault="00A4414F" w:rsidP="00A4414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A1357E4" w14:textId="77777777" w:rsidR="00A4414F" w:rsidRPr="00337144" w:rsidRDefault="00A4414F" w:rsidP="00A4414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31FA80F" w14:textId="77777777" w:rsidR="00A4414F" w:rsidRPr="00337144" w:rsidRDefault="00A4414F" w:rsidP="00A4414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07F264F" w14:textId="77777777" w:rsidR="00A4414F" w:rsidRPr="00337144" w:rsidRDefault="00A4414F" w:rsidP="00A4414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F3D" w:rsidRPr="00337144" w14:paraId="09C17B9A" w14:textId="77777777" w:rsidTr="002417A9">
        <w:tc>
          <w:tcPr>
            <w:tcW w:w="2219" w:type="pct"/>
          </w:tcPr>
          <w:p w14:paraId="19DD08A7" w14:textId="6BC057A6" w:rsidR="00364F5E" w:rsidRPr="00337144" w:rsidRDefault="00761F3D" w:rsidP="00761F3D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  <w:r w:rsidR="00172244" w:rsidRPr="00337144">
              <w:rPr>
                <w:rFonts w:ascii="Angsana New" w:hAnsi="Angsana New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66" w:type="pct"/>
            <w:shd w:val="clear" w:color="auto" w:fill="auto"/>
          </w:tcPr>
          <w:p w14:paraId="4FA1AFA1" w14:textId="52402394" w:rsidR="00761F3D" w:rsidRPr="00337144" w:rsidRDefault="00CC66D2" w:rsidP="00761F3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43" w:type="pct"/>
          </w:tcPr>
          <w:p w14:paraId="08DB9FD7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C8FA13E" w14:textId="0A13F7E1" w:rsidR="00761F3D" w:rsidRPr="00337144" w:rsidRDefault="00761F3D" w:rsidP="00761F3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142" w:type="pct"/>
          </w:tcPr>
          <w:p w14:paraId="5D29B2D2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23BE0053" w14:textId="588CD98C" w:rsidR="00761F3D" w:rsidRPr="00337144" w:rsidRDefault="000A4939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B1F486B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A2A09AA" w14:textId="087AF22B" w:rsidR="00761F3D" w:rsidRPr="00337144" w:rsidRDefault="00761F3D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F3D" w:rsidRPr="00337144" w14:paraId="1A5C9CBE" w14:textId="77777777" w:rsidTr="002417A9">
        <w:tc>
          <w:tcPr>
            <w:tcW w:w="2219" w:type="pct"/>
          </w:tcPr>
          <w:p w14:paraId="0203A737" w14:textId="02A616A2" w:rsidR="00761F3D" w:rsidRPr="00337144" w:rsidRDefault="00761F3D" w:rsidP="00761F3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6" w:type="pct"/>
            <w:shd w:val="clear" w:color="auto" w:fill="auto"/>
          </w:tcPr>
          <w:p w14:paraId="61329629" w14:textId="09A20119" w:rsidR="00761F3D" w:rsidRPr="00337144" w:rsidRDefault="0063033B" w:rsidP="00761F3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89.71</w:t>
            </w:r>
          </w:p>
        </w:tc>
        <w:tc>
          <w:tcPr>
            <w:tcW w:w="143" w:type="pct"/>
          </w:tcPr>
          <w:p w14:paraId="6CB7910A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9441DEC" w14:textId="3B192F95" w:rsidR="00761F3D" w:rsidRPr="00337144" w:rsidRDefault="00761F3D" w:rsidP="00761F3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89.83</w:t>
            </w:r>
          </w:p>
        </w:tc>
        <w:tc>
          <w:tcPr>
            <w:tcW w:w="142" w:type="pct"/>
          </w:tcPr>
          <w:p w14:paraId="253CD927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2A636EA8" w14:textId="2E82C366" w:rsidR="00761F3D" w:rsidRPr="00337144" w:rsidRDefault="000A4939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398F36E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DBF98FA" w14:textId="6FA90594" w:rsidR="00761F3D" w:rsidRPr="00337144" w:rsidRDefault="00761F3D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F3D" w:rsidRPr="00337144" w14:paraId="414D9366" w14:textId="77777777" w:rsidTr="002417A9">
        <w:tc>
          <w:tcPr>
            <w:tcW w:w="2219" w:type="pct"/>
          </w:tcPr>
          <w:p w14:paraId="5EAF894D" w14:textId="01A3F672" w:rsidR="00761F3D" w:rsidRPr="00337144" w:rsidRDefault="00761F3D" w:rsidP="00761F3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F333E52" w14:textId="2710E0A5" w:rsidR="00761F3D" w:rsidRPr="00337144" w:rsidRDefault="0063033B" w:rsidP="006303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BEA801E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E41DECF" w14:textId="50432D7C" w:rsidR="00761F3D" w:rsidRPr="00337144" w:rsidRDefault="00761F3D" w:rsidP="00761F3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42" w:type="pct"/>
          </w:tcPr>
          <w:p w14:paraId="300D71DC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ED5C36A" w14:textId="698EFD57" w:rsidR="00761F3D" w:rsidRPr="00337144" w:rsidRDefault="000A4939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9B67FB7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94E70E4" w14:textId="4247F42E" w:rsidR="00761F3D" w:rsidRPr="00337144" w:rsidRDefault="00761F3D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F3D" w:rsidRPr="00337144" w14:paraId="59B77117" w14:textId="77777777" w:rsidTr="002417A9">
        <w:tc>
          <w:tcPr>
            <w:tcW w:w="2219" w:type="pct"/>
          </w:tcPr>
          <w:p w14:paraId="581C8F36" w14:textId="77777777" w:rsidR="00761F3D" w:rsidRPr="00337144" w:rsidRDefault="00761F3D" w:rsidP="00761F3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EFEAE" w14:textId="351AC17F" w:rsidR="00761F3D" w:rsidRPr="00337144" w:rsidRDefault="0063033B" w:rsidP="00761F3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89.92</w:t>
            </w:r>
          </w:p>
        </w:tc>
        <w:tc>
          <w:tcPr>
            <w:tcW w:w="143" w:type="pct"/>
          </w:tcPr>
          <w:p w14:paraId="066D40EA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8601379" w14:textId="3C34DD64" w:rsidR="00761F3D" w:rsidRPr="00337144" w:rsidRDefault="00761F3D" w:rsidP="00761F3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90.31</w:t>
            </w:r>
          </w:p>
        </w:tc>
        <w:tc>
          <w:tcPr>
            <w:tcW w:w="142" w:type="pct"/>
          </w:tcPr>
          <w:p w14:paraId="08D7C0DB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80E585D" w14:textId="2D99D1EA" w:rsidR="00761F3D" w:rsidRPr="00337144" w:rsidRDefault="000A4939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960DA93" w14:textId="77777777" w:rsidR="00761F3D" w:rsidRPr="00337144" w:rsidRDefault="00761F3D" w:rsidP="00761F3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AE1DBB" w14:textId="76F8B815" w:rsidR="00761F3D" w:rsidRPr="00337144" w:rsidRDefault="00761F3D" w:rsidP="00761F3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B64DF" w:rsidRPr="00337144" w14:paraId="43DA7898" w14:textId="77777777" w:rsidTr="002417A9">
        <w:tc>
          <w:tcPr>
            <w:tcW w:w="2219" w:type="pct"/>
          </w:tcPr>
          <w:p w14:paraId="78815BEC" w14:textId="77777777" w:rsidR="001B64DF" w:rsidRPr="00337144" w:rsidRDefault="001B64DF" w:rsidP="00761F3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15B05291" w14:textId="77777777" w:rsidR="001B64DF" w:rsidRPr="00337144" w:rsidRDefault="001B64DF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285C3275" w14:textId="77777777" w:rsidR="001B64DF" w:rsidRPr="00337144" w:rsidRDefault="001B64DF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74088BAA" w14:textId="77777777" w:rsidR="001B64DF" w:rsidRPr="00337144" w:rsidRDefault="001B64DF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2" w:type="pct"/>
          </w:tcPr>
          <w:p w14:paraId="06E2FECF" w14:textId="77777777" w:rsidR="001B64DF" w:rsidRPr="00337144" w:rsidRDefault="001B64DF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D55FD07" w14:textId="77777777" w:rsidR="001B64DF" w:rsidRPr="00337144" w:rsidRDefault="001B64DF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" w:type="pct"/>
          </w:tcPr>
          <w:p w14:paraId="76D8C75D" w14:textId="77777777" w:rsidR="001B64DF" w:rsidRPr="00337144" w:rsidRDefault="001B64DF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565221C" w14:textId="77777777" w:rsidR="001B64DF" w:rsidRPr="00337144" w:rsidRDefault="001B64DF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119D9" w:rsidRPr="00337144" w14:paraId="76A9F599" w14:textId="77777777" w:rsidTr="002417A9">
        <w:tc>
          <w:tcPr>
            <w:tcW w:w="2219" w:type="pct"/>
          </w:tcPr>
          <w:p w14:paraId="57517E02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66" w:type="pct"/>
          </w:tcPr>
          <w:p w14:paraId="6C5BF927" w14:textId="3BA13E31" w:rsidR="006119D9" w:rsidRPr="00337144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F7232A0" w14:textId="77777777" w:rsidR="006119D9" w:rsidRPr="00337144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</w:tcPr>
          <w:p w14:paraId="7B0CD580" w14:textId="77777777" w:rsidR="006119D9" w:rsidRPr="00337144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667843D" w14:textId="77777777" w:rsidR="006119D9" w:rsidRPr="00337144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6" w:type="pct"/>
          </w:tcPr>
          <w:p w14:paraId="3C48F200" w14:textId="77777777" w:rsidR="006119D9" w:rsidRPr="00337144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578BBAC" w14:textId="77777777" w:rsidR="006119D9" w:rsidRPr="00337144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3C48EE0" w14:textId="26C774E3" w:rsidR="006119D9" w:rsidRPr="00337144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119D9" w:rsidRPr="00337144" w14:paraId="4779B99D" w14:textId="77777777" w:rsidTr="002417A9">
        <w:tc>
          <w:tcPr>
            <w:tcW w:w="2219" w:type="pct"/>
          </w:tcPr>
          <w:p w14:paraId="2A538421" w14:textId="3873F8E2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  <w:r w:rsidR="00353823" w:rsidRPr="0033714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66" w:type="pct"/>
          </w:tcPr>
          <w:p w14:paraId="6100A826" w14:textId="30868DEA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3" w:type="pct"/>
          </w:tcPr>
          <w:p w14:paraId="713FA28D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14BF8E1" w14:textId="370F8659" w:rsidR="006119D9" w:rsidRPr="00337144" w:rsidRDefault="006119D9" w:rsidP="00690B4A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A979ABE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35183E0C" w14:textId="636970BC" w:rsidR="006119D9" w:rsidRPr="00337144" w:rsidRDefault="006119D9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1" w:type="pct"/>
          </w:tcPr>
          <w:p w14:paraId="7E110FB9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F952357" w14:textId="4094AA4F" w:rsidR="006119D9" w:rsidRPr="00337144" w:rsidRDefault="006119D9" w:rsidP="00E35C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9D9" w:rsidRPr="00337144" w14:paraId="4DFC5AE9" w14:textId="77777777" w:rsidTr="002417A9">
        <w:tc>
          <w:tcPr>
            <w:tcW w:w="2219" w:type="pct"/>
          </w:tcPr>
          <w:p w14:paraId="1882AE2B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68605B65" w14:textId="50664BC1" w:rsidR="006119D9" w:rsidRPr="00337144" w:rsidRDefault="006119D9" w:rsidP="00690B4A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39F1F3C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A7E3011" w14:textId="2068F3F8" w:rsidR="006119D9" w:rsidRPr="00337144" w:rsidRDefault="006119D9" w:rsidP="00690B4A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606CBE6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7DC91A95" w14:textId="2C8394AD" w:rsidR="006119D9" w:rsidRPr="00337144" w:rsidRDefault="006119D9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32.10</w:t>
            </w:r>
          </w:p>
        </w:tc>
        <w:tc>
          <w:tcPr>
            <w:tcW w:w="141" w:type="pct"/>
          </w:tcPr>
          <w:p w14:paraId="270DB2DA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3931E40" w14:textId="10DA33EC" w:rsidR="006119D9" w:rsidRPr="00337144" w:rsidRDefault="006119D9" w:rsidP="006119D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100.72</w:t>
            </w:r>
          </w:p>
        </w:tc>
      </w:tr>
      <w:tr w:rsidR="006119D9" w:rsidRPr="00337144" w14:paraId="69113F26" w14:textId="77777777" w:rsidTr="002417A9">
        <w:tc>
          <w:tcPr>
            <w:tcW w:w="2219" w:type="pct"/>
          </w:tcPr>
          <w:p w14:paraId="6538786E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271015B" w14:textId="3E02DACC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7.64</w:t>
            </w:r>
          </w:p>
        </w:tc>
        <w:tc>
          <w:tcPr>
            <w:tcW w:w="143" w:type="pct"/>
          </w:tcPr>
          <w:p w14:paraId="044DE165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ACC914B" w14:textId="756428EA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8.03</w:t>
            </w:r>
          </w:p>
        </w:tc>
        <w:tc>
          <w:tcPr>
            <w:tcW w:w="142" w:type="pct"/>
          </w:tcPr>
          <w:p w14:paraId="54EECD86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84F815E" w14:textId="7B948203" w:rsidR="006119D9" w:rsidRPr="00337144" w:rsidRDefault="006119D9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0.53</w:t>
            </w:r>
          </w:p>
        </w:tc>
        <w:tc>
          <w:tcPr>
            <w:tcW w:w="141" w:type="pct"/>
          </w:tcPr>
          <w:p w14:paraId="4D22DE5F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DB9B994" w14:textId="1E068C00" w:rsidR="006119D9" w:rsidRPr="00337144" w:rsidRDefault="006119D9" w:rsidP="006119D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6119D9" w:rsidRPr="00337144" w14:paraId="11EFD0BD" w14:textId="77777777" w:rsidTr="002417A9">
        <w:tc>
          <w:tcPr>
            <w:tcW w:w="2219" w:type="pct"/>
          </w:tcPr>
          <w:p w14:paraId="55B09395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4E0A344F" w:rsidR="006119D9" w:rsidRPr="00337144" w:rsidRDefault="006119D9" w:rsidP="00690B4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7.65</w:t>
            </w:r>
          </w:p>
        </w:tc>
        <w:tc>
          <w:tcPr>
            <w:tcW w:w="143" w:type="pct"/>
          </w:tcPr>
          <w:p w14:paraId="02C02987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105C0F0" w14:textId="2E9EEF84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8.03</w:t>
            </w:r>
          </w:p>
        </w:tc>
        <w:tc>
          <w:tcPr>
            <w:tcW w:w="142" w:type="pct"/>
          </w:tcPr>
          <w:p w14:paraId="74C7870F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09D9BA67" w:rsidR="006119D9" w:rsidRPr="00337144" w:rsidRDefault="006119D9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32.64</w:t>
            </w:r>
          </w:p>
        </w:tc>
        <w:tc>
          <w:tcPr>
            <w:tcW w:w="141" w:type="pct"/>
          </w:tcPr>
          <w:p w14:paraId="6CAE0B35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66E77606" w:rsidR="006119D9" w:rsidRPr="00337144" w:rsidRDefault="006119D9" w:rsidP="006119D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100.75</w:t>
            </w:r>
          </w:p>
        </w:tc>
      </w:tr>
      <w:tr w:rsidR="006119D9" w:rsidRPr="00337144" w14:paraId="493FB266" w14:textId="77777777" w:rsidTr="002417A9">
        <w:tc>
          <w:tcPr>
            <w:tcW w:w="2219" w:type="pct"/>
          </w:tcPr>
          <w:p w14:paraId="7504F6BA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6" w:type="pct"/>
          </w:tcPr>
          <w:p w14:paraId="5A7A2B0A" w14:textId="35AEFA2E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1BD2070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</w:tcPr>
          <w:p w14:paraId="6363B28A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02C537AC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6" w:type="pct"/>
          </w:tcPr>
          <w:p w14:paraId="62F5654C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7B3C0E11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0" w:type="pct"/>
          </w:tcPr>
          <w:p w14:paraId="49F4A3E0" w14:textId="77777777" w:rsidR="006119D9" w:rsidRPr="00337144" w:rsidRDefault="006119D9" w:rsidP="006119D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337144" w14:paraId="2ACEA52C" w14:textId="77777777" w:rsidTr="002417A9">
        <w:tc>
          <w:tcPr>
            <w:tcW w:w="2219" w:type="pct"/>
            <w:shd w:val="clear" w:color="auto" w:fill="auto"/>
          </w:tcPr>
          <w:p w14:paraId="1789F3F3" w14:textId="791809F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66" w:type="pct"/>
            <w:shd w:val="clear" w:color="auto" w:fill="auto"/>
          </w:tcPr>
          <w:p w14:paraId="22607B3C" w14:textId="2190D926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A646AFC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29693C9C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546F83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EAC99F6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E9B5F9D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9AFDD6E" w14:textId="77777777" w:rsidR="006119D9" w:rsidRPr="00337144" w:rsidRDefault="006119D9" w:rsidP="006119D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337144" w14:paraId="3CD85B0E" w14:textId="77777777" w:rsidTr="002417A9">
        <w:tc>
          <w:tcPr>
            <w:tcW w:w="2219" w:type="pct"/>
            <w:shd w:val="clear" w:color="auto" w:fill="auto"/>
          </w:tcPr>
          <w:p w14:paraId="54A34527" w14:textId="6EB52286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16A0BD8A" w14:textId="1A36D981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179.83</w:t>
            </w:r>
          </w:p>
        </w:tc>
        <w:tc>
          <w:tcPr>
            <w:tcW w:w="143" w:type="pct"/>
            <w:shd w:val="clear" w:color="auto" w:fill="auto"/>
          </w:tcPr>
          <w:p w14:paraId="2F941ED7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606FF16D" w14:textId="7A8843C7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215.58</w:t>
            </w:r>
          </w:p>
        </w:tc>
        <w:tc>
          <w:tcPr>
            <w:tcW w:w="142" w:type="pct"/>
            <w:shd w:val="clear" w:color="auto" w:fill="auto"/>
          </w:tcPr>
          <w:p w14:paraId="418DBBD6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756BE764" w14:textId="318FE5C2" w:rsidR="006119D9" w:rsidRPr="00337144" w:rsidRDefault="006119D9" w:rsidP="002C36DE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798E1B0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4F16E83D" w14:textId="3134DD67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B1F4358" w14:textId="77777777" w:rsidR="007232FD" w:rsidRPr="00337144" w:rsidRDefault="007232FD">
      <w:r w:rsidRPr="00337144">
        <w:br w:type="page"/>
      </w:r>
    </w:p>
    <w:tbl>
      <w:tblPr>
        <w:tblW w:w="9549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32"/>
        <w:gridCol w:w="1087"/>
        <w:gridCol w:w="288"/>
        <w:gridCol w:w="1173"/>
        <w:gridCol w:w="6"/>
        <w:gridCol w:w="252"/>
        <w:gridCol w:w="13"/>
        <w:gridCol w:w="6"/>
        <w:gridCol w:w="1077"/>
        <w:gridCol w:w="6"/>
        <w:gridCol w:w="11"/>
        <w:gridCol w:w="237"/>
        <w:gridCol w:w="1161"/>
      </w:tblGrid>
      <w:tr w:rsidR="007232FD" w:rsidRPr="00337144" w14:paraId="227BF17E" w14:textId="77777777" w:rsidTr="007232FD">
        <w:tc>
          <w:tcPr>
            <w:tcW w:w="2216" w:type="pct"/>
          </w:tcPr>
          <w:p w14:paraId="2D3BBD21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7144">
              <w:lastRenderedPageBreak/>
              <w:br w:type="page"/>
            </w:r>
          </w:p>
        </w:tc>
        <w:tc>
          <w:tcPr>
            <w:tcW w:w="1337" w:type="pct"/>
            <w:gridSpan w:val="4"/>
          </w:tcPr>
          <w:p w14:paraId="67D36E15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gridSpan w:val="3"/>
          </w:tcPr>
          <w:p w14:paraId="35330654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pct"/>
            <w:gridSpan w:val="5"/>
          </w:tcPr>
          <w:p w14:paraId="0186912C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2FD" w:rsidRPr="00337144" w14:paraId="2A1C099D" w14:textId="77777777" w:rsidTr="007232FD">
        <w:tc>
          <w:tcPr>
            <w:tcW w:w="2216" w:type="pct"/>
          </w:tcPr>
          <w:p w14:paraId="07EC4492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9" w:type="pct"/>
          </w:tcPr>
          <w:p w14:paraId="0E0F5332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" w:type="pct"/>
          </w:tcPr>
          <w:p w14:paraId="7CF75F31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390BE1EF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pct"/>
            <w:gridSpan w:val="3"/>
          </w:tcPr>
          <w:p w14:paraId="17E76B1D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2404F07C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" w:type="pct"/>
          </w:tcPr>
          <w:p w14:paraId="6C8A7A52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7837B40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232FD" w:rsidRPr="00337144" w14:paraId="7C910948" w14:textId="77777777" w:rsidTr="007232FD">
        <w:tc>
          <w:tcPr>
            <w:tcW w:w="2216" w:type="pct"/>
          </w:tcPr>
          <w:p w14:paraId="10A98AD4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533FA2BC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1" w:type="pct"/>
            <w:vAlign w:val="center"/>
          </w:tcPr>
          <w:p w14:paraId="4B52D738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4175FC7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  <w:gridSpan w:val="3"/>
          </w:tcPr>
          <w:p w14:paraId="4FC2265D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vAlign w:val="center"/>
          </w:tcPr>
          <w:p w14:paraId="6646AC27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" w:type="pct"/>
            <w:vAlign w:val="center"/>
          </w:tcPr>
          <w:p w14:paraId="4047435D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08F00F8B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232FD" w:rsidRPr="00337144" w14:paraId="06426111" w14:textId="77777777" w:rsidTr="007232FD">
        <w:tc>
          <w:tcPr>
            <w:tcW w:w="2216" w:type="pct"/>
          </w:tcPr>
          <w:p w14:paraId="631DFB6D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4" w:type="pct"/>
            <w:gridSpan w:val="12"/>
          </w:tcPr>
          <w:p w14:paraId="10437093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2FD" w:rsidRPr="00337144" w14:paraId="414ED866" w14:textId="77777777" w:rsidTr="007232FD">
        <w:tc>
          <w:tcPr>
            <w:tcW w:w="2216" w:type="pct"/>
          </w:tcPr>
          <w:p w14:paraId="0159DF53" w14:textId="4990E967" w:rsidR="006119D9" w:rsidRPr="00337144" w:rsidRDefault="006119D9" w:rsidP="006119D9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69" w:type="pct"/>
          </w:tcPr>
          <w:p w14:paraId="6FD924E7" w14:textId="71CAC1EC" w:rsidR="006119D9" w:rsidRPr="00337144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7869A322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07A4466B" w14:textId="547488F9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gridSpan w:val="3"/>
          </w:tcPr>
          <w:p w14:paraId="442E1C1C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37F94294" w14:textId="090386CF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gridSpan w:val="2"/>
          </w:tcPr>
          <w:p w14:paraId="707BEA86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5CE110D0" w14:textId="2C999B4E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337144" w14:paraId="50EE5FD7" w14:textId="77777777" w:rsidTr="007232FD">
        <w:tc>
          <w:tcPr>
            <w:tcW w:w="2216" w:type="pct"/>
          </w:tcPr>
          <w:p w14:paraId="7C82F3C8" w14:textId="5756DD9F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6CF428E" w14:textId="633ED528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12.73</w:t>
            </w:r>
          </w:p>
        </w:tc>
        <w:tc>
          <w:tcPr>
            <w:tcW w:w="151" w:type="pct"/>
          </w:tcPr>
          <w:p w14:paraId="18392804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63C0E08A" w14:textId="7D46299A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371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2.52</w:t>
            </w:r>
          </w:p>
        </w:tc>
        <w:tc>
          <w:tcPr>
            <w:tcW w:w="142" w:type="pct"/>
            <w:gridSpan w:val="3"/>
          </w:tcPr>
          <w:p w14:paraId="79730C16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gridSpan w:val="2"/>
            <w:tcBorders>
              <w:bottom w:val="double" w:sz="4" w:space="0" w:color="auto"/>
            </w:tcBorders>
          </w:tcPr>
          <w:p w14:paraId="4DA38ECB" w14:textId="786E1D2A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gridSpan w:val="2"/>
          </w:tcPr>
          <w:p w14:paraId="16A9E3AE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E904D33" w14:textId="17B5A71F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337144" w14:paraId="03848372" w14:textId="77777777" w:rsidTr="007232FD">
        <w:tc>
          <w:tcPr>
            <w:tcW w:w="2216" w:type="pct"/>
          </w:tcPr>
          <w:p w14:paraId="7C9367A4" w14:textId="77777777" w:rsidR="007232FD" w:rsidRPr="00337144" w:rsidRDefault="007232FD" w:rsidP="0025529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DFBFD22" w14:textId="77777777" w:rsidR="007232FD" w:rsidRPr="00337144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</w:tcPr>
          <w:p w14:paraId="072AD341" w14:textId="77777777" w:rsidR="007232FD" w:rsidRPr="00337144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F7062F" w14:textId="77777777" w:rsidR="007232FD" w:rsidRPr="00337144" w:rsidRDefault="007232FD" w:rsidP="0025529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6FB4FAEF" w14:textId="77777777" w:rsidR="007232FD" w:rsidRPr="00337144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D0B9611" w14:textId="77777777" w:rsidR="007232FD" w:rsidRPr="00337144" w:rsidRDefault="007232FD" w:rsidP="00255298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1088CBBE" w14:textId="77777777" w:rsidR="007232FD" w:rsidRPr="00337144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6AFCE906" w14:textId="77777777" w:rsidR="007232FD" w:rsidRPr="00337144" w:rsidRDefault="007232FD" w:rsidP="0025529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337144" w14:paraId="346B9817" w14:textId="77777777" w:rsidTr="007232FD">
        <w:tc>
          <w:tcPr>
            <w:tcW w:w="2216" w:type="pct"/>
          </w:tcPr>
          <w:p w14:paraId="30C2903B" w14:textId="29BA32AB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69" w:type="pct"/>
          </w:tcPr>
          <w:p w14:paraId="33240279" w14:textId="08E4BCED" w:rsidR="006119D9" w:rsidRPr="00337144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077FAA09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47AAD916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gridSpan w:val="3"/>
          </w:tcPr>
          <w:p w14:paraId="0056F537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2309F8C1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5098B950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0E0A18F1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337144" w14:paraId="0FFEF58C" w14:textId="77777777" w:rsidTr="007232FD">
        <w:tc>
          <w:tcPr>
            <w:tcW w:w="2216" w:type="pct"/>
          </w:tcPr>
          <w:p w14:paraId="1C1A0BB4" w14:textId="6736A0D0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E3FBB87" w14:textId="0C0916BA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340.07</w:t>
            </w:r>
          </w:p>
        </w:tc>
        <w:tc>
          <w:tcPr>
            <w:tcW w:w="151" w:type="pct"/>
          </w:tcPr>
          <w:p w14:paraId="5E09FA4A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3FD3D754" w14:textId="26FA0622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3371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38.10</w:t>
            </w:r>
          </w:p>
        </w:tc>
        <w:tc>
          <w:tcPr>
            <w:tcW w:w="142" w:type="pct"/>
            <w:gridSpan w:val="3"/>
          </w:tcPr>
          <w:p w14:paraId="3CF88151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</w:tcPr>
          <w:p w14:paraId="2485C510" w14:textId="3361BE5B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AE5B8FA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19F61136" w14:textId="0621E6BA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337144" w14:paraId="2D7B067E" w14:textId="77777777" w:rsidTr="007232FD">
        <w:tc>
          <w:tcPr>
            <w:tcW w:w="2216" w:type="pct"/>
          </w:tcPr>
          <w:p w14:paraId="1203B20F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2D2AACA" w14:textId="45C6F637" w:rsidR="006119D9" w:rsidRPr="00337144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</w:tcPr>
          <w:p w14:paraId="56EEC9D8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21C241BB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  <w:gridSpan w:val="3"/>
          </w:tcPr>
          <w:p w14:paraId="346069BE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</w:tcPr>
          <w:p w14:paraId="71C56A73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3D91A21B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1704C80B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32FD" w:rsidRPr="00337144" w14:paraId="47170702" w14:textId="77777777" w:rsidTr="007232FD">
        <w:tc>
          <w:tcPr>
            <w:tcW w:w="2216" w:type="pct"/>
          </w:tcPr>
          <w:p w14:paraId="2C9B4A86" w14:textId="46A27469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69" w:type="pct"/>
          </w:tcPr>
          <w:p w14:paraId="5C86D0D1" w14:textId="61D49F2D" w:rsidR="006119D9" w:rsidRPr="00337144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3B05CF79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68F51DDC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gridSpan w:val="3"/>
          </w:tcPr>
          <w:p w14:paraId="1E87770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4DED6BC1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284BB7C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7BD575D9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337144" w14:paraId="28F77A5B" w14:textId="77777777" w:rsidTr="007232FD">
        <w:tc>
          <w:tcPr>
            <w:tcW w:w="2216" w:type="pct"/>
          </w:tcPr>
          <w:p w14:paraId="08D09CEC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620B15F" w14:textId="4852820C" w:rsidR="006119D9" w:rsidRPr="00337144" w:rsidRDefault="006119D9" w:rsidP="00690B4A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6F4166B8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3B0E9F8C" w14:textId="31F96A9B" w:rsidR="006119D9" w:rsidRPr="00337144" w:rsidRDefault="006119D9" w:rsidP="00690B4A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gridSpan w:val="3"/>
          </w:tcPr>
          <w:p w14:paraId="3B0B9DB1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</w:tcPr>
          <w:p w14:paraId="47AD755A" w14:textId="5DCE2446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7,604.20</w:t>
            </w:r>
          </w:p>
        </w:tc>
        <w:tc>
          <w:tcPr>
            <w:tcW w:w="124" w:type="pct"/>
          </w:tcPr>
          <w:p w14:paraId="647BE6AB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04D1A52" w14:textId="08F50D07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7,888.20</w:t>
            </w:r>
          </w:p>
        </w:tc>
      </w:tr>
      <w:tr w:rsidR="007232FD" w:rsidRPr="00337144" w14:paraId="6B5271B6" w14:textId="77777777" w:rsidTr="007232FD">
        <w:tc>
          <w:tcPr>
            <w:tcW w:w="2216" w:type="pct"/>
          </w:tcPr>
          <w:p w14:paraId="16528BED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77CEC4A8" w14:textId="77777777" w:rsidR="006119D9" w:rsidRPr="00337144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vAlign w:val="bottom"/>
          </w:tcPr>
          <w:p w14:paraId="525B5EC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164F30E4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  <w:gridSpan w:val="3"/>
            <w:vAlign w:val="bottom"/>
          </w:tcPr>
          <w:p w14:paraId="77134A54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vAlign w:val="bottom"/>
          </w:tcPr>
          <w:p w14:paraId="3A177EDD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  <w:vAlign w:val="bottom"/>
          </w:tcPr>
          <w:p w14:paraId="326AB1FD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vAlign w:val="bottom"/>
          </w:tcPr>
          <w:p w14:paraId="423AF83F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32FD" w:rsidRPr="00337144" w14:paraId="21950F47" w14:textId="77777777" w:rsidTr="007232FD">
        <w:tc>
          <w:tcPr>
            <w:tcW w:w="2216" w:type="pct"/>
          </w:tcPr>
          <w:p w14:paraId="2C3BACE8" w14:textId="5119F4A6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69" w:type="pct"/>
          </w:tcPr>
          <w:p w14:paraId="08650392" w14:textId="49F1E3F0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2646AFDD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0D57121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1761A92D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18A3E0F1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61F9485D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35A12EE" w14:textId="151FD260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145944A2" w14:textId="77777777" w:rsidTr="007232FD">
        <w:tc>
          <w:tcPr>
            <w:tcW w:w="2216" w:type="pct"/>
          </w:tcPr>
          <w:p w14:paraId="009A6F6C" w14:textId="51C0D133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</w:t>
            </w: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นและ</w:t>
            </w:r>
          </w:p>
        </w:tc>
        <w:tc>
          <w:tcPr>
            <w:tcW w:w="569" w:type="pct"/>
          </w:tcPr>
          <w:p w14:paraId="3FB12394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9AEB817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ED908B3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372F734D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32671442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3781062A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6BD63918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200A1B71" w14:textId="77777777" w:rsidTr="007232FD">
        <w:tc>
          <w:tcPr>
            <w:tcW w:w="2216" w:type="pct"/>
          </w:tcPr>
          <w:p w14:paraId="3C51B231" w14:textId="7648E7B1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69" w:type="pct"/>
          </w:tcPr>
          <w:p w14:paraId="252DD233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9E5C48B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EB1F66B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7C472C40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51799B18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13FCDB2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7C307AC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4156D314" w14:textId="77777777" w:rsidTr="007232FD">
        <w:tc>
          <w:tcPr>
            <w:tcW w:w="2216" w:type="pct"/>
          </w:tcPr>
          <w:p w14:paraId="3AF4F880" w14:textId="65ED79E5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2EE1BEB" w14:textId="5E896A61" w:rsidR="006119D9" w:rsidRPr="00337144" w:rsidRDefault="006119D9" w:rsidP="00690B4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0.61</w:t>
            </w:r>
          </w:p>
        </w:tc>
        <w:tc>
          <w:tcPr>
            <w:tcW w:w="151" w:type="pct"/>
          </w:tcPr>
          <w:p w14:paraId="63B1E2E8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5AC4A2" w14:textId="626A2520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0.29</w:t>
            </w:r>
          </w:p>
        </w:tc>
        <w:tc>
          <w:tcPr>
            <w:tcW w:w="142" w:type="pct"/>
            <w:gridSpan w:val="3"/>
            <w:shd w:val="clear" w:color="auto" w:fill="auto"/>
          </w:tcPr>
          <w:p w14:paraId="47365956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0E13F5" w14:textId="1284C0F1" w:rsidR="006119D9" w:rsidRPr="00337144" w:rsidRDefault="006119D9" w:rsidP="002C36DE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6205E12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12C597A2" w14:textId="1D1F1BC9" w:rsidR="006119D9" w:rsidRPr="00337144" w:rsidRDefault="006119D9" w:rsidP="00B17526">
            <w:pPr>
              <w:tabs>
                <w:tab w:val="decimal" w:pos="6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337144" w14:paraId="59CF539E" w14:textId="77777777" w:rsidTr="007232FD">
        <w:tc>
          <w:tcPr>
            <w:tcW w:w="2216" w:type="pct"/>
          </w:tcPr>
          <w:p w14:paraId="52C53A9C" w14:textId="77777777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3665BA5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</w:tcPr>
          <w:p w14:paraId="38D6B523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EFE4A5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51235B1E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46B6B2F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37FBC962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5169903D" w14:textId="4BD67AFD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337144" w14:paraId="015A0667" w14:textId="77777777" w:rsidTr="007232FD">
        <w:tc>
          <w:tcPr>
            <w:tcW w:w="2216" w:type="pct"/>
          </w:tcPr>
          <w:p w14:paraId="1137FBC0" w14:textId="21EBF420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9" w:type="pct"/>
          </w:tcPr>
          <w:p w14:paraId="2BC1B7AA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41AFB01A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C03A9E5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03995E82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2DCB4A10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6AE5216D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34035BA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6CDD3E47" w14:textId="77777777" w:rsidTr="007232FD">
        <w:tc>
          <w:tcPr>
            <w:tcW w:w="2216" w:type="pct"/>
          </w:tcPr>
          <w:p w14:paraId="5273EA1D" w14:textId="7DDE27DB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69" w:type="pct"/>
          </w:tcPr>
          <w:p w14:paraId="43E93B45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5938CA6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8879A30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35331421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03981706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CB7FD45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97C33D5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6167D521" w14:textId="77777777" w:rsidTr="007232FD">
        <w:tc>
          <w:tcPr>
            <w:tcW w:w="2216" w:type="pct"/>
          </w:tcPr>
          <w:p w14:paraId="2581E9F2" w14:textId="6ABDAD57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3F8A04A" w14:textId="0E8285BF" w:rsidR="006119D9" w:rsidRPr="00337144" w:rsidRDefault="00EE17CD" w:rsidP="00690B4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119D9"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.97</w:t>
            </w:r>
          </w:p>
        </w:tc>
        <w:tc>
          <w:tcPr>
            <w:tcW w:w="151" w:type="pct"/>
          </w:tcPr>
          <w:p w14:paraId="7429F346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866ADB5" w14:textId="54A5B9AE" w:rsidR="006119D9" w:rsidRPr="00337144" w:rsidRDefault="000D0488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6119D9"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.97</w:t>
            </w:r>
          </w:p>
        </w:tc>
        <w:tc>
          <w:tcPr>
            <w:tcW w:w="142" w:type="pct"/>
            <w:gridSpan w:val="3"/>
            <w:shd w:val="clear" w:color="auto" w:fill="auto"/>
          </w:tcPr>
          <w:p w14:paraId="6622B42C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C66D765" w14:textId="00CB5151" w:rsidR="006119D9" w:rsidRPr="00337144" w:rsidRDefault="00EE17CD" w:rsidP="002C36D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119D9"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.97</w:t>
            </w:r>
          </w:p>
        </w:tc>
        <w:tc>
          <w:tcPr>
            <w:tcW w:w="124" w:type="pct"/>
            <w:shd w:val="clear" w:color="auto" w:fill="auto"/>
          </w:tcPr>
          <w:p w14:paraId="70622E9B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01A2E640" w14:textId="18FF7CC6" w:rsidR="006119D9" w:rsidRPr="00337144" w:rsidRDefault="000D0488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119D9"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.97</w:t>
            </w:r>
          </w:p>
        </w:tc>
      </w:tr>
      <w:tr w:rsidR="007232FD" w:rsidRPr="00337144" w14:paraId="3BAF4F7E" w14:textId="77777777" w:rsidTr="007232FD">
        <w:tc>
          <w:tcPr>
            <w:tcW w:w="2216" w:type="pct"/>
          </w:tcPr>
          <w:p w14:paraId="5B31F26D" w14:textId="77777777" w:rsidR="001B64DF" w:rsidRPr="00337144" w:rsidRDefault="001B64DF" w:rsidP="0033708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62E208F" w14:textId="77777777" w:rsidR="001B64DF" w:rsidRPr="00337144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</w:tcPr>
          <w:p w14:paraId="52A3C313" w14:textId="77777777" w:rsidR="001B64DF" w:rsidRPr="00337144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7F816C" w14:textId="77777777" w:rsidR="001B64DF" w:rsidRPr="00337144" w:rsidRDefault="001B64DF" w:rsidP="003370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0994FE0E" w14:textId="77777777" w:rsidR="001B64DF" w:rsidRPr="00337144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33E30F44" w14:textId="77777777" w:rsidR="001B64DF" w:rsidRPr="00337144" w:rsidRDefault="001B64DF" w:rsidP="0033708A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28CD75AD" w14:textId="77777777" w:rsidR="001B64DF" w:rsidRPr="00337144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6D283CBF" w14:textId="77777777" w:rsidR="001B64DF" w:rsidRPr="00337144" w:rsidRDefault="001B64DF" w:rsidP="003370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337144" w14:paraId="2DB4BF7F" w14:textId="77777777" w:rsidTr="007232FD">
        <w:tc>
          <w:tcPr>
            <w:tcW w:w="2216" w:type="pct"/>
          </w:tcPr>
          <w:p w14:paraId="064439D4" w14:textId="03C3585B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9" w:type="pct"/>
          </w:tcPr>
          <w:p w14:paraId="026B2FC8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514B880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6F6E878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29413436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457CD5AE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611E5AC9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648DC468" w14:textId="77777777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337144" w14:paraId="77DC524E" w14:textId="77777777" w:rsidTr="007232FD">
        <w:tc>
          <w:tcPr>
            <w:tcW w:w="2216" w:type="pct"/>
          </w:tcPr>
          <w:p w14:paraId="2B9D6999" w14:textId="0DBDC50F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69" w:type="pct"/>
          </w:tcPr>
          <w:p w14:paraId="50E8D8A4" w14:textId="4D73400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FCBDF0D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B38B68A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69BF842D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733EAD74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69125B0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95FB62A" w14:textId="77777777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337144" w14:paraId="3008F2EA" w14:textId="77777777" w:rsidTr="007232FD">
        <w:tc>
          <w:tcPr>
            <w:tcW w:w="2216" w:type="pct"/>
          </w:tcPr>
          <w:p w14:paraId="712A4E5D" w14:textId="443D9B27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F0D490E" w14:textId="3A1FE318" w:rsidR="006119D9" w:rsidRPr="00337144" w:rsidRDefault="00EE17CD" w:rsidP="0081668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19D9"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.85</w:t>
            </w:r>
          </w:p>
        </w:tc>
        <w:tc>
          <w:tcPr>
            <w:tcW w:w="151" w:type="pct"/>
          </w:tcPr>
          <w:p w14:paraId="3BB8A748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F63F1D" w14:textId="065078D4" w:rsidR="006119D9" w:rsidRPr="00337144" w:rsidRDefault="000D0488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19D9"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.85</w:t>
            </w:r>
          </w:p>
        </w:tc>
        <w:tc>
          <w:tcPr>
            <w:tcW w:w="142" w:type="pct"/>
            <w:gridSpan w:val="3"/>
            <w:shd w:val="clear" w:color="auto" w:fill="auto"/>
          </w:tcPr>
          <w:p w14:paraId="42DFF9BA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57C2545" w14:textId="31B5C569" w:rsidR="006119D9" w:rsidRPr="00337144" w:rsidRDefault="00EE17CD" w:rsidP="00D92B53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6AE9399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12610BA8" w14:textId="7BEB8BC6" w:rsidR="006119D9" w:rsidRPr="00337144" w:rsidRDefault="000D0488" w:rsidP="00304CE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337144" w14:paraId="06056CD0" w14:textId="77777777" w:rsidTr="007232FD">
        <w:tc>
          <w:tcPr>
            <w:tcW w:w="2216" w:type="pct"/>
          </w:tcPr>
          <w:p w14:paraId="7421BA82" w14:textId="77777777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4CFCF9DF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</w:tcPr>
          <w:p w14:paraId="200AC88A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BC1885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43057D9C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4B0949A" w14:textId="77777777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4541A3FF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023D557E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337144" w14:paraId="3538FB0E" w14:textId="77777777" w:rsidTr="007232FD">
        <w:tc>
          <w:tcPr>
            <w:tcW w:w="2216" w:type="pct"/>
          </w:tcPr>
          <w:p w14:paraId="4DEDAA67" w14:textId="68B390FC" w:rsidR="006119D9" w:rsidRPr="00337144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9" w:type="pct"/>
          </w:tcPr>
          <w:p w14:paraId="31AF209D" w14:textId="5BD0A5EC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2682EFCB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8360089" w14:textId="4AF1A9EB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1ABF4DAE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3813D1BF" w14:textId="49B3C781" w:rsidR="006119D9" w:rsidRPr="00337144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6B625571" w14:textId="0FF89308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674ADB6" w14:textId="77E13849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24A17A66" w14:textId="77777777" w:rsidTr="007232FD">
        <w:tc>
          <w:tcPr>
            <w:tcW w:w="2216" w:type="pct"/>
          </w:tcPr>
          <w:p w14:paraId="570BFE4F" w14:textId="720F1334" w:rsidR="006119D9" w:rsidRPr="00337144" w:rsidRDefault="006119D9" w:rsidP="006119D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22800E2" w14:textId="363C4753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51" w:type="pct"/>
          </w:tcPr>
          <w:p w14:paraId="53B68BF5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241624" w14:textId="691B723A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142" w:type="pct"/>
            <w:gridSpan w:val="3"/>
            <w:shd w:val="clear" w:color="auto" w:fill="auto"/>
          </w:tcPr>
          <w:p w14:paraId="0C722F49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38CAC95" w14:textId="75544CE5" w:rsidR="006119D9" w:rsidRPr="00337144" w:rsidRDefault="006119D9" w:rsidP="00D92B53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6C5984A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356FFF4A" w14:textId="4CFA6AA4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337144" w14:paraId="69F86D60" w14:textId="77777777" w:rsidTr="007232FD">
        <w:tc>
          <w:tcPr>
            <w:tcW w:w="2216" w:type="pct"/>
          </w:tcPr>
          <w:p w14:paraId="752DF8A3" w14:textId="77777777" w:rsidR="006119D9" w:rsidRPr="00337144" w:rsidRDefault="006119D9" w:rsidP="006119D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FA87AEC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</w:tcPr>
          <w:p w14:paraId="7D80BDB8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B4423" w14:textId="77777777" w:rsidR="006119D9" w:rsidRPr="00337144" w:rsidRDefault="006119D9" w:rsidP="006119D9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1871DC24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3171A5B" w14:textId="38803F50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085B07A1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2740548D" w14:textId="4CE99576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337144" w14:paraId="085D89EE" w14:textId="77777777" w:rsidTr="007232FD">
        <w:tc>
          <w:tcPr>
            <w:tcW w:w="2216" w:type="pct"/>
          </w:tcPr>
          <w:p w14:paraId="7A88F901" w14:textId="0CCC9380" w:rsidR="006119D9" w:rsidRPr="00337144" w:rsidRDefault="006119D9" w:rsidP="006119D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69" w:type="pct"/>
          </w:tcPr>
          <w:p w14:paraId="73C5823D" w14:textId="64CCD535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B224722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D0FCF9F" w14:textId="6BF696F0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129CF2BD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2A18E666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84B9134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60E2992" w14:textId="77777777" w:rsidR="006119D9" w:rsidRPr="00337144" w:rsidRDefault="006119D9" w:rsidP="006119D9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79033926" w14:textId="77777777" w:rsidTr="007232FD">
        <w:tc>
          <w:tcPr>
            <w:tcW w:w="2216" w:type="pct"/>
          </w:tcPr>
          <w:p w14:paraId="0781124E" w14:textId="77777777" w:rsidR="006119D9" w:rsidRPr="00337144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7DA7FF91" w14:textId="0548B8E5" w:rsidR="006119D9" w:rsidRPr="00337144" w:rsidRDefault="006119D9" w:rsidP="0048757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31045796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EA0DD5A" w14:textId="17BFD875" w:rsidR="006119D9" w:rsidRPr="00337144" w:rsidRDefault="006119D9" w:rsidP="008738FB">
            <w:pPr>
              <w:pStyle w:val="BodyText"/>
              <w:tabs>
                <w:tab w:val="decimal" w:pos="60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gridSpan w:val="3"/>
            <w:shd w:val="clear" w:color="auto" w:fill="auto"/>
          </w:tcPr>
          <w:p w14:paraId="4C588097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7A49F1DA" w14:textId="4D3CFD83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0.38</w:t>
            </w:r>
          </w:p>
        </w:tc>
        <w:tc>
          <w:tcPr>
            <w:tcW w:w="124" w:type="pct"/>
            <w:shd w:val="clear" w:color="auto" w:fill="auto"/>
          </w:tcPr>
          <w:p w14:paraId="01D01F9A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858FD89" w14:textId="79CA7ED5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</w:tr>
      <w:tr w:rsidR="007232FD" w:rsidRPr="00337144" w14:paraId="05E79413" w14:textId="77777777" w:rsidTr="007232FD">
        <w:tc>
          <w:tcPr>
            <w:tcW w:w="2216" w:type="pct"/>
          </w:tcPr>
          <w:p w14:paraId="42492C57" w14:textId="77777777" w:rsidR="006119D9" w:rsidRPr="00337144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C36E9DD" w14:textId="723C8D20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17.69</w:t>
            </w:r>
          </w:p>
        </w:tc>
        <w:tc>
          <w:tcPr>
            <w:tcW w:w="151" w:type="pct"/>
          </w:tcPr>
          <w:p w14:paraId="31B6781C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AA62F" w14:textId="35DFC969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15.47</w:t>
            </w:r>
          </w:p>
        </w:tc>
        <w:tc>
          <w:tcPr>
            <w:tcW w:w="142" w:type="pct"/>
            <w:gridSpan w:val="3"/>
            <w:shd w:val="clear" w:color="auto" w:fill="auto"/>
          </w:tcPr>
          <w:p w14:paraId="3F363503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C8910" w14:textId="54BCFA78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7.18</w:t>
            </w:r>
          </w:p>
        </w:tc>
        <w:tc>
          <w:tcPr>
            <w:tcW w:w="124" w:type="pct"/>
            <w:shd w:val="clear" w:color="auto" w:fill="auto"/>
          </w:tcPr>
          <w:p w14:paraId="1942DD8B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539CFD9" w14:textId="6870A06C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9.03</w:t>
            </w:r>
          </w:p>
        </w:tc>
      </w:tr>
      <w:tr w:rsidR="007232FD" w:rsidRPr="00337144" w14:paraId="598C24DF" w14:textId="77777777" w:rsidTr="007232FD">
        <w:trPr>
          <w:trHeight w:val="70"/>
        </w:trPr>
        <w:tc>
          <w:tcPr>
            <w:tcW w:w="2216" w:type="pct"/>
          </w:tcPr>
          <w:p w14:paraId="20284105" w14:textId="77777777" w:rsidR="006119D9" w:rsidRPr="00337144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70DCF07D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17.69</w:t>
            </w:r>
          </w:p>
        </w:tc>
        <w:tc>
          <w:tcPr>
            <w:tcW w:w="151" w:type="pct"/>
          </w:tcPr>
          <w:p w14:paraId="67CF7A72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5BEE" w14:textId="653E90DE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15.47</w:t>
            </w:r>
          </w:p>
        </w:tc>
        <w:tc>
          <w:tcPr>
            <w:tcW w:w="142" w:type="pct"/>
            <w:gridSpan w:val="3"/>
            <w:shd w:val="clear" w:color="auto" w:fill="auto"/>
          </w:tcPr>
          <w:p w14:paraId="1F687E3F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06FD" w14:textId="71623EBD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7.56</w:t>
            </w:r>
          </w:p>
        </w:tc>
        <w:tc>
          <w:tcPr>
            <w:tcW w:w="124" w:type="pct"/>
            <w:shd w:val="clear" w:color="auto" w:fill="auto"/>
          </w:tcPr>
          <w:p w14:paraId="0FD8D20F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3B21" w14:textId="43C73091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9.43</w:t>
            </w:r>
          </w:p>
        </w:tc>
      </w:tr>
      <w:tr w:rsidR="007232FD" w:rsidRPr="00337144" w14:paraId="7884C04C" w14:textId="77777777" w:rsidTr="007232FD">
        <w:tc>
          <w:tcPr>
            <w:tcW w:w="2216" w:type="pct"/>
          </w:tcPr>
          <w:p w14:paraId="2FF27CD0" w14:textId="77777777" w:rsidR="006119D9" w:rsidRPr="00337144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4AAF7C8" w14:textId="77777777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</w:tcPr>
          <w:p w14:paraId="2DF05A52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5CB23" w14:textId="77777777" w:rsidR="006119D9" w:rsidRPr="00337144" w:rsidRDefault="006119D9" w:rsidP="006119D9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14:paraId="570EE544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7E3CBD" w14:textId="77777777" w:rsidR="006119D9" w:rsidRPr="00337144" w:rsidRDefault="006119D9" w:rsidP="006119D9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12ED131A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C028A6A" w14:textId="77777777" w:rsidR="006119D9" w:rsidRPr="00337144" w:rsidRDefault="006119D9" w:rsidP="006119D9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232FD" w:rsidRPr="00337144" w14:paraId="3E04AC93" w14:textId="77777777" w:rsidTr="007232FD">
        <w:tc>
          <w:tcPr>
            <w:tcW w:w="2216" w:type="pct"/>
          </w:tcPr>
          <w:p w14:paraId="1498602C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7144">
              <w:lastRenderedPageBreak/>
              <w:br w:type="page"/>
            </w:r>
          </w:p>
        </w:tc>
        <w:tc>
          <w:tcPr>
            <w:tcW w:w="1334" w:type="pct"/>
            <w:gridSpan w:val="3"/>
          </w:tcPr>
          <w:p w14:paraId="34AE2278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gridSpan w:val="3"/>
          </w:tcPr>
          <w:p w14:paraId="176D2F10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pct"/>
            <w:gridSpan w:val="6"/>
          </w:tcPr>
          <w:p w14:paraId="52B327A4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2FD" w:rsidRPr="00337144" w14:paraId="6B37F896" w14:textId="77777777" w:rsidTr="007232FD">
        <w:tc>
          <w:tcPr>
            <w:tcW w:w="2216" w:type="pct"/>
          </w:tcPr>
          <w:p w14:paraId="545D4FC1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9" w:type="pct"/>
          </w:tcPr>
          <w:p w14:paraId="1AC97C7A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" w:type="pct"/>
          </w:tcPr>
          <w:p w14:paraId="3EB9143C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5D4A1950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pct"/>
            <w:gridSpan w:val="3"/>
          </w:tcPr>
          <w:p w14:paraId="7EB9F1E4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3E81C43F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2" w:type="pct"/>
            <w:gridSpan w:val="3"/>
          </w:tcPr>
          <w:p w14:paraId="135267A7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B5F1F13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232FD" w:rsidRPr="00337144" w14:paraId="40AA3C42" w14:textId="77777777" w:rsidTr="007232FD">
        <w:tc>
          <w:tcPr>
            <w:tcW w:w="2216" w:type="pct"/>
          </w:tcPr>
          <w:p w14:paraId="5D4886C8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42677CE6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1" w:type="pct"/>
            <w:vAlign w:val="center"/>
          </w:tcPr>
          <w:p w14:paraId="172F6005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14:paraId="0F8358D7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  <w:gridSpan w:val="3"/>
          </w:tcPr>
          <w:p w14:paraId="3CF3EC59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74BEEDAB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gridSpan w:val="3"/>
            <w:vAlign w:val="center"/>
          </w:tcPr>
          <w:p w14:paraId="5BB0A311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226CBD63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232FD" w:rsidRPr="00337144" w14:paraId="20188A5F" w14:textId="77777777" w:rsidTr="00255298">
        <w:tc>
          <w:tcPr>
            <w:tcW w:w="2216" w:type="pct"/>
          </w:tcPr>
          <w:p w14:paraId="5DD679C8" w14:textId="77777777" w:rsidR="007232FD" w:rsidRPr="00337144" w:rsidRDefault="007232FD" w:rsidP="002552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4" w:type="pct"/>
            <w:gridSpan w:val="12"/>
          </w:tcPr>
          <w:p w14:paraId="080AC447" w14:textId="77777777" w:rsidR="007232FD" w:rsidRPr="00337144" w:rsidRDefault="007232FD" w:rsidP="002552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2FD" w:rsidRPr="00337144" w14:paraId="7BBA8064" w14:textId="77777777" w:rsidTr="007232FD">
        <w:tc>
          <w:tcPr>
            <w:tcW w:w="2216" w:type="pct"/>
          </w:tcPr>
          <w:p w14:paraId="663363D0" w14:textId="77777777" w:rsidR="006119D9" w:rsidRPr="00337144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69" w:type="pct"/>
          </w:tcPr>
          <w:p w14:paraId="5C88FDD3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E7E6AA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22CDA0AB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3"/>
          </w:tcPr>
          <w:p w14:paraId="45999577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3007CBCD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36223B95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A54A13D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337144" w14:paraId="16F1C591" w14:textId="77777777" w:rsidTr="007232FD">
        <w:tc>
          <w:tcPr>
            <w:tcW w:w="2216" w:type="pct"/>
          </w:tcPr>
          <w:p w14:paraId="3CDC775C" w14:textId="77777777" w:rsidR="006119D9" w:rsidRPr="00337144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0DBE826" w14:textId="5254E034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2.52</w:t>
            </w:r>
          </w:p>
        </w:tc>
        <w:tc>
          <w:tcPr>
            <w:tcW w:w="151" w:type="pct"/>
          </w:tcPr>
          <w:p w14:paraId="3F65F0F1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44D92032" w14:textId="1F3088AE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1.15</w:t>
            </w:r>
          </w:p>
        </w:tc>
        <w:tc>
          <w:tcPr>
            <w:tcW w:w="142" w:type="pct"/>
            <w:gridSpan w:val="3"/>
          </w:tcPr>
          <w:p w14:paraId="58B5056A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</w:tcPr>
          <w:p w14:paraId="339D98E3" w14:textId="610DC66E" w:rsidR="006119D9" w:rsidRPr="00337144" w:rsidRDefault="006119D9" w:rsidP="006119D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FFF0D17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36A5EFEA" w14:textId="135EA737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337144" w14:paraId="39E56D95" w14:textId="77777777" w:rsidTr="007232FD">
        <w:tblPrEx>
          <w:tblLook w:val="04A0" w:firstRow="1" w:lastRow="0" w:firstColumn="1" w:lastColumn="0" w:noHBand="0" w:noVBand="1"/>
        </w:tblPrEx>
        <w:tc>
          <w:tcPr>
            <w:tcW w:w="2216" w:type="pct"/>
          </w:tcPr>
          <w:p w14:paraId="37C42CE1" w14:textId="77777777" w:rsidR="007232FD" w:rsidRPr="00337144" w:rsidRDefault="007232FD" w:rsidP="00255298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</w:tcPr>
          <w:p w14:paraId="7BFA74FF" w14:textId="77777777" w:rsidR="007232FD" w:rsidRPr="00337144" w:rsidRDefault="007232FD" w:rsidP="0025529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1" w:type="pct"/>
          </w:tcPr>
          <w:p w14:paraId="526762DB" w14:textId="77777777" w:rsidR="007232FD" w:rsidRPr="00337144" w:rsidRDefault="007232FD" w:rsidP="0025529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</w:tcPr>
          <w:p w14:paraId="63484E16" w14:textId="77777777" w:rsidR="007232FD" w:rsidRPr="00337144" w:rsidRDefault="007232FD" w:rsidP="0025529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67E89CB9" w14:textId="77777777" w:rsidR="007232FD" w:rsidRPr="00337144" w:rsidRDefault="007232FD" w:rsidP="0025529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gridSpan w:val="3"/>
          </w:tcPr>
          <w:p w14:paraId="61D15346" w14:textId="77777777" w:rsidR="007232FD" w:rsidRPr="00337144" w:rsidRDefault="007232FD" w:rsidP="0025529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  <w:gridSpan w:val="3"/>
          </w:tcPr>
          <w:p w14:paraId="36749E1D" w14:textId="77777777" w:rsidR="007232FD" w:rsidRPr="00337144" w:rsidRDefault="007232FD" w:rsidP="0025529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</w:tcPr>
          <w:p w14:paraId="32E297C7" w14:textId="77777777" w:rsidR="007232FD" w:rsidRPr="00337144" w:rsidRDefault="007232FD" w:rsidP="0025529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337144" w14:paraId="73D3380D" w14:textId="77777777" w:rsidTr="007232FD">
        <w:tc>
          <w:tcPr>
            <w:tcW w:w="2216" w:type="pct"/>
          </w:tcPr>
          <w:p w14:paraId="0F37D91B" w14:textId="16CFE7F5" w:rsidR="006119D9" w:rsidRPr="00337144" w:rsidRDefault="006119D9" w:rsidP="006119D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337144">
              <w:rPr>
                <w:rFonts w:asciiTheme="majorBidi" w:hAnsiTheme="majorBidi" w:cstheme="majorBidi"/>
                <w:b/>
                <w:i/>
                <w:iCs/>
                <w:noProof/>
                <w:sz w:val="28"/>
                <w:szCs w:val="28"/>
                <w:lang w:val="th-TH"/>
              </w:rPr>
              <w:t xml:space="preserve">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69" w:type="pct"/>
          </w:tcPr>
          <w:p w14:paraId="6C90ABF6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521DD54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F3494C9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1F3CE8D8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gridSpan w:val="3"/>
          </w:tcPr>
          <w:p w14:paraId="7EBD69D3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3"/>
          </w:tcPr>
          <w:p w14:paraId="4391CF2B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BC586DA" w14:textId="77777777" w:rsidR="006119D9" w:rsidRPr="00337144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337144" w14:paraId="4FE5ABAE" w14:textId="77777777" w:rsidTr="007232FD">
        <w:tc>
          <w:tcPr>
            <w:tcW w:w="2216" w:type="pct"/>
          </w:tcPr>
          <w:p w14:paraId="091A4948" w14:textId="77777777" w:rsidR="006119D9" w:rsidRPr="00337144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5079FAB0" w14:textId="408DEAE1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6.48</w:t>
            </w:r>
          </w:p>
        </w:tc>
        <w:tc>
          <w:tcPr>
            <w:tcW w:w="151" w:type="pct"/>
          </w:tcPr>
          <w:p w14:paraId="7293203B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1485FA9" w14:textId="310D9E20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6.62</w:t>
            </w:r>
          </w:p>
        </w:tc>
        <w:tc>
          <w:tcPr>
            <w:tcW w:w="135" w:type="pct"/>
            <w:gridSpan w:val="2"/>
          </w:tcPr>
          <w:p w14:paraId="208AA359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3"/>
            <w:tcBorders>
              <w:bottom w:val="double" w:sz="4" w:space="0" w:color="auto"/>
            </w:tcBorders>
          </w:tcPr>
          <w:p w14:paraId="01A955B8" w14:textId="1A09D96F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1.85</w:t>
            </w:r>
          </w:p>
        </w:tc>
        <w:tc>
          <w:tcPr>
            <w:tcW w:w="132" w:type="pct"/>
            <w:gridSpan w:val="3"/>
          </w:tcPr>
          <w:p w14:paraId="584A12CA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2CBFA9E6" w14:textId="5E0D17A7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1.97</w:t>
            </w:r>
          </w:p>
        </w:tc>
      </w:tr>
      <w:tr w:rsidR="006119D9" w:rsidRPr="00337144" w14:paraId="2CE42403" w14:textId="77777777" w:rsidTr="007232FD">
        <w:tc>
          <w:tcPr>
            <w:tcW w:w="2216" w:type="pct"/>
          </w:tcPr>
          <w:p w14:paraId="38F804DC" w14:textId="77777777" w:rsidR="006119D9" w:rsidRPr="00337144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DDF2CD0" w14:textId="77777777" w:rsidR="006119D9" w:rsidRPr="00337144" w:rsidRDefault="006119D9" w:rsidP="006119D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</w:tcPr>
          <w:p w14:paraId="15C6E695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0A888C64" w14:textId="77777777" w:rsidR="006119D9" w:rsidRPr="00337144" w:rsidRDefault="006119D9" w:rsidP="006119D9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337E9CE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gridSpan w:val="3"/>
            <w:tcBorders>
              <w:top w:val="double" w:sz="4" w:space="0" w:color="auto"/>
            </w:tcBorders>
          </w:tcPr>
          <w:p w14:paraId="1B559206" w14:textId="77777777" w:rsidR="006119D9" w:rsidRPr="00337144" w:rsidRDefault="006119D9" w:rsidP="006119D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  <w:gridSpan w:val="3"/>
          </w:tcPr>
          <w:p w14:paraId="3CCFB6B0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07A054DC" w14:textId="77777777" w:rsidR="006119D9" w:rsidRPr="00337144" w:rsidRDefault="006119D9" w:rsidP="006119D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337144" w14:paraId="170EA14C" w14:textId="77777777" w:rsidTr="007232FD">
        <w:tc>
          <w:tcPr>
            <w:tcW w:w="2216" w:type="pct"/>
          </w:tcPr>
          <w:p w14:paraId="47464162" w14:textId="77777777" w:rsidR="006119D9" w:rsidRPr="00337144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9" w:type="pct"/>
          </w:tcPr>
          <w:p w14:paraId="6D473294" w14:textId="77777777" w:rsidR="006119D9" w:rsidRPr="00337144" w:rsidRDefault="006119D9" w:rsidP="006119D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F6C39C5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55F12AE2" w14:textId="77777777" w:rsidR="006119D9" w:rsidRPr="00337144" w:rsidRDefault="006119D9" w:rsidP="006119D9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00704A8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gridSpan w:val="3"/>
          </w:tcPr>
          <w:p w14:paraId="484A71BB" w14:textId="77777777" w:rsidR="006119D9" w:rsidRPr="00337144" w:rsidRDefault="006119D9" w:rsidP="006119D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3"/>
          </w:tcPr>
          <w:p w14:paraId="6AF9DE76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ED8324E" w14:textId="77777777" w:rsidR="006119D9" w:rsidRPr="00337144" w:rsidRDefault="006119D9" w:rsidP="006119D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337144" w14:paraId="4398BED8" w14:textId="77777777" w:rsidTr="007232FD">
        <w:tc>
          <w:tcPr>
            <w:tcW w:w="2216" w:type="pct"/>
          </w:tcPr>
          <w:p w14:paraId="274E949D" w14:textId="77777777" w:rsidR="006119D9" w:rsidRPr="00337144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CA800C3" w14:textId="6FE508C9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14.76</w:t>
            </w:r>
          </w:p>
        </w:tc>
        <w:tc>
          <w:tcPr>
            <w:tcW w:w="151" w:type="pct"/>
          </w:tcPr>
          <w:p w14:paraId="2431F562" w14:textId="77777777" w:rsidR="006119D9" w:rsidRPr="00337144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B9F8173" w14:textId="71FF78CB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15.42</w:t>
            </w:r>
          </w:p>
        </w:tc>
        <w:tc>
          <w:tcPr>
            <w:tcW w:w="135" w:type="pct"/>
            <w:gridSpan w:val="2"/>
          </w:tcPr>
          <w:p w14:paraId="2135F23E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3"/>
            <w:tcBorders>
              <w:bottom w:val="double" w:sz="4" w:space="0" w:color="auto"/>
            </w:tcBorders>
          </w:tcPr>
          <w:p w14:paraId="2D9B09B8" w14:textId="0FCB5C3E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2.05</w:t>
            </w:r>
          </w:p>
        </w:tc>
        <w:tc>
          <w:tcPr>
            <w:tcW w:w="132" w:type="pct"/>
            <w:gridSpan w:val="3"/>
          </w:tcPr>
          <w:p w14:paraId="2FD09F7A" w14:textId="0A95FF19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7182D7AB" w14:textId="2745558A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2.44</w:t>
            </w:r>
          </w:p>
        </w:tc>
      </w:tr>
      <w:tr w:rsidR="006119D9" w:rsidRPr="00337144" w14:paraId="0A2A73BD" w14:textId="77777777" w:rsidTr="007232FD">
        <w:tblPrEx>
          <w:tblLook w:val="04A0" w:firstRow="1" w:lastRow="0" w:firstColumn="1" w:lastColumn="0" w:noHBand="0" w:noVBand="1"/>
        </w:tblPrEx>
        <w:tc>
          <w:tcPr>
            <w:tcW w:w="2216" w:type="pct"/>
          </w:tcPr>
          <w:p w14:paraId="6423AB48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</w:tcPr>
          <w:p w14:paraId="476ECB63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1" w:type="pct"/>
          </w:tcPr>
          <w:p w14:paraId="007D73D4" w14:textId="0F7F29C2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</w:tcPr>
          <w:p w14:paraId="67D13DD7" w14:textId="297D61AD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613E594A" w14:textId="584A9F52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gridSpan w:val="3"/>
          </w:tcPr>
          <w:p w14:paraId="2FF45EAD" w14:textId="7C600AE6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  <w:gridSpan w:val="3"/>
          </w:tcPr>
          <w:p w14:paraId="4CE0D0D0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</w:tcPr>
          <w:p w14:paraId="67B79DB7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337144" w14:paraId="624EABCD" w14:textId="77777777" w:rsidTr="007232FD">
        <w:tblPrEx>
          <w:tblLook w:val="04A0" w:firstRow="1" w:lastRow="0" w:firstColumn="1" w:lastColumn="0" w:noHBand="0" w:noVBand="1"/>
        </w:tblPrEx>
        <w:tc>
          <w:tcPr>
            <w:tcW w:w="2216" w:type="pct"/>
          </w:tcPr>
          <w:p w14:paraId="59193FFF" w14:textId="2F2BDFF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69" w:type="pct"/>
          </w:tcPr>
          <w:p w14:paraId="38B8FAE5" w14:textId="77777777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2B7DF431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1A0DBCD7" w14:textId="577E992A" w:rsidR="006119D9" w:rsidRPr="00337144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1C12510F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gridSpan w:val="3"/>
          </w:tcPr>
          <w:p w14:paraId="05BC74D5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3"/>
          </w:tcPr>
          <w:p w14:paraId="29DAD4B0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B1E3E73" w14:textId="77777777" w:rsidR="006119D9" w:rsidRPr="00337144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337144" w14:paraId="65997C4F" w14:textId="77777777" w:rsidTr="007232FD">
        <w:tblPrEx>
          <w:tblLook w:val="04A0" w:firstRow="1" w:lastRow="0" w:firstColumn="1" w:lastColumn="0" w:noHBand="0" w:noVBand="1"/>
        </w:tblPrEx>
        <w:tc>
          <w:tcPr>
            <w:tcW w:w="2216" w:type="pct"/>
            <w:hideMark/>
          </w:tcPr>
          <w:p w14:paraId="3F0228D4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  <w:vAlign w:val="center"/>
          </w:tcPr>
          <w:p w14:paraId="50E5243B" w14:textId="546490B9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01ABD5C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14:paraId="383443A7" w14:textId="4BF97AFD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48141EC8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gridSpan w:val="3"/>
          </w:tcPr>
          <w:p w14:paraId="46EDC994" w14:textId="393E470B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316.90</w:t>
            </w:r>
          </w:p>
        </w:tc>
        <w:tc>
          <w:tcPr>
            <w:tcW w:w="132" w:type="pct"/>
            <w:gridSpan w:val="3"/>
          </w:tcPr>
          <w:p w14:paraId="2B5B145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0277AA9" w14:textId="5118B3D0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420.90</w:t>
            </w:r>
          </w:p>
        </w:tc>
      </w:tr>
      <w:tr w:rsidR="006119D9" w:rsidRPr="00337144" w14:paraId="3B06FE60" w14:textId="77777777" w:rsidTr="007232FD">
        <w:tblPrEx>
          <w:tblLook w:val="04A0" w:firstRow="1" w:lastRow="0" w:firstColumn="1" w:lastColumn="0" w:noHBand="0" w:noVBand="1"/>
        </w:tblPrEx>
        <w:tc>
          <w:tcPr>
            <w:tcW w:w="2216" w:type="pct"/>
            <w:hideMark/>
          </w:tcPr>
          <w:p w14:paraId="4C42D783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</w:tcPr>
          <w:p w14:paraId="3B529D3F" w14:textId="7F2BEEC3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1,819.80</w:t>
            </w:r>
          </w:p>
        </w:tc>
        <w:tc>
          <w:tcPr>
            <w:tcW w:w="151" w:type="pct"/>
          </w:tcPr>
          <w:p w14:paraId="6B675FDD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7D5834A" w14:textId="1B40E8F3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1,802.80</w:t>
            </w:r>
          </w:p>
        </w:tc>
        <w:tc>
          <w:tcPr>
            <w:tcW w:w="135" w:type="pct"/>
            <w:gridSpan w:val="2"/>
          </w:tcPr>
          <w:p w14:paraId="551A9E33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gridSpan w:val="3"/>
          </w:tcPr>
          <w:p w14:paraId="7933EF27" w14:textId="25383170" w:rsidR="006119D9" w:rsidRPr="00337144" w:rsidRDefault="006119D9" w:rsidP="006119D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3"/>
          </w:tcPr>
          <w:p w14:paraId="586AA932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EE9D116" w14:textId="3BB71B63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9D9" w:rsidRPr="00337144" w14:paraId="4ADEDFEA" w14:textId="77777777" w:rsidTr="007232FD">
        <w:tblPrEx>
          <w:tblLook w:val="04A0" w:firstRow="1" w:lastRow="0" w:firstColumn="1" w:lastColumn="0" w:noHBand="0" w:noVBand="1"/>
        </w:tblPrEx>
        <w:tc>
          <w:tcPr>
            <w:tcW w:w="2216" w:type="pct"/>
            <w:hideMark/>
          </w:tcPr>
          <w:p w14:paraId="16598A5C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667306A4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8.80</w:t>
            </w:r>
          </w:p>
        </w:tc>
        <w:tc>
          <w:tcPr>
            <w:tcW w:w="151" w:type="pct"/>
          </w:tcPr>
          <w:p w14:paraId="01347A69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24356A53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11.80</w:t>
            </w:r>
          </w:p>
        </w:tc>
        <w:tc>
          <w:tcPr>
            <w:tcW w:w="135" w:type="pct"/>
            <w:gridSpan w:val="2"/>
          </w:tcPr>
          <w:p w14:paraId="617576BD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77CD5141" w:rsidR="006119D9" w:rsidRPr="00337144" w:rsidRDefault="006119D9" w:rsidP="006119D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3"/>
          </w:tcPr>
          <w:p w14:paraId="5DD4D815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7AA28339" w:rsidR="006119D9" w:rsidRPr="00337144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9D9" w:rsidRPr="00337144" w14:paraId="21D1AD20" w14:textId="77777777" w:rsidTr="007232FD">
        <w:tblPrEx>
          <w:tblLook w:val="04A0" w:firstRow="1" w:lastRow="0" w:firstColumn="1" w:lastColumn="0" w:noHBand="0" w:noVBand="1"/>
        </w:tblPrEx>
        <w:tc>
          <w:tcPr>
            <w:tcW w:w="2216" w:type="pct"/>
            <w:hideMark/>
          </w:tcPr>
          <w:p w14:paraId="6340FFFA" w14:textId="77777777" w:rsidR="006119D9" w:rsidRPr="00337144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7EF6EF63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1,828.60</w:t>
            </w:r>
          </w:p>
        </w:tc>
        <w:tc>
          <w:tcPr>
            <w:tcW w:w="151" w:type="pct"/>
          </w:tcPr>
          <w:p w14:paraId="23DF9ACC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303CC6E6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1,814.60</w:t>
            </w:r>
          </w:p>
        </w:tc>
        <w:tc>
          <w:tcPr>
            <w:tcW w:w="135" w:type="pct"/>
            <w:gridSpan w:val="2"/>
          </w:tcPr>
          <w:p w14:paraId="0BB46329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1F260CC5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316.90</w:t>
            </w:r>
          </w:p>
        </w:tc>
        <w:tc>
          <w:tcPr>
            <w:tcW w:w="132" w:type="pct"/>
            <w:gridSpan w:val="3"/>
          </w:tcPr>
          <w:p w14:paraId="75C537D0" w14:textId="77777777" w:rsidR="006119D9" w:rsidRPr="00337144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47910EE1" w:rsidR="006119D9" w:rsidRPr="00337144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420.90</w:t>
            </w:r>
          </w:p>
        </w:tc>
      </w:tr>
    </w:tbl>
    <w:p w14:paraId="7C73161F" w14:textId="399E31BC" w:rsidR="00A61EC3" w:rsidRPr="00D66F8D" w:rsidRDefault="00A61EC3" w:rsidP="00A61EC3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1D18D35F" w14:textId="4EF378B3" w:rsidR="009512A0" w:rsidRPr="00337144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337144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337144" w:rsidRDefault="009512A0" w:rsidP="00757EF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6B52470A" w14:textId="1C940DAA" w:rsidR="0075713B" w:rsidRPr="00337144" w:rsidRDefault="0075713B" w:rsidP="0075713B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337144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337144">
        <w:rPr>
          <w:rFonts w:ascii="Angsana New" w:hAnsi="Angsana New"/>
          <w:sz w:val="28"/>
          <w:szCs w:val="28"/>
        </w:rPr>
        <w:t xml:space="preserve"> 31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Pr="00337144">
        <w:rPr>
          <w:rFonts w:ascii="Angsana New" w:hAnsi="Angsana New" w:hint="cs"/>
          <w:sz w:val="28"/>
          <w:szCs w:val="28"/>
          <w:cs/>
        </w:rPr>
        <w:t>ธันวาคม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Pr="00337144">
        <w:rPr>
          <w:rFonts w:ascii="Angsana New" w:hAnsi="Angsana New"/>
          <w:sz w:val="28"/>
          <w:szCs w:val="28"/>
        </w:rPr>
        <w:t>2567</w:t>
      </w:r>
      <w:r w:rsidRPr="0033714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Pr="00337144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337144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337144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337144" w14:paraId="1BF6BDD5" w14:textId="77777777" w:rsidTr="00C8441A">
        <w:tc>
          <w:tcPr>
            <w:tcW w:w="5229" w:type="dxa"/>
          </w:tcPr>
          <w:p w14:paraId="39D01DEB" w14:textId="77777777" w:rsidR="009512A0" w:rsidRPr="00337144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337144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71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337144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337144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71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337144" w14:paraId="525357A5" w14:textId="77777777" w:rsidTr="00C8441A">
        <w:tc>
          <w:tcPr>
            <w:tcW w:w="5229" w:type="dxa"/>
          </w:tcPr>
          <w:p w14:paraId="63DD57BD" w14:textId="77777777" w:rsidR="009512A0" w:rsidRPr="00337144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337144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33714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337144" w14:paraId="7DBEDB11" w14:textId="77777777" w:rsidTr="00D263D9">
        <w:tc>
          <w:tcPr>
            <w:tcW w:w="5229" w:type="dxa"/>
          </w:tcPr>
          <w:p w14:paraId="625625DD" w14:textId="77777777" w:rsidR="009512A0" w:rsidRPr="00337144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0A88A2FC" w:rsidR="009512A0" w:rsidRPr="00337144" w:rsidRDefault="00E84F07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8.40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337144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45091E3D" w:rsidR="009512A0" w:rsidRPr="00337144" w:rsidRDefault="00E84F07" w:rsidP="008E405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12A0" w:rsidRPr="00337144" w14:paraId="56B22FF6" w14:textId="77777777" w:rsidTr="00C8441A">
        <w:tc>
          <w:tcPr>
            <w:tcW w:w="5229" w:type="dxa"/>
          </w:tcPr>
          <w:p w14:paraId="1DE70A4C" w14:textId="77777777" w:rsidR="009512A0" w:rsidRPr="00337144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44F29168" w:rsidR="009512A0" w:rsidRPr="00337144" w:rsidRDefault="00E84F07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1,636.02</w:t>
            </w:r>
          </w:p>
        </w:tc>
        <w:tc>
          <w:tcPr>
            <w:tcW w:w="270" w:type="dxa"/>
          </w:tcPr>
          <w:p w14:paraId="0B2B39D6" w14:textId="77777777" w:rsidR="009512A0" w:rsidRPr="00337144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6E54AE78" w:rsidR="009512A0" w:rsidRPr="00337144" w:rsidRDefault="00E84F07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34.41</w:t>
            </w:r>
          </w:p>
        </w:tc>
      </w:tr>
    </w:tbl>
    <w:p w14:paraId="25A27731" w14:textId="578DC96F" w:rsidR="001B64DF" w:rsidRPr="00337144" w:rsidRDefault="001B64DF" w:rsidP="006F38A1">
      <w:pPr>
        <w:spacing w:line="340" w:lineRule="exact"/>
        <w:ind w:right="-27"/>
        <w:rPr>
          <w:rFonts w:asciiTheme="majorBidi" w:hAnsiTheme="majorBidi" w:cstheme="majorBidi"/>
          <w:sz w:val="28"/>
          <w:szCs w:val="28"/>
        </w:rPr>
      </w:pPr>
    </w:p>
    <w:p w14:paraId="75758CB3" w14:textId="77777777" w:rsidR="001B64DF" w:rsidRPr="00337144" w:rsidRDefault="001B64DF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</w:rPr>
        <w:br w:type="page"/>
      </w:r>
    </w:p>
    <w:p w14:paraId="7CAACE12" w14:textId="42069B59" w:rsidR="003B14EA" w:rsidRPr="00337144" w:rsidRDefault="00BB5C14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อสังหาริมทรัพย์พัฒนาเพื่อขาย</w:t>
      </w:r>
    </w:p>
    <w:p w14:paraId="74311FAF" w14:textId="6A2766E1" w:rsidR="00536901" w:rsidRPr="00337144" w:rsidRDefault="00536901" w:rsidP="007E063B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50"/>
        <w:gridCol w:w="331"/>
        <w:gridCol w:w="1301"/>
      </w:tblGrid>
      <w:tr w:rsidR="00AB6324" w:rsidRPr="00337144" w14:paraId="429E7278" w14:textId="77777777" w:rsidTr="00AB6324">
        <w:tc>
          <w:tcPr>
            <w:tcW w:w="3449" w:type="pct"/>
          </w:tcPr>
          <w:p w14:paraId="3BCAA237" w14:textId="77777777" w:rsidR="00AB6324" w:rsidRPr="00337144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7B212BE9" w14:textId="77777777" w:rsidR="00AB6324" w:rsidRPr="00337144" w:rsidRDefault="00AB6324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9A8" w:rsidRPr="00337144" w14:paraId="4E27E127" w14:textId="77777777" w:rsidTr="00AB6324">
        <w:tc>
          <w:tcPr>
            <w:tcW w:w="3449" w:type="pct"/>
          </w:tcPr>
          <w:p w14:paraId="539A43ED" w14:textId="77777777" w:rsidR="00A719A8" w:rsidRPr="00337144" w:rsidRDefault="00A719A8" w:rsidP="00A719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2171F78" w14:textId="5B4F6992" w:rsidR="00A719A8" w:rsidRPr="00337144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pct"/>
          </w:tcPr>
          <w:p w14:paraId="3C1EFCEF" w14:textId="77777777" w:rsidR="00A719A8" w:rsidRPr="00337144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5ED0EC76" w:rsidR="00A719A8" w:rsidRPr="00337144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3714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719A8" w:rsidRPr="00337144" w14:paraId="7CA05A6D" w14:textId="77777777" w:rsidTr="00AB6324">
        <w:tc>
          <w:tcPr>
            <w:tcW w:w="3449" w:type="pct"/>
          </w:tcPr>
          <w:p w14:paraId="6AF5735A" w14:textId="77777777" w:rsidR="00A719A8" w:rsidRPr="00337144" w:rsidRDefault="00A719A8" w:rsidP="00A719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BEF2D1A" w14:textId="041089D1" w:rsidR="00A719A8" w:rsidRPr="00337144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pct"/>
            <w:vAlign w:val="center"/>
          </w:tcPr>
          <w:p w14:paraId="01A22267" w14:textId="77777777" w:rsidR="00A719A8" w:rsidRPr="00337144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21CA4E24" w:rsidR="00A719A8" w:rsidRPr="00337144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719A8" w:rsidRPr="00337144" w14:paraId="32DCFB40" w14:textId="77777777" w:rsidTr="00AB6324">
        <w:tc>
          <w:tcPr>
            <w:tcW w:w="3449" w:type="pct"/>
          </w:tcPr>
          <w:p w14:paraId="2EBA13DD" w14:textId="77777777" w:rsidR="00A719A8" w:rsidRPr="00337144" w:rsidRDefault="00A719A8" w:rsidP="00A719A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0AE29E3B" w14:textId="77777777" w:rsidR="00A719A8" w:rsidRPr="00337144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19A8" w:rsidRPr="00337144" w14:paraId="55607450" w14:textId="77777777" w:rsidTr="00AB6324">
        <w:tc>
          <w:tcPr>
            <w:tcW w:w="3449" w:type="pct"/>
          </w:tcPr>
          <w:p w14:paraId="629F9A78" w14:textId="77777777" w:rsidR="00A719A8" w:rsidRPr="00337144" w:rsidRDefault="00A719A8" w:rsidP="00A719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3" w:type="pct"/>
          </w:tcPr>
          <w:p w14:paraId="33E23422" w14:textId="2221E849" w:rsidR="00A719A8" w:rsidRPr="00337144" w:rsidRDefault="00ED39FE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3,046.96</w:t>
            </w:r>
          </w:p>
        </w:tc>
        <w:tc>
          <w:tcPr>
            <w:tcW w:w="178" w:type="pct"/>
          </w:tcPr>
          <w:p w14:paraId="07F6D4D8" w14:textId="77777777" w:rsidR="00A719A8" w:rsidRPr="00337144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4F6BC853" w:rsidR="00A719A8" w:rsidRPr="00337144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3,478.34</w:t>
            </w:r>
          </w:p>
        </w:tc>
      </w:tr>
      <w:tr w:rsidR="00A719A8" w:rsidRPr="00337144" w14:paraId="561742D8" w14:textId="77777777" w:rsidTr="00AB6324">
        <w:tc>
          <w:tcPr>
            <w:tcW w:w="3449" w:type="pct"/>
          </w:tcPr>
          <w:p w14:paraId="705B0EE8" w14:textId="77777777" w:rsidR="00A719A8" w:rsidRPr="00337144" w:rsidRDefault="00A719A8" w:rsidP="00A719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1498820" w14:textId="2075836A" w:rsidR="00A719A8" w:rsidRPr="00337144" w:rsidRDefault="00ED39FE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2,769.43</w:t>
            </w:r>
          </w:p>
        </w:tc>
        <w:tc>
          <w:tcPr>
            <w:tcW w:w="178" w:type="pct"/>
          </w:tcPr>
          <w:p w14:paraId="2CF82033" w14:textId="77777777" w:rsidR="00A719A8" w:rsidRPr="00337144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74F1059F" w:rsidR="00A719A8" w:rsidRPr="00337144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2,769.43</w:t>
            </w:r>
          </w:p>
        </w:tc>
      </w:tr>
      <w:tr w:rsidR="00A719A8" w:rsidRPr="00337144" w14:paraId="2E8EBAA5" w14:textId="77777777" w:rsidTr="00AB6324">
        <w:tc>
          <w:tcPr>
            <w:tcW w:w="3449" w:type="pct"/>
          </w:tcPr>
          <w:p w14:paraId="556C3381" w14:textId="77777777" w:rsidR="00A719A8" w:rsidRPr="00337144" w:rsidRDefault="00A719A8" w:rsidP="00A719A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143FE27" w14:textId="783C180D" w:rsidR="00A719A8" w:rsidRPr="00337144" w:rsidRDefault="00F8004E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5,816.39</w:t>
            </w:r>
          </w:p>
        </w:tc>
        <w:tc>
          <w:tcPr>
            <w:tcW w:w="178" w:type="pct"/>
          </w:tcPr>
          <w:p w14:paraId="6879F263" w14:textId="77777777" w:rsidR="00A719A8" w:rsidRPr="00337144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5D718D0F" w:rsidR="00A719A8" w:rsidRPr="00337144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6,247.77</w:t>
            </w:r>
          </w:p>
        </w:tc>
      </w:tr>
      <w:tr w:rsidR="00A719A8" w:rsidRPr="00337144" w14:paraId="5F7C1AD8" w14:textId="77777777" w:rsidTr="00AB6324">
        <w:tc>
          <w:tcPr>
            <w:tcW w:w="3449" w:type="pct"/>
          </w:tcPr>
          <w:p w14:paraId="349B246F" w14:textId="77777777" w:rsidR="00A719A8" w:rsidRPr="00337144" w:rsidRDefault="00A719A8" w:rsidP="00A719A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5CE6CE1" w14:textId="5DE9FB95" w:rsidR="00A719A8" w:rsidRPr="00337144" w:rsidRDefault="00F8004E" w:rsidP="00A719A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(3.67)</w:t>
            </w:r>
          </w:p>
        </w:tc>
        <w:tc>
          <w:tcPr>
            <w:tcW w:w="178" w:type="pct"/>
          </w:tcPr>
          <w:p w14:paraId="5B3394DB" w14:textId="77777777" w:rsidR="00A719A8" w:rsidRPr="00337144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683D72A8" w:rsidR="00A719A8" w:rsidRPr="00337144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(4.11)</w:t>
            </w:r>
          </w:p>
        </w:tc>
      </w:tr>
      <w:tr w:rsidR="00A719A8" w:rsidRPr="00337144" w14:paraId="58D4699F" w14:textId="77777777" w:rsidTr="00AB6324">
        <w:tc>
          <w:tcPr>
            <w:tcW w:w="3449" w:type="pct"/>
          </w:tcPr>
          <w:p w14:paraId="371EB5FF" w14:textId="77777777" w:rsidR="00A719A8" w:rsidRPr="00337144" w:rsidRDefault="00A719A8" w:rsidP="00A719A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7359908C" w:rsidR="00A719A8" w:rsidRPr="00337144" w:rsidRDefault="00ED39FE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5,812.72</w:t>
            </w:r>
          </w:p>
        </w:tc>
        <w:tc>
          <w:tcPr>
            <w:tcW w:w="178" w:type="pct"/>
          </w:tcPr>
          <w:p w14:paraId="747226C6" w14:textId="77777777" w:rsidR="00A719A8" w:rsidRPr="00337144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18647AB0" w:rsidR="00A719A8" w:rsidRPr="00337144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6,243.66</w:t>
            </w:r>
          </w:p>
        </w:tc>
      </w:tr>
    </w:tbl>
    <w:p w14:paraId="52C2B267" w14:textId="33FC5684" w:rsidR="00F95132" w:rsidRPr="00337144" w:rsidRDefault="00F95132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4"/>
        <w:gridCol w:w="1251"/>
        <w:gridCol w:w="330"/>
        <w:gridCol w:w="1106"/>
        <w:gridCol w:w="270"/>
      </w:tblGrid>
      <w:tr w:rsidR="000B59D4" w:rsidRPr="00337144" w14:paraId="131B2AA7" w14:textId="33290EB9" w:rsidTr="000B59D4">
        <w:tc>
          <w:tcPr>
            <w:tcW w:w="3421" w:type="pct"/>
          </w:tcPr>
          <w:p w14:paraId="444883FE" w14:textId="77777777" w:rsidR="000B59D4" w:rsidRPr="00337144" w:rsidRDefault="000B59D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pct"/>
            <w:gridSpan w:val="4"/>
          </w:tcPr>
          <w:p w14:paraId="4926A9B8" w14:textId="049E529E" w:rsidR="000B59D4" w:rsidRPr="00337144" w:rsidRDefault="000B59D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59D4" w:rsidRPr="00337144" w14:paraId="294EA74E" w14:textId="6B49E1DD" w:rsidTr="000B59D4">
        <w:tc>
          <w:tcPr>
            <w:tcW w:w="3421" w:type="pct"/>
          </w:tcPr>
          <w:p w14:paraId="1440073C" w14:textId="1B60CFA8" w:rsidR="000B59D4" w:rsidRPr="00337144" w:rsidRDefault="000B59D4" w:rsidP="00A719A8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1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371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8" w:type="pct"/>
          </w:tcPr>
          <w:p w14:paraId="12890EBF" w14:textId="0FB47A53" w:rsidR="000B59D4" w:rsidRPr="00337144" w:rsidRDefault="000B59D4" w:rsidP="00A719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6" w:type="pct"/>
          </w:tcPr>
          <w:p w14:paraId="2F076E69" w14:textId="77777777" w:rsidR="000B59D4" w:rsidRPr="00337144" w:rsidRDefault="000B59D4" w:rsidP="00A719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gridSpan w:val="2"/>
          </w:tcPr>
          <w:p w14:paraId="0C6ADC51" w14:textId="3544E843" w:rsidR="000B59D4" w:rsidRPr="00337144" w:rsidRDefault="000B59D4" w:rsidP="00A719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B59D4" w:rsidRPr="00337144" w14:paraId="73906141" w14:textId="7A92BACE" w:rsidTr="000B59D4">
        <w:tc>
          <w:tcPr>
            <w:tcW w:w="3421" w:type="pct"/>
          </w:tcPr>
          <w:p w14:paraId="49751EEC" w14:textId="77777777" w:rsidR="000B59D4" w:rsidRPr="00337144" w:rsidRDefault="000B59D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pct"/>
            <w:gridSpan w:val="4"/>
          </w:tcPr>
          <w:p w14:paraId="6A15778E" w14:textId="2DDA8443" w:rsidR="000B59D4" w:rsidRPr="00337144" w:rsidRDefault="000B59D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5132" w:rsidRPr="00337144" w14:paraId="46DC7931" w14:textId="54987334" w:rsidTr="000B59D4">
        <w:tc>
          <w:tcPr>
            <w:tcW w:w="3421" w:type="pct"/>
          </w:tcPr>
          <w:p w14:paraId="04EFF6D9" w14:textId="77777777" w:rsidR="00F95132" w:rsidRPr="00337144" w:rsidRDefault="00F95132" w:rsidP="00A719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14:paraId="44CD9B82" w14:textId="5165E030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6" w:type="pct"/>
          </w:tcPr>
          <w:p w14:paraId="1ED3A2B8" w14:textId="77777777" w:rsidR="00F95132" w:rsidRPr="00337144" w:rsidRDefault="00F95132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3816342D" w14:textId="0B34FBF7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19.81</w:t>
            </w:r>
          </w:p>
        </w:tc>
        <w:tc>
          <w:tcPr>
            <w:tcW w:w="144" w:type="pct"/>
            <w:tcBorders>
              <w:bottom w:val="double" w:sz="4" w:space="0" w:color="auto"/>
            </w:tcBorders>
          </w:tcPr>
          <w:p w14:paraId="77886BF4" w14:textId="77777777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5132" w:rsidRPr="00337144" w14:paraId="236DE248" w14:textId="47A25638" w:rsidTr="000B59D4">
        <w:tc>
          <w:tcPr>
            <w:tcW w:w="3421" w:type="pct"/>
          </w:tcPr>
          <w:p w14:paraId="13221449" w14:textId="2EE9144B" w:rsidR="00F95132" w:rsidRPr="00337144" w:rsidRDefault="00F95132" w:rsidP="00A719A8">
            <w:pPr>
              <w:tabs>
                <w:tab w:val="left" w:pos="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3371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68" w:type="pct"/>
            <w:tcBorders>
              <w:top w:val="double" w:sz="4" w:space="0" w:color="auto"/>
            </w:tcBorders>
          </w:tcPr>
          <w:p w14:paraId="2B53B930" w14:textId="4C567F5B" w:rsidR="00F95132" w:rsidRPr="00337144" w:rsidRDefault="00F95132" w:rsidP="00F8004E">
            <w:pPr>
              <w:tabs>
                <w:tab w:val="decimal" w:pos="240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" w:type="pct"/>
          </w:tcPr>
          <w:p w14:paraId="45F422C1" w14:textId="77777777" w:rsidR="00F95132" w:rsidRPr="00337144" w:rsidRDefault="00F95132" w:rsidP="00A719A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F836AE8" w14:textId="77777777" w:rsidR="00F95132" w:rsidRPr="00337144" w:rsidRDefault="00F95132" w:rsidP="00A719A8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MLR-3.30 -</w:t>
            </w:r>
          </w:p>
          <w:p w14:paraId="3FA90958" w14:textId="77777777" w:rsidR="00F95132" w:rsidRPr="00337144" w:rsidRDefault="00F95132" w:rsidP="00A719A8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MLR-2.00,</w:t>
            </w:r>
          </w:p>
          <w:p w14:paraId="413B8519" w14:textId="52D83E3F" w:rsidR="00F95132" w:rsidRPr="00337144" w:rsidRDefault="00F95132" w:rsidP="00A719A8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2.60 - 3.35</w:t>
            </w:r>
          </w:p>
        </w:tc>
        <w:tc>
          <w:tcPr>
            <w:tcW w:w="144" w:type="pct"/>
            <w:tcBorders>
              <w:top w:val="double" w:sz="4" w:space="0" w:color="auto"/>
            </w:tcBorders>
          </w:tcPr>
          <w:p w14:paraId="39D26F72" w14:textId="77777777" w:rsidR="00F95132" w:rsidRPr="00337144" w:rsidRDefault="00F95132" w:rsidP="00A719A8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132" w:rsidRPr="00337144" w14:paraId="5985C443" w14:textId="590A3EBB" w:rsidTr="000B59D4">
        <w:tc>
          <w:tcPr>
            <w:tcW w:w="3421" w:type="pct"/>
          </w:tcPr>
          <w:p w14:paraId="498EA199" w14:textId="77777777" w:rsidR="00F95132" w:rsidRPr="00337144" w:rsidRDefault="00F95132" w:rsidP="00A719A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68" w:type="pct"/>
          </w:tcPr>
          <w:p w14:paraId="732F3886" w14:textId="77777777" w:rsidR="00F95132" w:rsidRPr="00337144" w:rsidRDefault="00F95132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pct"/>
          </w:tcPr>
          <w:p w14:paraId="75986CE1" w14:textId="77777777" w:rsidR="00F95132" w:rsidRPr="00337144" w:rsidRDefault="00F95132" w:rsidP="00A719A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395EBD8" w14:textId="77777777" w:rsidR="00F95132" w:rsidRPr="00337144" w:rsidRDefault="00F95132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</w:tcPr>
          <w:p w14:paraId="79156F5C" w14:textId="77777777" w:rsidR="00F95132" w:rsidRPr="00337144" w:rsidRDefault="00F95132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5132" w:rsidRPr="00337144" w14:paraId="4C7B3F05" w14:textId="465E1E0C" w:rsidTr="000B59D4">
        <w:tc>
          <w:tcPr>
            <w:tcW w:w="3421" w:type="pct"/>
          </w:tcPr>
          <w:p w14:paraId="7BC735D9" w14:textId="77777777" w:rsidR="00F95132" w:rsidRPr="00337144" w:rsidRDefault="00F95132" w:rsidP="00A719A8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68" w:type="pct"/>
          </w:tcPr>
          <w:p w14:paraId="073E4BD9" w14:textId="71C4697C" w:rsidR="00F95132" w:rsidRPr="00337144" w:rsidRDefault="00F95132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pct"/>
          </w:tcPr>
          <w:p w14:paraId="7BF07488" w14:textId="77777777" w:rsidR="00F95132" w:rsidRPr="00337144" w:rsidRDefault="00F95132" w:rsidP="00A719A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2B38828" w14:textId="1F75DC87" w:rsidR="00F95132" w:rsidRPr="00337144" w:rsidRDefault="00F95132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</w:tcPr>
          <w:p w14:paraId="23B3957E" w14:textId="77777777" w:rsidR="00F95132" w:rsidRPr="00337144" w:rsidRDefault="00F95132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5132" w:rsidRPr="00337144" w14:paraId="4981770A" w14:textId="3B7AC22A" w:rsidTr="000B59D4">
        <w:tc>
          <w:tcPr>
            <w:tcW w:w="3421" w:type="pct"/>
          </w:tcPr>
          <w:p w14:paraId="2F2D9083" w14:textId="77777777" w:rsidR="00F95132" w:rsidRPr="00337144" w:rsidRDefault="00F95132" w:rsidP="00A719A8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68" w:type="pct"/>
          </w:tcPr>
          <w:p w14:paraId="65CF11CE" w14:textId="3283EA9E" w:rsidR="00F95132" w:rsidRPr="00337144" w:rsidRDefault="00F95132" w:rsidP="00A719A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429.20</w:t>
            </w:r>
          </w:p>
        </w:tc>
        <w:tc>
          <w:tcPr>
            <w:tcW w:w="176" w:type="pct"/>
          </w:tcPr>
          <w:p w14:paraId="53EAF09E" w14:textId="77777777" w:rsidR="00F95132" w:rsidRPr="00337144" w:rsidRDefault="00F95132" w:rsidP="00A719A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71DB3A3" w14:textId="3880D691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620.54</w:t>
            </w:r>
          </w:p>
        </w:tc>
        <w:tc>
          <w:tcPr>
            <w:tcW w:w="144" w:type="pct"/>
          </w:tcPr>
          <w:p w14:paraId="6F77925B" w14:textId="77777777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5132" w:rsidRPr="00337144" w14:paraId="2C4821FD" w14:textId="5936A9BD" w:rsidTr="000B59D4">
        <w:tc>
          <w:tcPr>
            <w:tcW w:w="3421" w:type="pct"/>
          </w:tcPr>
          <w:p w14:paraId="06C09A2C" w14:textId="0ED80AEE" w:rsidR="00F95132" w:rsidRPr="00337144" w:rsidRDefault="00F95132" w:rsidP="00A719A8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668" w:type="pct"/>
          </w:tcPr>
          <w:p w14:paraId="30D4E492" w14:textId="4402AE0E" w:rsidR="00F95132" w:rsidRPr="00337144" w:rsidRDefault="00F95132" w:rsidP="00A719A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(0.44)</w:t>
            </w:r>
          </w:p>
        </w:tc>
        <w:tc>
          <w:tcPr>
            <w:tcW w:w="176" w:type="pct"/>
          </w:tcPr>
          <w:p w14:paraId="7251795F" w14:textId="77777777" w:rsidR="00F95132" w:rsidRPr="00337144" w:rsidRDefault="00F95132" w:rsidP="00A719A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AAA2487" w14:textId="3B280226" w:rsidR="00F95132" w:rsidRPr="00337144" w:rsidRDefault="00F95132" w:rsidP="002417A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(2.86)</w:t>
            </w:r>
          </w:p>
        </w:tc>
        <w:tc>
          <w:tcPr>
            <w:tcW w:w="144" w:type="pct"/>
          </w:tcPr>
          <w:p w14:paraId="211A9B18" w14:textId="77777777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95132" w:rsidRPr="00337144" w14:paraId="3A0B981B" w14:textId="14BC9C9F" w:rsidTr="000B59D4">
        <w:tc>
          <w:tcPr>
            <w:tcW w:w="3421" w:type="pct"/>
          </w:tcPr>
          <w:p w14:paraId="664CC3AB" w14:textId="77777777" w:rsidR="00F95132" w:rsidRPr="00337144" w:rsidRDefault="00F95132" w:rsidP="00A719A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2E5FC55C" w14:textId="05440BA6" w:rsidR="00F95132" w:rsidRPr="00337144" w:rsidRDefault="00F95132" w:rsidP="00A719A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428.76</w:t>
            </w:r>
          </w:p>
        </w:tc>
        <w:tc>
          <w:tcPr>
            <w:tcW w:w="176" w:type="pct"/>
          </w:tcPr>
          <w:p w14:paraId="2B233742" w14:textId="77777777" w:rsidR="00F95132" w:rsidRPr="00337144" w:rsidRDefault="00F95132" w:rsidP="00A719A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0BBAD8" w14:textId="279C0854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617.68</w:t>
            </w:r>
          </w:p>
        </w:tc>
        <w:tc>
          <w:tcPr>
            <w:tcW w:w="144" w:type="pct"/>
            <w:tcBorders>
              <w:top w:val="single" w:sz="4" w:space="0" w:color="auto"/>
              <w:bottom w:val="double" w:sz="4" w:space="0" w:color="auto"/>
            </w:tcBorders>
          </w:tcPr>
          <w:p w14:paraId="22D13C61" w14:textId="77777777" w:rsidR="00F95132" w:rsidRPr="00337144" w:rsidRDefault="00F95132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79777E0A" w14:textId="77777777" w:rsidR="00C844E5" w:rsidRPr="00337144" w:rsidRDefault="00C844E5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51169BBA" w14:textId="782B38B8" w:rsidR="00700ECE" w:rsidRPr="00337144" w:rsidRDefault="00700ECE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337144">
        <w:rPr>
          <w:rFonts w:ascii="Angsana New" w:hAnsi="Angsana New" w:hint="cs"/>
          <w:sz w:val="28"/>
          <w:szCs w:val="28"/>
          <w:cs/>
        </w:rPr>
        <w:t>ประกอบด้วย</w:t>
      </w:r>
      <w:r w:rsidRPr="00337144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337144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CA53C1" w:rsidRPr="00337144">
        <w:rPr>
          <w:rFonts w:ascii="Angsana New" w:hAnsi="Angsana New" w:hint="cs"/>
          <w:sz w:val="28"/>
          <w:szCs w:val="28"/>
        </w:rPr>
        <w:t>1</w:t>
      </w:r>
      <w:r w:rsidR="00CA53C1" w:rsidRPr="00337144">
        <w:rPr>
          <w:rFonts w:ascii="Angsana New" w:hAnsi="Angsana New"/>
          <w:sz w:val="28"/>
          <w:szCs w:val="28"/>
        </w:rPr>
        <w:t>0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โครงการ และ</w:t>
      </w:r>
      <w:r w:rsidRPr="00337144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42BB1F50" w14:textId="77777777" w:rsidR="00353823" w:rsidRPr="00337144" w:rsidRDefault="00353823" w:rsidP="00E37698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6D4B731D" w14:textId="4F6A7945" w:rsidR="00E37698" w:rsidRPr="00337144" w:rsidRDefault="00E37698" w:rsidP="00E37698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33714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A53C1" w:rsidRPr="00337144">
        <w:rPr>
          <w:rFonts w:ascii="Angsana New" w:hAnsi="Angsana New"/>
          <w:sz w:val="28"/>
          <w:szCs w:val="28"/>
        </w:rPr>
        <w:t>3</w:t>
      </w:r>
      <w:r w:rsidR="00A719A8" w:rsidRPr="00337144">
        <w:rPr>
          <w:rFonts w:ascii="Angsana New" w:hAnsi="Angsana New"/>
          <w:sz w:val="28"/>
          <w:szCs w:val="28"/>
        </w:rPr>
        <w:t>1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A719A8" w:rsidRPr="003371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A53C1" w:rsidRPr="00337144">
        <w:rPr>
          <w:rFonts w:ascii="Angsana New" w:hAnsi="Angsana New"/>
          <w:sz w:val="28"/>
          <w:szCs w:val="28"/>
        </w:rPr>
        <w:t>2567</w:t>
      </w:r>
      <w:r w:rsidRPr="00337144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จำนว</w:t>
      </w:r>
      <w:r w:rsidRPr="00337144">
        <w:rPr>
          <w:rFonts w:ascii="Angsana New" w:hAnsi="Angsana New" w:hint="cs"/>
          <w:sz w:val="28"/>
          <w:szCs w:val="28"/>
          <w:cs/>
        </w:rPr>
        <w:t>น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F8004E" w:rsidRPr="00337144">
        <w:rPr>
          <w:rFonts w:ascii="Angsana New" w:hAnsi="Angsana New"/>
          <w:sz w:val="28"/>
          <w:szCs w:val="28"/>
        </w:rPr>
        <w:t>2,769.43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337144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337144">
        <w:rPr>
          <w:rFonts w:ascii="Angsana New" w:hAnsi="Angsana New"/>
          <w:i/>
          <w:iCs/>
          <w:sz w:val="28"/>
          <w:szCs w:val="28"/>
        </w:rPr>
        <w:t>30</w:t>
      </w:r>
      <w:r w:rsidRPr="00337144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337144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337144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i/>
          <w:iCs/>
          <w:sz w:val="28"/>
          <w:szCs w:val="28"/>
        </w:rPr>
        <w:t>256</w:t>
      </w:r>
      <w:r w:rsidR="00A719A8" w:rsidRPr="00337144">
        <w:rPr>
          <w:rFonts w:ascii="Angsana New" w:hAnsi="Angsana New"/>
          <w:i/>
          <w:iCs/>
          <w:sz w:val="28"/>
          <w:szCs w:val="28"/>
        </w:rPr>
        <w:t>7</w:t>
      </w:r>
      <w:r w:rsidRPr="00337144">
        <w:rPr>
          <w:rFonts w:ascii="Angsana New" w:hAnsi="Angsana New"/>
          <w:i/>
          <w:iCs/>
          <w:sz w:val="28"/>
          <w:szCs w:val="28"/>
        </w:rPr>
        <w:t xml:space="preserve">: </w:t>
      </w:r>
      <w:r w:rsidR="00A719A8" w:rsidRPr="00337144">
        <w:rPr>
          <w:rFonts w:asciiTheme="majorBidi" w:hAnsiTheme="majorBidi" w:cstheme="majorBidi"/>
          <w:i/>
          <w:iCs/>
          <w:sz w:val="28"/>
          <w:szCs w:val="28"/>
        </w:rPr>
        <w:t>2,769.43</w:t>
      </w:r>
      <w:r w:rsidR="00C844E5" w:rsidRPr="003371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37144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337144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337144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1</w:t>
      </w:r>
      <w:r w:rsidRPr="00337144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6B611346" w14:textId="77777777" w:rsidR="00700ECE" w:rsidRPr="00337144" w:rsidRDefault="00700EC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766BBAEB" w14:textId="77777777" w:rsidR="00700ECE" w:rsidRPr="00337144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337144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337144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1FD688A9" w14:textId="043D234A" w:rsidR="00F8373A" w:rsidRPr="00337144" w:rsidRDefault="00700ECE" w:rsidP="00500DB6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337144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337144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337144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337144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387F9331" w14:textId="002D00F9" w:rsidR="00331A76" w:rsidRPr="00337144" w:rsidRDefault="00331A76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</w:p>
    <w:p w14:paraId="601CAEBE" w14:textId="4584D880" w:rsidR="00500DB6" w:rsidRPr="00337144" w:rsidRDefault="00500DB6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</w:t>
      </w:r>
      <w:r w:rsidR="00353823"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</w:t>
      </w: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  <w:r w:rsidR="00353823"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และการร่วมค้า</w:t>
      </w:r>
    </w:p>
    <w:p w14:paraId="5C4EE0EC" w14:textId="77777777" w:rsidR="0053616B" w:rsidRPr="00337144" w:rsidRDefault="0053616B" w:rsidP="0053616B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041471B" w14:textId="7C610D0D" w:rsidR="002928B9" w:rsidRPr="00337144" w:rsidRDefault="002928B9" w:rsidP="002928B9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337144">
        <w:rPr>
          <w:rFonts w:asciiTheme="majorBidi" w:hAnsiTheme="majorBidi"/>
          <w:sz w:val="28"/>
          <w:szCs w:val="28"/>
          <w:cs/>
        </w:rPr>
        <w:t>รายการเคลื่อนไหวที่มีสาระสำคัญสำหรับงวด</w:t>
      </w:r>
      <w:r w:rsidR="00A719A8" w:rsidRPr="00337144">
        <w:rPr>
          <w:rFonts w:asciiTheme="majorBidi" w:hAnsiTheme="majorBidi" w:hint="cs"/>
          <w:sz w:val="28"/>
          <w:szCs w:val="28"/>
          <w:cs/>
        </w:rPr>
        <w:t>สาม</w:t>
      </w:r>
      <w:r w:rsidRPr="00337144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CA53C1" w:rsidRPr="00337144">
        <w:rPr>
          <w:rFonts w:ascii="Angsana New" w:hAnsi="Angsana New"/>
          <w:sz w:val="28"/>
          <w:szCs w:val="28"/>
        </w:rPr>
        <w:t>3</w:t>
      </w:r>
      <w:r w:rsidR="00A719A8" w:rsidRPr="00337144">
        <w:rPr>
          <w:rFonts w:ascii="Angsana New" w:hAnsi="Angsana New"/>
          <w:sz w:val="28"/>
          <w:szCs w:val="28"/>
        </w:rPr>
        <w:t>1</w:t>
      </w:r>
      <w:r w:rsidR="000B666B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A719A8" w:rsidRPr="00337144">
        <w:rPr>
          <w:rFonts w:ascii="Angsana New" w:hAnsi="Angsana New" w:hint="cs"/>
          <w:sz w:val="28"/>
          <w:szCs w:val="28"/>
          <w:cs/>
        </w:rPr>
        <w:t>ธันวาคม</w:t>
      </w:r>
      <w:r w:rsidR="000B666B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2567</w:t>
      </w:r>
      <w:r w:rsidR="000B666B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Theme="majorBidi" w:hAnsiTheme="majorBidi"/>
          <w:sz w:val="28"/>
          <w:szCs w:val="28"/>
          <w:cs/>
        </w:rPr>
        <w:t>มีดังนี้</w:t>
      </w:r>
    </w:p>
    <w:p w14:paraId="0A61080C" w14:textId="77777777" w:rsidR="002928B9" w:rsidRPr="00337144" w:rsidRDefault="002928B9" w:rsidP="002928B9">
      <w:pPr>
        <w:spacing w:line="240" w:lineRule="auto"/>
        <w:ind w:left="547"/>
        <w:rPr>
          <w:rFonts w:asciiTheme="majorBidi" w:hAnsiTheme="majorBidi"/>
          <w:sz w:val="22"/>
          <w:szCs w:val="22"/>
        </w:rPr>
      </w:pPr>
    </w:p>
    <w:p w14:paraId="58B97FC9" w14:textId="567330D5" w:rsidR="002928B9" w:rsidRPr="00337144" w:rsidRDefault="002928B9" w:rsidP="002928B9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337144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การเพิ่มทุน</w:t>
      </w:r>
    </w:p>
    <w:p w14:paraId="20058CBB" w14:textId="77777777" w:rsidR="002928B9" w:rsidRPr="00337144" w:rsidRDefault="002928B9" w:rsidP="002928B9">
      <w:pPr>
        <w:spacing w:line="240" w:lineRule="auto"/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2928B9" w:rsidRPr="00337144" w14:paraId="32835E1C" w14:textId="77777777" w:rsidTr="00401D1B">
        <w:tc>
          <w:tcPr>
            <w:tcW w:w="4011" w:type="pct"/>
            <w:hideMark/>
          </w:tcPr>
          <w:p w14:paraId="6D3E2D1C" w14:textId="77777777" w:rsidR="002928B9" w:rsidRPr="00337144" w:rsidRDefault="002928B9" w:rsidP="00401D1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3714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3371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05557367" w14:textId="77777777" w:rsidR="002928B9" w:rsidRPr="00337144" w:rsidRDefault="002928B9" w:rsidP="00401D1B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3A38DD02" w14:textId="77777777" w:rsidR="002928B9" w:rsidRPr="00337144" w:rsidRDefault="002928B9" w:rsidP="00401D1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37144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2928B9" w:rsidRPr="00337144" w14:paraId="09C1B61B" w14:textId="77777777" w:rsidTr="005A5D89">
        <w:trPr>
          <w:trHeight w:val="425"/>
        </w:trPr>
        <w:tc>
          <w:tcPr>
            <w:tcW w:w="4011" w:type="pct"/>
            <w:hideMark/>
          </w:tcPr>
          <w:p w14:paraId="74BE1D7A" w14:textId="47022978" w:rsidR="002928B9" w:rsidRPr="00337144" w:rsidRDefault="002928B9" w:rsidP="00401D1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925039" w:rsidRPr="00337144">
              <w:rPr>
                <w:rFonts w:ascii="Angsana New" w:hAnsi="Angsana New" w:hint="cs"/>
                <w:sz w:val="28"/>
                <w:szCs w:val="28"/>
                <w:cs/>
              </w:rPr>
              <w:t xml:space="preserve">อะเฮดออล </w:t>
            </w:r>
            <w:r w:rsidRPr="0033714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25043C" w:rsidRPr="003371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714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3C7DD233" w14:textId="77777777" w:rsidR="002928B9" w:rsidRPr="00337144" w:rsidRDefault="002928B9" w:rsidP="00401D1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1F5B230" w14:textId="253284EE" w:rsidR="002928B9" w:rsidRPr="00337144" w:rsidRDefault="00925039" w:rsidP="00401D1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371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72017B" w:rsidRPr="003371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CA53C1" w:rsidRPr="003371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6773D50A" w14:textId="77777777" w:rsidR="002928B9" w:rsidRPr="00337144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  <w:cs/>
        </w:rPr>
      </w:pPr>
    </w:p>
    <w:p w14:paraId="61C0D96A" w14:textId="1054D1EC" w:rsidR="002928B9" w:rsidRPr="00337144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337144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337144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337144">
        <w:rPr>
          <w:rFonts w:ascii="Angsana New" w:hAnsi="Angsana New"/>
          <w:i/>
          <w:iCs/>
          <w:sz w:val="28"/>
          <w:szCs w:val="28"/>
          <w:cs/>
        </w:rPr>
        <w:t>บริษัท</w:t>
      </w:r>
      <w:r w:rsidR="00CC7C20" w:rsidRPr="00337144">
        <w:rPr>
          <w:rFonts w:ascii="Angsana New" w:hAnsi="Angsana New"/>
          <w:i/>
          <w:iCs/>
          <w:sz w:val="28"/>
          <w:szCs w:val="28"/>
        </w:rPr>
        <w:t xml:space="preserve"> </w:t>
      </w:r>
      <w:r w:rsidR="00CC7C20" w:rsidRPr="00337144">
        <w:rPr>
          <w:rFonts w:ascii="Angsana New" w:hAnsi="Angsana New"/>
          <w:i/>
          <w:iCs/>
          <w:sz w:val="28"/>
          <w:szCs w:val="28"/>
          <w:cs/>
        </w:rPr>
        <w:t xml:space="preserve">ยูนิเวนเจอร์ </w:t>
      </w:r>
      <w:r w:rsidR="00925039" w:rsidRPr="00337144">
        <w:rPr>
          <w:rFonts w:ascii="Angsana New" w:hAnsi="Angsana New" w:hint="cs"/>
          <w:i/>
          <w:iCs/>
          <w:sz w:val="28"/>
          <w:szCs w:val="28"/>
          <w:cs/>
        </w:rPr>
        <w:t>คอนซัลติ้ง</w:t>
      </w:r>
      <w:r w:rsidR="00CC7C20" w:rsidRPr="00337144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337144">
        <w:rPr>
          <w:rFonts w:ascii="Angsana New" w:hAnsi="Angsana New"/>
          <w:i/>
          <w:iCs/>
          <w:sz w:val="28"/>
          <w:szCs w:val="28"/>
          <w:cs/>
        </w:rPr>
        <w:t>จำกัด</w:t>
      </w:r>
    </w:p>
    <w:p w14:paraId="1D10AF3E" w14:textId="77777777" w:rsidR="001A4393" w:rsidRPr="00337144" w:rsidRDefault="001A4393" w:rsidP="0025043C">
      <w:pPr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819EF1E" w14:textId="1C4AFB9E" w:rsidR="00907D00" w:rsidRPr="00337144" w:rsidRDefault="00907D00" w:rsidP="00907D00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337144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38850B80" w14:textId="77777777" w:rsidR="00907D00" w:rsidRPr="00337144" w:rsidRDefault="00907D00" w:rsidP="00907D00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03791DB0" w14:textId="6AF45AD5" w:rsidR="00907D00" w:rsidRPr="00337144" w:rsidRDefault="00907D00" w:rsidP="009C63F7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เมื่อวันที่</w:t>
      </w:r>
      <w:r w:rsidRPr="00337144">
        <w:rPr>
          <w:rFonts w:ascii="Angsana New" w:hAnsi="Angsana New"/>
          <w:sz w:val="28"/>
          <w:szCs w:val="28"/>
        </w:rPr>
        <w:t xml:space="preserve"> 18 </w:t>
      </w:r>
      <w:r w:rsidRPr="00337144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337144">
        <w:rPr>
          <w:rFonts w:ascii="Angsana New" w:hAnsi="Angsana New"/>
          <w:sz w:val="28"/>
          <w:szCs w:val="28"/>
        </w:rPr>
        <w:t>2567 </w:t>
      </w:r>
      <w:r w:rsidR="00B17526" w:rsidRPr="00337144">
        <w:rPr>
          <w:rFonts w:ascii="Angsana New" w:hAnsi="Angsana New" w:hint="cs"/>
          <w:sz w:val="28"/>
          <w:szCs w:val="28"/>
          <w:cs/>
        </w:rPr>
        <w:t>บริษัทย่อยทางอ้อมแห่งหนึ่ง</w:t>
      </w:r>
      <w:r w:rsidRPr="00337144">
        <w:rPr>
          <w:rFonts w:ascii="Angsana New" w:hAnsi="Angsana New"/>
          <w:sz w:val="28"/>
          <w:szCs w:val="28"/>
          <w:cs/>
        </w:rPr>
        <w:t>ได้ลงทุนซื้อหุ้นสามัญ</w:t>
      </w:r>
      <w:r w:rsidR="00B85C3B" w:rsidRPr="00337144">
        <w:rPr>
          <w:rFonts w:ascii="Angsana New" w:hAnsi="Angsana New" w:hint="cs"/>
          <w:sz w:val="28"/>
          <w:szCs w:val="28"/>
          <w:cs/>
        </w:rPr>
        <w:t>เพิ่มทุน</w:t>
      </w:r>
      <w:r w:rsidRPr="00337144">
        <w:rPr>
          <w:rFonts w:ascii="Angsana New" w:hAnsi="Angsana New"/>
          <w:sz w:val="28"/>
          <w:szCs w:val="28"/>
          <w:cs/>
        </w:rPr>
        <w:t>ในบริษัท อารยะ กรีน พาวเวอร์ จำกัด จำนวน</w:t>
      </w:r>
      <w:r w:rsidRPr="00337144">
        <w:rPr>
          <w:rFonts w:ascii="Angsana New" w:hAnsi="Angsana New"/>
          <w:sz w:val="28"/>
          <w:szCs w:val="28"/>
        </w:rPr>
        <w:t> 1,373,050 </w:t>
      </w:r>
      <w:r w:rsidRPr="00337144">
        <w:rPr>
          <w:rFonts w:ascii="Angsana New" w:hAnsi="Angsana New"/>
          <w:sz w:val="28"/>
          <w:szCs w:val="28"/>
          <w:cs/>
        </w:rPr>
        <w:t>หุ้น คิดเป็นร้อยละ</w:t>
      </w:r>
      <w:r w:rsidRPr="00337144">
        <w:rPr>
          <w:rFonts w:ascii="Angsana New" w:hAnsi="Angsana New"/>
          <w:sz w:val="28"/>
          <w:szCs w:val="28"/>
        </w:rPr>
        <w:t> 34.99 </w:t>
      </w:r>
      <w:r w:rsidRPr="00337144">
        <w:rPr>
          <w:rFonts w:ascii="Angsana New" w:hAnsi="Angsana New"/>
          <w:sz w:val="28"/>
          <w:szCs w:val="28"/>
          <w:cs/>
        </w:rPr>
        <w:t>ของจำนวนหุ้นที่ออกและชำระแล้วเป็นจำนวนเงิน</w:t>
      </w:r>
      <w:r w:rsidRPr="00337144">
        <w:rPr>
          <w:rFonts w:ascii="Angsana New" w:hAnsi="Angsana New"/>
          <w:sz w:val="28"/>
          <w:szCs w:val="28"/>
        </w:rPr>
        <w:t> 137</w:t>
      </w:r>
      <w:r w:rsidR="0025043C" w:rsidRPr="00337144">
        <w:rPr>
          <w:rFonts w:ascii="Angsana New" w:hAnsi="Angsana New"/>
          <w:sz w:val="28"/>
          <w:szCs w:val="28"/>
        </w:rPr>
        <w:t>.31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25043C" w:rsidRPr="00337144">
        <w:rPr>
          <w:rFonts w:ascii="Angsana New" w:hAnsi="Angsana New" w:hint="cs"/>
          <w:sz w:val="28"/>
          <w:szCs w:val="28"/>
          <w:cs/>
        </w:rPr>
        <w:t>ล้าน</w:t>
      </w:r>
      <w:r w:rsidRPr="00337144">
        <w:rPr>
          <w:rFonts w:ascii="Angsana New" w:hAnsi="Angsana New"/>
          <w:sz w:val="28"/>
          <w:szCs w:val="28"/>
          <w:cs/>
        </w:rPr>
        <w:t xml:space="preserve">บาท </w:t>
      </w:r>
      <w:r w:rsidR="009C63F7" w:rsidRPr="00337144">
        <w:rPr>
          <w:rFonts w:ascii="Angsana New" w:hAnsi="Angsana New"/>
          <w:sz w:val="28"/>
          <w:szCs w:val="28"/>
        </w:rPr>
        <w:br/>
      </w:r>
      <w:r w:rsidR="009C63F7" w:rsidRPr="00337144">
        <w:rPr>
          <w:rFonts w:ascii="Angsana New" w:hAnsi="Angsana New"/>
          <w:sz w:val="28"/>
          <w:szCs w:val="28"/>
          <w:cs/>
        </w:rPr>
        <w:t>ซึ่งถือเป็นการลงทุนเพิ่มในสัดส่วนที่น้อยกว่าผู้ถือหุ้นอื่นในบริษัทดังกล่าว</w:t>
      </w:r>
      <w:r w:rsidR="009C63F7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ทำให้</w:t>
      </w:r>
      <w:r w:rsidR="00B17526" w:rsidRPr="00337144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Pr="00337144">
        <w:rPr>
          <w:rFonts w:ascii="Angsana New" w:hAnsi="Angsana New"/>
          <w:sz w:val="28"/>
          <w:szCs w:val="28"/>
          <w:cs/>
        </w:rPr>
        <w:t>มีส่วนได้เสียในบริษัท</w:t>
      </w:r>
      <w:r w:rsidR="00D62273" w:rsidRPr="00337144">
        <w:rPr>
          <w:rFonts w:ascii="Angsana New" w:hAnsi="Angsana New" w:hint="cs"/>
          <w:sz w:val="28"/>
          <w:szCs w:val="28"/>
          <w:cs/>
        </w:rPr>
        <w:t>ดังกล่าว</w:t>
      </w:r>
      <w:r w:rsidR="00B85C3B" w:rsidRPr="00337144">
        <w:rPr>
          <w:rFonts w:ascii="Angsana New" w:hAnsi="Angsana New" w:hint="cs"/>
          <w:sz w:val="28"/>
          <w:szCs w:val="28"/>
          <w:cs/>
        </w:rPr>
        <w:t xml:space="preserve">ลดลงจากร้อยละ </w:t>
      </w:r>
      <w:r w:rsidR="00B85C3B" w:rsidRPr="00337144">
        <w:rPr>
          <w:rFonts w:ascii="Angsana New" w:hAnsi="Angsana New"/>
          <w:sz w:val="28"/>
          <w:szCs w:val="28"/>
        </w:rPr>
        <w:t xml:space="preserve">41.18 </w:t>
      </w:r>
      <w:r w:rsidRPr="00337144">
        <w:rPr>
          <w:rFonts w:ascii="Angsana New" w:hAnsi="Angsana New"/>
          <w:sz w:val="28"/>
          <w:szCs w:val="28"/>
          <w:cs/>
        </w:rPr>
        <w:t>เป็น</w:t>
      </w:r>
      <w:r w:rsidR="009C63F7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ร้อยละ</w:t>
      </w:r>
      <w:r w:rsidRPr="00337144">
        <w:rPr>
          <w:rFonts w:ascii="Angsana New" w:hAnsi="Angsana New"/>
          <w:sz w:val="28"/>
          <w:szCs w:val="28"/>
        </w:rPr>
        <w:t> 35.00 </w:t>
      </w:r>
      <w:r w:rsidRPr="00337144">
        <w:rPr>
          <w:rFonts w:ascii="Angsana New" w:hAnsi="Angsana New"/>
          <w:sz w:val="28"/>
          <w:szCs w:val="28"/>
          <w:cs/>
        </w:rPr>
        <w:t>และได้เปลี่ยนการจัดประเภทเงินลงทุนในการร่วมค้าเป็นเงินลงทุนในบริษัทร่วม</w:t>
      </w:r>
    </w:p>
    <w:p w14:paraId="2B4F3DD8" w14:textId="77777777" w:rsidR="00907D00" w:rsidRPr="00337144" w:rsidRDefault="00907D00" w:rsidP="001730A9">
      <w:pPr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BA31ED9" w14:textId="3663E14B" w:rsidR="00500DB6" w:rsidRPr="00337144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Pr="00337144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="00DA1999" w:rsidRPr="0033714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1999" w:rsidRPr="00337144">
        <w:rPr>
          <w:rFonts w:ascii="Angsana New" w:hAnsi="Angsana New"/>
          <w:sz w:val="28"/>
          <w:szCs w:val="28"/>
        </w:rPr>
        <w:t xml:space="preserve">31 </w:t>
      </w:r>
      <w:r w:rsidR="00DA1999" w:rsidRPr="003371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A1999" w:rsidRPr="00337144">
        <w:rPr>
          <w:rFonts w:ascii="Angsana New" w:hAnsi="Angsana New"/>
          <w:sz w:val="28"/>
          <w:szCs w:val="28"/>
        </w:rPr>
        <w:t xml:space="preserve">2567 </w:t>
      </w:r>
      <w:r w:rsidRPr="00337144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3669DF" w:rsidRPr="00337144">
        <w:rPr>
          <w:rFonts w:ascii="Angsana New" w:hAnsi="Angsana New"/>
          <w:sz w:val="28"/>
          <w:szCs w:val="28"/>
        </w:rPr>
        <w:t xml:space="preserve"> </w:t>
      </w:r>
      <w:r w:rsidR="001C3B54" w:rsidRPr="00337144">
        <w:rPr>
          <w:rFonts w:ascii="Angsana New" w:hAnsi="Angsana New"/>
          <w:sz w:val="28"/>
          <w:szCs w:val="28"/>
        </w:rPr>
        <w:t>35.96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 w:hint="cs"/>
          <w:sz w:val="28"/>
          <w:szCs w:val="28"/>
          <w:cs/>
        </w:rPr>
        <w:t>ล้านบาท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337144">
        <w:rPr>
          <w:rFonts w:ascii="Angsana New" w:hAnsi="Angsana New"/>
          <w:i/>
          <w:iCs/>
          <w:sz w:val="28"/>
          <w:szCs w:val="28"/>
        </w:rPr>
        <w:t>30</w:t>
      </w:r>
      <w:r w:rsidRPr="00337144">
        <w:rPr>
          <w:rFonts w:ascii="Angsana New" w:hAnsi="Angsana New"/>
          <w:i/>
          <w:iCs/>
          <w:sz w:val="28"/>
          <w:szCs w:val="28"/>
        </w:rPr>
        <w:t xml:space="preserve"> </w:t>
      </w:r>
      <w:r w:rsidRPr="00337144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CA53C1" w:rsidRPr="00337144">
        <w:rPr>
          <w:rFonts w:ascii="Angsana New" w:hAnsi="Angsana New"/>
          <w:i/>
          <w:iCs/>
          <w:sz w:val="28"/>
          <w:szCs w:val="28"/>
        </w:rPr>
        <w:t>256</w:t>
      </w:r>
      <w:r w:rsidR="00DA1999" w:rsidRPr="00337144">
        <w:rPr>
          <w:rFonts w:ascii="Angsana New" w:hAnsi="Angsana New"/>
          <w:i/>
          <w:iCs/>
          <w:sz w:val="28"/>
          <w:szCs w:val="28"/>
        </w:rPr>
        <w:t>7</w:t>
      </w:r>
      <w:r w:rsidRPr="00337144">
        <w:rPr>
          <w:rFonts w:ascii="Angsana New" w:hAnsi="Angsana New"/>
          <w:i/>
          <w:iCs/>
          <w:sz w:val="28"/>
          <w:szCs w:val="28"/>
        </w:rPr>
        <w:t xml:space="preserve">: </w:t>
      </w:r>
      <w:r w:rsidR="00DA1999" w:rsidRPr="00337144">
        <w:rPr>
          <w:rFonts w:ascii="Angsana New" w:hAnsi="Angsana New"/>
          <w:i/>
          <w:iCs/>
          <w:sz w:val="28"/>
          <w:szCs w:val="28"/>
          <w:lang w:val="en-GB"/>
        </w:rPr>
        <w:t>35.96</w:t>
      </w:r>
      <w:r w:rsidR="006F3B94" w:rsidRPr="00337144">
        <w:rPr>
          <w:rFonts w:ascii="Angsana New" w:hAnsi="Angsana New" w:hint="cs"/>
          <w:i/>
          <w:iCs/>
          <w:sz w:val="28"/>
          <w:szCs w:val="28"/>
          <w:cs/>
          <w:lang w:val="en-GB"/>
        </w:rPr>
        <w:t xml:space="preserve"> </w:t>
      </w:r>
      <w:r w:rsidRPr="00337144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337144" w:rsidRDefault="00331A76" w:rsidP="00E26A4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740D283" w14:textId="77777777" w:rsidR="0043502D" w:rsidRPr="00337144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337144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337144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06D47A20" w14:textId="1C4ECEE5" w:rsidR="00D612A2" w:rsidRPr="00337144" w:rsidRDefault="00DA1999" w:rsidP="00A877F8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337144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Pr="00337144">
        <w:rPr>
          <w:rFonts w:ascii="Angsana New" w:hAnsi="Angsana New"/>
          <w:sz w:val="28"/>
          <w:szCs w:val="28"/>
        </w:rPr>
        <w:t xml:space="preserve">31 </w:t>
      </w:r>
      <w:r w:rsidRPr="003371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37144">
        <w:rPr>
          <w:rFonts w:asciiTheme="majorBidi" w:hAnsiTheme="majorBidi"/>
          <w:sz w:val="28"/>
          <w:szCs w:val="28"/>
        </w:rPr>
        <w:t>2567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</w:t>
      </w:r>
      <w:r w:rsidR="00BC79EE" w:rsidRPr="00337144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="000B59D4" w:rsidRPr="00337144">
        <w:rPr>
          <w:rFonts w:asciiTheme="majorBidi" w:hAnsiTheme="majorBidi" w:hint="cs"/>
          <w:sz w:val="28"/>
          <w:szCs w:val="28"/>
          <w:cs/>
        </w:rPr>
        <w:t>และบริษัท</w:t>
      </w:r>
      <w:r w:rsidR="00EF5180" w:rsidRPr="00337144">
        <w:rPr>
          <w:rFonts w:asciiTheme="majorBidi" w:hAnsiTheme="majorBidi" w:hint="cs"/>
          <w:sz w:val="28"/>
          <w:szCs w:val="28"/>
          <w:cs/>
        </w:rPr>
        <w:t>ได้นำหุ้นสามัญของบริษัทย่อย</w:t>
      </w:r>
      <w:r w:rsidR="00877D27" w:rsidRPr="00337144">
        <w:rPr>
          <w:rFonts w:asciiTheme="majorBidi" w:hAnsiTheme="majorBidi" w:hint="cs"/>
          <w:sz w:val="28"/>
          <w:szCs w:val="28"/>
          <w:cs/>
        </w:rPr>
        <w:t>ทางอ้อม</w:t>
      </w:r>
      <w:r w:rsidR="00EF5180" w:rsidRPr="00337144">
        <w:rPr>
          <w:rFonts w:asciiTheme="majorBidi" w:hAnsiTheme="majorBidi" w:hint="cs"/>
          <w:sz w:val="28"/>
          <w:szCs w:val="28"/>
          <w:cs/>
        </w:rPr>
        <w:t xml:space="preserve"> ใช้เป็นหลักประกันเงินกู้ยืมระยะยาวกับสถาบันการเงิน</w:t>
      </w:r>
    </w:p>
    <w:p w14:paraId="295BCB3B" w14:textId="06DA7C05" w:rsidR="00BA4DE3" w:rsidRPr="00337144" w:rsidRDefault="00EF5180" w:rsidP="00A877F8">
      <w:pPr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337144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387C463" w14:textId="2F054DE3" w:rsidR="000F047A" w:rsidRPr="00337144" w:rsidRDefault="000F047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t>ที่ดิน อาคารและอุปกรณ์</w:t>
      </w:r>
    </w:p>
    <w:p w14:paraId="1A85FF28" w14:textId="70B1B7F9" w:rsidR="000F047A" w:rsidRPr="00337144" w:rsidRDefault="000F047A" w:rsidP="000F047A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"/>
        <w:gridCol w:w="1961"/>
      </w:tblGrid>
      <w:tr w:rsidR="000F047A" w:rsidRPr="00337144" w14:paraId="1C6C8792" w14:textId="77777777" w:rsidTr="000E37FC">
        <w:trPr>
          <w:cantSplit/>
          <w:tblHeader/>
        </w:trPr>
        <w:tc>
          <w:tcPr>
            <w:tcW w:w="5220" w:type="dxa"/>
            <w:vAlign w:val="bottom"/>
          </w:tcPr>
          <w:p w14:paraId="219A584E" w14:textId="00F03203" w:rsidR="000F047A" w:rsidRPr="00337144" w:rsidRDefault="003D310C" w:rsidP="00E412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CA53C1"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90" w:type="dxa"/>
            <w:vAlign w:val="bottom"/>
          </w:tcPr>
          <w:p w14:paraId="393A79B5" w14:textId="77777777" w:rsidR="000F047A" w:rsidRPr="00337144" w:rsidRDefault="000F047A" w:rsidP="00E4122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3371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5BF8A3" w14:textId="77777777" w:rsidR="000F047A" w:rsidRPr="00337144" w:rsidRDefault="000F047A" w:rsidP="00E4122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961" w:type="dxa"/>
            <w:vAlign w:val="bottom"/>
          </w:tcPr>
          <w:p w14:paraId="4A5E3D90" w14:textId="77777777" w:rsidR="000F047A" w:rsidRPr="00337144" w:rsidRDefault="000F047A" w:rsidP="00E412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337144" w14:paraId="75867D2F" w14:textId="77777777" w:rsidTr="000E37FC">
        <w:trPr>
          <w:cantSplit/>
        </w:trPr>
        <w:tc>
          <w:tcPr>
            <w:tcW w:w="5220" w:type="dxa"/>
          </w:tcPr>
          <w:p w14:paraId="0A999FBE" w14:textId="77777777" w:rsidR="000F047A" w:rsidRPr="00337144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</w:tcPr>
          <w:p w14:paraId="4291FC3D" w14:textId="77777777" w:rsidR="000F047A" w:rsidRPr="00337144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A0C5C" w:rsidRPr="00337144" w14:paraId="6B3F5634" w14:textId="77777777" w:rsidTr="000E37FC">
        <w:trPr>
          <w:cantSplit/>
        </w:trPr>
        <w:tc>
          <w:tcPr>
            <w:tcW w:w="5220" w:type="dxa"/>
          </w:tcPr>
          <w:p w14:paraId="437D69C9" w14:textId="527D2039" w:rsidR="001A0C5C" w:rsidRPr="00337144" w:rsidRDefault="001A0C5C" w:rsidP="001A0C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3D502BA5" w14:textId="18790AE5" w:rsidR="001A0C5C" w:rsidRPr="00337144" w:rsidRDefault="0078635A" w:rsidP="0078635A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337144">
              <w:rPr>
                <w:rFonts w:ascii="Angsana New" w:hAnsi="Angsana New"/>
                <w:sz w:val="28"/>
                <w:szCs w:val="28"/>
              </w:rPr>
              <w:t>71.49</w:t>
            </w:r>
          </w:p>
        </w:tc>
        <w:tc>
          <w:tcPr>
            <w:tcW w:w="180" w:type="dxa"/>
          </w:tcPr>
          <w:p w14:paraId="47A73ACC" w14:textId="77777777" w:rsidR="001A0C5C" w:rsidRPr="00337144" w:rsidRDefault="001A0C5C" w:rsidP="001A0C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7587867D" w14:textId="7FC780A2" w:rsidR="001A0C5C" w:rsidRPr="00337144" w:rsidRDefault="001C3B54" w:rsidP="001A0C5C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</w:tr>
    </w:tbl>
    <w:p w14:paraId="77DAFF33" w14:textId="26799675" w:rsidR="00F73BD2" w:rsidRPr="00337144" w:rsidRDefault="00F73BD2" w:rsidP="000F047A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  <w:cs/>
        </w:rPr>
      </w:pPr>
    </w:p>
    <w:p w14:paraId="218DDA47" w14:textId="77777777" w:rsidR="00F73BD2" w:rsidRPr="00337144" w:rsidRDefault="00F73BD2">
      <w:pPr>
        <w:spacing w:line="240" w:lineRule="auto"/>
        <w:jc w:val="left"/>
        <w:rPr>
          <w:rFonts w:ascii="Angsana New" w:hAnsi="Angsana New"/>
          <w:bCs/>
          <w:sz w:val="22"/>
          <w:szCs w:val="22"/>
          <w:cs/>
        </w:rPr>
      </w:pPr>
      <w:r w:rsidRPr="00337144">
        <w:rPr>
          <w:rFonts w:ascii="Angsana New" w:hAnsi="Angsana New"/>
          <w:bCs/>
          <w:sz w:val="22"/>
          <w:szCs w:val="22"/>
          <w:cs/>
        </w:rPr>
        <w:br w:type="page"/>
      </w:r>
    </w:p>
    <w:p w14:paraId="277D408A" w14:textId="73A82BB0" w:rsidR="000F047A" w:rsidRPr="00337144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337144">
        <w:rPr>
          <w:rFonts w:ascii="Angsana New" w:hAnsi="Angsana New"/>
          <w:i/>
          <w:iCs/>
          <w:sz w:val="28"/>
          <w:szCs w:val="28"/>
          <w:cs/>
        </w:rPr>
        <w:lastRenderedPageBreak/>
        <w:t>สินทรัพย์ที่ใช้เป็นหลักประกัน</w:t>
      </w:r>
    </w:p>
    <w:p w14:paraId="0B21AF19" w14:textId="77777777" w:rsidR="000F047A" w:rsidRPr="00337144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6A9D65DD" w14:textId="6A7F809F" w:rsidR="00141BCC" w:rsidRPr="00337144" w:rsidRDefault="000F047A" w:rsidP="00B9346E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337144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337144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337144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6ADA878F" w14:textId="77777777" w:rsidR="00F73BD2" w:rsidRPr="00337144" w:rsidRDefault="00F73BD2" w:rsidP="00B9346E">
      <w:pPr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4E39298E" w14:textId="4653404F" w:rsidR="004559FA" w:rsidRPr="00337144" w:rsidRDefault="00D975C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02D6F38A" w14:textId="7703E003" w:rsidR="002D6CC6" w:rsidRPr="00337144" w:rsidRDefault="002D6CC6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C46A37" w:rsidRPr="00337144" w14:paraId="2F6C5DFD" w14:textId="77777777" w:rsidTr="008504B7">
        <w:trPr>
          <w:tblHeader/>
        </w:trPr>
        <w:tc>
          <w:tcPr>
            <w:tcW w:w="2500" w:type="dxa"/>
          </w:tcPr>
          <w:p w14:paraId="2A6CAB7A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5FB3DCA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05" w:type="dxa"/>
            <w:gridSpan w:val="11"/>
          </w:tcPr>
          <w:p w14:paraId="327E3963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310C" w:rsidRPr="00337144" w14:paraId="2C8E92B7" w14:textId="77777777" w:rsidTr="008504B7">
        <w:trPr>
          <w:tblHeader/>
        </w:trPr>
        <w:tc>
          <w:tcPr>
            <w:tcW w:w="2500" w:type="dxa"/>
          </w:tcPr>
          <w:p w14:paraId="6B5E7046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1062491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0" w:type="dxa"/>
            <w:gridSpan w:val="5"/>
          </w:tcPr>
          <w:p w14:paraId="03B5A153" w14:textId="3C24C059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371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  <w:r w:rsidRPr="0033714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231" w:type="dxa"/>
          </w:tcPr>
          <w:p w14:paraId="69FAAE0A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4" w:type="dxa"/>
            <w:gridSpan w:val="5"/>
          </w:tcPr>
          <w:p w14:paraId="50F39B03" w14:textId="732EC42F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37144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33714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3714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25CE2" w:rsidRPr="00337144" w14:paraId="57850AB9" w14:textId="77777777" w:rsidTr="008504B7">
        <w:trPr>
          <w:tblHeader/>
        </w:trPr>
        <w:tc>
          <w:tcPr>
            <w:tcW w:w="2500" w:type="dxa"/>
          </w:tcPr>
          <w:p w14:paraId="749F3B09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BA8D031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513C6A1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7F8896E9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05836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337144" w14:paraId="7126D240" w14:textId="77777777" w:rsidTr="008504B7">
        <w:trPr>
          <w:tblHeader/>
        </w:trPr>
        <w:tc>
          <w:tcPr>
            <w:tcW w:w="2500" w:type="dxa"/>
          </w:tcPr>
          <w:p w14:paraId="25F945D5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66F8C20F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7039B6CD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337144" w14:paraId="6EDEB443" w14:textId="77777777" w:rsidTr="008504B7">
        <w:trPr>
          <w:tblHeader/>
        </w:trPr>
        <w:tc>
          <w:tcPr>
            <w:tcW w:w="2500" w:type="dxa"/>
          </w:tcPr>
          <w:p w14:paraId="476985F7" w14:textId="563D5234" w:rsidR="00E02CF6" w:rsidRPr="00337144" w:rsidRDefault="00E02CF6" w:rsidP="001E498F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3" w:type="dxa"/>
          </w:tcPr>
          <w:p w14:paraId="36453BC2" w14:textId="77777777" w:rsidR="00E02CF6" w:rsidRPr="00337144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191251F4" w14:textId="77777777" w:rsidR="00E02CF6" w:rsidRPr="00337144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8A7B1B" w:rsidRPr="00337144" w14:paraId="646FA290" w14:textId="77777777" w:rsidTr="008504B7">
        <w:tc>
          <w:tcPr>
            <w:tcW w:w="2500" w:type="dxa"/>
          </w:tcPr>
          <w:p w14:paraId="795CE426" w14:textId="40A75327" w:rsidR="008A7B1B" w:rsidRPr="00337144" w:rsidRDefault="008A7B1B" w:rsidP="008A7B1B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3" w:type="dxa"/>
          </w:tcPr>
          <w:p w14:paraId="7BA96C3A" w14:textId="3AE8AB5D" w:rsidR="008A7B1B" w:rsidRPr="00337144" w:rsidRDefault="00DC52FF" w:rsidP="008A7B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3,5</w:t>
            </w:r>
          </w:p>
        </w:tc>
        <w:tc>
          <w:tcPr>
            <w:tcW w:w="907" w:type="dxa"/>
            <w:vAlign w:val="bottom"/>
          </w:tcPr>
          <w:p w14:paraId="2DA9F8F6" w14:textId="2AC27E9C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2,205.30</w:t>
            </w:r>
          </w:p>
        </w:tc>
        <w:tc>
          <w:tcPr>
            <w:tcW w:w="236" w:type="dxa"/>
            <w:vAlign w:val="bottom"/>
          </w:tcPr>
          <w:p w14:paraId="6CC0D400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C91EDA6" w14:textId="36FCBEEF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2,026.01</w:t>
            </w:r>
          </w:p>
        </w:tc>
        <w:tc>
          <w:tcPr>
            <w:tcW w:w="236" w:type="dxa"/>
            <w:vAlign w:val="bottom"/>
          </w:tcPr>
          <w:p w14:paraId="4556D7A4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7ABB2CE6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4,231.31</w:t>
            </w:r>
          </w:p>
        </w:tc>
        <w:tc>
          <w:tcPr>
            <w:tcW w:w="231" w:type="dxa"/>
            <w:vAlign w:val="bottom"/>
          </w:tcPr>
          <w:p w14:paraId="7AFE775C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6D26C9C6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2,078.53</w:t>
            </w:r>
          </w:p>
        </w:tc>
        <w:tc>
          <w:tcPr>
            <w:tcW w:w="241" w:type="dxa"/>
            <w:vAlign w:val="bottom"/>
          </w:tcPr>
          <w:p w14:paraId="27FD0D0C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0417A3B9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2,190.00</w:t>
            </w:r>
          </w:p>
        </w:tc>
        <w:tc>
          <w:tcPr>
            <w:tcW w:w="231" w:type="dxa"/>
            <w:vAlign w:val="bottom"/>
          </w:tcPr>
          <w:p w14:paraId="03F1C021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471D3" w14:textId="19F0AE2D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4,268.53</w:t>
            </w:r>
          </w:p>
        </w:tc>
      </w:tr>
      <w:tr w:rsidR="008A7B1B" w:rsidRPr="00337144" w14:paraId="17866D79" w14:textId="77777777" w:rsidTr="008504B7">
        <w:tc>
          <w:tcPr>
            <w:tcW w:w="2500" w:type="dxa"/>
          </w:tcPr>
          <w:p w14:paraId="4628097A" w14:textId="77777777" w:rsidR="008A7B1B" w:rsidRPr="00337144" w:rsidRDefault="008A7B1B" w:rsidP="008A7B1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3" w:type="dxa"/>
          </w:tcPr>
          <w:p w14:paraId="090055C8" w14:textId="643A79D1" w:rsidR="008A7B1B" w:rsidRPr="00337144" w:rsidRDefault="00DC52FF" w:rsidP="008A7B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4,5</w:t>
            </w:r>
          </w:p>
        </w:tc>
        <w:tc>
          <w:tcPr>
            <w:tcW w:w="907" w:type="dxa"/>
            <w:vAlign w:val="bottom"/>
          </w:tcPr>
          <w:p w14:paraId="6CE77F91" w14:textId="114B4F35" w:rsidR="008A7B1B" w:rsidRPr="00337144" w:rsidRDefault="00D1050D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97EA0" w:rsidRPr="003371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7144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C97EA0" w:rsidRPr="0033714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37144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36" w:type="dxa"/>
            <w:vAlign w:val="bottom"/>
          </w:tcPr>
          <w:p w14:paraId="0815DA6F" w14:textId="6AF932B8" w:rsidR="008A7B1B" w:rsidRPr="00337144" w:rsidRDefault="008A7B1B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969986F" w14:textId="1200C286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309B86E" w14:textId="77777777" w:rsidR="008A7B1B" w:rsidRPr="00337144" w:rsidRDefault="008A7B1B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5BA1DEFB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37144">
              <w:rPr>
                <w:rFonts w:asciiTheme="majorBidi" w:hAnsiTheme="majorBidi"/>
                <w:sz w:val="24"/>
                <w:szCs w:val="24"/>
              </w:rPr>
              <w:t>11,470.59</w:t>
            </w:r>
          </w:p>
        </w:tc>
        <w:tc>
          <w:tcPr>
            <w:tcW w:w="231" w:type="dxa"/>
            <w:vAlign w:val="bottom"/>
          </w:tcPr>
          <w:p w14:paraId="1D7997B2" w14:textId="77777777" w:rsidR="008A7B1B" w:rsidRPr="00337144" w:rsidRDefault="008A7B1B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4156B024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10,481.75</w:t>
            </w:r>
          </w:p>
        </w:tc>
        <w:tc>
          <w:tcPr>
            <w:tcW w:w="241" w:type="dxa"/>
            <w:vAlign w:val="bottom"/>
          </w:tcPr>
          <w:p w14:paraId="6513A8E9" w14:textId="77777777" w:rsidR="008A7B1B" w:rsidRPr="00337144" w:rsidRDefault="008A7B1B" w:rsidP="008A7B1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35B02CF8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4A396085" w14:textId="77777777" w:rsidR="008A7B1B" w:rsidRPr="00337144" w:rsidRDefault="008A7B1B" w:rsidP="008A7B1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8AE61" w14:textId="42BA0268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11,481.75</w:t>
            </w:r>
          </w:p>
        </w:tc>
      </w:tr>
      <w:tr w:rsidR="008A7B1B" w:rsidRPr="00337144" w14:paraId="418A859B" w14:textId="77777777" w:rsidTr="008504B7">
        <w:tc>
          <w:tcPr>
            <w:tcW w:w="2500" w:type="dxa"/>
          </w:tcPr>
          <w:p w14:paraId="247D6ED8" w14:textId="08C0257A" w:rsidR="008A7B1B" w:rsidRPr="00337144" w:rsidRDefault="008A7B1B" w:rsidP="008A7B1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dxa"/>
          </w:tcPr>
          <w:p w14:paraId="7B122610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3AD71622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1050D"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1050D"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675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D1050D"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36" w:type="dxa"/>
            <w:vAlign w:val="bottom"/>
          </w:tcPr>
          <w:p w14:paraId="18FABBEE" w14:textId="7ADD882C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42A8CF9B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3,026.01</w:t>
            </w:r>
          </w:p>
        </w:tc>
        <w:tc>
          <w:tcPr>
            <w:tcW w:w="236" w:type="dxa"/>
            <w:vAlign w:val="bottom"/>
          </w:tcPr>
          <w:p w14:paraId="6B11729B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084CA1E8" w:rsidR="008A7B1B" w:rsidRPr="00337144" w:rsidRDefault="00C97EA0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1050D"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</w:t>
            </w:r>
            <w:r w:rsidR="00D1050D"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D1050D"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31" w:type="dxa"/>
            <w:vAlign w:val="bottom"/>
          </w:tcPr>
          <w:p w14:paraId="54CB297A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31B78" w14:textId="74FB213A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560.28</w:t>
            </w:r>
          </w:p>
        </w:tc>
        <w:tc>
          <w:tcPr>
            <w:tcW w:w="241" w:type="dxa"/>
            <w:vAlign w:val="bottom"/>
          </w:tcPr>
          <w:p w14:paraId="3F417E85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896F" w14:textId="613698EB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190.00</w:t>
            </w:r>
          </w:p>
        </w:tc>
        <w:tc>
          <w:tcPr>
            <w:tcW w:w="231" w:type="dxa"/>
            <w:vAlign w:val="bottom"/>
          </w:tcPr>
          <w:p w14:paraId="59684E59" w14:textId="77777777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A32C" w14:textId="06954A1D" w:rsidR="008A7B1B" w:rsidRPr="00337144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750.28</w:t>
            </w:r>
          </w:p>
        </w:tc>
      </w:tr>
    </w:tbl>
    <w:p w14:paraId="74C6688E" w14:textId="1815E9BB" w:rsidR="00C46A37" w:rsidRPr="00337144" w:rsidRDefault="00C46A37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671"/>
        <w:gridCol w:w="907"/>
        <w:gridCol w:w="236"/>
        <w:gridCol w:w="941"/>
        <w:gridCol w:w="236"/>
        <w:gridCol w:w="837"/>
        <w:gridCol w:w="231"/>
        <w:gridCol w:w="895"/>
        <w:gridCol w:w="242"/>
        <w:gridCol w:w="937"/>
        <w:gridCol w:w="231"/>
        <w:gridCol w:w="937"/>
      </w:tblGrid>
      <w:tr w:rsidR="00C46A37" w:rsidRPr="00337144" w14:paraId="39A3E4FD" w14:textId="77777777" w:rsidTr="006746F7">
        <w:trPr>
          <w:tblHeader/>
        </w:trPr>
        <w:tc>
          <w:tcPr>
            <w:tcW w:w="2481" w:type="dxa"/>
          </w:tcPr>
          <w:p w14:paraId="67CB46CE" w14:textId="77777777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C6830DD" w14:textId="2256EB48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26" w:type="dxa"/>
            <w:gridSpan w:val="11"/>
          </w:tcPr>
          <w:p w14:paraId="44277AEE" w14:textId="3A0A9896" w:rsidR="00C46A37" w:rsidRPr="00337144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310C" w:rsidRPr="00337144" w14:paraId="58D5A40A" w14:textId="77777777" w:rsidTr="006746F7">
        <w:trPr>
          <w:tblHeader/>
        </w:trPr>
        <w:tc>
          <w:tcPr>
            <w:tcW w:w="2481" w:type="dxa"/>
          </w:tcPr>
          <w:p w14:paraId="5F94804C" w14:textId="35A49F5F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F0ABAE6" w14:textId="67189C79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3" w:type="dxa"/>
            <w:gridSpan w:val="5"/>
          </w:tcPr>
          <w:p w14:paraId="39B0FAD9" w14:textId="132943FD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371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  <w:r w:rsidRPr="00337144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231" w:type="dxa"/>
          </w:tcPr>
          <w:p w14:paraId="559422E2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2" w:type="dxa"/>
            <w:gridSpan w:val="5"/>
          </w:tcPr>
          <w:p w14:paraId="2F0B1FF4" w14:textId="7FF6BCA2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37144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33714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3714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D310C" w:rsidRPr="00337144" w14:paraId="5F156D69" w14:textId="77777777" w:rsidTr="006746F7">
        <w:trPr>
          <w:trHeight w:val="200"/>
          <w:tblHeader/>
        </w:trPr>
        <w:tc>
          <w:tcPr>
            <w:tcW w:w="2481" w:type="dxa"/>
          </w:tcPr>
          <w:p w14:paraId="1702E9A7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65CA7339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30A2E078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12C94130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28623BA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310C" w:rsidRPr="00337144" w14:paraId="718DACA9" w14:textId="77777777" w:rsidTr="006746F7">
        <w:trPr>
          <w:tblHeader/>
        </w:trPr>
        <w:tc>
          <w:tcPr>
            <w:tcW w:w="2481" w:type="dxa"/>
          </w:tcPr>
          <w:p w14:paraId="541342FD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1FDC8B1" w14:textId="77777777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26" w:type="dxa"/>
            <w:gridSpan w:val="11"/>
            <w:vAlign w:val="bottom"/>
          </w:tcPr>
          <w:p w14:paraId="0008ED8B" w14:textId="41C84EB2" w:rsidR="003D310C" w:rsidRPr="00337144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746F7" w:rsidRPr="00337144" w14:paraId="0F44939C" w14:textId="77777777" w:rsidTr="006746F7">
        <w:tc>
          <w:tcPr>
            <w:tcW w:w="2481" w:type="dxa"/>
          </w:tcPr>
          <w:p w14:paraId="6325C4F3" w14:textId="77777777" w:rsidR="006746F7" w:rsidRPr="00337144" w:rsidRDefault="006746F7" w:rsidP="006746F7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1" w:type="dxa"/>
          </w:tcPr>
          <w:p w14:paraId="3B018D66" w14:textId="77FF1BD3" w:rsidR="006746F7" w:rsidRPr="00337144" w:rsidRDefault="006746F7" w:rsidP="006746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28C1F0CB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47AE1642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6" w:type="dxa"/>
            <w:vAlign w:val="bottom"/>
          </w:tcPr>
          <w:p w14:paraId="210A5DFD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25C46A36" w14:textId="4212970F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7B2B4F0A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0BCF6928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2F01EB1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3608C6E3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9C2BFCB" w14:textId="77A496BC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</w:tr>
      <w:tr w:rsidR="006746F7" w:rsidRPr="00337144" w14:paraId="085E7C13" w14:textId="77777777" w:rsidTr="006746F7">
        <w:tc>
          <w:tcPr>
            <w:tcW w:w="2481" w:type="dxa"/>
          </w:tcPr>
          <w:p w14:paraId="54DF7860" w14:textId="77777777" w:rsidR="006746F7" w:rsidRPr="00337144" w:rsidRDefault="006746F7" w:rsidP="006746F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1" w:type="dxa"/>
          </w:tcPr>
          <w:p w14:paraId="1C19D744" w14:textId="31D21775" w:rsidR="006746F7" w:rsidRPr="00337144" w:rsidRDefault="00DC52FF" w:rsidP="006746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bottom"/>
          </w:tcPr>
          <w:p w14:paraId="2663FDC2" w14:textId="333F6314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0ABBD7" w14:textId="77777777" w:rsidR="006746F7" w:rsidRPr="00337144" w:rsidRDefault="006746F7" w:rsidP="006746F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7CEE24F4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1BD33A5" w14:textId="77777777" w:rsidR="006746F7" w:rsidRPr="00337144" w:rsidRDefault="006746F7" w:rsidP="006746F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73293F" w14:textId="5E39F0EA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1702035F" w14:textId="77777777" w:rsidR="006746F7" w:rsidRPr="00337144" w:rsidRDefault="006746F7" w:rsidP="006746F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7113D34E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120.00</w:t>
            </w:r>
          </w:p>
        </w:tc>
        <w:tc>
          <w:tcPr>
            <w:tcW w:w="242" w:type="dxa"/>
            <w:vAlign w:val="bottom"/>
          </w:tcPr>
          <w:p w14:paraId="3EB98FA5" w14:textId="77777777" w:rsidR="006746F7" w:rsidRPr="00337144" w:rsidRDefault="006746F7" w:rsidP="006746F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209E4F26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79100D89" w14:textId="77777777" w:rsidR="006746F7" w:rsidRPr="00337144" w:rsidRDefault="006746F7" w:rsidP="006746F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7E431FC" w14:textId="744F295C" w:rsidR="006746F7" w:rsidRPr="00337144" w:rsidRDefault="006746F7" w:rsidP="0044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sz w:val="24"/>
                <w:szCs w:val="24"/>
              </w:rPr>
              <w:t>1,120.00</w:t>
            </w:r>
          </w:p>
        </w:tc>
      </w:tr>
      <w:tr w:rsidR="006746F7" w:rsidRPr="00337144" w14:paraId="7AD0EA49" w14:textId="77777777" w:rsidTr="006746F7">
        <w:tc>
          <w:tcPr>
            <w:tcW w:w="2481" w:type="dxa"/>
          </w:tcPr>
          <w:p w14:paraId="2BCA8B31" w14:textId="4004871C" w:rsidR="006746F7" w:rsidRPr="00337144" w:rsidRDefault="006746F7" w:rsidP="006746F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1" w:type="dxa"/>
          </w:tcPr>
          <w:p w14:paraId="144AA9AD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3AB048FC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A9D9CF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053AFDBD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6" w:type="dxa"/>
            <w:vAlign w:val="bottom"/>
          </w:tcPr>
          <w:p w14:paraId="1C724346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6FDC325F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1" w:type="dxa"/>
            <w:vAlign w:val="bottom"/>
          </w:tcPr>
          <w:p w14:paraId="154DB9E6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508F9C82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120.00</w:t>
            </w:r>
          </w:p>
        </w:tc>
        <w:tc>
          <w:tcPr>
            <w:tcW w:w="242" w:type="dxa"/>
            <w:vAlign w:val="bottom"/>
          </w:tcPr>
          <w:p w14:paraId="2152C05E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4DC201AD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897.00</w:t>
            </w:r>
          </w:p>
        </w:tc>
        <w:tc>
          <w:tcPr>
            <w:tcW w:w="231" w:type="dxa"/>
            <w:vAlign w:val="bottom"/>
          </w:tcPr>
          <w:p w14:paraId="74AA1487" w14:textId="77777777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3AA3900F" w:rsidR="006746F7" w:rsidRPr="00337144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3371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3714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017.00</w:t>
            </w:r>
          </w:p>
        </w:tc>
      </w:tr>
    </w:tbl>
    <w:p w14:paraId="526C93BD" w14:textId="385AF094" w:rsidR="00C46A37" w:rsidRPr="00337144" w:rsidRDefault="00C46A37" w:rsidP="00C46A3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232AA98" w14:textId="77777777" w:rsidR="006158E3" w:rsidRPr="00337144" w:rsidRDefault="00364A3F" w:rsidP="00E002DB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0E3911" w:rsidRPr="0033714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A7B1B" w:rsidRPr="00337144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0E3911" w:rsidRPr="00337144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CA53C1" w:rsidRPr="00337144">
        <w:rPr>
          <w:rFonts w:asciiTheme="majorBidi" w:hAnsiTheme="majorBidi" w:cstheme="majorBidi"/>
          <w:sz w:val="28"/>
          <w:szCs w:val="28"/>
        </w:rPr>
        <w:t>3</w:t>
      </w:r>
      <w:r w:rsidR="008A7B1B" w:rsidRPr="00337144">
        <w:rPr>
          <w:rFonts w:asciiTheme="majorBidi" w:hAnsiTheme="majorBidi" w:cstheme="majorBidi"/>
          <w:sz w:val="28"/>
          <w:szCs w:val="28"/>
        </w:rPr>
        <w:t>1</w:t>
      </w:r>
      <w:r w:rsidR="000E3911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8A7B1B" w:rsidRPr="0033714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E3911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53C1" w:rsidRPr="00337144">
        <w:rPr>
          <w:rFonts w:asciiTheme="majorBidi" w:hAnsiTheme="majorBidi" w:cstheme="majorBidi"/>
          <w:sz w:val="28"/>
          <w:szCs w:val="28"/>
        </w:rPr>
        <w:t>2567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AC5CE4" w:rsidRPr="00337144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513669" w:rsidRPr="00337144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เงินเบิกเกินบัญชีเพิ่มขึ้นจำนวน</w:t>
      </w:r>
      <w:r w:rsidR="002A2C91" w:rsidRPr="00337144">
        <w:rPr>
          <w:rFonts w:asciiTheme="majorBidi" w:hAnsiTheme="majorBidi" w:cstheme="majorBidi"/>
          <w:sz w:val="28"/>
          <w:szCs w:val="28"/>
        </w:rPr>
        <w:t xml:space="preserve"> 42.91 </w:t>
      </w:r>
      <w:r w:rsidR="00513669" w:rsidRPr="00337144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0E3911" w:rsidRPr="00337144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FB2952" w:rsidRPr="00337144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A77B44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5422" w:rsidRPr="00337144">
        <w:rPr>
          <w:rFonts w:asciiTheme="majorBidi" w:hAnsiTheme="majorBidi" w:cstheme="majorBidi"/>
          <w:sz w:val="28"/>
          <w:szCs w:val="28"/>
        </w:rPr>
        <w:t>240.38</w:t>
      </w:r>
      <w:r w:rsidR="008F24F2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44B43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โดยมีอัตรา</w:t>
      </w:r>
      <w:r w:rsidR="00671690" w:rsidRPr="00337144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</w:t>
      </w:r>
      <w:r w:rsidR="00F27580" w:rsidRPr="00337144">
        <w:rPr>
          <w:rFonts w:asciiTheme="majorBidi" w:hAnsiTheme="majorBidi" w:cstheme="majorBidi"/>
          <w:sz w:val="28"/>
          <w:szCs w:val="28"/>
          <w:cs/>
        </w:rPr>
        <w:br/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ต่อปี</w:t>
      </w:r>
      <w:r w:rsidR="0025043C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76ADC" w:rsidRPr="0033714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อัตราดอกเบี้ยคงที่ต่อปี</w:t>
      </w:r>
      <w:r w:rsidR="00F27580" w:rsidRPr="00337144">
        <w:rPr>
          <w:rFonts w:asciiTheme="majorBidi" w:hAnsiTheme="majorBidi" w:cstheme="majorBidi" w:hint="cs"/>
          <w:color w:val="FF0000"/>
          <w:sz w:val="28"/>
          <w:szCs w:val="28"/>
          <w:cs/>
        </w:rPr>
        <w:t xml:space="preserve"> 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 xml:space="preserve"> กลุ่</w:t>
      </w:r>
      <w:r w:rsidR="00D17E00" w:rsidRPr="00337144">
        <w:rPr>
          <w:rFonts w:asciiTheme="majorBidi" w:hAnsiTheme="majorBidi" w:cstheme="majorBidi" w:hint="cs"/>
          <w:sz w:val="28"/>
          <w:szCs w:val="28"/>
          <w:cs/>
        </w:rPr>
        <w:t>ม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337144">
        <w:rPr>
          <w:rFonts w:asciiTheme="majorBidi" w:hAnsiTheme="majorBidi" w:cstheme="majorBidi"/>
          <w:sz w:val="28"/>
          <w:szCs w:val="28"/>
        </w:rPr>
        <w:t>1</w:t>
      </w:r>
      <w:r w:rsidR="00D24359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337144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5252A85" w14:textId="77777777" w:rsidR="006158E3" w:rsidRPr="00337144" w:rsidRDefault="006158E3" w:rsidP="006158E3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28E6169E" w14:textId="1EFFB0E9" w:rsidR="00F071B2" w:rsidRPr="00337144" w:rsidRDefault="00F071B2" w:rsidP="00E002DB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337144">
        <w:rPr>
          <w:rFonts w:asciiTheme="majorBidi" w:hAnsiTheme="majorBidi" w:cstheme="majorBidi"/>
          <w:sz w:val="28"/>
          <w:szCs w:val="28"/>
        </w:rPr>
        <w:t> </w:t>
      </w:r>
      <w:r w:rsidR="00CA53C1" w:rsidRPr="00337144">
        <w:rPr>
          <w:rFonts w:ascii="Angsana New" w:hAnsi="Angsana New"/>
          <w:sz w:val="28"/>
          <w:szCs w:val="28"/>
        </w:rPr>
        <w:t>3</w:t>
      </w:r>
      <w:r w:rsidR="00D1649C" w:rsidRPr="00337144">
        <w:rPr>
          <w:rFonts w:ascii="Angsana New" w:hAnsi="Angsana New"/>
          <w:sz w:val="28"/>
          <w:szCs w:val="28"/>
        </w:rPr>
        <w:t xml:space="preserve">1 </w:t>
      </w:r>
      <w:r w:rsidR="00D1649C" w:rsidRPr="00337144">
        <w:rPr>
          <w:rFonts w:ascii="Angsana New" w:hAnsi="Angsana New" w:hint="cs"/>
          <w:sz w:val="28"/>
          <w:szCs w:val="28"/>
          <w:cs/>
        </w:rPr>
        <w:t>ธันวาคม</w:t>
      </w:r>
      <w:r w:rsidR="00FD5320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2567</w:t>
      </w:r>
      <w:r w:rsidRPr="00337144">
        <w:rPr>
          <w:rFonts w:asciiTheme="majorBidi" w:hAnsiTheme="majorBidi" w:cstheme="majorBidi"/>
          <w:sz w:val="28"/>
          <w:szCs w:val="28"/>
        </w:rPr>
        <w:t> </w:t>
      </w:r>
      <w:r w:rsidRPr="00337144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337144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337144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="00C86A9A" w:rsidRPr="00337144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337144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0C5EFB" w:rsidRPr="00337144">
        <w:rPr>
          <w:rFonts w:asciiTheme="majorBidi" w:hAnsiTheme="majorBidi" w:cstheme="majorBidi"/>
          <w:sz w:val="28"/>
          <w:szCs w:val="28"/>
          <w:cs/>
        </w:rPr>
        <w:br/>
      </w:r>
      <w:r w:rsidR="00282C54" w:rsidRPr="00337144">
        <w:rPr>
          <w:rFonts w:asciiTheme="majorBidi" w:hAnsiTheme="majorBidi" w:cstheme="majorBidi" w:hint="cs"/>
          <w:sz w:val="28"/>
          <w:szCs w:val="28"/>
          <w:cs/>
        </w:rPr>
        <w:t>เงินต้น</w:t>
      </w:r>
      <w:r w:rsidR="00C86A9A" w:rsidRPr="00337144">
        <w:rPr>
          <w:rFonts w:asciiTheme="majorBidi" w:hAnsiTheme="majorBidi" w:cstheme="majorBidi" w:hint="cs"/>
          <w:sz w:val="28"/>
          <w:szCs w:val="28"/>
          <w:cs/>
        </w:rPr>
        <w:t>ส่วนที่เหลือ</w:t>
      </w:r>
      <w:r w:rsidR="00EE4864" w:rsidRPr="00337144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337144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EE4864" w:rsidRPr="00337144">
        <w:rPr>
          <w:rFonts w:asciiTheme="majorBidi" w:hAnsiTheme="majorBidi" w:cs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526" w:rsidRPr="00337144">
        <w:rPr>
          <w:rFonts w:asciiTheme="majorBidi" w:hAnsiTheme="majorBidi" w:cstheme="majorBidi" w:hint="cs"/>
          <w:sz w:val="28"/>
          <w:szCs w:val="28"/>
          <w:cs/>
        </w:rPr>
        <w:t>โดยส่วนที่มีกำหนดชำระคืนภายใน</w:t>
      </w:r>
      <w:r w:rsidR="00B17526" w:rsidRPr="00337144">
        <w:rPr>
          <w:rFonts w:asciiTheme="majorBidi" w:hAnsiTheme="majorBidi" w:cstheme="majorBidi"/>
          <w:sz w:val="28"/>
          <w:szCs w:val="28"/>
        </w:rPr>
        <w:t xml:space="preserve"> 1</w:t>
      </w:r>
      <w:r w:rsidR="00B17526" w:rsidRPr="00337144">
        <w:rPr>
          <w:rFonts w:asciiTheme="majorBidi" w:hAnsiTheme="majorBidi" w:cstheme="majorBidi" w:hint="cs"/>
          <w:sz w:val="28"/>
          <w:szCs w:val="28"/>
          <w:cs/>
        </w:rPr>
        <w:t xml:space="preserve"> ปี จะถูกจัดประเภทเป็นเงินกู้ยืมระยะยาวจากสถาบันการเงินที่ถึงกำหนดชำระภายในหนึ่งปี</w:t>
      </w:r>
    </w:p>
    <w:p w14:paraId="7A451F2B" w14:textId="631C49C8" w:rsidR="00E02CF6" w:rsidRPr="00337144" w:rsidRDefault="00E02CF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07A397EE" w:rsidR="00EE4864" w:rsidRPr="00337144" w:rsidRDefault="00EE4864" w:rsidP="00EE48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37144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084AFE" w:rsidRPr="00337144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337144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="00274D86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4BF2" w:rsidRPr="0033714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74D86" w:rsidRPr="00337144">
        <w:rPr>
          <w:rFonts w:asciiTheme="majorBidi" w:hAnsiTheme="majorBidi" w:cstheme="majorBidi" w:hint="cs"/>
          <w:sz w:val="28"/>
          <w:szCs w:val="28"/>
          <w:cs/>
        </w:rPr>
        <w:t>การดำรง</w:t>
      </w:r>
      <w:r w:rsidR="00274D86" w:rsidRPr="00337144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337144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DFE7D39" w14:textId="77777777" w:rsidR="00F071B2" w:rsidRPr="00337144" w:rsidRDefault="00F071B2" w:rsidP="000458CD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9B3EC47" w14:textId="156A43E8" w:rsidR="00877D27" w:rsidRPr="00337144" w:rsidRDefault="008C6878" w:rsidP="008C687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 xml:space="preserve">ณ วันที่ </w:t>
      </w:r>
      <w:r w:rsidR="00CA53C1" w:rsidRPr="00337144">
        <w:rPr>
          <w:rFonts w:ascii="Angsana New" w:hAnsi="Angsana New"/>
          <w:sz w:val="28"/>
          <w:szCs w:val="28"/>
        </w:rPr>
        <w:t>3</w:t>
      </w:r>
      <w:r w:rsidR="00D1649C" w:rsidRPr="00337144">
        <w:rPr>
          <w:rFonts w:ascii="Angsana New" w:hAnsi="Angsana New"/>
          <w:sz w:val="28"/>
          <w:szCs w:val="28"/>
        </w:rPr>
        <w:t xml:space="preserve">1 </w:t>
      </w:r>
      <w:r w:rsidR="00D1649C" w:rsidRPr="00337144">
        <w:rPr>
          <w:rFonts w:ascii="Angsana New" w:hAnsi="Angsana New" w:hint="cs"/>
          <w:sz w:val="28"/>
          <w:szCs w:val="28"/>
          <w:cs/>
        </w:rPr>
        <w:t>ธันวาคม</w:t>
      </w:r>
      <w:r w:rsidR="00CA5842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2567</w:t>
      </w:r>
      <w:r w:rsidR="00FD5320" w:rsidRPr="00337144">
        <w:rPr>
          <w:rFonts w:asciiTheme="majorBidi" w:hAnsiTheme="majorBidi" w:cstheme="majorBidi"/>
          <w:sz w:val="28"/>
          <w:szCs w:val="28"/>
        </w:rPr>
        <w:t> </w:t>
      </w:r>
      <w:r w:rsidR="00F071B2" w:rsidRPr="00337144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</w:t>
      </w:r>
      <w:r w:rsidR="00A877F8" w:rsidRPr="0033714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071B2" w:rsidRPr="00337144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</w:t>
      </w:r>
      <w:r w:rsidR="00282C54" w:rsidRPr="00337144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="00F071B2" w:rsidRPr="00337144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="00F071B2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337144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อัตราดอกเบี้ย </w:t>
      </w:r>
      <w:r w:rsidR="00711A72" w:rsidRPr="00337144">
        <w:rPr>
          <w:rFonts w:asciiTheme="majorBidi" w:hAnsiTheme="majorBidi" w:cstheme="majorBidi"/>
          <w:sz w:val="28"/>
          <w:szCs w:val="28"/>
        </w:rPr>
        <w:t>SOF</w:t>
      </w:r>
      <w:r w:rsidR="003119B2" w:rsidRPr="00337144">
        <w:rPr>
          <w:rFonts w:asciiTheme="majorBidi" w:hAnsiTheme="majorBidi" w:cstheme="majorBidi"/>
          <w:sz w:val="28"/>
          <w:szCs w:val="28"/>
        </w:rPr>
        <w:t>R</w:t>
      </w:r>
      <w:r w:rsidR="00F071B2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337144">
        <w:rPr>
          <w:rFonts w:asciiTheme="majorBidi" w:hAnsiTheme="majorBidi" w:cstheme="majorBidi"/>
          <w:sz w:val="28"/>
          <w:szCs w:val="28"/>
        </w:rPr>
        <w:t>3</w:t>
      </w:r>
      <w:r w:rsidR="00F071B2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337144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F071B2" w:rsidRPr="00337144">
        <w:rPr>
          <w:rFonts w:asciiTheme="majorBidi" w:hAnsiTheme="majorBidi" w:cstheme="majorBidi"/>
          <w:sz w:val="28"/>
          <w:szCs w:val="28"/>
        </w:rPr>
        <w:t>TH</w:t>
      </w:r>
      <w:r w:rsidR="00711A72" w:rsidRPr="00337144">
        <w:rPr>
          <w:rFonts w:asciiTheme="majorBidi" w:hAnsiTheme="majorBidi" w:cstheme="majorBidi"/>
          <w:sz w:val="28"/>
          <w:szCs w:val="28"/>
        </w:rPr>
        <w:t>OR</w:t>
      </w:r>
      <w:r w:rsidR="006F38A1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AB1E17" w:rsidRPr="00337144">
        <w:rPr>
          <w:rFonts w:asciiTheme="majorBidi" w:hAnsiTheme="majorBidi" w:cstheme="majorBidi" w:hint="cs"/>
          <w:sz w:val="28"/>
          <w:szCs w:val="28"/>
          <w:cs/>
        </w:rPr>
        <w:t>เฉ</w:t>
      </w:r>
      <w:r w:rsidR="00744ACE" w:rsidRPr="00337144">
        <w:rPr>
          <w:rFonts w:asciiTheme="majorBidi" w:hAnsiTheme="majorBidi" w:cstheme="majorBidi" w:hint="cs"/>
          <w:sz w:val="28"/>
          <w:szCs w:val="28"/>
          <w:cs/>
        </w:rPr>
        <w:t xml:space="preserve">ลี่ย </w:t>
      </w:r>
      <w:r w:rsidR="00CA53C1" w:rsidRPr="00337144">
        <w:rPr>
          <w:rFonts w:asciiTheme="majorBidi" w:hAnsiTheme="majorBidi" w:cstheme="majorBidi"/>
          <w:sz w:val="28"/>
          <w:szCs w:val="28"/>
        </w:rPr>
        <w:t>3</w:t>
      </w:r>
      <w:r w:rsidR="00744ACE" w:rsidRPr="00337144">
        <w:rPr>
          <w:rFonts w:asciiTheme="majorBidi" w:hAnsiTheme="majorBidi" w:cstheme="majorBidi" w:hint="cs"/>
          <w:sz w:val="28"/>
          <w:szCs w:val="28"/>
          <w:cs/>
        </w:rPr>
        <w:t xml:space="preserve"> เดือน </w:t>
      </w:r>
      <w:r w:rsidR="00F071B2" w:rsidRPr="00337144">
        <w:rPr>
          <w:rFonts w:asciiTheme="majorBidi" w:hAnsiTheme="majorBidi" w:cstheme="majorBidi" w:hint="cs"/>
          <w:sz w:val="28"/>
          <w:szCs w:val="28"/>
          <w:cs/>
        </w:rPr>
        <w:t>บวกอัตราส่วนเพิ่มคงที่ต่อป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486AFA20" w14:textId="77777777" w:rsidR="00877D27" w:rsidRPr="00337144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4E3EA4FF" w:rsidR="00F071B2" w:rsidRPr="00337144" w:rsidRDefault="00F071B2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7F7F7F" w:rsidRPr="00337144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337144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</w:t>
      </w:r>
      <w:r w:rsidR="007F7F7F" w:rsidRPr="00337144">
        <w:rPr>
          <w:rFonts w:asciiTheme="majorBidi" w:hAnsiTheme="majorBidi"/>
          <w:sz w:val="28"/>
          <w:szCs w:val="28"/>
          <w:cs/>
        </w:rPr>
        <w:t>ชำระคืนภายในระยะเวลาที่กำหนดไว้ในสัญญาเงินกู้</w:t>
      </w:r>
      <w:r w:rsidR="007F7F7F" w:rsidRPr="00337144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337144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="00F733B8" w:rsidRPr="00337144">
        <w:rPr>
          <w:rFonts w:asciiTheme="majorBidi" w:hAnsiTheme="majorBidi" w:hint="cs"/>
          <w:sz w:val="28"/>
          <w:szCs w:val="28"/>
          <w:cs/>
        </w:rPr>
        <w:t>ที่</w:t>
      </w:r>
      <w:r w:rsidR="007F7F7F" w:rsidRPr="00337144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="00CA53C1" w:rsidRPr="00337144">
        <w:rPr>
          <w:rFonts w:asciiTheme="majorBidi" w:hAnsiTheme="majorBidi"/>
          <w:sz w:val="28"/>
          <w:szCs w:val="28"/>
        </w:rPr>
        <w:t>1</w:t>
      </w:r>
      <w:r w:rsidR="007F7F7F" w:rsidRPr="00337144">
        <w:rPr>
          <w:rFonts w:asciiTheme="majorBidi" w:hAnsiTheme="majorBidi"/>
          <w:sz w:val="28"/>
          <w:szCs w:val="28"/>
          <w:cs/>
        </w:rPr>
        <w:t xml:space="preserve"> ปี</w:t>
      </w:r>
      <w:r w:rsidR="00F733B8" w:rsidRPr="00337144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337144">
        <w:rPr>
          <w:rFonts w:asciiTheme="majorBidi" w:hAnsiTheme="majorBidi"/>
          <w:sz w:val="28"/>
          <w:szCs w:val="28"/>
          <w:cs/>
        </w:rPr>
        <w:t>จะถูกจัดประเภท</w:t>
      </w:r>
      <w:r w:rsidR="00F733B8" w:rsidRPr="00337144">
        <w:rPr>
          <w:rFonts w:asciiTheme="majorBidi" w:hAnsiTheme="majorBidi" w:hint="cs"/>
          <w:sz w:val="28"/>
          <w:szCs w:val="28"/>
          <w:cs/>
        </w:rPr>
        <w:t>เป็น</w:t>
      </w:r>
      <w:r w:rsidR="007F7F7F" w:rsidRPr="00337144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="00F733B8" w:rsidRPr="00337144">
        <w:rPr>
          <w:rFonts w:asciiTheme="majorBidi" w:hAnsiTheme="majorBidi" w:hint="cs"/>
          <w:sz w:val="28"/>
          <w:szCs w:val="28"/>
          <w:cs/>
        </w:rPr>
        <w:t>หนึ่ง</w:t>
      </w:r>
      <w:r w:rsidR="007F7F7F" w:rsidRPr="00337144">
        <w:rPr>
          <w:rFonts w:asciiTheme="majorBidi" w:hAnsiTheme="majorBidi"/>
          <w:sz w:val="28"/>
          <w:szCs w:val="28"/>
          <w:cs/>
        </w:rPr>
        <w:t>ปี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FD61033" w14:textId="77777777" w:rsidR="00E112AF" w:rsidRPr="00337144" w:rsidRDefault="00E112AF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460D6694" w:rsidR="00F071B2" w:rsidRPr="00337144" w:rsidRDefault="00F071B2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</w:t>
      </w:r>
      <w:r w:rsidRPr="00337144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33714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Pr="00337144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337144">
        <w:rPr>
          <w:rFonts w:asciiTheme="majorBidi" w:hAnsiTheme="majorBidi" w:cstheme="majorBidi"/>
          <w:sz w:val="28"/>
          <w:szCs w:val="28"/>
          <w:cs/>
        </w:rPr>
        <w:t>ต่อกำไรก่อนหั</w:t>
      </w:r>
      <w:r w:rsidR="00441B9C" w:rsidRPr="00337144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337144">
        <w:rPr>
          <w:rFonts w:asciiTheme="majorBidi" w:hAnsiTheme="majorBidi" w:cstheme="majorBidi"/>
          <w:sz w:val="28"/>
          <w:szCs w:val="28"/>
          <w:cs/>
        </w:rPr>
        <w:t>ดอกเบี้ยจ่าย ภาษี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="008C70C6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8C70C6" w:rsidRPr="00337144">
        <w:rPr>
          <w:rFonts w:asciiTheme="majorBidi" w:hAnsiTheme="majorBidi"/>
          <w:sz w:val="28"/>
          <w:szCs w:val="28"/>
          <w:cs/>
        </w:rPr>
        <w:t>การดำรงสัดส่วนภาระหนี้ต่อมูลค่าหลักประกันไม่เกินร้อยละ 60 ของมูลค่าตลาดยุติธรรมของทรัพย์หลักประกัน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</w:t>
      </w:r>
      <w:r w:rsidR="00193A7B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59D4" w:rsidRPr="00337144">
        <w:rPr>
          <w:rFonts w:asciiTheme="majorBidi" w:hAnsiTheme="majorBidi" w:cstheme="majorBidi" w:hint="cs"/>
          <w:sz w:val="28"/>
          <w:szCs w:val="28"/>
          <w:cs/>
        </w:rPr>
        <w:t>และการโอน</w:t>
      </w:r>
      <w:r w:rsidR="00D612A2" w:rsidRPr="00337144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สิทธิในสัญญาประกันภัย </w:t>
      </w:r>
      <w:r w:rsidRPr="00337144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1CFE6C0B" w14:textId="77777777" w:rsidR="00274D86" w:rsidRPr="00337144" w:rsidRDefault="00274D86" w:rsidP="00274D86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3B7D02C1" w:rsidR="00F071B2" w:rsidRPr="00337144" w:rsidRDefault="00F071B2" w:rsidP="000458CD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ไปจดจำนองไว้กับสถาบันการเงิน </w:t>
      </w:r>
      <w:r w:rsidR="00474B97" w:rsidRPr="00337144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4B690D" w:rsidRPr="00337144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สิทธิในสัญญาเช่าที่ดิน และสิทธิเรียกร้องในบัญชีเงินฝากธนาคารและพันธบัตร </w:t>
      </w:r>
      <w:r w:rsidRPr="00337144">
        <w:rPr>
          <w:rFonts w:asciiTheme="majorBidi" w:hAnsiTheme="majorBidi" w:cstheme="majorBidi"/>
          <w:sz w:val="28"/>
          <w:szCs w:val="28"/>
          <w:cs/>
        </w:rPr>
        <w:t>เพื่อใช้เป็นหลักประกัน</w:t>
      </w:r>
      <w:r w:rsidR="005E1349" w:rsidRPr="00337144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337144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337144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19B87E23" w:rsidR="002A74DB" w:rsidRPr="00337144" w:rsidRDefault="002A74DB" w:rsidP="002A74DB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CA53C1" w:rsidRPr="00337144">
        <w:rPr>
          <w:rFonts w:ascii="Angsana New" w:hAnsi="Angsana New"/>
          <w:sz w:val="28"/>
          <w:szCs w:val="28"/>
        </w:rPr>
        <w:t>3</w:t>
      </w:r>
      <w:r w:rsidR="008A7B1B" w:rsidRPr="00337144">
        <w:rPr>
          <w:rFonts w:ascii="Angsana New" w:hAnsi="Angsana New"/>
          <w:sz w:val="28"/>
          <w:szCs w:val="28"/>
        </w:rPr>
        <w:t>1</w:t>
      </w:r>
      <w:r w:rsidR="00CA5842" w:rsidRPr="00337144">
        <w:rPr>
          <w:rFonts w:ascii="Angsana New" w:hAnsi="Angsana New"/>
          <w:sz w:val="28"/>
          <w:szCs w:val="28"/>
        </w:rPr>
        <w:t xml:space="preserve"> </w:t>
      </w:r>
      <w:r w:rsidR="008A7B1B" w:rsidRPr="00337144">
        <w:rPr>
          <w:rFonts w:ascii="Angsana New" w:hAnsi="Angsana New" w:hint="cs"/>
          <w:sz w:val="28"/>
          <w:szCs w:val="28"/>
          <w:cs/>
        </w:rPr>
        <w:t>ธันวาคม</w:t>
      </w:r>
      <w:r w:rsidR="00CA5842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2567</w:t>
      </w:r>
      <w:r w:rsidR="00FD5320" w:rsidRPr="00337144">
        <w:rPr>
          <w:rFonts w:asciiTheme="majorBidi" w:hAnsiTheme="majorBidi" w:cstheme="majorBidi"/>
          <w:sz w:val="28"/>
          <w:szCs w:val="28"/>
        </w:rPr>
        <w:t> 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กลุ่มบริษัทและบริษัทมีวงเงินสินเชื่อซึ่งยังไม่ได้เบิกใช้จำนวน</w:t>
      </w:r>
      <w:r w:rsidR="00C459D9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66103" w:rsidRPr="00337144">
        <w:rPr>
          <w:rFonts w:asciiTheme="majorBidi" w:hAnsiTheme="majorBidi" w:cstheme="majorBidi"/>
          <w:sz w:val="28"/>
          <w:szCs w:val="28"/>
        </w:rPr>
        <w:t>15,780.39</w:t>
      </w:r>
      <w:r w:rsidR="00A92BEC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873418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="00117371" w:rsidRPr="00337144">
        <w:rPr>
          <w:rFonts w:asciiTheme="majorBidi" w:hAnsiTheme="majorBidi" w:cstheme="majorBidi"/>
          <w:sz w:val="28"/>
          <w:szCs w:val="28"/>
        </w:rPr>
        <w:t>2,689.85</w:t>
      </w:r>
      <w:r w:rsidR="00A92BEC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337144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CA53C1" w:rsidRPr="00337144">
        <w:rPr>
          <w:rFonts w:asciiTheme="majorBidi" w:hAnsiTheme="majorBidi" w:cstheme="majorBidi"/>
          <w:i/>
          <w:iCs/>
          <w:sz w:val="28"/>
          <w:szCs w:val="28"/>
        </w:rPr>
        <w:t>30</w:t>
      </w:r>
      <w:r w:rsidRPr="003371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371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CA53C1" w:rsidRPr="003371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A7B1B" w:rsidRPr="0033714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33714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A7B1B" w:rsidRPr="00337144">
        <w:rPr>
          <w:rFonts w:asciiTheme="majorBidi" w:hAnsiTheme="majorBidi" w:cstheme="majorBidi"/>
          <w:i/>
          <w:iCs/>
          <w:sz w:val="28"/>
          <w:szCs w:val="28"/>
        </w:rPr>
        <w:t>15,651.64</w:t>
      </w:r>
      <w:r w:rsidR="008A7B1B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Pr="003371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8A7B1B" w:rsidRPr="00337144">
        <w:rPr>
          <w:rFonts w:asciiTheme="majorBidi" w:hAnsiTheme="majorBidi" w:cstheme="majorBidi"/>
          <w:i/>
          <w:iCs/>
          <w:sz w:val="28"/>
          <w:szCs w:val="28"/>
        </w:rPr>
        <w:t>2,6</w:t>
      </w:r>
      <w:r w:rsidR="00374163" w:rsidRPr="00337144">
        <w:rPr>
          <w:rFonts w:asciiTheme="majorBidi" w:hAnsiTheme="majorBidi" w:cstheme="majorBidi"/>
          <w:i/>
          <w:iCs/>
          <w:sz w:val="28"/>
          <w:szCs w:val="28"/>
        </w:rPr>
        <w:t>89.85</w:t>
      </w:r>
      <w:r w:rsidR="008A7B1B" w:rsidRPr="003371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3714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337144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337144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2A74DB" w:rsidRPr="00337144" w:rsidSect="008E5561">
          <w:headerReference w:type="default" r:id="rId11"/>
          <w:footerReference w:type="default" r:id="rId12"/>
          <w:type w:val="nextColumn"/>
          <w:pgSz w:w="11909" w:h="16834" w:code="9"/>
          <w:pgMar w:top="691" w:right="1152" w:bottom="630" w:left="1152" w:header="720" w:footer="720" w:gutter="0"/>
          <w:pgNumType w:start="15"/>
          <w:cols w:space="720"/>
        </w:sectPr>
      </w:pPr>
    </w:p>
    <w:p w14:paraId="08FC89E0" w14:textId="58231D13" w:rsidR="00CA3B97" w:rsidRPr="00337144" w:rsidRDefault="000F047A" w:rsidP="00CA3B97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1" w:name="_Hlk132984420"/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1"/>
    </w:p>
    <w:p w14:paraId="2B460021" w14:textId="77777777" w:rsidR="00A92BEC" w:rsidRPr="00337144" w:rsidRDefault="00A92BEC" w:rsidP="00FF7ECB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15821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74"/>
        <w:gridCol w:w="548"/>
        <w:gridCol w:w="255"/>
        <w:gridCol w:w="587"/>
        <w:gridCol w:w="250"/>
        <w:gridCol w:w="556"/>
        <w:gridCol w:w="259"/>
        <w:gridCol w:w="616"/>
        <w:gridCol w:w="236"/>
        <w:gridCol w:w="570"/>
        <w:gridCol w:w="259"/>
        <w:gridCol w:w="616"/>
        <w:gridCol w:w="257"/>
        <w:gridCol w:w="566"/>
        <w:gridCol w:w="261"/>
        <w:gridCol w:w="577"/>
        <w:gridCol w:w="248"/>
        <w:gridCol w:w="568"/>
        <w:gridCol w:w="255"/>
        <w:gridCol w:w="588"/>
        <w:gridCol w:w="236"/>
        <w:gridCol w:w="576"/>
        <w:gridCol w:w="255"/>
        <w:gridCol w:w="604"/>
        <w:gridCol w:w="257"/>
        <w:gridCol w:w="625"/>
        <w:gridCol w:w="260"/>
        <w:gridCol w:w="686"/>
        <w:gridCol w:w="20"/>
      </w:tblGrid>
      <w:tr w:rsidR="006A3AF2" w:rsidRPr="00337144" w14:paraId="639342D5" w14:textId="77777777" w:rsidTr="00731518">
        <w:trPr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337144" w:rsidRDefault="006A3AF2" w:rsidP="008465D3">
            <w:pPr>
              <w:spacing w:line="240" w:lineRule="auto"/>
              <w:ind w:left="-288" w:firstLine="2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337144" w:rsidRDefault="006A3AF2" w:rsidP="00846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337144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4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337144" w:rsidRDefault="006A3AF2" w:rsidP="008465D3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A7B1B" w:rsidRPr="00337144" w14:paraId="1BA67622" w14:textId="77777777" w:rsidTr="00731518">
        <w:trPr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415FD593" w:rsidR="008A7B1B" w:rsidRPr="00337144" w:rsidRDefault="008A7B1B" w:rsidP="008A7B1B">
            <w:pPr>
              <w:spacing w:line="240" w:lineRule="auto"/>
              <w:ind w:left="-288" w:firstLine="288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สำหรับงวดสามเดือนสิ้นสุด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61699819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อสังหาริมทรัพย์เพื่อขาย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AFCD4E5" w14:textId="77777777" w:rsidR="008A7B1B" w:rsidRPr="00337144" w:rsidRDefault="008A7B1B" w:rsidP="008A7B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4080188D" w14:textId="4EF76874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  <w:t>อสังหาริมทรัพย์เพื่อ</w:t>
            </w:r>
          </w:p>
          <w:p w14:paraId="0D3ABE61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  <w:t>ให้เช่าและบริการ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A64AF5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3C6A8988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ด้านอุตสาหกรรม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2AF77A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0898DC23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ผลิตและจำหน่ายกระแสไฟฟ้า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B41CD1B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ปรึกษาการบริหารและ</w:t>
            </w:r>
          </w:p>
          <w:p w14:paraId="326EDF6D" w14:textId="4572B9FE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ควบคุมงานก่อสร้าง บริการด้านการออกแบบงานสถาปัตยกรรม วิศวกรรม และบริการอื่น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27E2C11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8A7B1B" w:rsidRPr="00337144" w:rsidRDefault="008A7B1B" w:rsidP="008A7B1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0A55AE1C" w14:textId="77777777" w:rsidR="008A7B1B" w:rsidRPr="00337144" w:rsidRDefault="008A7B1B" w:rsidP="008A7B1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05168E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66AFA5" w14:textId="77777777" w:rsidR="008A7B1B" w:rsidRPr="00337144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4"/>
            <w:tcBorders>
              <w:left w:val="nil"/>
              <w:right w:val="nil"/>
            </w:tcBorders>
            <w:vAlign w:val="bottom"/>
          </w:tcPr>
          <w:p w14:paraId="696D280D" w14:textId="77777777" w:rsidR="008A7B1B" w:rsidRPr="00337144" w:rsidRDefault="008A7B1B" w:rsidP="00193A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8A7B1B" w:rsidRPr="00337144" w14:paraId="2755C4B8" w14:textId="77777777" w:rsidTr="00731518">
        <w:trPr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2253E575" w:rsidR="008A7B1B" w:rsidRPr="00337144" w:rsidRDefault="008A7B1B" w:rsidP="008A7B1B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  วันที่</w:t>
            </w:r>
            <w:r w:rsidRPr="00337144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337144">
              <w:rPr>
                <w:rFonts w:ascii="Angsana New" w:hAnsi="Angsana New" w:hint="cs"/>
                <w:b/>
                <w:bCs/>
                <w:i/>
                <w:iCs/>
                <w:color w:val="000000"/>
              </w:rPr>
              <w:t>31</w:t>
            </w:r>
            <w:r w:rsidRPr="00337144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ธันวาคม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234AAF83" w:rsidR="008A7B1B" w:rsidRPr="00337144" w:rsidRDefault="008A7B1B" w:rsidP="008A7B1B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8A7B1B" w:rsidRPr="00337144" w:rsidRDefault="008A7B1B" w:rsidP="008A7B1B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6992CF2A" w:rsidR="008A7B1B" w:rsidRPr="00337144" w:rsidRDefault="008A7B1B" w:rsidP="008A7B1B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471467" w14:textId="77777777" w:rsidR="008A7B1B" w:rsidRPr="00337144" w:rsidRDefault="008A7B1B" w:rsidP="008A7B1B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2FE03C35" w:rsidR="008A7B1B" w:rsidRPr="00337144" w:rsidRDefault="008A7B1B" w:rsidP="008A7B1B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8A7B1B" w:rsidRPr="00337144" w:rsidRDefault="008A7B1B" w:rsidP="008A7B1B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38E3D6AC" w:rsidR="008A7B1B" w:rsidRPr="00337144" w:rsidRDefault="008A7B1B" w:rsidP="008A7B1B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60F3F9" w14:textId="77777777" w:rsidR="008A7B1B" w:rsidRPr="00337144" w:rsidRDefault="008A7B1B" w:rsidP="008A7B1B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57C6CA6" w14:textId="6BA60439" w:rsidR="008A7B1B" w:rsidRPr="00337144" w:rsidRDefault="008A7B1B" w:rsidP="008A7B1B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8A7B1B" w:rsidRPr="00337144" w:rsidRDefault="008A7B1B" w:rsidP="008A7B1B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0BCB7EC1" w:rsidR="008A7B1B" w:rsidRPr="00337144" w:rsidRDefault="008A7B1B" w:rsidP="008A7B1B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76583" w14:textId="77777777" w:rsidR="008A7B1B" w:rsidRPr="00337144" w:rsidRDefault="008A7B1B" w:rsidP="008A7B1B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35DD6D0D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7E81FFA9" w:rsidR="008A7B1B" w:rsidRPr="00337144" w:rsidRDefault="008A7B1B" w:rsidP="008A7B1B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8500B68" w14:textId="77777777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38913D52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6BE8D3ED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F9E5AA" w14:textId="77777777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56FD5D7A" w:rsidR="008A7B1B" w:rsidRPr="00337144" w:rsidRDefault="008A7B1B" w:rsidP="008A7B1B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8A7B1B" w:rsidRPr="00337144" w:rsidRDefault="008A7B1B" w:rsidP="008A7B1B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64CA3D40" w:rsidR="008A7B1B" w:rsidRPr="00337144" w:rsidRDefault="008A7B1B" w:rsidP="008A7B1B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4C3EA" w14:textId="77777777" w:rsidR="008A7B1B" w:rsidRPr="00337144" w:rsidRDefault="008A7B1B" w:rsidP="008A7B1B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52C5ECE7" w:rsidR="008A7B1B" w:rsidRPr="00337144" w:rsidRDefault="008A7B1B" w:rsidP="008A7B1B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8A7B1B" w:rsidRPr="00337144" w:rsidRDefault="008A7B1B" w:rsidP="008A7B1B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5ABB5764" w:rsidR="008A7B1B" w:rsidRPr="00337144" w:rsidRDefault="008A7B1B" w:rsidP="008A7B1B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C31B791" w14:textId="77777777" w:rsidR="008A7B1B" w:rsidRPr="00337144" w:rsidRDefault="008A7B1B" w:rsidP="008A7B1B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3680D8FD" w:rsidR="008A7B1B" w:rsidRPr="00337144" w:rsidRDefault="008A7B1B" w:rsidP="008A7B1B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8A7B1B" w:rsidRPr="00337144" w:rsidRDefault="008A7B1B" w:rsidP="008A7B1B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1D0015EC" w14:textId="3A6AE148" w:rsidR="008A7B1B" w:rsidRPr="00337144" w:rsidRDefault="008A7B1B" w:rsidP="008A7B1B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8A7B1B" w:rsidRPr="00337144" w14:paraId="1E7D395C" w14:textId="77777777" w:rsidTr="00731518">
        <w:trPr>
          <w:gridAfter w:val="1"/>
          <w:wAfter w:w="20" w:type="dxa"/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8A7B1B" w:rsidRPr="00337144" w:rsidRDefault="008A7B1B" w:rsidP="008A7B1B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21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2DAEF1BE" w:rsidR="008A7B1B" w:rsidRPr="00337144" w:rsidRDefault="008A7B1B" w:rsidP="008A7B1B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(</w:t>
            </w:r>
            <w:r w:rsidRPr="0033714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33714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D017F8" w:rsidRPr="00337144" w14:paraId="4690783D" w14:textId="77777777" w:rsidTr="00C424EB">
        <w:trPr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512678FB" w14:textId="13FF9B92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560.01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1E17372" w14:textId="08CC030F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781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16A4CB" w14:textId="0EFF5C86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3CBCEB6B" w14:textId="2178979A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33.16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6A04263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D1F93A0" w14:textId="69B299B9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18.47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F6F3BC9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695585FA" w14:textId="72FB0216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424.83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101C0AF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B49AC87" w14:textId="6F456014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432.10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6C7E4D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71361FD8" w14:textId="772E1AE4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2,185.46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70936F" w14:textId="77777777" w:rsidR="00D017F8" w:rsidRPr="00337144" w:rsidRDefault="00D017F8" w:rsidP="00D017F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DD4EDCE" w14:textId="7E4A7229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2,22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CB3C190" w14:textId="77777777" w:rsidR="00D017F8" w:rsidRPr="00337144" w:rsidRDefault="00D017F8" w:rsidP="00D017F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715A752" w14:textId="0B1A43EF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334.</w:t>
            </w:r>
            <w:r w:rsidR="00B94ADD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4C0F837" w14:textId="77777777" w:rsidR="00D017F8" w:rsidRPr="00337144" w:rsidRDefault="00D017F8" w:rsidP="00D017F8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49FF2089" w14:textId="4124BA51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393.35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B8FF758" w14:textId="77777777" w:rsidR="00D017F8" w:rsidRPr="00337144" w:rsidRDefault="00D017F8" w:rsidP="00D017F8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3D10C110" w14:textId="140EBC63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114.61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6CB5156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0FC37DF" w14:textId="5A5A0CCB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104.55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F82181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582A343F" w14:textId="22BE6534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62326C8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6D93B4F3" w14:textId="25875B2F" w:rsidR="00D017F8" w:rsidRPr="00337144" w:rsidRDefault="00D017F8" w:rsidP="00D017F8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91B680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133FD1" w14:textId="25E7CDD4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3,6</w:t>
            </w:r>
            <w:r w:rsidR="00B94ADD" w:rsidRPr="00337144">
              <w:rPr>
                <w:rFonts w:asciiTheme="majorBidi" w:hAnsiTheme="majorBidi" w:cstheme="majorBidi"/>
                <w:sz w:val="16"/>
                <w:szCs w:val="16"/>
              </w:rPr>
              <w:t>52.15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083FD4F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32998502" w14:textId="140CCCC2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3,9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52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07</w:t>
            </w:r>
          </w:p>
        </w:tc>
      </w:tr>
      <w:tr w:rsidR="00B127E2" w:rsidRPr="00337144" w14:paraId="4DC70935" w14:textId="77777777" w:rsidTr="00FA2F1E">
        <w:trPr>
          <w:trHeight w:val="4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B127E2" w:rsidRPr="00337144" w:rsidRDefault="00B127E2" w:rsidP="00B127E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133BD" w14:textId="4FFFF2A6" w:rsidR="00B127E2" w:rsidRPr="00337144" w:rsidRDefault="00B127E2" w:rsidP="00B127E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8D565" w14:textId="159E10E5" w:rsidR="00B127E2" w:rsidRPr="00337144" w:rsidRDefault="00B127E2" w:rsidP="00B127E2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A0F7C66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446CB" w14:textId="53E71C0F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DBCCF9B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7562DF" w14:textId="03C0475F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55EDEA0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F8341" w14:textId="228BF530" w:rsidR="00B127E2" w:rsidRPr="00337144" w:rsidRDefault="00B127E2" w:rsidP="00B127E2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3AB3A5E" w14:textId="77777777" w:rsidR="00B127E2" w:rsidRPr="00337144" w:rsidRDefault="00B127E2" w:rsidP="00B127E2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EAF540" w14:textId="5383C5FE" w:rsidR="00B127E2" w:rsidRPr="00337144" w:rsidRDefault="00B127E2" w:rsidP="00B127E2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F6E92" w14:textId="77777777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1941B" w14:textId="648C8FDB" w:rsidR="00B127E2" w:rsidRPr="00337144" w:rsidRDefault="00B127E2" w:rsidP="00B127E2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2BAB13" w14:textId="77777777" w:rsidR="00B127E2" w:rsidRPr="00337144" w:rsidRDefault="00B127E2" w:rsidP="00B127E2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4EB485" w14:textId="090A7E51" w:rsidR="00B127E2" w:rsidRPr="00337144" w:rsidRDefault="00B127E2" w:rsidP="00B127E2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702A22" w14:textId="77777777" w:rsidR="00B127E2" w:rsidRPr="00337144" w:rsidRDefault="00B127E2" w:rsidP="00B127E2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0D2FB2" w14:textId="7DA6B0E7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1.01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EB953C" w14:textId="77777777" w:rsidR="00B127E2" w:rsidRPr="00337144" w:rsidRDefault="00B127E2" w:rsidP="00B127E2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8E2E8" w14:textId="390C9C01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1.92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4B5BC64" w14:textId="77777777" w:rsidR="00B127E2" w:rsidRPr="00337144" w:rsidRDefault="00B127E2" w:rsidP="00B127E2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92791" w14:textId="06561C69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12.63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3F93FA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1CE7C4" w14:textId="4BA9C075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14.78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F40D1D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7F33F" w14:textId="68C545F1" w:rsidR="00B127E2" w:rsidRPr="00337144" w:rsidRDefault="00B127E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(13.73)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2B65F8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F3A9C5" w14:textId="54C1E886" w:rsidR="00B127E2" w:rsidRPr="00337144" w:rsidRDefault="00B127E2" w:rsidP="002417A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(16.79)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EC4B9C4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176DD1" w14:textId="44052134" w:rsidR="00B127E2" w:rsidRPr="00337144" w:rsidRDefault="00B127E2" w:rsidP="002528D2">
            <w:pPr>
              <w:spacing w:line="240" w:lineRule="auto"/>
              <w:ind w:left="328" w:right="-10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9DCCE0E" w14:textId="77777777" w:rsidR="00B127E2" w:rsidRPr="00337144" w:rsidRDefault="00B127E2" w:rsidP="00B127E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D9D4D6" w14:textId="4A17DB6F" w:rsidR="00B127E2" w:rsidRPr="00337144" w:rsidRDefault="00B127E2" w:rsidP="002528D2">
            <w:pPr>
              <w:tabs>
                <w:tab w:val="decimal" w:pos="399"/>
              </w:tabs>
              <w:spacing w:line="240" w:lineRule="auto"/>
              <w:ind w:right="-398" w:hanging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D017F8" w:rsidRPr="00337144" w14:paraId="7658DC10" w14:textId="77777777" w:rsidTr="00C424EB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42078" w14:textId="669F1F56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560.01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36F0D958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22928A" w14:textId="6BFAEEBD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781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B5C8FF3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B32A0" w14:textId="5DD9763E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33.25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A1D355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527FE" w14:textId="027EAFFA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18.56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64BF305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E60D" w14:textId="43BA4037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424.83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A45565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6CC0E8" w14:textId="014F7C51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432.10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16D7B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E26C" w14:textId="662CECFD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2,185.46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C9821CD" w14:textId="77777777" w:rsidR="00D017F8" w:rsidRPr="00337144" w:rsidRDefault="00D017F8" w:rsidP="00D017F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583C6" w14:textId="729CA0CC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2,22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AD15A6" w14:textId="77777777" w:rsidR="00D017F8" w:rsidRPr="00337144" w:rsidRDefault="00D017F8" w:rsidP="00D017F8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6F85" w14:textId="4001109A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335.</w:t>
            </w:r>
            <w:r w:rsidR="00B94ADD"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1D74904" w14:textId="77777777" w:rsidR="00D017F8" w:rsidRPr="00337144" w:rsidRDefault="00D017F8" w:rsidP="00D017F8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8D022" w14:textId="33C99F64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395.27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1F56C3C" w14:textId="77777777" w:rsidR="00D017F8" w:rsidRPr="00337144" w:rsidRDefault="00D017F8" w:rsidP="00D017F8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6295D" w14:textId="5867D760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127.24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ADC062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A4326" w14:textId="4A4913E2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119.33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AED096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E4C9" w14:textId="6D4DFCE8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(13.73)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749A1C6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D00FF4" w14:textId="2E023D57" w:rsidR="00D017F8" w:rsidRPr="00337144" w:rsidRDefault="00D017F8" w:rsidP="002417A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(16.79)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00FA8D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</w:tcPr>
          <w:p w14:paraId="1398D72E" w14:textId="5E866661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3,</w:t>
            </w:r>
            <w:r w:rsidR="00B127E2" w:rsidRPr="0033714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652.</w:t>
            </w:r>
            <w:r w:rsidR="00B94ADD"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983BF2C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49F56A" w14:textId="104A0A91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3,95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07</w:t>
            </w:r>
          </w:p>
        </w:tc>
      </w:tr>
      <w:tr w:rsidR="00D017F8" w:rsidRPr="00337144" w14:paraId="18891005" w14:textId="77777777" w:rsidTr="00C424EB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38AD992A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15ABE" w14:textId="0196F0DC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C2EBAF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88F6A" w14:textId="34BBE755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028C21" w14:textId="7FDAC1C1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B7CA" w14:textId="642C4316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858623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7F10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66DE1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29030" w14:textId="6C57E0F1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262FE" w14:textId="3CEA140F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C9725" w14:textId="77777777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9F3D5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0E0" w14:textId="77777777" w:rsidR="00D017F8" w:rsidRPr="00337144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510BA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9851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DB3F22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E062E" w14:textId="77777777" w:rsidR="00D017F8" w:rsidRPr="00337144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1FF32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FA383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FF0C71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3540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8AE4F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D899A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914BE8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E663" w14:textId="7428BD3B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139428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CB9F15C" w14:textId="5B06C7EB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230.53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46D38CE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28FD45" w14:textId="03841CF8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17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62</w:t>
            </w:r>
          </w:p>
        </w:tc>
      </w:tr>
      <w:tr w:rsidR="00D017F8" w:rsidRPr="00337144" w14:paraId="5370BCCA" w14:textId="77777777" w:rsidTr="00C424EB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7BFC065" w14:textId="0BEBC915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244D135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1ADB62" w14:textId="24659184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5F25A2" w14:textId="5A4EA535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73361F7" w14:textId="36AEDCBF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941F75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2BB387F" w14:textId="21A487EB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734331" w14:textId="0851A2D5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7E58D96" w14:textId="74A1F620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7584B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4371366C" w14:textId="669A15A8" w:rsidR="00D017F8" w:rsidRPr="00337144" w:rsidRDefault="00D017F8" w:rsidP="00D017F8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941B44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8AD3ED1" w14:textId="3D74FC0F" w:rsidR="00D017F8" w:rsidRPr="00337144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94F8E8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C1C7AA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B9A6B27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E0D9521" w14:textId="77777777" w:rsidR="00D017F8" w:rsidRPr="00337144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A1EE44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E28A16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7C5DBC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C8DC4B3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BFEB9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EBD83F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77CE74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C1B0DE" w14:textId="0A514858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AAAE3D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40CAA" w14:textId="232084E2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3,882.</w:t>
            </w:r>
            <w:r w:rsidR="00B94ADD"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96DA3B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3EE8AB" w14:textId="7E5803B9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4,12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69</w:t>
            </w:r>
          </w:p>
        </w:tc>
      </w:tr>
      <w:tr w:rsidR="00D017F8" w:rsidRPr="00337144" w14:paraId="72157829" w14:textId="77777777" w:rsidTr="00731518">
        <w:trPr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29613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2D42534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FA40E9D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3D164E5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3186016" w14:textId="38911CFA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2AFCF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11385D5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A60930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5F4C8D6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C97F0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F1BF03C" w14:textId="77777777" w:rsidR="00D017F8" w:rsidRPr="00337144" w:rsidRDefault="00D017F8" w:rsidP="00D017F8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DC17D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F8AADF5" w14:textId="2237B6B0" w:rsidR="00D017F8" w:rsidRPr="00337144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403B3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92D6594" w14:textId="77C24DCE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D9ED779" w14:textId="4868F419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1BD2EC6" w14:textId="29BFF6E2" w:rsidR="00D017F8" w:rsidRPr="00337144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1B83866" w14:textId="69B2F639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3586C0F" w14:textId="0C7FF14B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364E79" w14:textId="0C6D98CD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86D3552" w14:textId="4975F84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381EE" w14:textId="305A0A9B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BBC4AAB" w14:textId="05F2218B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897FB4" w14:textId="14BDB2FA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2F4E05B" w14:textId="251D1349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74FACDF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7A82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8E9BE8A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7A3F8670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017F8" w:rsidRPr="00337144" w14:paraId="3B8CD101" w14:textId="77777777" w:rsidTr="00731518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7424D200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39937B2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7FA7E8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FD408B6" w14:textId="5E223170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45EEC88" w14:textId="7B7DD095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A5030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4D71494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14212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54977AA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0971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063026A5" w14:textId="77777777" w:rsidR="00D017F8" w:rsidRPr="00337144" w:rsidRDefault="00D017F8" w:rsidP="00D017F8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04735A7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6E1F380" w14:textId="77777777" w:rsidR="00D017F8" w:rsidRPr="00337144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547594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D39EB7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20AFDD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AB7D66C" w14:textId="77777777" w:rsidR="00D017F8" w:rsidRPr="00337144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9A9E07A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51569B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861ABA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0BC2BB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5AC4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F0FCEE1" w14:textId="06906D53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805D8A" w14:textId="0CE98E85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3913BC5" w14:textId="7E62AF90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AEB6B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AA4E65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324AF1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415D838F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017F8" w:rsidRPr="00337144" w14:paraId="5C575F85" w14:textId="77777777" w:rsidTr="00731518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69EABB8" w14:textId="77777777" w:rsidR="00D017F8" w:rsidRPr="00337144" w:rsidRDefault="00D017F8" w:rsidP="00D017F8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02E8517" w14:textId="77777777" w:rsidR="00D017F8" w:rsidRPr="00337144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3B495A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DD05E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381C2E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E9DB91A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3D2CA4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8A5CEB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BF93287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14474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EFF275C" w14:textId="77777777" w:rsidR="00D017F8" w:rsidRPr="00337144" w:rsidRDefault="00D017F8" w:rsidP="00D017F8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95F9F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DA286C5" w14:textId="77777777" w:rsidR="00D017F8" w:rsidRPr="00337144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F18DC7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7CF14E7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E61C0E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7332A39" w14:textId="77777777" w:rsidR="00D017F8" w:rsidRPr="00337144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E7BCA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53D146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343B28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725482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DC8DA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F1F250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DBF1C7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8D74BA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67D9F15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C4CAD9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4AB4B58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6A766D98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5B6C92" w:rsidRPr="00337144" w14:paraId="3CE592C6" w14:textId="77777777" w:rsidTr="005C19B8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5B6C92" w:rsidRPr="00337144" w:rsidRDefault="005B6C92" w:rsidP="005B6C9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ณ</w:t>
            </w: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 xml:space="preserve"> </w:t>
            </w: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39E606FC" w14:textId="49511DC1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560.01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3F6B6271" w14:textId="5AC85FF3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781.18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5AC661D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11D630F1" w14:textId="47329CF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204F30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2F8AC2C6" w14:textId="6C5BB7F2" w:rsidR="005B6C92" w:rsidRPr="00337144" w:rsidRDefault="005B6C92" w:rsidP="005B6C92">
            <w:pPr>
              <w:tabs>
                <w:tab w:val="decimal" w:pos="8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95EF3B4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4AB82F0F" w14:textId="5F1BB7A6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405.16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F2373B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53D91AC" w14:textId="7667ED16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4</w:t>
            </w:r>
            <w:r w:rsidR="0071548D" w:rsidRPr="00337144">
              <w:rPr>
                <w:rFonts w:ascii="Angsana New" w:hAnsi="Angsana New"/>
                <w:color w:val="000000"/>
                <w:sz w:val="16"/>
                <w:szCs w:val="16"/>
              </w:rPr>
              <w:t>18.60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0A5904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5605A6A6" w14:textId="2C9F95A7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2,185.46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1D710FD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2B375DB" w14:textId="04D4038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2,22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9BD1206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5694440" w14:textId="2EA14707" w:rsidR="005B6C92" w:rsidRPr="00337144" w:rsidRDefault="005B6C92" w:rsidP="005B6C92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26C1D72" w14:textId="77777777" w:rsidR="005B6C92" w:rsidRPr="00337144" w:rsidRDefault="005B6C92" w:rsidP="005B6C92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8B28238" w14:textId="05B8EDC3" w:rsidR="005B6C92" w:rsidRPr="00337144" w:rsidRDefault="005B6C92" w:rsidP="005B6C92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3A7616" w14:textId="77777777" w:rsidR="005B6C92" w:rsidRPr="00337144" w:rsidRDefault="005B6C92" w:rsidP="005B6C92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4D0F85E" w14:textId="3B0C7DE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21.17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D507D7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A9A86D7" w14:textId="31D9402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23.</w:t>
            </w:r>
            <w:r w:rsidR="00AA15BE" w:rsidRPr="00337144">
              <w:rPr>
                <w:rFonts w:ascii="Angsana New" w:hAnsi="Angsana New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33C7BD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6E826B22" w14:textId="5C161EB6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(7.23)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C54F083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19BA07E" w14:textId="61CFD21E" w:rsidR="005B6C92" w:rsidRPr="002417A9" w:rsidRDefault="005B6C92" w:rsidP="002417A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(8.91)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68BF84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87F835" w14:textId="244B2686" w:rsidR="005B6C92" w:rsidRPr="00337144" w:rsidRDefault="005B6C92" w:rsidP="005B6C9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3,164.57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E49D29D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41217DD8" w14:textId="0298BE53" w:rsidR="005B6C92" w:rsidRPr="00337144" w:rsidRDefault="005B6C92" w:rsidP="005B6C9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="00193A7B" w:rsidRPr="00337144">
              <w:rPr>
                <w:rFonts w:ascii="Angsana New" w:hAnsi="Angsana New"/>
                <w:color w:val="000000"/>
                <w:sz w:val="16"/>
                <w:szCs w:val="16"/>
              </w:rPr>
              <w:t>,436.32</w:t>
            </w:r>
          </w:p>
        </w:tc>
      </w:tr>
      <w:tr w:rsidR="005B6C92" w:rsidRPr="00337144" w14:paraId="4C07310E" w14:textId="77777777" w:rsidTr="005C19B8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5B6C92" w:rsidRPr="00337144" w:rsidRDefault="005B6C92" w:rsidP="005B6C9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C481E" w14:textId="47EF5F10" w:rsidR="005B6C92" w:rsidRPr="00337144" w:rsidRDefault="005B6C92" w:rsidP="005B6C9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30939C" w14:textId="5415E131" w:rsidR="005B6C92" w:rsidRPr="00337144" w:rsidRDefault="005B6C92" w:rsidP="005B6C92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right="7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59BB24C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3113D35E" w14:textId="0EA8E18B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33.25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0A09B1B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6B5279" w14:textId="15ACB767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18.56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C47A282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211B2" w14:textId="5F6FD6F3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DDA38C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D7E915" w14:textId="5F27C8ED" w:rsidR="005B6C92" w:rsidRPr="00337144" w:rsidRDefault="0071548D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13.50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159F73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7992C9ED" w14:textId="013CEC28" w:rsidR="005B6C92" w:rsidRPr="00337144" w:rsidRDefault="005B6C92" w:rsidP="005B6C92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F59906C" w14:textId="77777777" w:rsidR="005B6C92" w:rsidRPr="00337144" w:rsidRDefault="005B6C92" w:rsidP="005B6C92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063481" w14:textId="54974135" w:rsidR="005B6C92" w:rsidRPr="00337144" w:rsidRDefault="005B6C92" w:rsidP="005B6C92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193EAF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286A94C" w14:textId="615C9996" w:rsidR="005B6C92" w:rsidRPr="00337144" w:rsidRDefault="005B6C9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335</w:t>
            </w:r>
            <w:r w:rsidR="00B94ADD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.09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319ADC4" w14:textId="77777777" w:rsidR="005B6C92" w:rsidRPr="00337144" w:rsidRDefault="005B6C92" w:rsidP="005B6C92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2BF411" w14:textId="2286037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395.27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3F3566" w14:textId="77777777" w:rsidR="005B6C92" w:rsidRPr="00337144" w:rsidRDefault="005B6C92" w:rsidP="005B6C92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73F06264" w14:textId="147530FF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106.07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FB9C73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ADC703" w14:textId="59D5E696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9</w:t>
            </w:r>
            <w:r w:rsidR="00AA15BE" w:rsidRPr="00337144">
              <w:rPr>
                <w:rFonts w:ascii="Angsana New" w:hAnsi="Angsana New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B892C2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3EE3000F" w14:textId="77572FD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(6.50)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586024A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128543" w14:textId="7CBCA475" w:rsidR="005B6C92" w:rsidRPr="002417A9" w:rsidRDefault="005B6C92" w:rsidP="002417A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(7.88)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8F0D8A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1075BCC" w14:textId="792F2F95" w:rsidR="005B6C92" w:rsidRPr="00337144" w:rsidRDefault="005B6C92" w:rsidP="005B6C9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487.</w:t>
            </w:r>
            <w:r w:rsidR="00B94ADD" w:rsidRPr="00337144">
              <w:rPr>
                <w:rFonts w:asciiTheme="majorBidi" w:hAnsiTheme="majorBidi" w:cstheme="majorBidi"/>
                <w:sz w:val="16"/>
                <w:szCs w:val="16"/>
              </w:rPr>
              <w:t>58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25973D6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BD7A3C" w14:textId="5C13BA03" w:rsidR="005B6C92" w:rsidRPr="00337144" w:rsidRDefault="00193A7B" w:rsidP="005B6C9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515.75</w:t>
            </w:r>
          </w:p>
        </w:tc>
      </w:tr>
      <w:tr w:rsidR="005B6C92" w:rsidRPr="00337144" w14:paraId="75BCBC9C" w14:textId="77777777" w:rsidTr="005C19B8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5B6C92" w:rsidRPr="00337144" w:rsidRDefault="005B6C92" w:rsidP="005B6C92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97C0054" w14:textId="451EBC8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560.01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85598D" w14:textId="666CEE90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781.18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C95AEE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B214BB" w14:textId="775D11FE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33.25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D23395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011B950" w14:textId="1E04A0E5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18.56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2FF1843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F52B940" w14:textId="4BF31085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424.83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399B047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0C8071" w14:textId="25338463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432.10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A8310F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B6F0DA1" w14:textId="2E5C8684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2,185.46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E6A92A9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9892794" w14:textId="49AD63D2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2,22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DC00580" w14:textId="77777777" w:rsidR="005B6C92" w:rsidRPr="00337144" w:rsidRDefault="005B6C92" w:rsidP="005B6C9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A9FC3D7" w14:textId="2047662C" w:rsidR="005B6C92" w:rsidRPr="00337144" w:rsidRDefault="005B6C92" w:rsidP="00B127E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33</w:t>
            </w:r>
            <w:r w:rsidR="00B127E2" w:rsidRPr="00337144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  <w:cs/>
              </w:rPr>
              <w:t>5</w:t>
            </w: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.</w:t>
            </w:r>
            <w:r w:rsidR="00B94ADD"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E28B565" w14:textId="77777777" w:rsidR="005B6C92" w:rsidRPr="00337144" w:rsidRDefault="005B6C92" w:rsidP="005B6C92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AC3B68F" w14:textId="0A3EE956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395.27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3F881A" w14:textId="77777777" w:rsidR="005B6C92" w:rsidRPr="00337144" w:rsidRDefault="005B6C92" w:rsidP="005B6C92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D554CD3" w14:textId="35D420C8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127.24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710C66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F58569" w14:textId="75D31970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119.33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0BFD9E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40D3C2A" w14:textId="51C79B31" w:rsidR="005B6C92" w:rsidRPr="00337144" w:rsidRDefault="005B6C92" w:rsidP="005B6C9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(13.73)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AC9DFB7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D984739" w14:textId="6BFE1B5B" w:rsidR="005B6C92" w:rsidRPr="00337144" w:rsidRDefault="005B6C92" w:rsidP="002417A9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(16.79)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F12416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F021351" w14:textId="096062EC" w:rsidR="005B6C92" w:rsidRPr="00337144" w:rsidRDefault="005B6C92" w:rsidP="005B6C9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3,652.</w:t>
            </w:r>
            <w:r w:rsidR="00B94ADD"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DABF486" w14:textId="77777777" w:rsidR="005B6C92" w:rsidRPr="00337144" w:rsidRDefault="005B6C92" w:rsidP="005B6C9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8D09A4F" w14:textId="3B8ABE4A" w:rsidR="005B6C92" w:rsidRPr="00337144" w:rsidRDefault="005B6C92" w:rsidP="005B6C9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3,95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07</w:t>
            </w:r>
          </w:p>
        </w:tc>
      </w:tr>
      <w:tr w:rsidR="00D017F8" w:rsidRPr="00337144" w14:paraId="2767A734" w14:textId="77777777" w:rsidTr="00731518">
        <w:trPr>
          <w:trHeight w:val="4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9A0DF1F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1F3205DE" w14:textId="77777777" w:rsidR="00D017F8" w:rsidRPr="00337144" w:rsidRDefault="00D017F8" w:rsidP="00D017F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D17E1C6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83D57BF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5C2D0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F383C16" w14:textId="77777777" w:rsidR="00D017F8" w:rsidRPr="00337144" w:rsidRDefault="00D017F8" w:rsidP="00D017F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B65E9F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FCD77A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8733FA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085E5758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984B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D762238" w14:textId="77777777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80BBD32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56614F0" w14:textId="77777777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83DF2A2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B921A93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125E8F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C24FAB" w14:textId="77777777" w:rsidR="00D017F8" w:rsidRPr="00337144" w:rsidRDefault="00D017F8" w:rsidP="00D017F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F77240C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8AE9A6D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673F0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CEA0446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2E0A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116022E2" w14:textId="77777777" w:rsidR="00D017F8" w:rsidRPr="00337144" w:rsidRDefault="00D017F8" w:rsidP="00D017F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026F9E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24D65BC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E44C93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FE74C38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763DE0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D48A827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017F8" w:rsidRPr="00337144" w14:paraId="4DE3D873" w14:textId="77777777" w:rsidTr="00B40CBF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47CB279C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12.</w:t>
            </w:r>
            <w:r w:rsidR="0071548D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966CEB6" w14:textId="03390532" w:rsidR="00D017F8" w:rsidRPr="00337144" w:rsidRDefault="0061106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(2.7</w:t>
            </w:r>
            <w:r w:rsidR="00E726DD" w:rsidRPr="00337144">
              <w:rPr>
                <w:rFonts w:ascii="Angsana New" w:hAnsi="Angsana New"/>
                <w:color w:val="000000"/>
                <w:sz w:val="16"/>
                <w:szCs w:val="16"/>
              </w:rPr>
              <w:t>6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8150756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9C76BBF" w14:textId="212CEB77" w:rsidR="00D017F8" w:rsidRPr="00337144" w:rsidRDefault="0071548D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27D61D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2F1E6A31" w14:textId="4CCF7866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71548D" w:rsidRPr="00337144">
              <w:rPr>
                <w:rFonts w:ascii="Angsana New" w:hAnsi="Angsana New"/>
                <w:color w:val="000000"/>
                <w:sz w:val="16"/>
                <w:szCs w:val="16"/>
              </w:rPr>
              <w:t>3.4</w:t>
            </w:r>
            <w:r w:rsidR="00E726DD" w:rsidRPr="00337144">
              <w:rPr>
                <w:rFonts w:ascii="Angsana New" w:hAnsi="Angsana New"/>
                <w:color w:val="000000"/>
                <w:sz w:val="16"/>
                <w:szCs w:val="16"/>
              </w:rPr>
              <w:t>6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CDC966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5835EAF" w14:textId="1BCB4450" w:rsidR="00D017F8" w:rsidRPr="00337144" w:rsidRDefault="005B6C92" w:rsidP="0054054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(2</w:t>
            </w:r>
            <w:r w:rsidR="001F64EC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2.88</w:t>
            </w: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D45B48" w14:textId="77777777" w:rsidR="00D017F8" w:rsidRPr="00337144" w:rsidRDefault="00D017F8" w:rsidP="00D017F8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CBEAECD" w14:textId="71779CEE" w:rsidR="00D017F8" w:rsidRPr="00337144" w:rsidRDefault="00A460C7" w:rsidP="00540540">
            <w:pPr>
              <w:tabs>
                <w:tab w:val="decimal" w:pos="22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</w:t>
            </w:r>
            <w:r w:rsidR="00E726DD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0.</w:t>
            </w:r>
            <w:r w:rsidR="00CE4617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27</w:t>
            </w: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44B98D" w14:textId="77777777" w:rsidR="00D017F8" w:rsidRPr="00337144" w:rsidRDefault="00D017F8" w:rsidP="00D017F8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298F3037" w14:textId="3C78FA24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294.</w:t>
            </w:r>
            <w:r w:rsidR="0071548D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</w:t>
            </w:r>
            <w:r w:rsidR="001F64EC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39673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639ED38" w14:textId="09C8308E" w:rsidR="00D017F8" w:rsidRPr="00337144" w:rsidRDefault="0061106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200.</w:t>
            </w:r>
            <w:r w:rsidR="00E726DD" w:rsidRPr="00337144">
              <w:rPr>
                <w:rFonts w:ascii="Angsana New" w:hAnsi="Angsana Ne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4E4C6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1D58A5F" w14:textId="0A74C2C5" w:rsidR="00D017F8" w:rsidRPr="00337144" w:rsidRDefault="0071548D" w:rsidP="00540540">
            <w:pPr>
              <w:tabs>
                <w:tab w:val="decimal" w:pos="19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(2.</w:t>
            </w:r>
            <w:r w:rsidR="0039475F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16</w:t>
            </w: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82A238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43A18A52" w14:textId="1ABB2F78" w:rsidR="00D017F8" w:rsidRPr="00337144" w:rsidRDefault="0061106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1</w:t>
            </w:r>
            <w:r w:rsidR="00CE4617" w:rsidRPr="00337144">
              <w:rPr>
                <w:rFonts w:ascii="Angsana New" w:hAnsi="Angsana New"/>
                <w:color w:val="000000"/>
                <w:sz w:val="16"/>
                <w:szCs w:val="16"/>
              </w:rPr>
              <w:t>5.74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7443FEF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58CFE" w14:textId="0E13D24A" w:rsidR="00D017F8" w:rsidRPr="00337144" w:rsidRDefault="005B6C92" w:rsidP="002417A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(3</w:t>
            </w:r>
            <w:r w:rsidR="001F64EC"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4.15</w:t>
            </w: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D0EA597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5F39055" w14:textId="546B30E9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CE4617" w:rsidRPr="00337144">
              <w:rPr>
                <w:rFonts w:ascii="Angsana New" w:hAnsi="Angsana New"/>
                <w:color w:val="000000"/>
                <w:sz w:val="16"/>
                <w:szCs w:val="16"/>
              </w:rPr>
              <w:t>40.4</w:t>
            </w:r>
            <w:r w:rsidR="002C1C37" w:rsidRPr="00337144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F50C7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2ECB157" w14:textId="066CFD89" w:rsidR="00D017F8" w:rsidRPr="00337144" w:rsidRDefault="001F64EC" w:rsidP="002417A9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5C043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6E1B6363" w14:textId="69E4921F" w:rsidR="00D017F8" w:rsidRPr="00337144" w:rsidRDefault="00CE4617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30.96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0B4E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1AE86646" w14:textId="51C831B7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271.</w:t>
            </w:r>
            <w:r w:rsidR="00B94ADD" w:rsidRPr="00337144">
              <w:rPr>
                <w:rFonts w:asciiTheme="majorBidi" w:hAnsiTheme="majorBidi" w:cstheme="majorBidi"/>
                <w:sz w:val="16"/>
                <w:szCs w:val="16"/>
              </w:rPr>
              <w:t>43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0A83DE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315CBDA3" w14:textId="4928FAFE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200.42</w:t>
            </w:r>
          </w:p>
        </w:tc>
      </w:tr>
      <w:tr w:rsidR="00D017F8" w:rsidRPr="00337144" w14:paraId="7612A415" w14:textId="77777777" w:rsidTr="00B954DF">
        <w:trPr>
          <w:trHeight w:val="6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7EAF9" w14:textId="77777777" w:rsidR="00D017F8" w:rsidRPr="00337144" w:rsidRDefault="00D017F8" w:rsidP="00D017F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F5E064E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24D2D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0B9BA0F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0238226" w14:textId="77777777" w:rsidR="00D017F8" w:rsidRPr="00337144" w:rsidRDefault="00D017F8" w:rsidP="00D017F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44EE8F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880A19D" w14:textId="778DBEB0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C4F0A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3522BBD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4B41F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C5EE785" w14:textId="77777777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E4C67C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69F75E9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E7B56F2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CC33996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88507C2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0287764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1D0F1E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7DD3E0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DA08C5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34FFF6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4C3AB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E762B3F" w14:textId="77C2C7D8" w:rsidR="00D017F8" w:rsidRPr="00337144" w:rsidRDefault="00D017F8" w:rsidP="00D017F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65DE6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1249C6" w14:textId="684349CB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1A4EC6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F0ECD9E" w14:textId="0FC21C4C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230.53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F2ECD5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747755" w14:textId="44D2BE31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17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6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</w:p>
        </w:tc>
      </w:tr>
      <w:tr w:rsidR="00D017F8" w:rsidRPr="00337144" w14:paraId="03E79893" w14:textId="77777777" w:rsidTr="009752BE">
        <w:trPr>
          <w:trHeight w:val="77"/>
        </w:trPr>
        <w:tc>
          <w:tcPr>
            <w:tcW w:w="64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331C12A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2BA9EFA5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30EEF3C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B8A018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77777777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4D7ED2CB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B2E4E9F" w14:textId="47920C43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206F80C6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2F6CDC70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C10055A" w14:textId="0275426D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D9B5A71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05023311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74640B" w14:textId="079546C5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19E53D31" w:rsidR="00D017F8" w:rsidRPr="00337144" w:rsidRDefault="00D017F8" w:rsidP="00D017F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20B0997C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3F5402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58C72A36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501.</w:t>
            </w:r>
            <w:r w:rsidR="00B94ADD" w:rsidRPr="00337144">
              <w:rPr>
                <w:rFonts w:asciiTheme="majorBidi" w:hAnsiTheme="majorBidi" w:cstheme="majorBidi"/>
                <w:sz w:val="16"/>
                <w:szCs w:val="16"/>
              </w:rPr>
              <w:t>96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440D3" w14:textId="137968C0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</w:rPr>
              <w:t>7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3.04</w:t>
            </w:r>
          </w:p>
        </w:tc>
      </w:tr>
      <w:tr w:rsidR="00D017F8" w:rsidRPr="00337144" w14:paraId="61824A94" w14:textId="77777777" w:rsidTr="0048328E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5DBCC0B9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19C28072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0DB11B32" w:rsidR="00D017F8" w:rsidRPr="00337144" w:rsidRDefault="00D017F8" w:rsidP="00D017F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FD6F396" w14:textId="12607749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6ACFA926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2264FF6D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41BC7CB0" w:rsidR="00D017F8" w:rsidRPr="00337144" w:rsidRDefault="00D017F8" w:rsidP="00D017F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096CF0B" w14:textId="32F61E99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491B6CF" w14:textId="3D760DC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6EF8B163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EB8487" w14:textId="3166C0C4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3B09A526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27DA3CA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E9F0017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16AE90D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F5CF10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01C693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77777777" w:rsidR="00D017F8" w:rsidRPr="00337144" w:rsidRDefault="00D017F8" w:rsidP="00D017F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20840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E76C50F" w14:textId="2AD05421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(222.4</w:t>
            </w:r>
            <w:r w:rsidR="00B127E2" w:rsidRPr="00337144">
              <w:rPr>
                <w:rFonts w:asciiTheme="majorBidi" w:hAnsiTheme="majorBidi" w:cstheme="majorBidi" w:hint="cs"/>
                <w:sz w:val="16"/>
                <w:szCs w:val="16"/>
                <w:cs/>
              </w:rPr>
              <w:t>0)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712CDF60" w14:textId="2AC3CA4C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239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70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</w:tr>
      <w:tr w:rsidR="00D017F8" w:rsidRPr="00337144" w14:paraId="3F544D31" w14:textId="77777777" w:rsidTr="002930BA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77777777" w:rsidR="00D017F8" w:rsidRPr="00337144" w:rsidRDefault="00D017F8" w:rsidP="00D017F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1093ADC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D017F8" w:rsidRPr="00337144" w:rsidRDefault="00D017F8" w:rsidP="00D017F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527E9F7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7478BC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5616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77777777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C2DDAB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7D7D9AA7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C4CEE6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D017F8" w:rsidRPr="00337144" w:rsidRDefault="00D017F8" w:rsidP="00D017F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FB3BEF4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7DB14FA8" w14:textId="0A98DE99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0.05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51440B5D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7C8057" w14:textId="1BDFFDAD" w:rsidR="00D017F8" w:rsidRPr="00337144" w:rsidRDefault="00D017F8" w:rsidP="002528D2">
            <w:pPr>
              <w:tabs>
                <w:tab w:val="decimal" w:pos="399"/>
              </w:tabs>
              <w:spacing w:line="240" w:lineRule="auto"/>
              <w:ind w:right="-398" w:hanging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D017F8" w:rsidRPr="00337144" w14:paraId="3E642151" w14:textId="77777777" w:rsidTr="009270D6">
        <w:trPr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D017F8" w:rsidRPr="00337144" w:rsidRDefault="00D017F8" w:rsidP="00D017F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25C1E7C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D017F8" w:rsidRPr="00337144" w:rsidRDefault="00D017F8" w:rsidP="00D017F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CC4D16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5A16162" w14:textId="50A3ED2A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C89E9C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77777777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73074BF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3A2349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F63868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D017F8" w:rsidRPr="00337144" w:rsidRDefault="00D017F8" w:rsidP="00D017F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3077A25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E5E2D1" w14:textId="235EA571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279.</w:t>
            </w:r>
            <w:r w:rsidR="00B94ADD" w:rsidRPr="0033714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07EEE3" w14:textId="036E2B97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133.34</w:t>
            </w:r>
          </w:p>
        </w:tc>
      </w:tr>
      <w:tr w:rsidR="00D017F8" w:rsidRPr="00337144" w14:paraId="705E6E7B" w14:textId="77777777" w:rsidTr="00731518">
        <w:trPr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D017F8" w:rsidRPr="00337144" w:rsidRDefault="00D017F8" w:rsidP="00D017F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3B04748" w14:textId="77777777" w:rsidR="00D017F8" w:rsidRPr="00337144" w:rsidRDefault="00D017F8" w:rsidP="00D017F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D017F8" w:rsidRPr="00337144" w:rsidRDefault="00D017F8" w:rsidP="00D017F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7B6EEC8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FF35D40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D0A665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77777777" w:rsidR="00D017F8" w:rsidRPr="00337144" w:rsidRDefault="00D017F8" w:rsidP="00D017F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88EF31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9B1E21A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9420D8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D017F8" w:rsidRPr="00337144" w:rsidRDefault="00D017F8" w:rsidP="00D017F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D017F8" w:rsidRPr="00337144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3FB9D99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D017F8" w:rsidRPr="00337144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017F8" w:rsidRPr="00337144" w14:paraId="1845D28D" w14:textId="77777777" w:rsidTr="00017EC8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1E9BFE7A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  <w:r w:rsidR="000E0844"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1 </w:t>
            </w:r>
            <w:r w:rsidR="000E0844" w:rsidRPr="0033714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ธันวาคม</w:t>
            </w:r>
            <w:r w:rsidR="005B6AF2"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9F412E"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/ 30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0ABBE36" w14:textId="3C70DDE4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7AD2338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82CC9BA" w14:textId="505F1761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943A8C2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3ADD932" w14:textId="53FD010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F7207EA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4A6710E" w14:textId="7A724F7A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04BDFC8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9D4D041" w14:textId="7B000E3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44603DD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D0EFC3E" w14:textId="2577E23E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2EFB0E3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061D08D" w14:textId="45617400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8A9421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66186D7" w14:textId="518ECEC0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67E9934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1C85B73" w14:textId="0949D52A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E691269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FF4127F" w14:textId="7C301321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766F80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7A0416B" w14:textId="44655FEA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9FA5707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3E96104" w14:textId="5621BE3A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B3B9625" w14:textId="4C0331E4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FBCC0E" w14:textId="5FFB98E6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1CFFAEC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2D9EE4D" w14:textId="091F8ACF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D97CD27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63A61F17" w14:textId="61CF9B91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703B1F5" w14:textId="77777777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63CF06D4" w14:textId="527669D4" w:rsidR="00D017F8" w:rsidRPr="00337144" w:rsidRDefault="00D017F8" w:rsidP="00D017F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D017F8" w:rsidRPr="00337144" w14:paraId="12F4E018" w14:textId="77777777" w:rsidTr="00731518">
        <w:trPr>
          <w:gridAfter w:val="1"/>
          <w:wAfter w:w="2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221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11194C90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(</w:t>
            </w:r>
            <w:r w:rsidRPr="0033714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337144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D017F8" w:rsidRPr="00337144" w14:paraId="14DAD272" w14:textId="77777777" w:rsidTr="00E07C7F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D017F8" w:rsidRPr="00337144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1FA9431D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6,738.72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D017F8" w:rsidRPr="00337144" w:rsidRDefault="00D017F8" w:rsidP="00D017F8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0937E46" w14:textId="0F87E082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7,229.15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5602451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2718986D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1,319.87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9D02901" w14:textId="731165A0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1,331.79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1C20BB6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484B17" w14:textId="6AE5A793" w:rsidR="00D017F8" w:rsidRPr="00337144" w:rsidRDefault="005B6C9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1,</w:t>
            </w:r>
            <w:r w:rsidR="0071548D" w:rsidRPr="00337144">
              <w:rPr>
                <w:rFonts w:ascii="Angsana New" w:hAnsi="Angsana New"/>
                <w:color w:val="000000"/>
                <w:sz w:val="16"/>
                <w:szCs w:val="16"/>
              </w:rPr>
              <w:t>640.47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1C5DD7" w14:textId="5F022638" w:rsidR="00D017F8" w:rsidRPr="00337144" w:rsidRDefault="0071548D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1,742.72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48C5D0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4189E1DF" w:rsidR="00D017F8" w:rsidRPr="00337144" w:rsidRDefault="005B6C92" w:rsidP="00D017F8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23,</w:t>
            </w:r>
            <w:r w:rsidR="001F64EC" w:rsidRPr="00337144">
              <w:rPr>
                <w:rFonts w:ascii="Angsana New" w:hAnsi="Angsana New"/>
                <w:color w:val="000000"/>
                <w:sz w:val="16"/>
                <w:szCs w:val="16"/>
              </w:rPr>
              <w:t>546.60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B819164" w14:textId="74FB06AD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23,318.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7</w:t>
            </w:r>
            <w:r w:rsidR="00403364" w:rsidRPr="00337144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4B3747C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11D9CE8D" w:rsidR="00D017F8" w:rsidRPr="00337144" w:rsidRDefault="001F64EC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2,330</w:t>
            </w:r>
            <w:r w:rsidR="005B6AF2" w:rsidRPr="00337144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62BFBB2" w14:textId="46755B51" w:rsidR="00D017F8" w:rsidRPr="00337144" w:rsidRDefault="005B6AF2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2,</w:t>
            </w:r>
            <w:r w:rsidR="00403364" w:rsidRPr="00337144">
              <w:rPr>
                <w:rFonts w:ascii="Angsana New" w:hAnsi="Angsana New"/>
                <w:color w:val="000000"/>
                <w:sz w:val="16"/>
                <w:szCs w:val="16"/>
              </w:rPr>
              <w:t>306.63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063CD7B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7EA1C107" w:rsidR="00D017F8" w:rsidRPr="00337144" w:rsidRDefault="003D49AD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2,676.13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A3D001" w14:textId="47ED37D7" w:rsidR="00D017F8" w:rsidRPr="00337144" w:rsidRDefault="00403364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2,</w:t>
            </w:r>
            <w:r w:rsidR="00CE4617" w:rsidRPr="00337144">
              <w:rPr>
                <w:rFonts w:ascii="Angsana New" w:hAnsi="Angsana New"/>
                <w:color w:val="000000"/>
                <w:sz w:val="16"/>
                <w:szCs w:val="16"/>
              </w:rPr>
              <w:t>616.62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6F9A18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2E24AB33" w:rsidR="00D017F8" w:rsidRPr="00337144" w:rsidRDefault="005B6C92" w:rsidP="002417A9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3D49AD" w:rsidRPr="00337144">
              <w:rPr>
                <w:rFonts w:ascii="Angsana New" w:hAnsi="Angsana New"/>
                <w:color w:val="000000"/>
                <w:sz w:val="16"/>
                <w:szCs w:val="16"/>
              </w:rPr>
              <w:t>09.12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D017F8" w:rsidRPr="00337144" w:rsidRDefault="00D017F8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4390762" w14:textId="713D4DEA" w:rsidR="00D017F8" w:rsidRPr="00337144" w:rsidRDefault="00CE4617" w:rsidP="00D017F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119.96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ADD01DC" w14:textId="77777777" w:rsidR="00D017F8" w:rsidRPr="00337144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17524485" w:rsidR="00D017F8" w:rsidRPr="00337144" w:rsidRDefault="005B6C92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38,</w:t>
            </w:r>
            <w:r w:rsidR="00B94ADD" w:rsidRPr="00337144">
              <w:rPr>
                <w:rFonts w:ascii="Angsana New" w:hAnsi="Angsana New"/>
                <w:color w:val="000000"/>
                <w:sz w:val="16"/>
                <w:szCs w:val="16"/>
              </w:rPr>
              <w:t>461.</w:t>
            </w:r>
            <w:r w:rsidR="001A291E"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85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D017F8" w:rsidRPr="00337144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27AC3786" w14:textId="5125C878" w:rsidR="00D017F8" w:rsidRPr="00337144" w:rsidRDefault="00D017F8" w:rsidP="00D017F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38,66</w:t>
            </w:r>
            <w:r w:rsidRPr="00337144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5.58</w:t>
            </w:r>
          </w:p>
        </w:tc>
      </w:tr>
      <w:tr w:rsidR="00BD414B" w:rsidRPr="00337144" w14:paraId="4DA3E7A9" w14:textId="77777777" w:rsidTr="00516F83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D52DC" w14:textId="1F3E4A6D" w:rsidR="00BD414B" w:rsidRPr="00337144" w:rsidRDefault="00BD414B" w:rsidP="00BD414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เงินลงทุนใน</w:t>
            </w:r>
            <w:r w:rsidRPr="00337144">
              <w:rPr>
                <w:rFonts w:asciiTheme="majorBidi" w:hAnsiTheme="majorBidi" w:cstheme="majorBidi" w:hint="cs"/>
                <w:color w:val="000000"/>
                <w:spacing w:val="-4"/>
                <w:sz w:val="16"/>
                <w:szCs w:val="16"/>
                <w:cs/>
                <w:lang w:val="en-GB"/>
              </w:rPr>
              <w:t>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89088E1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DFFA1A" w14:textId="77777777" w:rsidR="00BD414B" w:rsidRPr="00337144" w:rsidRDefault="00BD414B" w:rsidP="00BD414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A8A9388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14AAB4F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89AECEA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A7F801C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862875D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06EFE8C9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C20D0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B79E315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E09A946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AF93A9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07AD6" w14:textId="77777777" w:rsidR="00BD414B" w:rsidRPr="00337144" w:rsidRDefault="00BD414B" w:rsidP="00BD414B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0351F4F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0FF030C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224CC30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BA0556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36B7B0E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D5C6E26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DFA8C2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FDED68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2D81144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61B47F4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A424D9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7265E11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F385B9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A5DD1FE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C4DB133" w14:textId="77777777" w:rsidR="00BD414B" w:rsidRPr="00337144" w:rsidRDefault="00BD414B" w:rsidP="00BD414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5B93C6A5" w14:textId="6D0CC89D" w:rsidR="00BD414B" w:rsidRPr="00337144" w:rsidRDefault="00BD414B" w:rsidP="00BD414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137.38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F388EF8" w14:textId="77777777" w:rsidR="00BD414B" w:rsidRPr="00337144" w:rsidRDefault="00BD414B" w:rsidP="00BD414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14:paraId="47D19091" w14:textId="4CBE9B7F" w:rsidR="00BD414B" w:rsidRPr="00337144" w:rsidRDefault="00BD414B" w:rsidP="002528D2">
            <w:pPr>
              <w:tabs>
                <w:tab w:val="decimal" w:pos="399"/>
              </w:tabs>
              <w:spacing w:line="240" w:lineRule="auto"/>
              <w:ind w:right="-398" w:hanging="23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BD414B" w:rsidRPr="00337144" w14:paraId="024EB3B8" w14:textId="77777777" w:rsidTr="00516F83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B564B" w14:textId="7C1A3245" w:rsidR="00BD414B" w:rsidRPr="00337144" w:rsidRDefault="00BD414B" w:rsidP="00BD414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เงินลงทุนใน</w:t>
            </w:r>
            <w:r w:rsidRPr="00337144">
              <w:rPr>
                <w:rFonts w:asciiTheme="majorBidi" w:hAnsiTheme="majorBidi" w:cstheme="majorBidi" w:hint="cs"/>
                <w:color w:val="000000"/>
                <w:spacing w:val="-4"/>
                <w:sz w:val="16"/>
                <w:szCs w:val="16"/>
                <w:cs/>
                <w:lang w:val="en-GB"/>
              </w:rPr>
              <w:t>การ</w:t>
            </w:r>
            <w:r w:rsidRPr="00337144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ร่วม</w:t>
            </w:r>
            <w:r w:rsidRPr="00337144">
              <w:rPr>
                <w:rFonts w:asciiTheme="majorBidi" w:hAnsiTheme="majorBidi" w:cstheme="majorBidi" w:hint="cs"/>
                <w:color w:val="000000"/>
                <w:spacing w:val="-4"/>
                <w:sz w:val="16"/>
                <w:szCs w:val="16"/>
                <w:cs/>
                <w:lang w:val="en-GB"/>
              </w:rPr>
              <w:t>ค้า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C8A7201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6448CBE" w14:textId="77777777" w:rsidR="00BD414B" w:rsidRPr="00337144" w:rsidRDefault="00BD414B" w:rsidP="00BD414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ED842F1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798D034B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1C45C3E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5138413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8BEA6AA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50CB8D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41B542B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7789D1C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9300A7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0D9800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B8CF0A5" w14:textId="77777777" w:rsidR="00BD414B" w:rsidRPr="00337144" w:rsidRDefault="00BD414B" w:rsidP="00BD414B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F8D01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C530C1F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904C2F9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B8AFC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63B957F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6E2F1E4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5B669FFA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B142618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F062C41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ADC82AB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88DB7C9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FD04F7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5848F7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97FE9BF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B371C59" w14:textId="77777777" w:rsidR="00BD414B" w:rsidRPr="00337144" w:rsidRDefault="00BD414B" w:rsidP="00BD414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0C478BFB" w14:textId="4095C54B" w:rsidR="00BD414B" w:rsidRPr="00337144" w:rsidRDefault="00BD414B" w:rsidP="002528D2">
            <w:pPr>
              <w:spacing w:line="240" w:lineRule="auto"/>
              <w:ind w:left="328" w:right="-10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3714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FD1C339" w14:textId="77777777" w:rsidR="00BD414B" w:rsidRPr="00337144" w:rsidRDefault="00BD414B" w:rsidP="00BD414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14:paraId="1D3B2D89" w14:textId="31888BD2" w:rsidR="00BD414B" w:rsidRPr="00337144" w:rsidRDefault="00BD414B" w:rsidP="00BD414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color w:val="000000"/>
                <w:sz w:val="16"/>
                <w:szCs w:val="16"/>
              </w:rPr>
              <w:t>0.02</w:t>
            </w:r>
          </w:p>
        </w:tc>
      </w:tr>
      <w:tr w:rsidR="00BD414B" w:rsidRPr="00337144" w14:paraId="7587A685" w14:textId="77777777" w:rsidTr="00516F83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D50EC" w14:textId="77777777" w:rsidR="00BD414B" w:rsidRPr="00337144" w:rsidRDefault="00BD414B" w:rsidP="00BD414B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BD414B" w:rsidRPr="00337144" w:rsidRDefault="00BD414B" w:rsidP="00BD414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BD414B" w:rsidRPr="00337144" w:rsidRDefault="00BD414B" w:rsidP="00BD414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53887A27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BD414B" w:rsidRPr="00337144" w:rsidRDefault="00BD414B" w:rsidP="00BD414B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53C92AE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FD400DE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17416B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BD414B" w:rsidRPr="00337144" w:rsidRDefault="00BD414B" w:rsidP="00BD414B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415F167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F6E0BCB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4D31C1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BD414B" w:rsidRPr="00337144" w:rsidRDefault="00BD414B" w:rsidP="00BD414B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2440409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BC17C" w14:textId="3B7B7D65" w:rsidR="00BD414B" w:rsidRPr="00337144" w:rsidRDefault="00BD414B" w:rsidP="00BD414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38,599.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23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BD414B" w:rsidRPr="00337144" w:rsidRDefault="00BD414B" w:rsidP="00BD414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0075F" w14:textId="5E68C42A" w:rsidR="00BD414B" w:rsidRPr="00337144" w:rsidRDefault="00BD414B" w:rsidP="00BD414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337144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38,66</w:t>
            </w:r>
            <w:r w:rsidRPr="00337144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5.60</w:t>
            </w:r>
          </w:p>
        </w:tc>
      </w:tr>
    </w:tbl>
    <w:p w14:paraId="52988ED8" w14:textId="4D3EF4AF" w:rsidR="00A92BEC" w:rsidRPr="00337144" w:rsidRDefault="00A92BEC" w:rsidP="00CA3B97">
      <w:pPr>
        <w:rPr>
          <w:sz w:val="16"/>
          <w:szCs w:val="16"/>
          <w:cs/>
        </w:rPr>
        <w:sectPr w:rsidR="00A92BEC" w:rsidRPr="00337144" w:rsidSect="00F03EF9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337144" w:rsidRDefault="0099729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337144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163E5B32" w:rsidR="00427705" w:rsidRPr="00337144" w:rsidRDefault="00427705" w:rsidP="00CF29CC">
      <w:pPr>
        <w:ind w:left="540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337144">
        <w:rPr>
          <w:rFonts w:ascii="Angsana New" w:hAnsi="Angsana New" w:hint="cs"/>
          <w:sz w:val="28"/>
          <w:szCs w:val="28"/>
          <w:cs/>
        </w:rPr>
        <w:t>กั</w:t>
      </w:r>
      <w:r w:rsidRPr="00337144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337144">
        <w:rPr>
          <w:rFonts w:ascii="Angsana New" w:hAnsi="Angsana New" w:hint="cs"/>
          <w:sz w:val="28"/>
          <w:szCs w:val="28"/>
          <w:cs/>
        </w:rPr>
        <w:t>เงินได้</w:t>
      </w:r>
      <w:r w:rsidRPr="00337144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5F4AC8" w:rsidRPr="00337144">
        <w:rPr>
          <w:rFonts w:ascii="Angsana New" w:hAnsi="Angsana New" w:hint="cs"/>
          <w:sz w:val="28"/>
          <w:szCs w:val="28"/>
          <w:cs/>
        </w:rPr>
        <w:t>สาม</w:t>
      </w:r>
      <w:r w:rsidRPr="00337144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A53C1" w:rsidRPr="00337144">
        <w:rPr>
          <w:rFonts w:ascii="Angsana New" w:hAnsi="Angsana New"/>
          <w:sz w:val="28"/>
          <w:szCs w:val="28"/>
        </w:rPr>
        <w:t>3</w:t>
      </w:r>
      <w:r w:rsidR="000E0844" w:rsidRPr="00337144">
        <w:rPr>
          <w:rFonts w:ascii="Angsana New" w:hAnsi="Angsana New"/>
          <w:sz w:val="28"/>
          <w:szCs w:val="28"/>
        </w:rPr>
        <w:t>1</w:t>
      </w:r>
      <w:r w:rsidR="000E0844" w:rsidRPr="0033714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8106A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2567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8C13F3" w:rsidRPr="00337144">
        <w:rPr>
          <w:rFonts w:ascii="Angsana New" w:hAnsi="Angsana New" w:hint="cs"/>
          <w:sz w:val="28"/>
          <w:szCs w:val="28"/>
          <w:cs/>
        </w:rPr>
        <w:t xml:space="preserve">และ </w:t>
      </w:r>
      <w:r w:rsidR="00CA53C1" w:rsidRPr="00337144">
        <w:rPr>
          <w:rFonts w:ascii="Angsana New" w:hAnsi="Angsana New"/>
          <w:sz w:val="28"/>
          <w:szCs w:val="28"/>
        </w:rPr>
        <w:t>2566</w:t>
      </w:r>
      <w:r w:rsidR="008C13F3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คือร้อยละ</w:t>
      </w:r>
      <w:r w:rsidR="00DF3019" w:rsidRPr="00337144">
        <w:rPr>
          <w:rFonts w:ascii="Angsana New" w:hAnsi="Angsana New"/>
          <w:sz w:val="28"/>
          <w:szCs w:val="28"/>
        </w:rPr>
        <w:t xml:space="preserve"> </w:t>
      </w:r>
      <w:r w:rsidR="00F66103" w:rsidRPr="00337144">
        <w:rPr>
          <w:rFonts w:ascii="Angsana New" w:hAnsi="Angsana New"/>
          <w:sz w:val="28"/>
          <w:szCs w:val="28"/>
        </w:rPr>
        <w:t>18.</w:t>
      </w:r>
      <w:r w:rsidR="00BC3F5B" w:rsidRPr="00337144">
        <w:rPr>
          <w:rFonts w:ascii="Angsana New" w:hAnsi="Angsana New"/>
          <w:sz w:val="28"/>
          <w:szCs w:val="28"/>
        </w:rPr>
        <w:t>81</w:t>
      </w:r>
      <w:r w:rsidR="00DF3019" w:rsidRPr="00337144">
        <w:rPr>
          <w:rFonts w:ascii="Angsana New" w:hAnsi="Angsana New"/>
          <w:sz w:val="28"/>
          <w:szCs w:val="28"/>
        </w:rPr>
        <w:t xml:space="preserve"> </w:t>
      </w:r>
      <w:r w:rsidR="008C13F3" w:rsidRPr="00337144">
        <w:rPr>
          <w:rFonts w:ascii="Angsana New" w:hAnsi="Angsana New" w:hint="cs"/>
          <w:sz w:val="28"/>
          <w:szCs w:val="28"/>
          <w:cs/>
        </w:rPr>
        <w:t>และ</w:t>
      </w:r>
      <w:r w:rsidRPr="00337144">
        <w:rPr>
          <w:rFonts w:ascii="Angsana New" w:hAnsi="Angsana New" w:hint="cs"/>
          <w:sz w:val="28"/>
          <w:szCs w:val="28"/>
          <w:cs/>
        </w:rPr>
        <w:t>ร้อยละ</w:t>
      </w:r>
      <w:r w:rsidR="00DF3019" w:rsidRPr="00337144">
        <w:rPr>
          <w:rFonts w:ascii="Angsana New" w:hAnsi="Angsana New"/>
          <w:sz w:val="28"/>
          <w:szCs w:val="28"/>
        </w:rPr>
        <w:t xml:space="preserve"> </w:t>
      </w:r>
      <w:r w:rsidR="000E0844" w:rsidRPr="00337144">
        <w:rPr>
          <w:rFonts w:ascii="Angsana New" w:hAnsi="Angsana New"/>
          <w:sz w:val="28"/>
          <w:szCs w:val="28"/>
        </w:rPr>
        <w:t>1.17</w:t>
      </w:r>
      <w:r w:rsidR="00636C22" w:rsidRPr="00337144">
        <w:rPr>
          <w:rFonts w:ascii="Angsana New" w:hAnsi="Angsana New"/>
          <w:sz w:val="28"/>
          <w:szCs w:val="28"/>
        </w:rPr>
        <w:t xml:space="preserve"> </w:t>
      </w:r>
      <w:r w:rsidR="008C13F3" w:rsidRPr="00337144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337144">
        <w:rPr>
          <w:rFonts w:ascii="Angsana New" w:hAnsi="Angsana New"/>
          <w:sz w:val="28"/>
          <w:szCs w:val="28"/>
          <w:cs/>
        </w:rPr>
        <w:t>การเปลี่ยนแปลงในอัตราภาษีเงิ</w:t>
      </w:r>
      <w:r w:rsidR="00A4475A" w:rsidRPr="00337144">
        <w:rPr>
          <w:rFonts w:ascii="Angsana New" w:hAnsi="Angsana New" w:hint="cs"/>
          <w:sz w:val="28"/>
          <w:szCs w:val="28"/>
          <w:cs/>
        </w:rPr>
        <w:t>น</w:t>
      </w:r>
      <w:r w:rsidRPr="00337144">
        <w:rPr>
          <w:rFonts w:ascii="Angsana New" w:hAnsi="Angsana New"/>
          <w:sz w:val="28"/>
          <w:szCs w:val="28"/>
          <w:cs/>
        </w:rPr>
        <w:t>ได้ที่แท้จริงมีสาเหตุหลักจาก</w:t>
      </w:r>
      <w:r w:rsidR="00594FEC" w:rsidRPr="00337144">
        <w:rPr>
          <w:rFonts w:ascii="Angsana New" w:hAnsi="Angsana New" w:hint="cs"/>
          <w:sz w:val="28"/>
          <w:szCs w:val="28"/>
          <w:cs/>
        </w:rPr>
        <w:t>รายได้ที่ได้รับยกเว้น</w:t>
      </w:r>
      <w:r w:rsidR="00DD76A1" w:rsidRPr="00337144">
        <w:rPr>
          <w:rFonts w:ascii="Angsana New" w:hAnsi="Angsana New" w:hint="cs"/>
          <w:sz w:val="28"/>
          <w:szCs w:val="28"/>
          <w:cs/>
        </w:rPr>
        <w:t>จากบัตรส่งเสริมการ</w:t>
      </w:r>
      <w:r w:rsidR="00712F14" w:rsidRPr="00337144">
        <w:rPr>
          <w:rFonts w:ascii="Angsana New" w:hAnsi="Angsana New" w:hint="cs"/>
          <w:sz w:val="28"/>
          <w:szCs w:val="28"/>
          <w:cs/>
        </w:rPr>
        <w:t>ลงทุน</w:t>
      </w:r>
    </w:p>
    <w:p w14:paraId="0914FBF4" w14:textId="77777777" w:rsidR="00270310" w:rsidRPr="00337144" w:rsidRDefault="00270310" w:rsidP="0027031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6E0B13E" w14:textId="2ED9CE26" w:rsidR="003B14EA" w:rsidRPr="00337144" w:rsidRDefault="003B14EA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337144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337144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37144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3371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337144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337144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337144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337144" w:rsidRDefault="0061073B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337144" w:rsidSect="00F03EF9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270"/>
        <w:gridCol w:w="900"/>
        <w:gridCol w:w="238"/>
        <w:gridCol w:w="32"/>
        <w:gridCol w:w="238"/>
        <w:gridCol w:w="1202"/>
        <w:gridCol w:w="236"/>
        <w:gridCol w:w="34"/>
        <w:gridCol w:w="236"/>
        <w:gridCol w:w="1114"/>
        <w:gridCol w:w="270"/>
        <w:gridCol w:w="270"/>
        <w:gridCol w:w="810"/>
        <w:gridCol w:w="270"/>
        <w:gridCol w:w="270"/>
        <w:gridCol w:w="450"/>
        <w:gridCol w:w="270"/>
        <w:gridCol w:w="270"/>
        <w:gridCol w:w="540"/>
        <w:gridCol w:w="270"/>
        <w:gridCol w:w="270"/>
        <w:gridCol w:w="900"/>
        <w:gridCol w:w="90"/>
        <w:gridCol w:w="180"/>
        <w:gridCol w:w="90"/>
        <w:gridCol w:w="1080"/>
        <w:gridCol w:w="174"/>
        <w:gridCol w:w="6"/>
      </w:tblGrid>
      <w:tr w:rsidR="0061073B" w:rsidRPr="00337144" w14:paraId="7CB10762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347E70E0" w14:textId="77777777" w:rsidR="0061073B" w:rsidRPr="00337144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7AC1ED14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337144" w14:paraId="43E3E306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2E7522D4" w14:textId="77777777" w:rsidR="0061073B" w:rsidRPr="00337144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69FA5179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4" w:type="dxa"/>
            <w:gridSpan w:val="13"/>
            <w:vAlign w:val="bottom"/>
            <w:hideMark/>
          </w:tcPr>
          <w:p w14:paraId="03B14D01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337144" w14:paraId="45870D25" w14:textId="77777777" w:rsidTr="00E05DE7">
        <w:trPr>
          <w:tblHeader/>
        </w:trPr>
        <w:tc>
          <w:tcPr>
            <w:tcW w:w="4590" w:type="dxa"/>
            <w:hideMark/>
          </w:tcPr>
          <w:p w14:paraId="188937D8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337144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6C36B287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3371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vAlign w:val="bottom"/>
            <w:hideMark/>
          </w:tcPr>
          <w:p w14:paraId="0AB6BA1A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337144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1E90FE3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DB36215" w14:textId="67FA5B89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05D6254" w14:textId="6D3B04DA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337144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4FE0EE" w14:textId="5B2C9DE1" w:rsidR="0061073B" w:rsidRPr="00337144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E74EFFD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337144" w14:paraId="1660DF2D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691022C6" w14:textId="1AEF9AB6" w:rsidR="0061073B" w:rsidRPr="00337144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12104CD9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33714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3A7C0A" w:rsidRPr="00337144" w14:paraId="315A03EF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57B22C5B" w14:textId="41506BBC" w:rsidR="003A7C0A" w:rsidRPr="00337144" w:rsidRDefault="003A7C0A" w:rsidP="003A7C0A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3714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3714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3714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33714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95C8389" w14:textId="77777777" w:rsidR="003A7C0A" w:rsidRPr="00337144" w:rsidRDefault="003A7C0A" w:rsidP="003A7C0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</w:tcPr>
          <w:p w14:paraId="1D2F0EDD" w14:textId="42137A0D" w:rsidR="003A7C0A" w:rsidRPr="00337144" w:rsidRDefault="003A7C0A" w:rsidP="003A7C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337144" w14:paraId="34419983" w14:textId="77777777" w:rsidTr="00E05DE7">
        <w:trPr>
          <w:tblHeader/>
        </w:trPr>
        <w:tc>
          <w:tcPr>
            <w:tcW w:w="4590" w:type="dxa"/>
            <w:hideMark/>
          </w:tcPr>
          <w:p w14:paraId="1D5E799F" w14:textId="77777777" w:rsidR="0061073B" w:rsidRPr="00337144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B45868A" w14:textId="2107D7C1" w:rsidR="0061073B" w:rsidRPr="00337144" w:rsidRDefault="0061073B" w:rsidP="00E4122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4768B3" w14:textId="4645CD35" w:rsidR="0061073B" w:rsidRPr="00337144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</w:tcPr>
          <w:p w14:paraId="0F886B94" w14:textId="4F2D05D5" w:rsidR="0061073B" w:rsidRPr="00337144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77777777" w:rsidR="0061073B" w:rsidRPr="00337144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3C6EABC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9B980E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3B00EFA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40C8804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68A840E" w14:textId="4769F355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AF8D40B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26EB845D" w14:textId="67554DF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337144" w14:paraId="6CF6AE4C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53AAF322" w14:textId="77777777" w:rsidR="0061073B" w:rsidRPr="00337144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603E3033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CBEDFE" w14:textId="74A94335" w:rsidR="0061073B" w:rsidRPr="00337144" w:rsidRDefault="0061073B" w:rsidP="00937F8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75FE78" w14:textId="51CBD9ED" w:rsidR="0061073B" w:rsidRPr="00337144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37B0093A" w14:textId="6B91032A" w:rsidR="0061073B" w:rsidRPr="00337144" w:rsidRDefault="0061073B" w:rsidP="00E412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EC26B" w14:textId="77777777" w:rsidR="0061073B" w:rsidRPr="00337144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09558699" w14:textId="7B4F6BCD" w:rsidR="0061073B" w:rsidRPr="00337144" w:rsidRDefault="0061073B" w:rsidP="00E4122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95BA6" w14:textId="599FD9A1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DDAE65" w14:textId="777A6662" w:rsidR="0061073B" w:rsidRPr="00337144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83049" w14:textId="69B8351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8E120F6" w14:textId="5D2D1E3A" w:rsidR="0061073B" w:rsidRPr="00337144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A38F0" w14:textId="76DD3C6B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627122C" w14:textId="68EED90C" w:rsidR="0061073B" w:rsidRPr="00337144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10AA9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32C5CA" w14:textId="0F0204BA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DAD2C3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2CD470C3" w14:textId="77777777" w:rsidR="0061073B" w:rsidRPr="00337144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337144" w14:paraId="58F34F64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4E89820F" w14:textId="56B3D354" w:rsidR="003A7D58" w:rsidRPr="00337144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C4F5B62" w14:textId="77777777" w:rsidR="003A7D58" w:rsidRPr="00337144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718196" w14:textId="7D836BC3" w:rsidR="003A7D58" w:rsidRPr="00337144" w:rsidRDefault="004A661E" w:rsidP="0072550A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85402B" w14:textId="77777777" w:rsidR="003A7D58" w:rsidRPr="00337144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0EFB81F3" w14:textId="193E139F" w:rsidR="003A7D58" w:rsidRPr="00337144" w:rsidRDefault="004A661E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22.30</w:t>
            </w:r>
          </w:p>
        </w:tc>
        <w:tc>
          <w:tcPr>
            <w:tcW w:w="236" w:type="dxa"/>
            <w:shd w:val="clear" w:color="auto" w:fill="auto"/>
          </w:tcPr>
          <w:p w14:paraId="61B4EFF6" w14:textId="77777777" w:rsidR="003A7D58" w:rsidRPr="00337144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7566A268" w14:textId="35CA1B9A" w:rsidR="003A7D58" w:rsidRPr="00337144" w:rsidRDefault="004A661E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15B26" w14:textId="77777777" w:rsidR="003A7D58" w:rsidRPr="00337144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C2CC40" w14:textId="2E80F84D" w:rsidR="003A7D58" w:rsidRPr="00337144" w:rsidRDefault="004A661E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22.30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6813" w14:textId="77777777" w:rsidR="003A7D58" w:rsidRPr="00337144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EFF7CEA" w14:textId="20B24EDB" w:rsidR="003A7D58" w:rsidRPr="00337144" w:rsidRDefault="004A661E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22.30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8046A" w14:textId="77777777" w:rsidR="003A7D58" w:rsidRPr="00337144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37DFD18" w14:textId="7387EA04" w:rsidR="003A7D58" w:rsidRPr="00337144" w:rsidRDefault="004A661E" w:rsidP="004C6812">
            <w:pPr>
              <w:tabs>
                <w:tab w:val="decimal" w:pos="6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37077" w14:textId="77777777" w:rsidR="003A7D58" w:rsidRPr="00337144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DE4A8A" w14:textId="4029A014" w:rsidR="003A7D58" w:rsidRPr="00337144" w:rsidRDefault="004A661E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DE6AA5" w14:textId="77777777" w:rsidR="003A7D58" w:rsidRPr="00337144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69AE25F6" w14:textId="033389C2" w:rsidR="003A7D58" w:rsidRPr="00337144" w:rsidRDefault="004A661E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22.30</w:t>
            </w:r>
          </w:p>
        </w:tc>
      </w:tr>
      <w:tr w:rsidR="007D1F31" w:rsidRPr="00337144" w14:paraId="5C1A9F50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392E3F95" w14:textId="6AA27074" w:rsidR="007D1F31" w:rsidRPr="00337144" w:rsidRDefault="007D1F31" w:rsidP="007D1F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  <w:shd w:val="clear" w:color="auto" w:fill="auto"/>
          </w:tcPr>
          <w:p w14:paraId="3E4A020F" w14:textId="77777777" w:rsidR="007D1F31" w:rsidRPr="00337144" w:rsidRDefault="007D1F31" w:rsidP="007D1F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3DC581" w14:textId="6B388A93" w:rsidR="007D1F31" w:rsidRPr="00337144" w:rsidRDefault="004A661E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CEA75A" w14:textId="77777777" w:rsidR="007D1F31" w:rsidRPr="00337144" w:rsidRDefault="007D1F31" w:rsidP="007D1F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76F6F817" w14:textId="732924F5" w:rsidR="007D1F31" w:rsidRPr="00337144" w:rsidRDefault="004A661E" w:rsidP="00720D5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886BC" w14:textId="77777777" w:rsidR="007D1F31" w:rsidRPr="00337144" w:rsidRDefault="007D1F31" w:rsidP="007D1F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575C838" w14:textId="22DEA0A5" w:rsidR="007D1F31" w:rsidRPr="00337144" w:rsidRDefault="00301D6E" w:rsidP="007D1F31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423.13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ED1CE" w14:textId="77777777" w:rsidR="007D1F31" w:rsidRPr="00337144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138DED" w14:textId="18BBD11C" w:rsidR="007D1F31" w:rsidRPr="00337144" w:rsidRDefault="00301D6E" w:rsidP="007D1F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423.13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7885" w14:textId="77777777" w:rsidR="007D1F31" w:rsidRPr="00337144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2743B5D" w14:textId="55243D36" w:rsidR="007D1F31" w:rsidRPr="00337144" w:rsidRDefault="004A661E" w:rsidP="007D1F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64FB4" w14:textId="77777777" w:rsidR="007D1F31" w:rsidRPr="00337144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2FC7BF8" w14:textId="46E783C4" w:rsidR="007D1F31" w:rsidRPr="00540540" w:rsidRDefault="00C45D3A" w:rsidP="00540540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540">
              <w:rPr>
                <w:rFonts w:asciiTheme="majorBidi" w:hAnsiTheme="majorBidi" w:cstheme="majorBidi"/>
                <w:sz w:val="26"/>
                <w:szCs w:val="26"/>
              </w:rPr>
              <w:t>423.34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C88D2" w14:textId="77777777" w:rsidR="007D1F31" w:rsidRPr="00337144" w:rsidRDefault="007D1F31" w:rsidP="007D1F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89D52D" w14:textId="6A4D2EFC" w:rsidR="007D1F31" w:rsidRPr="00337144" w:rsidRDefault="004A661E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C406FA" w14:textId="77777777" w:rsidR="007D1F31" w:rsidRPr="00337144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1B4C6064" w14:textId="5CF09EFE" w:rsidR="007D1F31" w:rsidRPr="00337144" w:rsidRDefault="00C45D3A" w:rsidP="00F532C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423.34</w:t>
            </w:r>
          </w:p>
        </w:tc>
      </w:tr>
      <w:tr w:rsidR="00EA59B5" w:rsidRPr="00337144" w14:paraId="142F8004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75D5961B" w14:textId="7275FBF4" w:rsidR="00EA59B5" w:rsidRPr="00337144" w:rsidRDefault="00EA59B5" w:rsidP="00EA59B5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1DEC8119" w14:textId="77777777" w:rsidR="00EA59B5" w:rsidRPr="00337144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5215628" w14:textId="738DE7CD" w:rsidR="00EA59B5" w:rsidRPr="00337144" w:rsidRDefault="004A661E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F2E73E" w14:textId="71B38D8D" w:rsidR="00EA59B5" w:rsidRPr="00337144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139DFD88" w14:textId="7EA3DF1D" w:rsidR="00EA59B5" w:rsidRPr="00337144" w:rsidRDefault="007B4AE7" w:rsidP="00EA59B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58.38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133D" w14:textId="77777777" w:rsidR="00EA59B5" w:rsidRPr="00337144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032D3EB" w14:textId="1E2AFEBB" w:rsidR="00EA59B5" w:rsidRPr="00337144" w:rsidRDefault="004A661E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A029" w14:textId="77777777" w:rsidR="00EA59B5" w:rsidRPr="00337144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250ACD" w14:textId="6C4A2693" w:rsidR="00EA59B5" w:rsidRPr="00337144" w:rsidRDefault="007B4AE7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58.38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465E" w14:textId="77777777" w:rsidR="00EA59B5" w:rsidRPr="00337144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CC47391" w14:textId="3EE7FD37" w:rsidR="00EA59B5" w:rsidRPr="00337144" w:rsidRDefault="004A661E" w:rsidP="00EA59B5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5F57" w14:textId="77777777" w:rsidR="00EA59B5" w:rsidRPr="00337144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5604208" w14:textId="1A7BB11E" w:rsidR="00EA59B5" w:rsidRPr="00540540" w:rsidRDefault="007B4AE7" w:rsidP="00540540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540">
              <w:rPr>
                <w:rFonts w:asciiTheme="majorBidi" w:hAnsiTheme="majorBidi" w:cstheme="majorBidi"/>
                <w:sz w:val="26"/>
                <w:szCs w:val="26"/>
              </w:rPr>
              <w:t>58.38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1F3F1" w14:textId="77777777" w:rsidR="00EA59B5" w:rsidRPr="00337144" w:rsidRDefault="00EA59B5" w:rsidP="00EA59B5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881F86" w14:textId="5DA46101" w:rsidR="00EA59B5" w:rsidRPr="00337144" w:rsidRDefault="004A661E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2E0949" w14:textId="77777777" w:rsidR="00EA59B5" w:rsidRPr="00337144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7F26F26F" w14:textId="52A3D090" w:rsidR="00EA59B5" w:rsidRPr="00337144" w:rsidRDefault="007B4AE7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58.38</w:t>
            </w:r>
          </w:p>
        </w:tc>
      </w:tr>
      <w:tr w:rsidR="00EA59B5" w:rsidRPr="00337144" w14:paraId="2E76BB7D" w14:textId="77777777" w:rsidTr="00E05DE7">
        <w:trPr>
          <w:tblHeader/>
        </w:trPr>
        <w:tc>
          <w:tcPr>
            <w:tcW w:w="4590" w:type="dxa"/>
            <w:shd w:val="clear" w:color="auto" w:fill="auto"/>
            <w:hideMark/>
          </w:tcPr>
          <w:p w14:paraId="1FF179EE" w14:textId="77777777" w:rsidR="00120AFE" w:rsidRPr="00D66F8D" w:rsidRDefault="00120AFE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  <w:p w14:paraId="4EDA49A8" w14:textId="106F7BEA" w:rsidR="00EA59B5" w:rsidRPr="00337144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7489A8F" w14:textId="77777777" w:rsidR="00EA59B5" w:rsidRPr="00337144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5E2256" w14:textId="77777777" w:rsidR="00EA59B5" w:rsidRPr="00337144" w:rsidRDefault="00EA59B5" w:rsidP="00EA59B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581488" w14:textId="77777777" w:rsidR="00EA59B5" w:rsidRPr="00337144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</w:tcPr>
          <w:p w14:paraId="0B1896B4" w14:textId="45602036" w:rsidR="00EA59B5" w:rsidRPr="00337144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5A1D14" w14:textId="77777777" w:rsidR="00EA59B5" w:rsidRPr="00337144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11A701E" w14:textId="2E67485E" w:rsidR="00EA59B5" w:rsidRPr="00337144" w:rsidRDefault="00EA59B5" w:rsidP="00EA59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BFF4D" w14:textId="77777777" w:rsidR="00EA59B5" w:rsidRPr="00337144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48DDCA1" w14:textId="688F96D7" w:rsidR="00EA59B5" w:rsidRPr="00337144" w:rsidRDefault="00EA59B5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5D40C" w14:textId="2ECEAD01" w:rsidR="00EA59B5" w:rsidRPr="00337144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4B495BD" w14:textId="0E6D3A3B" w:rsidR="00EA59B5" w:rsidRPr="00337144" w:rsidRDefault="00EA59B5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17B81" w14:textId="43CCCD2F" w:rsidR="00EA59B5" w:rsidRPr="00337144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B4BE9D7" w14:textId="39BED6EB" w:rsidR="00EA59B5" w:rsidRPr="00337144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6BF1C" w14:textId="77777777" w:rsidR="00EA59B5" w:rsidRPr="00337144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EE857E" w14:textId="2682F829" w:rsidR="00EA59B5" w:rsidRPr="00337144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83F0F8" w14:textId="77777777" w:rsidR="00EA59B5" w:rsidRPr="00337144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31C0046E" w14:textId="77777777" w:rsidR="00EA59B5" w:rsidRPr="00337144" w:rsidRDefault="00EA59B5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B5" w:rsidRPr="00337144" w14:paraId="1FA32A88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1C0387D9" w14:textId="631F0F3F" w:rsidR="00EA59B5" w:rsidRPr="00337144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E7F56B7" w14:textId="77777777" w:rsidR="00EA59B5" w:rsidRPr="00337144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2E7DE1" w14:textId="5E6ECDCC" w:rsidR="00EA59B5" w:rsidRPr="00337144" w:rsidRDefault="004A661E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9FDA95" w14:textId="77777777" w:rsidR="00EA59B5" w:rsidRPr="00337144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4F9168A9" w14:textId="5BDA058A" w:rsidR="00EA59B5" w:rsidRPr="00337144" w:rsidRDefault="004A661E" w:rsidP="007D1F3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FC4" w14:textId="77777777" w:rsidR="00EA59B5" w:rsidRPr="00337144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0CC2F9EA" w14:textId="6F47B858" w:rsidR="00EA59B5" w:rsidRPr="00337144" w:rsidRDefault="00BC51F9" w:rsidP="00EA59B5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(11,470.59)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32F7" w14:textId="77777777" w:rsidR="00EA59B5" w:rsidRPr="00337144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8206F8" w14:textId="253F6B36" w:rsidR="00EA59B5" w:rsidRPr="00337144" w:rsidRDefault="00BC51F9" w:rsidP="00540540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(11,470.59)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3EBF" w14:textId="77777777" w:rsidR="00EA59B5" w:rsidRPr="00337144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03DF961" w14:textId="40250E46" w:rsidR="00EA59B5" w:rsidRPr="00337144" w:rsidRDefault="004A661E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EFD4" w14:textId="77777777" w:rsidR="00EA59B5" w:rsidRPr="00337144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C17FF2" w14:textId="68A1573D" w:rsidR="00EA59B5" w:rsidRPr="00337144" w:rsidRDefault="004A661E" w:rsidP="00EA59B5">
            <w:pPr>
              <w:tabs>
                <w:tab w:val="decimal" w:pos="6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17FD" w14:textId="77777777" w:rsidR="00EA59B5" w:rsidRPr="00337144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E34424" w14:textId="0117DDC9" w:rsidR="00EA59B5" w:rsidRPr="00337144" w:rsidRDefault="00BC51F9" w:rsidP="00EA59B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(11,520.74)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B9DCE3" w14:textId="77777777" w:rsidR="00EA59B5" w:rsidRPr="00337144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355BD911" w14:textId="135CD0C4" w:rsidR="00EA59B5" w:rsidRPr="00337144" w:rsidRDefault="00BC51F9" w:rsidP="00EA59B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(11,520.74)</w:t>
            </w:r>
          </w:p>
        </w:tc>
      </w:tr>
      <w:tr w:rsidR="0091729C" w:rsidRPr="00337144" w14:paraId="6038F71D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1CB043F8" w14:textId="491E7E24" w:rsidR="0091729C" w:rsidRPr="00337144" w:rsidRDefault="0091729C" w:rsidP="0091729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Pr="0033714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12C4D4C" w14:textId="77777777" w:rsidR="0091729C" w:rsidRPr="00337144" w:rsidRDefault="0091729C" w:rsidP="0091729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9E2C09" w14:textId="08677559" w:rsidR="0091729C" w:rsidRPr="00337144" w:rsidRDefault="00C45D3A" w:rsidP="0091729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(29.81)</w:t>
            </w:r>
          </w:p>
        </w:tc>
        <w:tc>
          <w:tcPr>
            <w:tcW w:w="238" w:type="dxa"/>
            <w:shd w:val="clear" w:color="auto" w:fill="auto"/>
          </w:tcPr>
          <w:p w14:paraId="4E0C1D6D" w14:textId="77777777" w:rsidR="0091729C" w:rsidRPr="00337144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41D1B55D" w14:textId="169C1EC9" w:rsidR="0091729C" w:rsidRPr="00337144" w:rsidRDefault="0091729C" w:rsidP="00720D5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2797AA" w14:textId="77777777" w:rsidR="0091729C" w:rsidRPr="00337144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7AF2174A" w14:textId="7E55B2CC" w:rsidR="0091729C" w:rsidRPr="00337144" w:rsidRDefault="0091729C" w:rsidP="0091729C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47D7A" w14:textId="77777777" w:rsidR="0091729C" w:rsidRPr="00337144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3FE7414" w14:textId="566BF69D" w:rsidR="0091729C" w:rsidRPr="00337144" w:rsidRDefault="00C45D3A" w:rsidP="0091729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(29.81)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81D67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94CAEE4" w14:textId="3531BC0D" w:rsidR="0091729C" w:rsidRPr="00337144" w:rsidRDefault="0091729C" w:rsidP="0091729C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E3CB1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1CB204C" w14:textId="39C3A8FE" w:rsidR="0091729C" w:rsidRPr="00337144" w:rsidRDefault="00C45D3A" w:rsidP="0091729C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(29.81)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30730" w14:textId="77777777" w:rsidR="0091729C" w:rsidRPr="00337144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576E6A" w14:textId="5DB7EB1E" w:rsidR="0091729C" w:rsidRPr="00337144" w:rsidRDefault="0091729C" w:rsidP="0091729C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33B844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2530E7CA" w14:textId="6435E9A9" w:rsidR="0091729C" w:rsidRPr="00337144" w:rsidRDefault="00C45D3A" w:rsidP="0091729C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(29.81)</w:t>
            </w:r>
          </w:p>
        </w:tc>
      </w:tr>
      <w:tr w:rsidR="0091729C" w:rsidRPr="00337144" w14:paraId="04FF89B0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66011ADF" w14:textId="77777777" w:rsidR="0091729C" w:rsidRPr="00337144" w:rsidRDefault="0091729C" w:rsidP="0091729C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Pr="0033714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52D6885" w14:textId="5370C6E2" w:rsidR="0091729C" w:rsidRPr="00337144" w:rsidRDefault="0091729C" w:rsidP="0091729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  <w:shd w:val="clear" w:color="auto" w:fill="auto"/>
          </w:tcPr>
          <w:p w14:paraId="3A0F5D0E" w14:textId="77777777" w:rsidR="0091729C" w:rsidRPr="00337144" w:rsidRDefault="0091729C" w:rsidP="0091729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71B866" w14:textId="178B2380" w:rsidR="0091729C" w:rsidRPr="00337144" w:rsidRDefault="00C45D3A" w:rsidP="0091729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(220.87)</w:t>
            </w:r>
          </w:p>
        </w:tc>
        <w:tc>
          <w:tcPr>
            <w:tcW w:w="238" w:type="dxa"/>
            <w:shd w:val="clear" w:color="auto" w:fill="auto"/>
          </w:tcPr>
          <w:p w14:paraId="77BC2AD8" w14:textId="77777777" w:rsidR="0091729C" w:rsidRPr="00337144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08C4A22C" w14:textId="6DD594A3" w:rsidR="0091729C" w:rsidRPr="00337144" w:rsidRDefault="0091729C" w:rsidP="00720D5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8E35A4" w14:textId="77777777" w:rsidR="0091729C" w:rsidRPr="00337144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CACD59B" w14:textId="35B42940" w:rsidR="0091729C" w:rsidRPr="00337144" w:rsidRDefault="0091729C" w:rsidP="0091729C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B6D0E" w14:textId="77777777" w:rsidR="0091729C" w:rsidRPr="00337144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0C82C4" w14:textId="77777777" w:rsidR="00540540" w:rsidRDefault="00540540" w:rsidP="00C45D3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39271" w14:textId="03665018" w:rsidR="0091729C" w:rsidRPr="00337144" w:rsidRDefault="00C45D3A" w:rsidP="00C45D3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(220.87)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5E985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F8C5F85" w14:textId="0AAB028C" w:rsidR="0091729C" w:rsidRPr="00337144" w:rsidRDefault="0091729C" w:rsidP="0091729C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940BF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A75812E" w14:textId="2C6C1BAC" w:rsidR="0091729C" w:rsidRPr="00337144" w:rsidRDefault="00C45D3A" w:rsidP="0091729C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(220.87)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9987A" w14:textId="77777777" w:rsidR="0091729C" w:rsidRPr="00337144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48B6732" w14:textId="174FA13E" w:rsidR="0091729C" w:rsidRPr="00337144" w:rsidRDefault="0091729C" w:rsidP="0091729C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02D211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0E41950B" w14:textId="59F4F847" w:rsidR="0091729C" w:rsidRPr="00337144" w:rsidRDefault="00C45D3A" w:rsidP="0091729C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(220.87)</w:t>
            </w:r>
          </w:p>
        </w:tc>
      </w:tr>
      <w:tr w:rsidR="0091729C" w:rsidRPr="00337144" w14:paraId="2E52BCBD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201BA499" w14:textId="7360615C" w:rsidR="0091729C" w:rsidRPr="00337144" w:rsidRDefault="0091729C" w:rsidP="0091729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F863368" w14:textId="77777777" w:rsidR="0091729C" w:rsidRPr="00337144" w:rsidRDefault="0091729C" w:rsidP="0091729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6F14F8" w14:textId="51CA696D" w:rsidR="0091729C" w:rsidRPr="00337144" w:rsidRDefault="0091729C" w:rsidP="0091729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842F0E" w14:textId="77777777" w:rsidR="0091729C" w:rsidRPr="00337144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340E186F" w14:textId="15A2F5D8" w:rsidR="0091729C" w:rsidRPr="00337144" w:rsidRDefault="00120AFE" w:rsidP="0091729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(0.23)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C26D4" w14:textId="77777777" w:rsidR="0091729C" w:rsidRPr="00337144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01FA57F4" w14:textId="5F757158" w:rsidR="0091729C" w:rsidRPr="00337144" w:rsidRDefault="0091729C" w:rsidP="0091729C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CE34F" w14:textId="77777777" w:rsidR="0091729C" w:rsidRPr="00337144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794C55" w14:textId="4E659A7D" w:rsidR="0091729C" w:rsidRPr="00337144" w:rsidRDefault="00120AFE" w:rsidP="0091729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(0.23)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22262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9DEAB5" w14:textId="40384DE3" w:rsidR="0091729C" w:rsidRPr="00337144" w:rsidRDefault="0091729C" w:rsidP="0091729C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20B2D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BB3ACFE" w14:textId="28036332" w:rsidR="0091729C" w:rsidRPr="00337144" w:rsidRDefault="00120AFE" w:rsidP="0091729C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(0.23)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0589F" w14:textId="77777777" w:rsidR="0091729C" w:rsidRPr="00337144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54CF7C" w14:textId="666B50E7" w:rsidR="0091729C" w:rsidRPr="00337144" w:rsidRDefault="0091729C" w:rsidP="0091729C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A8AE79" w14:textId="77777777" w:rsidR="0091729C" w:rsidRPr="00337144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2D3A3D69" w14:textId="5C699517" w:rsidR="0091729C" w:rsidRPr="00337144" w:rsidRDefault="00120AFE" w:rsidP="0091729C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(0.23)</w:t>
            </w:r>
          </w:p>
        </w:tc>
      </w:tr>
      <w:tr w:rsidR="00D66F8D" w:rsidRPr="00337144" w14:paraId="4544F00B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033CB5B4" w14:textId="77777777" w:rsidR="00D66F8D" w:rsidRPr="00337144" w:rsidRDefault="00D66F8D" w:rsidP="0091729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B136E2A" w14:textId="77777777" w:rsidR="00D66F8D" w:rsidRPr="00337144" w:rsidRDefault="00D66F8D" w:rsidP="0091729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762ECE" w14:textId="77777777" w:rsidR="00D66F8D" w:rsidRPr="00337144" w:rsidRDefault="00D66F8D" w:rsidP="0091729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7EE74BF" w14:textId="77777777" w:rsidR="00D66F8D" w:rsidRPr="00337144" w:rsidRDefault="00D66F8D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02018A0C" w14:textId="77777777" w:rsidR="00D66F8D" w:rsidRPr="00337144" w:rsidRDefault="00D66F8D" w:rsidP="0091729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9ACDA" w14:textId="77777777" w:rsidR="00D66F8D" w:rsidRPr="00337144" w:rsidRDefault="00D66F8D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4408ED68" w14:textId="77777777" w:rsidR="00D66F8D" w:rsidRPr="00337144" w:rsidRDefault="00D66F8D" w:rsidP="0091729C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880D4" w14:textId="77777777" w:rsidR="00D66F8D" w:rsidRPr="00337144" w:rsidRDefault="00D66F8D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C31AE3" w14:textId="77777777" w:rsidR="00D66F8D" w:rsidRPr="00337144" w:rsidRDefault="00D66F8D" w:rsidP="0091729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B3015" w14:textId="77777777" w:rsidR="00D66F8D" w:rsidRPr="00337144" w:rsidRDefault="00D66F8D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4A0899E" w14:textId="77777777" w:rsidR="00D66F8D" w:rsidRPr="00337144" w:rsidRDefault="00D66F8D" w:rsidP="0091729C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C5E98" w14:textId="77777777" w:rsidR="00D66F8D" w:rsidRPr="00337144" w:rsidRDefault="00D66F8D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455D226" w14:textId="77777777" w:rsidR="00D66F8D" w:rsidRPr="00337144" w:rsidRDefault="00D66F8D" w:rsidP="0091729C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BC8FB" w14:textId="77777777" w:rsidR="00D66F8D" w:rsidRPr="00337144" w:rsidRDefault="00D66F8D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0A2278" w14:textId="77777777" w:rsidR="00D66F8D" w:rsidRPr="00337144" w:rsidRDefault="00D66F8D" w:rsidP="0091729C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D934E8" w14:textId="77777777" w:rsidR="00D66F8D" w:rsidRPr="00337144" w:rsidRDefault="00D66F8D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03CF5D8F" w14:textId="77777777" w:rsidR="00D66F8D" w:rsidRPr="00337144" w:rsidRDefault="00D66F8D" w:rsidP="0091729C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337144" w14:paraId="778E95F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2B17BFB0" w14:textId="77777777" w:rsidR="00671AE7" w:rsidRPr="00337144" w:rsidRDefault="00671AE7" w:rsidP="00671AE7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61073B" w:rsidRPr="00337144" w:rsidRDefault="0061073B" w:rsidP="00671AE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27E782B8" w14:textId="77777777" w:rsidR="0061073B" w:rsidRPr="00337144" w:rsidRDefault="0061073B" w:rsidP="00671AE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1073B" w:rsidRPr="00337144" w14:paraId="1CA7F44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341C5616" w14:textId="77777777" w:rsidR="0061073B" w:rsidRPr="00337144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54F537AC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10" w:type="dxa"/>
            <w:gridSpan w:val="11"/>
            <w:vAlign w:val="bottom"/>
            <w:hideMark/>
          </w:tcPr>
          <w:p w14:paraId="7AFED114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1073B" w:rsidRPr="00337144" w14:paraId="647F7D54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72527BE3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67B397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2619912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53A32FC" w14:textId="77777777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4C2D985" w14:textId="083AF110" w:rsidR="0061073B" w:rsidRPr="00337144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61073B" w:rsidRPr="00337144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3B7D82D2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337144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6B0D7D76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61073B" w:rsidRPr="00337144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C8C09BB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AB05465" w14:textId="63C67CAE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3714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3C05CEC" w14:textId="0D59F41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3714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61073B" w:rsidRPr="00337144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FA51A7B" w14:textId="7A1C9E2F" w:rsidR="0061073B" w:rsidRPr="00337144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3714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BF59608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073B" w:rsidRPr="00337144" w14:paraId="4983941C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9F7FD79" w14:textId="5E9CA25E" w:rsidR="0061073B" w:rsidRPr="00337144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375EC3A0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</w:t>
            </w:r>
            <w:r w:rsidRPr="0033714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AD22D8" w:rsidRPr="00337144" w14:paraId="7113109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053BE16" w14:textId="6E5A6C01" w:rsidR="00AD22D8" w:rsidRPr="00337144" w:rsidRDefault="00AD22D8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A53C1"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3A7C0A"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7B0234A" w14:textId="77777777" w:rsidR="00AD22D8" w:rsidRPr="00337144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</w:tcPr>
          <w:p w14:paraId="4B46AACB" w14:textId="7F7532B5" w:rsidR="00AD22D8" w:rsidRPr="00337144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61073B" w:rsidRPr="00337144" w14:paraId="0035DC7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57D5DED8" w14:textId="77777777" w:rsidR="0061073B" w:rsidRPr="00337144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61073B" w:rsidRPr="00337144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2F9FC95" w14:textId="77777777" w:rsidR="0061073B" w:rsidRPr="00337144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B5BABCF" w14:textId="77777777" w:rsidR="0061073B" w:rsidRPr="00337144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6DAE935" w14:textId="10D254C3" w:rsidR="0061073B" w:rsidRPr="00337144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17B42" w14:textId="77777777" w:rsidR="0061073B" w:rsidRPr="00337144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</w:tcPr>
          <w:p w14:paraId="20526720" w14:textId="77777777" w:rsidR="0061073B" w:rsidRPr="00337144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AE96E" w14:textId="77777777" w:rsidR="0061073B" w:rsidRPr="00337144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8E9DA49" w14:textId="77777777" w:rsidR="0061073B" w:rsidRPr="00337144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D445" w14:textId="77777777" w:rsidR="0061073B" w:rsidRPr="00337144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50474C48" w14:textId="77777777" w:rsidR="0061073B" w:rsidRPr="00337144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519A" w14:textId="77777777" w:rsidR="0061073B" w:rsidRPr="00337144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6B56CEA" w14:textId="77777777" w:rsidR="0061073B" w:rsidRPr="00337144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04366" w14:textId="77777777" w:rsidR="0061073B" w:rsidRPr="00337144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5C6533B" w14:textId="77777777" w:rsidR="0061073B" w:rsidRPr="00337144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473DA99" w14:textId="77777777" w:rsidR="0061073B" w:rsidRPr="00337144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95E318" w14:textId="77777777" w:rsidR="0061073B" w:rsidRPr="00337144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68F" w:rsidRPr="00337144" w14:paraId="53398211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2D56DB41" w14:textId="78CB78EA" w:rsidR="0002668F" w:rsidRPr="00337144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78261E49" w14:textId="77777777" w:rsidR="0002668F" w:rsidRPr="00337144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964BE4B" w14:textId="1A35D199" w:rsidR="0002668F" w:rsidRPr="00337144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8E5331D" w14:textId="77777777" w:rsidR="0002668F" w:rsidRPr="00337144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BE6C0A4" w14:textId="511C7F11" w:rsidR="0002668F" w:rsidRPr="00337144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93D01" w14:textId="3ACBAB7E" w:rsidR="0002668F" w:rsidRPr="00337144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C2618B7" w14:textId="424B216C" w:rsidR="0002668F" w:rsidRPr="00337144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8F1E04" w14:textId="77777777" w:rsidR="0002668F" w:rsidRPr="00337144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7F4AC1" w14:textId="0C8EC1F6" w:rsidR="0002668F" w:rsidRPr="00337144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63BD03" w14:textId="77777777" w:rsidR="0002668F" w:rsidRPr="00337144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56C8F9" w14:textId="479725B7" w:rsidR="0002668F" w:rsidRPr="00337144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68CABB" w14:textId="77777777" w:rsidR="0002668F" w:rsidRPr="00337144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362C58" w14:textId="7179D5FA" w:rsidR="0002668F" w:rsidRPr="00337144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FFF97" w14:textId="77777777" w:rsidR="0002668F" w:rsidRPr="00337144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0D129B" w14:textId="21D96AFF" w:rsidR="0002668F" w:rsidRPr="00337144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8F9A7A" w14:textId="46991069" w:rsidR="0002668F" w:rsidRPr="00337144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260FD0" w14:textId="00DC4BE4" w:rsidR="0002668F" w:rsidRPr="00337144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F0" w:rsidRPr="00337144" w14:paraId="1502694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0C5D2CB" w14:textId="30EA99ED" w:rsidR="006E61F0" w:rsidRPr="00337144" w:rsidRDefault="006E61F0" w:rsidP="006E61F0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034639A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DDEB15" w14:textId="3EBE3B9D" w:rsidR="006E61F0" w:rsidRPr="00337144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090454B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9BF1EB7" w14:textId="2301CE14" w:rsidR="006E61F0" w:rsidRPr="00337144" w:rsidRDefault="006E61F0" w:rsidP="006E61F0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36" w:type="dxa"/>
            <w:vAlign w:val="bottom"/>
          </w:tcPr>
          <w:p w14:paraId="340A55D5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B8B8FE5" w14:textId="174B9927" w:rsidR="006E61F0" w:rsidRPr="00337144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1BEA8F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02236D" w14:textId="4A3F365F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70" w:type="dxa"/>
            <w:vAlign w:val="bottom"/>
          </w:tcPr>
          <w:p w14:paraId="7315DE44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FCD675" w14:textId="7615C61B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70" w:type="dxa"/>
            <w:vAlign w:val="bottom"/>
          </w:tcPr>
          <w:p w14:paraId="06BC14CF" w14:textId="7E93C48F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76F58E" w14:textId="3C5DF3B8" w:rsidR="006E61F0" w:rsidRPr="00337144" w:rsidRDefault="006E61F0" w:rsidP="003F1255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B736CF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BE5E2B" w14:textId="7B5BA1B2" w:rsidR="006E61F0" w:rsidRPr="00337144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2F6F96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D8B0C5" w14:textId="0557314A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</w:tr>
      <w:tr w:rsidR="006E61F0" w:rsidRPr="00337144" w14:paraId="4536D585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8039E0C" w14:textId="6A0B6C73" w:rsidR="006E61F0" w:rsidRPr="00337144" w:rsidRDefault="006E61F0" w:rsidP="006E61F0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DD31BB6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DAD76E" w14:textId="7D0A8EAA" w:rsidR="006E61F0" w:rsidRPr="00337144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4876748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9922A91" w14:textId="19100519" w:rsidR="006E61F0" w:rsidRPr="00337144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77EEB8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F0DCDDA" w14:textId="16A054F2" w:rsidR="006E61F0" w:rsidRPr="00337144" w:rsidRDefault="006E61F0" w:rsidP="006E61F0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418.91</w:t>
            </w:r>
          </w:p>
        </w:tc>
        <w:tc>
          <w:tcPr>
            <w:tcW w:w="270" w:type="dxa"/>
            <w:vAlign w:val="bottom"/>
          </w:tcPr>
          <w:p w14:paraId="0F9F0934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30BDAC" w14:textId="1FE7789F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418.91</w:t>
            </w:r>
          </w:p>
        </w:tc>
        <w:tc>
          <w:tcPr>
            <w:tcW w:w="270" w:type="dxa"/>
            <w:vAlign w:val="bottom"/>
          </w:tcPr>
          <w:p w14:paraId="5FE948A6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94E7FE" w14:textId="0E0B21CA" w:rsidR="006E61F0" w:rsidRPr="00337144" w:rsidRDefault="006E61F0" w:rsidP="003F125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94AD06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BEB066" w14:textId="5C1BF46F" w:rsidR="006E61F0" w:rsidRPr="00337144" w:rsidRDefault="006E61F0" w:rsidP="006E61F0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418.89</w:t>
            </w:r>
          </w:p>
        </w:tc>
        <w:tc>
          <w:tcPr>
            <w:tcW w:w="270" w:type="dxa"/>
            <w:vAlign w:val="bottom"/>
          </w:tcPr>
          <w:p w14:paraId="2A81FE24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FF70AF" w14:textId="377D2D0D" w:rsidR="006E61F0" w:rsidRPr="00337144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92DFF5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A6B9E9" w14:textId="583626AF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418.89</w:t>
            </w:r>
          </w:p>
        </w:tc>
      </w:tr>
      <w:tr w:rsidR="006E61F0" w:rsidRPr="00337144" w14:paraId="5A8949D6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D3CDABB" w14:textId="331FE8BF" w:rsidR="006E61F0" w:rsidRPr="00337144" w:rsidRDefault="006E61F0" w:rsidP="006E61F0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2A01AC4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32F9B15" w14:textId="3076F50C" w:rsidR="006E61F0" w:rsidRPr="00337144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5D5238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5B27DCCC" w14:textId="5EA38F4B" w:rsidR="006E61F0" w:rsidRPr="00337144" w:rsidRDefault="006E61F0" w:rsidP="006E61F0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36" w:type="dxa"/>
            <w:vAlign w:val="bottom"/>
          </w:tcPr>
          <w:p w14:paraId="234E6FA1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31D2E16" w14:textId="43BD2A74" w:rsidR="006E61F0" w:rsidRPr="00337144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DB71D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EE6CB6C" w14:textId="4B1287CB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70" w:type="dxa"/>
            <w:vAlign w:val="bottom"/>
          </w:tcPr>
          <w:p w14:paraId="6716B9AF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DDE6B67" w14:textId="20F066EA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CB3FCA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5AD51D" w14:textId="41A8F5A0" w:rsidR="006E61F0" w:rsidRPr="00337144" w:rsidRDefault="006E61F0" w:rsidP="009F177F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70" w:type="dxa"/>
            <w:vAlign w:val="bottom"/>
          </w:tcPr>
          <w:p w14:paraId="4FAEA43B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DF5E72" w14:textId="09E3D412" w:rsidR="006E61F0" w:rsidRPr="00337144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3734A7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EB9A40" w14:textId="044B5AF5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</w:tr>
      <w:tr w:rsidR="006E61F0" w:rsidRPr="00337144" w14:paraId="6F8B15BD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6A024EA" w14:textId="77777777" w:rsidR="006E61F0" w:rsidRPr="00D66F8D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6E61F0" w:rsidRPr="00D66F8D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FAD9E84" w14:textId="77777777" w:rsidR="006E61F0" w:rsidRPr="00D66F8D" w:rsidRDefault="006E61F0" w:rsidP="003F125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6E61F0" w:rsidRPr="00D66F8D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  <w:gridSpan w:val="3"/>
          </w:tcPr>
          <w:p w14:paraId="7E445882" w14:textId="383AA543" w:rsidR="006E61F0" w:rsidRPr="00D66F8D" w:rsidRDefault="006E61F0" w:rsidP="006E61F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6E61F0" w:rsidRPr="00D66F8D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  <w:gridSpan w:val="2"/>
          </w:tcPr>
          <w:p w14:paraId="07828382" w14:textId="6EAE7EDD" w:rsidR="006E61F0" w:rsidRPr="00D66F8D" w:rsidRDefault="006E61F0" w:rsidP="006E61F0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6E61F0" w:rsidRPr="00D66F8D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BD3656E" w14:textId="48F2DE34" w:rsidR="006E61F0" w:rsidRPr="00D66F8D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1A8F2B18" w:rsidR="006E61F0" w:rsidRPr="00D66F8D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</w:tcPr>
          <w:p w14:paraId="36138B9A" w14:textId="273B6430" w:rsidR="006E61F0" w:rsidRPr="00D66F8D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305DC607" w:rsidR="006E61F0" w:rsidRPr="00D66F8D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E1E945" w14:textId="57986BC1" w:rsidR="006E61F0" w:rsidRPr="00D66F8D" w:rsidRDefault="006E61F0" w:rsidP="006E61F0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3128053C" w:rsidR="006E61F0" w:rsidRPr="00D66F8D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5126B6" w14:textId="6D207B8A" w:rsidR="006E61F0" w:rsidRPr="00D66F8D" w:rsidRDefault="006E61F0" w:rsidP="006E61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E47113F" w14:textId="18A96F88" w:rsidR="006E61F0" w:rsidRPr="00D66F8D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043F3D81" w:rsidR="006E61F0" w:rsidRPr="00D66F8D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61F0" w:rsidRPr="00337144" w14:paraId="679A9F3E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5CDD8E3" w14:textId="77777777" w:rsidR="006E61F0" w:rsidRPr="00337144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7425A0" w14:textId="77777777" w:rsidR="006E61F0" w:rsidRPr="00337144" w:rsidRDefault="006E61F0" w:rsidP="003F125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FD447D0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DD3C47D" w14:textId="40E6B10A" w:rsidR="006E61F0" w:rsidRPr="00337144" w:rsidRDefault="006E61F0" w:rsidP="006E61F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25C5A7" w14:textId="40C364D9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41C7421" w14:textId="59F89ACB" w:rsidR="006E61F0" w:rsidRPr="00337144" w:rsidRDefault="006E61F0" w:rsidP="006E61F0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95201E" w14:textId="2A1ECD64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FDFA3C" w14:textId="33812CB2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75B9BF" w14:textId="7FCA45F3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340358" w14:textId="77777777" w:rsidR="006E61F0" w:rsidRPr="00337144" w:rsidRDefault="006E61F0" w:rsidP="006E61F0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99421B" w14:textId="50A50A8E" w:rsidR="006E61F0" w:rsidRPr="00337144" w:rsidRDefault="006E61F0" w:rsidP="006E61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89E5CA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F0" w:rsidRPr="00337144" w14:paraId="6625921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31DBFA78" w14:textId="77777777" w:rsidR="006E61F0" w:rsidRPr="00337144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D35804" w14:textId="6A3C8297" w:rsidR="006E61F0" w:rsidRPr="00337144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2E44C1F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B4923B8" w14:textId="2E6AD12B" w:rsidR="006E61F0" w:rsidRPr="00337144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EC1764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F4A5775" w14:textId="52E73131" w:rsidR="006E61F0" w:rsidRPr="00337144" w:rsidRDefault="006E61F0" w:rsidP="006E61F0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0209EE5D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0A0481" w14:textId="0A570516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655BB4D6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A355CC6" w14:textId="476AE021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04D69E" w14:textId="6A25223C" w:rsidR="006E61F0" w:rsidRPr="00337144" w:rsidRDefault="006E61F0" w:rsidP="003F1255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934B49" w14:textId="2D9F463E" w:rsidR="006E61F0" w:rsidRPr="00337144" w:rsidRDefault="006E61F0" w:rsidP="006E61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(11,533.78)</w:t>
            </w:r>
          </w:p>
        </w:tc>
        <w:tc>
          <w:tcPr>
            <w:tcW w:w="270" w:type="dxa"/>
            <w:gridSpan w:val="2"/>
            <w:vAlign w:val="bottom"/>
          </w:tcPr>
          <w:p w14:paraId="29BC0D7B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DF8FB" w14:textId="52568852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(11,533.78)</w:t>
            </w:r>
          </w:p>
        </w:tc>
      </w:tr>
      <w:tr w:rsidR="006E61F0" w:rsidRPr="00337144" w14:paraId="0CF2FF7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F3E6BA7" w14:textId="5E5399BB" w:rsidR="006E61F0" w:rsidRPr="00337144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="00D612A2" w:rsidRPr="0033714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–</w:t>
            </w:r>
            <w:r w:rsidRPr="0033714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8B4CECA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B6E1584" w14:textId="5CB89CC9" w:rsidR="006E61F0" w:rsidRPr="00337144" w:rsidRDefault="006E61F0" w:rsidP="006E61F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(30.03)</w:t>
            </w:r>
          </w:p>
        </w:tc>
        <w:tc>
          <w:tcPr>
            <w:tcW w:w="238" w:type="dxa"/>
          </w:tcPr>
          <w:p w14:paraId="593C45CA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84E323E" w14:textId="3163B38C" w:rsidR="006E61F0" w:rsidRPr="00337144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A68E3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C6A9C0" w14:textId="58EBC43F" w:rsidR="006E61F0" w:rsidRPr="00337144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6B0A23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709CF4" w14:textId="67D47C2D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  <w:tc>
          <w:tcPr>
            <w:tcW w:w="270" w:type="dxa"/>
            <w:vAlign w:val="bottom"/>
          </w:tcPr>
          <w:p w14:paraId="7D423E57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5E798D" w14:textId="5DACBBA3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6A106E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052FB2" w14:textId="46A74EA1" w:rsidR="006E61F0" w:rsidRPr="00337144" w:rsidRDefault="006E61F0" w:rsidP="006E61F0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  <w:tc>
          <w:tcPr>
            <w:tcW w:w="270" w:type="dxa"/>
            <w:vAlign w:val="bottom"/>
          </w:tcPr>
          <w:p w14:paraId="32036A13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092D66" w14:textId="1B805E57" w:rsidR="006E61F0" w:rsidRPr="00337144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31F7B5F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CCB2C6" w14:textId="26B00001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</w:tr>
      <w:tr w:rsidR="006E61F0" w:rsidRPr="00337144" w14:paraId="19B7A317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766C2D2" w14:textId="77777777" w:rsidR="006E61F0" w:rsidRPr="00337144" w:rsidRDefault="006E61F0" w:rsidP="006E61F0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Pr="0033714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4F156EE" w14:textId="2C4CCADB" w:rsidR="006E61F0" w:rsidRPr="00337144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33714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09A0ADFF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3FD8B0" w14:textId="48FCFC61" w:rsidR="006E61F0" w:rsidRPr="00337144" w:rsidRDefault="006E61F0" w:rsidP="006E61F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(332.72)</w:t>
            </w:r>
          </w:p>
        </w:tc>
        <w:tc>
          <w:tcPr>
            <w:tcW w:w="238" w:type="dxa"/>
          </w:tcPr>
          <w:p w14:paraId="5068DBF6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1CB484D" w14:textId="2C6B0329" w:rsidR="006E61F0" w:rsidRPr="00337144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A1AD4E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82626D" w14:textId="20650148" w:rsidR="006E61F0" w:rsidRPr="00337144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06C850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3F814C" w14:textId="5DEEE246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  <w:tc>
          <w:tcPr>
            <w:tcW w:w="270" w:type="dxa"/>
            <w:vAlign w:val="bottom"/>
          </w:tcPr>
          <w:p w14:paraId="46503174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85F7C0" w14:textId="306B7D55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7E3499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B4C618" w14:textId="26B400EB" w:rsidR="006E61F0" w:rsidRPr="00337144" w:rsidRDefault="006E61F0" w:rsidP="006E61F0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  <w:tc>
          <w:tcPr>
            <w:tcW w:w="270" w:type="dxa"/>
            <w:vAlign w:val="bottom"/>
          </w:tcPr>
          <w:p w14:paraId="052071DF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BD21E5" w14:textId="62940572" w:rsidR="006E61F0" w:rsidRPr="00337144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CA3CA3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850903" w14:textId="63A1CA97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</w:tr>
      <w:tr w:rsidR="006E61F0" w:rsidRPr="00337144" w14:paraId="1B41F92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3D727E8" w14:textId="77777777" w:rsidR="006E61F0" w:rsidRPr="00337144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6E61F0" w:rsidRPr="00337144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BADFF70" w14:textId="50E5FD70" w:rsidR="006E61F0" w:rsidRPr="00337144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D2D6E49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2ECD770" w14:textId="223891D3" w:rsidR="006E61F0" w:rsidRPr="00337144" w:rsidRDefault="006E61F0" w:rsidP="006E61F0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36" w:type="dxa"/>
          </w:tcPr>
          <w:p w14:paraId="4311B343" w14:textId="77777777" w:rsidR="006E61F0" w:rsidRPr="00337144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916E76F" w14:textId="6F3F00D9" w:rsidR="006E61F0" w:rsidRPr="00337144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057B75" w14:textId="5F1083AF" w:rsidR="006E61F0" w:rsidRPr="00337144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70" w:type="dxa"/>
            <w:vAlign w:val="bottom"/>
          </w:tcPr>
          <w:p w14:paraId="155E195D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FFC0CD" w14:textId="1798BE59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FDD805" w14:textId="59CB13C7" w:rsidR="006E61F0" w:rsidRPr="00337144" w:rsidRDefault="006E61F0" w:rsidP="009F177F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70" w:type="dxa"/>
            <w:vAlign w:val="bottom"/>
          </w:tcPr>
          <w:p w14:paraId="4754E406" w14:textId="77777777" w:rsidR="006E61F0" w:rsidRPr="00337144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BC9A77" w14:textId="5EC2A304" w:rsidR="006E61F0" w:rsidRPr="00337144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7E8A5E" w14:textId="77777777" w:rsidR="006E61F0" w:rsidRPr="00337144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8F0866" w14:textId="6BF4B59B" w:rsidR="006E61F0" w:rsidRPr="00337144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337144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</w:tr>
    </w:tbl>
    <w:p w14:paraId="514D54D6" w14:textId="02303689" w:rsidR="0061073B" w:rsidRPr="00337144" w:rsidRDefault="0061073B" w:rsidP="006E61F0">
      <w:pPr>
        <w:pStyle w:val="block"/>
        <w:spacing w:after="0" w:line="240" w:lineRule="atLeast"/>
        <w:ind w:left="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337144" w:rsidSect="00F03EF9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8EBDC8B" w14:textId="77777777" w:rsidR="00EC7CA2" w:rsidRPr="00337144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337144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337144" w:rsidRDefault="00EC7CA2" w:rsidP="00EC7CA2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337144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337144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337144" w:rsidRDefault="00852525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50620CF6" w14:textId="6C252EA5" w:rsidR="00EC7CA2" w:rsidRPr="00337144" w:rsidRDefault="00CD6CA1" w:rsidP="007F2D2F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337144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2EB6FAA" w14:textId="2EA6C513" w:rsidR="00CD6CA1" w:rsidRPr="00337144" w:rsidRDefault="00CD6CA1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0"/>
      </w:tblGrid>
      <w:tr w:rsidR="00EC7CA2" w:rsidRPr="00337144" w14:paraId="5218F0C1" w14:textId="77777777" w:rsidTr="0025043C">
        <w:tc>
          <w:tcPr>
            <w:tcW w:w="4140" w:type="dxa"/>
            <w:hideMark/>
          </w:tcPr>
          <w:p w14:paraId="14CD8109" w14:textId="77777777" w:rsidR="00EC7CA2" w:rsidRPr="00337144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0" w:type="dxa"/>
            <w:hideMark/>
          </w:tcPr>
          <w:p w14:paraId="2ADBECD2" w14:textId="77777777" w:rsidR="00EC7CA2" w:rsidRPr="00337144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337144" w14:paraId="280C7AC3" w14:textId="77777777" w:rsidTr="0025043C">
        <w:tc>
          <w:tcPr>
            <w:tcW w:w="4140" w:type="dxa"/>
            <w:hideMark/>
          </w:tcPr>
          <w:p w14:paraId="0388D4AC" w14:textId="77777777" w:rsidR="00EC7CA2" w:rsidRPr="00337144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25043C"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และสัญญา</w:t>
            </w:r>
          </w:p>
          <w:p w14:paraId="21D90C5C" w14:textId="1C0C3ECE" w:rsidR="0025043C" w:rsidRPr="00337144" w:rsidRDefault="0025043C" w:rsidP="0025043C">
            <w:pPr>
              <w:pStyle w:val="block"/>
              <w:spacing w:after="0" w:line="240" w:lineRule="auto"/>
              <w:ind w:left="340" w:right="-7" w:firstLine="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แลกปลี่ยนอัตราดอกเบี้ยและเงินต้นต่างสกุลเงิน</w:t>
            </w:r>
          </w:p>
        </w:tc>
        <w:tc>
          <w:tcPr>
            <w:tcW w:w="5400" w:type="dxa"/>
            <w:hideMark/>
          </w:tcPr>
          <w:p w14:paraId="1EBBDCA5" w14:textId="5F80B9B1" w:rsidR="00EC7CA2" w:rsidRPr="00337144" w:rsidRDefault="00EC7CA2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model</w:t>
            </w:r>
            <w:r w:rsidR="00272756" w:rsidRPr="003371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</w:t>
            </w: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</w:t>
            </w:r>
            <w:r w:rsidR="00A1583F"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</w:t>
            </w:r>
            <w:r w:rsidR="00A30F8E" w:rsidRPr="0033714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EC7CA2" w:rsidRPr="00337144" w14:paraId="371EFCED" w14:textId="77777777" w:rsidTr="0025043C">
        <w:tc>
          <w:tcPr>
            <w:tcW w:w="4140" w:type="dxa"/>
            <w:hideMark/>
          </w:tcPr>
          <w:p w14:paraId="01CE55FF" w14:textId="77777777" w:rsidR="00EC7CA2" w:rsidRPr="00337144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00" w:type="dxa"/>
            <w:hideMark/>
          </w:tcPr>
          <w:p w14:paraId="63C5D23B" w14:textId="06A1C192" w:rsidR="00EC7CA2" w:rsidRPr="00337144" w:rsidRDefault="00EC7CA2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337144" w14:paraId="75F7439D" w14:textId="77777777" w:rsidTr="0025043C">
        <w:tc>
          <w:tcPr>
            <w:tcW w:w="4140" w:type="dxa"/>
          </w:tcPr>
          <w:p w14:paraId="55E398BD" w14:textId="31D0E849" w:rsidR="00B36D00" w:rsidRPr="00337144" w:rsidRDefault="00B36D00" w:rsidP="00B36D00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400" w:type="dxa"/>
          </w:tcPr>
          <w:p w14:paraId="17676E18" w14:textId="1768D596" w:rsidR="00B36D00" w:rsidRPr="00337144" w:rsidRDefault="00943F8B" w:rsidP="00C1087B">
            <w:pPr>
              <w:pStyle w:val="block"/>
              <w:spacing w:after="0" w:line="240" w:lineRule="auto"/>
              <w:ind w:left="163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337144" w14:paraId="07C8B4DE" w14:textId="77777777" w:rsidTr="0025043C">
        <w:tc>
          <w:tcPr>
            <w:tcW w:w="4140" w:type="dxa"/>
          </w:tcPr>
          <w:p w14:paraId="3AD9D243" w14:textId="1C0E6422" w:rsidR="00EC7CA2" w:rsidRPr="00337144" w:rsidRDefault="00B36D00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400" w:type="dxa"/>
          </w:tcPr>
          <w:p w14:paraId="516416BA" w14:textId="1EEEC1B4" w:rsidR="00EC7CA2" w:rsidRPr="00337144" w:rsidRDefault="00B36D00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การวัด</w:t>
            </w:r>
            <w:r w:rsidRPr="003371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337144" w:rsidRDefault="00636C22" w:rsidP="007F2D2F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09DF7B7" w14:textId="386B38AA" w:rsidR="00816A27" w:rsidRPr="00337144" w:rsidRDefault="00816A27" w:rsidP="00816A27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337144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337144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337144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6CAA3BEB" w14:textId="32819DDC" w:rsidR="00D65CB2" w:rsidRPr="00337144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337144" w14:paraId="66B76D97" w14:textId="77777777" w:rsidTr="00C1087B">
        <w:tc>
          <w:tcPr>
            <w:tcW w:w="3852" w:type="dxa"/>
            <w:hideMark/>
          </w:tcPr>
          <w:p w14:paraId="403242AA" w14:textId="77777777" w:rsidR="00EC7CA2" w:rsidRPr="00337144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337144" w:rsidRDefault="00EC7CA2" w:rsidP="00C1087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337144" w14:paraId="0D924DA6" w14:textId="77777777" w:rsidTr="00C1087B">
        <w:tc>
          <w:tcPr>
            <w:tcW w:w="3852" w:type="dxa"/>
          </w:tcPr>
          <w:p w14:paraId="0AD90817" w14:textId="77777777" w:rsidR="00EC7CA2" w:rsidRPr="00337144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5B5DC8F5" w:rsidR="00EC7CA2" w:rsidRPr="00337144" w:rsidRDefault="00EC7CA2" w:rsidP="00C1087B">
            <w:pPr>
              <w:pStyle w:val="block"/>
              <w:spacing w:after="0" w:line="240" w:lineRule="auto"/>
              <w:ind w:left="159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9F3135" w:rsidRPr="00337144" w14:paraId="3C8A793E" w14:textId="77777777" w:rsidTr="00C1087B">
        <w:tc>
          <w:tcPr>
            <w:tcW w:w="3852" w:type="dxa"/>
          </w:tcPr>
          <w:p w14:paraId="7F53392A" w14:textId="2B719384" w:rsidR="009F3135" w:rsidRPr="00337144" w:rsidRDefault="009F3135" w:rsidP="009F3135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571" w:type="dxa"/>
          </w:tcPr>
          <w:p w14:paraId="36C4F226" w14:textId="3F34F89C" w:rsidR="009F3135" w:rsidRPr="00337144" w:rsidRDefault="009F3135" w:rsidP="00657864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คำนวณโดยใช้เส้นอัตราผลตอบแทนพันธบัตรรัฐบาลของสมาคมตลาดตราสารหนี้ไทย (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Thai Bond Market Association Government Bond Yield Curve)</w:t>
            </w:r>
          </w:p>
        </w:tc>
      </w:tr>
    </w:tbl>
    <w:p w14:paraId="262918A5" w14:textId="6F231364" w:rsidR="00837E90" w:rsidRPr="00337144" w:rsidRDefault="00837E90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2F663DBB" w:rsidR="003B14EA" w:rsidRPr="00337144" w:rsidRDefault="003B14E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99D6A7B" w14:textId="77777777" w:rsidR="00793A45" w:rsidRPr="00337144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337144" w14:paraId="3F8B08B6" w14:textId="77777777" w:rsidTr="00AA0E02">
        <w:trPr>
          <w:tblHeader/>
        </w:trPr>
        <w:tc>
          <w:tcPr>
            <w:tcW w:w="3971" w:type="pct"/>
          </w:tcPr>
          <w:p w14:paraId="73F95E2B" w14:textId="6B2F5091" w:rsidR="00CC5E69" w:rsidRPr="00337144" w:rsidRDefault="00FD5320" w:rsidP="00607D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371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A53C1"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E61F0"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6E61F0" w:rsidRPr="003371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A53C1"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9" w:type="pct"/>
          </w:tcPr>
          <w:p w14:paraId="19507AFD" w14:textId="7454B2D5" w:rsidR="00CC5E69" w:rsidRPr="00337144" w:rsidRDefault="00CC5E69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337144" w14:paraId="530AC0C2" w14:textId="77777777" w:rsidTr="00AA0E02">
        <w:trPr>
          <w:tblHeader/>
        </w:trPr>
        <w:tc>
          <w:tcPr>
            <w:tcW w:w="3971" w:type="pct"/>
          </w:tcPr>
          <w:p w14:paraId="0B9D904F" w14:textId="1A220FB3" w:rsidR="00CC5E69" w:rsidRPr="00337144" w:rsidRDefault="00CC5E69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337144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3714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337144" w14:paraId="2EBB27CF" w14:textId="77777777" w:rsidTr="00AA0E02">
        <w:tc>
          <w:tcPr>
            <w:tcW w:w="3971" w:type="pct"/>
          </w:tcPr>
          <w:p w14:paraId="3973A84F" w14:textId="6F8857E6" w:rsidR="00CC5E69" w:rsidRPr="00337144" w:rsidRDefault="00CC5E69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337144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337144" w14:paraId="5E82F9D7" w14:textId="77777777" w:rsidTr="00AA0E02">
        <w:tc>
          <w:tcPr>
            <w:tcW w:w="3971" w:type="pct"/>
          </w:tcPr>
          <w:p w14:paraId="37A999B5" w14:textId="743A58E1" w:rsidR="003926DC" w:rsidRPr="00337144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33714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</w:tcPr>
          <w:p w14:paraId="280B8F3E" w14:textId="617D421E" w:rsidR="003926DC" w:rsidRPr="00337144" w:rsidRDefault="00292FF2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91.09</w:t>
            </w:r>
          </w:p>
        </w:tc>
      </w:tr>
      <w:tr w:rsidR="003926DC" w:rsidRPr="00337144" w14:paraId="151B51CA" w14:textId="77777777" w:rsidTr="00AA0E02">
        <w:tc>
          <w:tcPr>
            <w:tcW w:w="3971" w:type="pct"/>
          </w:tcPr>
          <w:p w14:paraId="7E4D7BA0" w14:textId="7B11D9ED" w:rsidR="003926DC" w:rsidRPr="00337144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7D8C941F" w14:textId="57A8D759" w:rsidR="003926DC" w:rsidRPr="00337144" w:rsidRDefault="004F0EEB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14.27</w:t>
            </w:r>
          </w:p>
        </w:tc>
      </w:tr>
      <w:tr w:rsidR="00EC7CA2" w:rsidRPr="00337144" w14:paraId="7DDE397A" w14:textId="77777777" w:rsidTr="00AA0E02">
        <w:tc>
          <w:tcPr>
            <w:tcW w:w="3971" w:type="pct"/>
          </w:tcPr>
          <w:p w14:paraId="12771D11" w14:textId="55BCAC7B" w:rsidR="00EC7CA2" w:rsidRPr="00337144" w:rsidRDefault="00EC7CA2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781A506A" w:rsidR="00EC7CA2" w:rsidRPr="00337144" w:rsidRDefault="00292FF2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105.36</w:t>
            </w:r>
          </w:p>
        </w:tc>
      </w:tr>
      <w:tr w:rsidR="00302287" w:rsidRPr="00337144" w14:paraId="4889B49B" w14:textId="77777777" w:rsidTr="00AA0E02">
        <w:tc>
          <w:tcPr>
            <w:tcW w:w="3971" w:type="pct"/>
          </w:tcPr>
          <w:p w14:paraId="2A8083CE" w14:textId="77777777" w:rsidR="00607D77" w:rsidRPr="00337144" w:rsidRDefault="00607D7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3D94D5" w14:textId="537BDEF2" w:rsidR="00816A27" w:rsidRPr="00337144" w:rsidRDefault="00193A7B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71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</w:t>
            </w:r>
            <w:r w:rsidRPr="003371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371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04839F7A" w14:textId="77777777" w:rsidR="00302287" w:rsidRPr="00337144" w:rsidRDefault="00302287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26DC" w:rsidRPr="00337144" w14:paraId="2096579B" w14:textId="77777777" w:rsidTr="00AA0E02">
        <w:tc>
          <w:tcPr>
            <w:tcW w:w="3971" w:type="pct"/>
          </w:tcPr>
          <w:p w14:paraId="23D78EBA" w14:textId="6151E9F5" w:rsidR="003926DC" w:rsidRPr="00337144" w:rsidRDefault="003926DC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650C3691" w14:textId="0529D8B9" w:rsidR="00B84AF0" w:rsidRPr="00337144" w:rsidRDefault="001D146A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19.65</w:t>
            </w:r>
          </w:p>
        </w:tc>
      </w:tr>
      <w:tr w:rsidR="00982532" w:rsidRPr="00337144" w14:paraId="77D58B43" w14:textId="77777777" w:rsidTr="00AA0E02">
        <w:tc>
          <w:tcPr>
            <w:tcW w:w="3971" w:type="pct"/>
          </w:tcPr>
          <w:p w14:paraId="2323C907" w14:textId="445378CA" w:rsidR="00982532" w:rsidRPr="00337144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33714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33714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7FB6676B" w:rsidR="00982532" w:rsidRPr="00337144" w:rsidRDefault="004F0EEB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82.32</w:t>
            </w:r>
          </w:p>
        </w:tc>
      </w:tr>
      <w:tr w:rsidR="00982532" w:rsidRPr="00337144" w14:paraId="27208EC6" w14:textId="77777777" w:rsidTr="00AA0E02">
        <w:tc>
          <w:tcPr>
            <w:tcW w:w="3971" w:type="pct"/>
          </w:tcPr>
          <w:p w14:paraId="376C521D" w14:textId="15B2B0C4" w:rsidR="00982532" w:rsidRPr="00337144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4C34A984" w:rsidR="00982532" w:rsidRPr="00337144" w:rsidRDefault="004F0EEB" w:rsidP="00641AC0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641AC0" w:rsidRPr="00337144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CE36B1" w:rsidRPr="00337144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41AC0" w:rsidRPr="0033714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E36B1" w:rsidRPr="00337144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</w:tr>
      <w:tr w:rsidR="00982532" w:rsidRPr="00337144" w14:paraId="36257792" w14:textId="77777777" w:rsidTr="00AA0E02">
        <w:tc>
          <w:tcPr>
            <w:tcW w:w="3971" w:type="pct"/>
          </w:tcPr>
          <w:p w14:paraId="23003C19" w14:textId="522B6B5B" w:rsidR="00982532" w:rsidRPr="00337144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0C96EF05" w:rsidR="00982532" w:rsidRPr="00337144" w:rsidRDefault="00641AC0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229.</w:t>
            </w:r>
            <w:r w:rsidR="00CE36B1" w:rsidRPr="00337144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982532" w:rsidRPr="00337144" w14:paraId="78AA18C1" w14:textId="77777777" w:rsidTr="00AA0E02">
        <w:tc>
          <w:tcPr>
            <w:tcW w:w="3971" w:type="pct"/>
          </w:tcPr>
          <w:p w14:paraId="74B41330" w14:textId="3DAA24BE" w:rsidR="00982532" w:rsidRPr="00337144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5A24F5A5" w:rsidR="00982532" w:rsidRPr="00337144" w:rsidRDefault="001D146A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36.16</w:t>
            </w:r>
          </w:p>
        </w:tc>
      </w:tr>
      <w:tr w:rsidR="00982532" w:rsidRPr="00337144" w14:paraId="40A2D898" w14:textId="77777777" w:rsidTr="00AA0E02">
        <w:tc>
          <w:tcPr>
            <w:tcW w:w="3971" w:type="pct"/>
          </w:tcPr>
          <w:p w14:paraId="4D990071" w14:textId="4C366A87" w:rsidR="00982532" w:rsidRPr="00337144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37144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660FD3C2" w:rsidR="00982532" w:rsidRPr="00337144" w:rsidRDefault="00007064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</w:t>
            </w:r>
            <w:r w:rsidR="00CE36B1"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46.2</w:t>
            </w:r>
            <w:r w:rsidR="001D146A"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982532" w:rsidRPr="00337144" w14:paraId="430E2055" w14:textId="77777777" w:rsidTr="00AA0E02">
        <w:tc>
          <w:tcPr>
            <w:tcW w:w="3971" w:type="pct"/>
          </w:tcPr>
          <w:p w14:paraId="590820CF" w14:textId="56E83BB6" w:rsidR="00982532" w:rsidRPr="00337144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982532" w:rsidRPr="00337144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35180" w:rsidRPr="00337144" w14:paraId="307842CE" w14:textId="77777777" w:rsidTr="00AA0E02">
        <w:tc>
          <w:tcPr>
            <w:tcW w:w="3971" w:type="pct"/>
          </w:tcPr>
          <w:p w14:paraId="44FAA4FF" w14:textId="0823CCC3" w:rsidR="00B35180" w:rsidRPr="00337144" w:rsidRDefault="00B35180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B35180" w:rsidRPr="00337144" w:rsidRDefault="00B35180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337144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33714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82532" w:rsidRPr="00337144" w14:paraId="5FE1EF41" w14:textId="77777777" w:rsidTr="00AA0E02">
        <w:tc>
          <w:tcPr>
            <w:tcW w:w="3971" w:type="pct"/>
          </w:tcPr>
          <w:p w14:paraId="6AFB107A" w14:textId="08C0906E" w:rsidR="00982532" w:rsidRPr="00337144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982532" w:rsidRPr="00337144" w:rsidRDefault="00982532" w:rsidP="00607D77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3714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2532" w:rsidRPr="00337144" w14:paraId="30227507" w14:textId="77777777" w:rsidTr="00730799">
        <w:tc>
          <w:tcPr>
            <w:tcW w:w="3971" w:type="pct"/>
          </w:tcPr>
          <w:p w14:paraId="30A161CF" w14:textId="1F4DF5D9" w:rsidR="00982532" w:rsidRPr="00337144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3371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371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982532" w:rsidRPr="00337144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0799" w:rsidRPr="00337144" w14:paraId="21090760" w14:textId="77777777" w:rsidTr="00730799">
        <w:tc>
          <w:tcPr>
            <w:tcW w:w="3971" w:type="pct"/>
          </w:tcPr>
          <w:p w14:paraId="6175AD67" w14:textId="6B713E43" w:rsidR="00730799" w:rsidRPr="00337144" w:rsidRDefault="00730799" w:rsidP="00607D7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7A8A270D" w14:textId="4E21217B" w:rsidR="00730799" w:rsidRPr="00337144" w:rsidRDefault="00730799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730799" w:rsidRPr="00337144" w14:paraId="29114532" w14:textId="77777777" w:rsidTr="00730799">
        <w:tc>
          <w:tcPr>
            <w:tcW w:w="3971" w:type="pct"/>
          </w:tcPr>
          <w:p w14:paraId="7B3A227B" w14:textId="01CB6E79" w:rsidR="00730799" w:rsidRPr="00337144" w:rsidRDefault="00730799" w:rsidP="00607D7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049C4D8" w14:textId="43C3E496" w:rsidR="00730799" w:rsidRPr="00337144" w:rsidRDefault="00730799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sz w:val="28"/>
                <w:szCs w:val="28"/>
              </w:rPr>
              <w:t>124.26</w:t>
            </w:r>
          </w:p>
        </w:tc>
      </w:tr>
      <w:tr w:rsidR="00982532" w:rsidRPr="00337144" w14:paraId="6EF69A5E" w14:textId="77777777" w:rsidTr="00730799">
        <w:tc>
          <w:tcPr>
            <w:tcW w:w="3971" w:type="pct"/>
          </w:tcPr>
          <w:p w14:paraId="57613856" w14:textId="3BA63C31" w:rsidR="00982532" w:rsidRPr="00337144" w:rsidRDefault="00371418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47BB13E2" w14:textId="26694C77" w:rsidR="00982532" w:rsidRPr="00337144" w:rsidRDefault="00CA53C1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  <w:r w:rsidR="00C51816"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730799" w:rsidRPr="00337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1A925C51" w14:textId="77777777" w:rsidR="001F316F" w:rsidRPr="00337144" w:rsidRDefault="001F316F" w:rsidP="00636C22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0EECE69D" w:rsidR="00837E90" w:rsidRPr="00337144" w:rsidRDefault="00972BBE" w:rsidP="009F0A8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="00681129" w:rsidRPr="00337144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337144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210C35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Pr="00337144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="00681129" w:rsidRPr="00337144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CA53C1" w:rsidRPr="00337144">
        <w:rPr>
          <w:rFonts w:asciiTheme="majorBidi" w:hAnsiTheme="majorBidi" w:cstheme="majorBidi"/>
          <w:sz w:val="28"/>
          <w:szCs w:val="28"/>
        </w:rPr>
        <w:t>3</w:t>
      </w:r>
      <w:r w:rsidR="006E61F0" w:rsidRPr="00337144">
        <w:rPr>
          <w:rFonts w:asciiTheme="majorBidi" w:hAnsiTheme="majorBidi" w:cstheme="majorBidi"/>
          <w:sz w:val="28"/>
          <w:szCs w:val="28"/>
        </w:rPr>
        <w:t>1</w:t>
      </w:r>
      <w:r w:rsidR="006E61F0" w:rsidRPr="00337144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FD5320" w:rsidRPr="003371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53C1" w:rsidRPr="00337144">
        <w:rPr>
          <w:rFonts w:asciiTheme="majorBidi" w:hAnsiTheme="majorBidi" w:cstheme="majorBidi"/>
          <w:sz w:val="28"/>
          <w:szCs w:val="28"/>
        </w:rPr>
        <w:t>2567</w:t>
      </w:r>
      <w:r w:rsidR="00FD5320"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Pr="00337144">
        <w:rPr>
          <w:rFonts w:asciiTheme="majorBidi" w:hAnsiTheme="majorBidi" w:cstheme="majorBidi"/>
          <w:sz w:val="28"/>
          <w:szCs w:val="28"/>
          <w:cs/>
        </w:rPr>
        <w:t>บริษัทย่อยมี</w:t>
      </w:r>
      <w:r w:rsidR="00681129" w:rsidRPr="00337144">
        <w:rPr>
          <w:rFonts w:asciiTheme="majorBidi" w:hAnsiTheme="majorBidi" w:cstheme="majorBidi" w:hint="cs"/>
          <w:sz w:val="28"/>
          <w:szCs w:val="28"/>
          <w:cs/>
        </w:rPr>
        <w:t xml:space="preserve">ปริมาณวัตถุดิบที่จะต้องได้รับตามสัญญาดังกล่าวจำนวน </w:t>
      </w:r>
      <w:r w:rsidR="005E14F0" w:rsidRPr="00337144">
        <w:rPr>
          <w:rFonts w:asciiTheme="majorBidi" w:hAnsiTheme="majorBidi" w:cstheme="majorBidi"/>
          <w:sz w:val="28"/>
          <w:szCs w:val="28"/>
        </w:rPr>
        <w:t>7,000</w:t>
      </w:r>
      <w:r w:rsidR="00681129" w:rsidRPr="00337144">
        <w:rPr>
          <w:rFonts w:asciiTheme="majorBidi" w:hAnsiTheme="majorBidi" w:cstheme="majorBidi" w:hint="cs"/>
          <w:sz w:val="28"/>
          <w:szCs w:val="28"/>
          <w:cs/>
        </w:rPr>
        <w:t xml:space="preserve"> ตัน </w:t>
      </w:r>
      <w:r w:rsidRPr="0033714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A53C1" w:rsidRPr="00337144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6D397A" w:rsidRPr="003371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397A" w:rsidRPr="003371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="00CA53C1" w:rsidRPr="003371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E61F0" w:rsidRPr="0033714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337144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3371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E61F0" w:rsidRPr="00337144">
        <w:rPr>
          <w:rFonts w:asciiTheme="majorBidi" w:hAnsiTheme="majorBidi"/>
          <w:i/>
          <w:iCs/>
          <w:sz w:val="28"/>
          <w:szCs w:val="28"/>
          <w:lang w:val="en-GB"/>
        </w:rPr>
        <w:t>750</w:t>
      </w:r>
      <w:r w:rsidR="00C71579" w:rsidRPr="003371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71579" w:rsidRPr="00337144">
        <w:rPr>
          <w:rFonts w:asciiTheme="majorBidi" w:hAnsiTheme="majorBidi" w:cstheme="majorBidi" w:hint="cs"/>
          <w:i/>
          <w:iCs/>
          <w:sz w:val="28"/>
          <w:szCs w:val="28"/>
          <w:cs/>
        </w:rPr>
        <w:t>ตัน</w:t>
      </w:r>
      <w:r w:rsidRPr="0033714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AE36B93" w14:textId="71A2B90C" w:rsidR="00FC0565" w:rsidRPr="00337144" w:rsidRDefault="00FC0565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A11193" w14:textId="78525C6A" w:rsidR="00F6083E" w:rsidRPr="00337144" w:rsidRDefault="00F6083E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337144" w:rsidRDefault="00F6083E" w:rsidP="00FB315A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35080CC8" w14:textId="69289128" w:rsidR="007038B1" w:rsidRPr="00337144" w:rsidRDefault="007038B1" w:rsidP="00D612A2">
      <w:pPr>
        <w:spacing w:line="240" w:lineRule="auto"/>
        <w:ind w:left="540"/>
        <w:rPr>
          <w:rFonts w:asciiTheme="majorBidi" w:hAnsiTheme="majorBidi"/>
          <w:spacing w:val="-2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9C6888" w:rsidRPr="00337144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 w:cstheme="majorBidi"/>
          <w:sz w:val="28"/>
          <w:szCs w:val="28"/>
          <w:cs/>
        </w:rPr>
        <w:t>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ผู้ร้อง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ซึ่งได้ยื่น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ข้อพิพาท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ต่ออนุญาโตตุลาการ สํานักงานศาลยุติธรรม เมื่อวันที่ </w:t>
      </w:r>
      <w:r w:rsidRPr="00337144">
        <w:rPr>
          <w:rFonts w:asciiTheme="majorBidi" w:hAnsiTheme="majorBidi" w:cstheme="majorBidi"/>
          <w:sz w:val="28"/>
          <w:szCs w:val="28"/>
        </w:rPr>
        <w:t>25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37144">
        <w:rPr>
          <w:rFonts w:asciiTheme="majorBidi" w:hAnsiTheme="majorBidi" w:cstheme="majorBidi"/>
          <w:sz w:val="28"/>
          <w:szCs w:val="28"/>
        </w:rPr>
        <w:t>2561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เพื่อเรียก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ร้อง</w:t>
      </w:r>
      <w:r w:rsidRPr="00337144">
        <w:rPr>
          <w:rFonts w:asciiTheme="majorBidi" w:hAnsiTheme="majorBidi" w:cstheme="majorBidi"/>
          <w:sz w:val="28"/>
          <w:szCs w:val="28"/>
          <w:cs/>
        </w:rPr>
        <w:t>ค่าเสียหายจากบริษัทย่อยทางอ้อมสองแห่ง</w:t>
      </w:r>
      <w:r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Pr="00337144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9C6888" w:rsidRPr="00337144">
        <w:rPr>
          <w:rFonts w:asciiTheme="majorBidi" w:hAnsiTheme="majorBidi"/>
          <w:sz w:val="28"/>
          <w:szCs w:val="28"/>
          <w:cs/>
        </w:rPr>
        <w:br/>
      </w:r>
      <w:r w:rsidRPr="00337144">
        <w:rPr>
          <w:rFonts w:asciiTheme="majorBidi" w:hAnsiTheme="majorBidi"/>
          <w:sz w:val="28"/>
          <w:szCs w:val="28"/>
        </w:rPr>
        <w:t>7</w:t>
      </w:r>
      <w:r w:rsidRPr="00337144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Pr="00337144">
        <w:rPr>
          <w:rFonts w:asciiTheme="majorBidi" w:hAnsiTheme="majorBidi"/>
          <w:sz w:val="28"/>
          <w:szCs w:val="28"/>
        </w:rPr>
        <w:t xml:space="preserve"> 2562</w:t>
      </w:r>
      <w:r w:rsidRPr="00337144">
        <w:rPr>
          <w:rFonts w:asciiTheme="majorBidi" w:hAnsiTheme="majorBidi"/>
          <w:sz w:val="28"/>
          <w:szCs w:val="28"/>
          <w:cs/>
        </w:rPr>
        <w:t xml:space="preserve"> บริษัทย่อย</w:t>
      </w:r>
      <w:r w:rsidR="00690E77" w:rsidRPr="00337144">
        <w:rPr>
          <w:rFonts w:asciiTheme="majorBidi" w:hAnsi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/>
          <w:sz w:val="28"/>
          <w:szCs w:val="28"/>
          <w:cs/>
        </w:rPr>
        <w:t>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 xml:space="preserve">เกิดขึ้นพร้อมดอกเบี้ย ในปี </w:t>
      </w:r>
      <w:r w:rsidRPr="00337144">
        <w:rPr>
          <w:rFonts w:asciiTheme="majorBidi" w:hAnsiTheme="majorBidi"/>
          <w:spacing w:val="-2"/>
          <w:sz w:val="28"/>
          <w:szCs w:val="28"/>
        </w:rPr>
        <w:t>2563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>้น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>อนุญาโตตุลาการ</w:t>
      </w:r>
      <w:r w:rsidRPr="00337144">
        <w:rPr>
          <w:rFonts w:asciiTheme="majorBidi" w:hAnsiTheme="majorBidi"/>
          <w:sz w:val="28"/>
          <w:szCs w:val="28"/>
          <w:cs/>
        </w:rPr>
        <w:t xml:space="preserve">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อนุญาโตตุลาการได้ลงนามคำชี้ขาดแล้วในวันที่ </w:t>
      </w:r>
      <w:r w:rsidRPr="00337144">
        <w:rPr>
          <w:rFonts w:asciiTheme="majorBidi" w:hAnsiTheme="majorBidi"/>
          <w:sz w:val="28"/>
          <w:szCs w:val="28"/>
        </w:rPr>
        <w:t>10</w:t>
      </w:r>
      <w:r w:rsidRPr="00337144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337144">
        <w:rPr>
          <w:rFonts w:asciiTheme="majorBidi" w:hAnsiTheme="majorBidi"/>
          <w:sz w:val="28"/>
          <w:szCs w:val="28"/>
        </w:rPr>
        <w:t>2565</w:t>
      </w:r>
      <w:r w:rsidRPr="00337144">
        <w:rPr>
          <w:rFonts w:asciiTheme="majorBidi" w:hAnsiTheme="majorBidi"/>
          <w:sz w:val="28"/>
          <w:szCs w:val="28"/>
          <w:cs/>
        </w:rPr>
        <w:t xml:space="preserve"> </w:t>
      </w:r>
      <w:r w:rsidRPr="00337144">
        <w:rPr>
          <w:rFonts w:asciiTheme="majorBidi" w:hAnsiTheme="majorBidi" w:hint="cs"/>
          <w:sz w:val="28"/>
          <w:szCs w:val="28"/>
          <w:cs/>
        </w:rPr>
        <w:t>และลงนามแก้ไขคำชี้ขาดในวันที่</w:t>
      </w:r>
      <w:r w:rsidR="00D612A2" w:rsidRPr="00337144">
        <w:rPr>
          <w:rFonts w:asciiTheme="majorBidi" w:hAnsiTheme="majorBidi"/>
          <w:sz w:val="28"/>
          <w:szCs w:val="28"/>
        </w:rPr>
        <w:br/>
      </w:r>
      <w:r w:rsidRPr="00337144">
        <w:rPr>
          <w:rFonts w:asciiTheme="majorBidi" w:hAnsiTheme="majorBidi"/>
          <w:sz w:val="28"/>
          <w:szCs w:val="28"/>
        </w:rPr>
        <w:t xml:space="preserve">10 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337144">
        <w:rPr>
          <w:rFonts w:asciiTheme="majorBidi" w:hAnsiTheme="majorBidi"/>
          <w:sz w:val="28"/>
          <w:szCs w:val="28"/>
        </w:rPr>
        <w:t>2565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</w:t>
      </w:r>
      <w:r w:rsidRPr="00337144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37144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337144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กลุ่มผู้รับเหมาได้ยื่นคำร้องขอเพิกถอนคำชี้ขาดของอนุญาโตตุลาการต่อศาลแพ่ง เมื่อวันที่ </w:t>
      </w:r>
      <w:r w:rsidRPr="00337144">
        <w:rPr>
          <w:rFonts w:asciiTheme="majorBidi" w:hAnsiTheme="majorBidi" w:cstheme="majorBidi"/>
          <w:spacing w:val="-2"/>
          <w:sz w:val="28"/>
          <w:szCs w:val="28"/>
        </w:rPr>
        <w:t xml:space="preserve">23 </w:t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Pr="00337144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</w:t>
      </w:r>
      <w:r w:rsidR="009C6888"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>ทางอ้อม</w:t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t>สองแห่งดำเนินการยื่นคำร้องขอบังคับตาม</w:t>
      </w:r>
      <w:r w:rsidR="005F3D23">
        <w:rPr>
          <w:rFonts w:asciiTheme="majorBidi" w:hAnsiTheme="majorBidi" w:cstheme="majorBidi"/>
          <w:spacing w:val="-2"/>
          <w:sz w:val="28"/>
          <w:szCs w:val="28"/>
        </w:rPr>
        <w:br/>
      </w:r>
      <w:r w:rsidRPr="00337144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 xml:space="preserve">คำชี้ขาดของอนุญาโตตุลาการต่อศาลแพ่ง 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>และศาลได้มีคำสั่งให้รวมการพิจารณาทั้งสองคดีเข้าด้วยกัน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 xml:space="preserve"> เมื่อวันที่ </w:t>
      </w:r>
      <w:r w:rsidRPr="00337144">
        <w:rPr>
          <w:rFonts w:asciiTheme="majorBidi" w:hAnsiTheme="majorBidi"/>
          <w:spacing w:val="-2"/>
          <w:sz w:val="28"/>
          <w:szCs w:val="28"/>
        </w:rPr>
        <w:t>14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337144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>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</w:t>
      </w:r>
      <w:r w:rsidR="009C6888" w:rsidRPr="00337144">
        <w:rPr>
          <w:rFonts w:asciiTheme="majorBidi" w:hAnsiTheme="majorBidi" w:hint="cs"/>
          <w:spacing w:val="-2"/>
          <w:sz w:val="28"/>
          <w:szCs w:val="28"/>
          <w:cs/>
        </w:rPr>
        <w:t>ทางอ้อม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>แห่งหนึ่ง และ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 xml:space="preserve">ในวันที่ </w:t>
      </w:r>
      <w:r w:rsidRPr="00337144">
        <w:rPr>
          <w:rFonts w:asciiTheme="majorBidi" w:hAnsiTheme="majorBidi"/>
          <w:spacing w:val="-2"/>
          <w:sz w:val="28"/>
          <w:szCs w:val="28"/>
        </w:rPr>
        <w:t>29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337144">
        <w:rPr>
          <w:rFonts w:asciiTheme="majorBidi" w:hAnsiTheme="majorBidi"/>
          <w:spacing w:val="-2"/>
          <w:sz w:val="28"/>
          <w:szCs w:val="28"/>
        </w:rPr>
        <w:t>2567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ศาลชั้นต้นมีคำพิพากษายกคำร้องในคดีคัดค้านอนุญาโตตุลาการ 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>ต่อมาวันที่</w:t>
      </w:r>
      <w:r w:rsidRPr="00337144">
        <w:rPr>
          <w:rFonts w:asciiTheme="majorBidi" w:hAnsiTheme="majorBidi"/>
          <w:spacing w:val="-2"/>
          <w:sz w:val="28"/>
          <w:szCs w:val="28"/>
        </w:rPr>
        <w:t xml:space="preserve"> 12 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 xml:space="preserve">กรกฎาคม </w:t>
      </w:r>
      <w:r w:rsidRPr="00337144">
        <w:rPr>
          <w:rFonts w:asciiTheme="majorBidi" w:hAnsiTheme="majorBidi"/>
          <w:spacing w:val="-2"/>
          <w:sz w:val="28"/>
          <w:szCs w:val="28"/>
        </w:rPr>
        <w:t>2567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 xml:space="preserve"> และ </w:t>
      </w:r>
      <w:r w:rsidRPr="00337144">
        <w:rPr>
          <w:rFonts w:asciiTheme="majorBidi" w:hAnsiTheme="majorBidi"/>
          <w:spacing w:val="-2"/>
          <w:sz w:val="28"/>
          <w:szCs w:val="28"/>
        </w:rPr>
        <w:t xml:space="preserve">1 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 xml:space="preserve">สิงหาคม </w:t>
      </w:r>
      <w:r w:rsidRPr="00337144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>กลุ่มผู้รับเหมาได้ยื่นอุทธรณ์คำพิพากษาของศาลชั้นต้นทั้งสองคดี บริษัทย่อย</w:t>
      </w:r>
      <w:r w:rsidR="009C6888" w:rsidRPr="00337144">
        <w:rPr>
          <w:rFonts w:asciiTheme="majorBidi" w:hAnsiTheme="majorBidi" w:hint="cs"/>
          <w:spacing w:val="-2"/>
          <w:sz w:val="28"/>
          <w:szCs w:val="28"/>
          <w:cs/>
        </w:rPr>
        <w:t>ทางอ้อม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>ได้ยื่นแก้อุทธรณ์ และ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ทั้งสองคดีอยู่ระหว่าง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>การพิจารณาคดีโดยศาล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>ฎีกา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 xml:space="preserve"> สำหรับคดีความระหว่างกลุ่มผู้รับเหมากับบริษัทย่อย</w:t>
      </w:r>
      <w:r w:rsidR="00690E77" w:rsidRPr="00337144">
        <w:rPr>
          <w:rFonts w:asciiTheme="majorBidi" w:hAnsi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>อีกแห่งหนึ่ง คดียังอยู่ระหว่างการพิจารณาคดีโดยศาลแพ่ง</w:t>
      </w:r>
    </w:p>
    <w:p w14:paraId="10DF37A4" w14:textId="77777777" w:rsidR="007038B1" w:rsidRPr="00337144" w:rsidRDefault="007038B1" w:rsidP="007038B1">
      <w:pPr>
        <w:spacing w:line="240" w:lineRule="auto"/>
        <w:ind w:left="576"/>
        <w:rPr>
          <w:rFonts w:asciiTheme="majorBidi" w:hAnsiTheme="majorBidi"/>
          <w:spacing w:val="-2"/>
          <w:sz w:val="22"/>
          <w:szCs w:val="22"/>
        </w:rPr>
      </w:pPr>
    </w:p>
    <w:p w14:paraId="5E664007" w14:textId="2B5D58EC" w:rsidR="007038B1" w:rsidRPr="00337144" w:rsidRDefault="007038B1" w:rsidP="00D612A2">
      <w:pPr>
        <w:spacing w:line="240" w:lineRule="auto"/>
        <w:ind w:left="540"/>
        <w:rPr>
          <w:rFonts w:asciiTheme="majorBidi" w:hAnsiTheme="majorBidi"/>
          <w:strike/>
          <w:sz w:val="28"/>
          <w:szCs w:val="28"/>
          <w:cs/>
        </w:rPr>
      </w:pPr>
      <w:r w:rsidRPr="00337144">
        <w:rPr>
          <w:rFonts w:asciiTheme="majorBidi" w:hAnsiTheme="majorBidi" w:hint="cs"/>
          <w:sz w:val="28"/>
          <w:szCs w:val="28"/>
          <w:cs/>
        </w:rPr>
        <w:t>ตามที่</w:t>
      </w:r>
      <w:r w:rsidRPr="00337144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Pr="00337144">
        <w:rPr>
          <w:rFonts w:asciiTheme="majorBidi" w:hAnsiTheme="majorBidi"/>
          <w:sz w:val="28"/>
          <w:szCs w:val="28"/>
        </w:rPr>
        <w:t>10</w:t>
      </w:r>
      <w:r w:rsidRPr="00337144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337144">
        <w:rPr>
          <w:rFonts w:asciiTheme="majorBidi" w:hAnsiTheme="majorBidi"/>
          <w:sz w:val="28"/>
          <w:szCs w:val="28"/>
        </w:rPr>
        <w:t>2565</w:t>
      </w:r>
      <w:r w:rsidRPr="00337144">
        <w:rPr>
          <w:rFonts w:asciiTheme="majorBidi" w:hAnsiTheme="majorBidi"/>
          <w:sz w:val="28"/>
          <w:szCs w:val="28"/>
          <w:cs/>
        </w:rPr>
        <w:t xml:space="preserve"> 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Pr="00337144">
        <w:rPr>
          <w:rFonts w:asciiTheme="majorBidi" w:hAnsiTheme="majorBidi"/>
          <w:sz w:val="28"/>
          <w:szCs w:val="28"/>
        </w:rPr>
        <w:t xml:space="preserve">10 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337144">
        <w:rPr>
          <w:rFonts w:asciiTheme="majorBidi" w:hAnsiTheme="majorBidi"/>
          <w:sz w:val="28"/>
          <w:szCs w:val="28"/>
        </w:rPr>
        <w:t>2565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กลุ่มผู้รับเหมาได้ยื่นคำร้องขอบังคับตามคำชี้ขาดของอนุญาโตตุลาการต่อศาล</w:t>
      </w:r>
      <w:r w:rsidR="00244F9F" w:rsidRPr="00337144">
        <w:rPr>
          <w:rFonts w:asciiTheme="majorBidi" w:hAnsiTheme="majorBidi" w:hint="cs"/>
          <w:sz w:val="28"/>
          <w:szCs w:val="28"/>
          <w:cs/>
        </w:rPr>
        <w:t>ชั้นต้น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เมื่อวันที่</w:t>
      </w:r>
      <w:r w:rsidRPr="00337144">
        <w:rPr>
          <w:rFonts w:asciiTheme="majorBidi" w:hAnsiTheme="majorBidi"/>
          <w:sz w:val="28"/>
          <w:szCs w:val="28"/>
        </w:rPr>
        <w:t xml:space="preserve"> 5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337144">
        <w:rPr>
          <w:rFonts w:asciiTheme="majorBidi" w:hAnsiTheme="majorBidi"/>
          <w:sz w:val="28"/>
          <w:szCs w:val="28"/>
        </w:rPr>
        <w:t>2567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</w:t>
      </w:r>
      <w:r w:rsidRPr="00337144">
        <w:rPr>
          <w:rFonts w:asciiTheme="majorBidi" w:hAnsiTheme="majorBidi"/>
          <w:sz w:val="28"/>
          <w:szCs w:val="28"/>
        </w:rPr>
        <w:br/>
      </w:r>
      <w:r w:rsidRPr="00337144">
        <w:rPr>
          <w:rFonts w:asciiTheme="majorBidi" w:hAnsiTheme="majorBidi" w:hint="cs"/>
          <w:sz w:val="28"/>
          <w:szCs w:val="28"/>
          <w:cs/>
        </w:rPr>
        <w:t xml:space="preserve">โดยศาลแพ่งนัดพิจารณาคดีในเดือนกรกฎาคม </w:t>
      </w:r>
      <w:r w:rsidRPr="00337144">
        <w:rPr>
          <w:rFonts w:asciiTheme="majorBidi" w:hAnsiTheme="majorBidi"/>
          <w:sz w:val="28"/>
          <w:szCs w:val="28"/>
        </w:rPr>
        <w:t xml:space="preserve">2568 </w:t>
      </w:r>
    </w:p>
    <w:p w14:paraId="13B34841" w14:textId="77777777" w:rsidR="007038B1" w:rsidRPr="00337144" w:rsidRDefault="007038B1" w:rsidP="007038B1">
      <w:pPr>
        <w:spacing w:line="240" w:lineRule="auto"/>
        <w:ind w:left="540"/>
        <w:rPr>
          <w:rFonts w:asciiTheme="majorBidi" w:hAnsiTheme="majorBidi"/>
          <w:spacing w:val="-2"/>
          <w:sz w:val="22"/>
          <w:szCs w:val="22"/>
        </w:rPr>
      </w:pPr>
    </w:p>
    <w:p w14:paraId="5FE794D1" w14:textId="33FF7B51" w:rsidR="007038B1" w:rsidRPr="00337144" w:rsidRDefault="007038B1" w:rsidP="007038B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9C6888" w:rsidRPr="00337144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สองแห่งในฐานะโจทก์ ได้ยื่นฟ้องคณะกรรมการกำกับกิจการพลังงาน (ผู้ถูกฟ้องร้องคดีที่ </w:t>
      </w:r>
      <w:r w:rsidRPr="00337144">
        <w:rPr>
          <w:rFonts w:asciiTheme="majorBidi" w:hAnsiTheme="majorBidi" w:cstheme="majorBidi"/>
          <w:sz w:val="28"/>
          <w:szCs w:val="28"/>
        </w:rPr>
        <w:t>1</w:t>
      </w:r>
      <w:r w:rsidRPr="00337144">
        <w:rPr>
          <w:rFonts w:asciiTheme="majorBidi" w:hAnsiTheme="majorBidi" w:cstheme="majorBidi"/>
          <w:sz w:val="28"/>
          <w:szCs w:val="28"/>
          <w:cs/>
        </w:rPr>
        <w:t>) และ</w:t>
      </w:r>
      <w:r w:rsidRPr="00337144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Pr="00337144">
        <w:rPr>
          <w:rFonts w:asciiTheme="majorBidi" w:hAnsiTheme="majorBidi" w:cstheme="majorBidi"/>
          <w:sz w:val="28"/>
          <w:szCs w:val="28"/>
        </w:rPr>
        <w:t>2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337144">
        <w:rPr>
          <w:rFonts w:asciiTheme="majorBidi" w:hAnsiTheme="majorBidi" w:cstheme="majorBidi"/>
          <w:sz w:val="28"/>
          <w:szCs w:val="28"/>
        </w:rPr>
        <w:t>29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337144">
        <w:rPr>
          <w:rFonts w:asciiTheme="majorBidi" w:hAnsiTheme="majorBidi" w:cstheme="majorBidi"/>
          <w:sz w:val="28"/>
          <w:szCs w:val="28"/>
        </w:rPr>
        <w:t>2564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337144">
        <w:rPr>
          <w:rFonts w:asciiTheme="majorBidi" w:hAnsiTheme="majorBidi" w:cstheme="majorBidi"/>
          <w:sz w:val="28"/>
          <w:szCs w:val="28"/>
        </w:rPr>
        <w:t>9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337144">
        <w:rPr>
          <w:rFonts w:asciiTheme="majorBidi" w:hAnsiTheme="majorBidi" w:cstheme="majorBidi"/>
          <w:sz w:val="28"/>
          <w:szCs w:val="28"/>
        </w:rPr>
        <w:t>2564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</w:t>
      </w:r>
      <w:r w:rsidR="00690E77" w:rsidRPr="00337144">
        <w:rPr>
          <w:rFonts w:asciiTheme="majorBidi" w:hAnsi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 w:cstheme="majorBidi"/>
          <w:sz w:val="28"/>
          <w:szCs w:val="28"/>
          <w:cs/>
        </w:rPr>
        <w:t>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</w:t>
      </w:r>
      <w:r w:rsidR="005B0DE7" w:rsidRPr="00337144">
        <w:rPr>
          <w:rFonts w:asciiTheme="majorBidi" w:hAnsi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 และต้องการให้การไฟฟ้านครหลวงคืนค่าสมทบการก่อสร้างโรงไฟฟ้าพร้อมดอกเบี้ย ณ วันที่ </w:t>
      </w:r>
      <w:r w:rsidRPr="00337144">
        <w:rPr>
          <w:rFonts w:asciiTheme="majorBidi" w:hAnsiTheme="majorBidi"/>
          <w:spacing w:val="-2"/>
          <w:sz w:val="28"/>
          <w:szCs w:val="28"/>
        </w:rPr>
        <w:t>3</w:t>
      </w:r>
      <w:r w:rsidR="00584763" w:rsidRPr="00337144">
        <w:rPr>
          <w:rFonts w:asciiTheme="majorBidi" w:hAnsiTheme="majorBidi"/>
          <w:spacing w:val="-2"/>
          <w:sz w:val="28"/>
          <w:szCs w:val="28"/>
        </w:rPr>
        <w:t xml:space="preserve">1 </w:t>
      </w:r>
      <w:r w:rsidR="00584763" w:rsidRPr="00337144">
        <w:rPr>
          <w:rFonts w:asciiTheme="majorBidi" w:hAnsiTheme="majorBidi" w:hint="cs"/>
          <w:spacing w:val="-2"/>
          <w:sz w:val="28"/>
          <w:szCs w:val="28"/>
          <w:cs/>
        </w:rPr>
        <w:t>ธันวาคม</w:t>
      </w:r>
      <w:r w:rsidRPr="00337144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337144">
        <w:rPr>
          <w:rFonts w:asciiTheme="majorBidi" w:hAnsiTheme="majorBidi"/>
          <w:spacing w:val="-2"/>
          <w:sz w:val="28"/>
          <w:szCs w:val="28"/>
        </w:rPr>
        <w:t>2567</w:t>
      </w:r>
      <w:r w:rsidRPr="0033714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337144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</w:t>
      </w:r>
      <w:r w:rsidR="005B0DE7" w:rsidRPr="00337144">
        <w:rPr>
          <w:rFonts w:asciiTheme="majorBidi" w:hAnsi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 w:cstheme="majorBidi"/>
          <w:sz w:val="28"/>
          <w:szCs w:val="28"/>
          <w:cs/>
        </w:rPr>
        <w:t>จะได้รับผลประโยชน์ทางเศรษฐกิจ บริษัทย่อย</w:t>
      </w:r>
      <w:r w:rsidR="005B0DE7" w:rsidRPr="00337144">
        <w:rPr>
          <w:rFonts w:asciiTheme="majorBidi" w:hAnsiTheme="majorBidi" w:hint="cs"/>
          <w:sz w:val="28"/>
          <w:szCs w:val="28"/>
          <w:cs/>
        </w:rPr>
        <w:t>ทางอ้อม</w:t>
      </w:r>
      <w:r w:rsidRPr="00337144">
        <w:rPr>
          <w:rFonts w:asciiTheme="majorBidi" w:hAnsiTheme="majorBidi" w:cstheme="majorBidi"/>
          <w:sz w:val="28"/>
          <w:szCs w:val="28"/>
          <w:cs/>
        </w:rPr>
        <w:t>จึงยังไม่รับรู้สินทรัพย์ที่อาจเกิดขึ้น</w:t>
      </w:r>
    </w:p>
    <w:p w14:paraId="457FD3C9" w14:textId="77777777" w:rsidR="006F1C20" w:rsidRPr="00337144" w:rsidRDefault="006F1C20" w:rsidP="004A3126">
      <w:pPr>
        <w:rPr>
          <w:rFonts w:asciiTheme="majorBidi" w:hAnsiTheme="majorBidi"/>
          <w:sz w:val="22"/>
          <w:szCs w:val="22"/>
        </w:rPr>
      </w:pPr>
    </w:p>
    <w:p w14:paraId="703B94E4" w14:textId="412D5162" w:rsidR="006F1C20" w:rsidRPr="00337144" w:rsidRDefault="006F1C20" w:rsidP="006F1C20">
      <w:pPr>
        <w:ind w:left="540"/>
        <w:rPr>
          <w:rFonts w:asciiTheme="majorBidi" w:hAnsiTheme="majorBidi"/>
          <w:sz w:val="28"/>
          <w:szCs w:val="28"/>
        </w:rPr>
      </w:pPr>
      <w:r w:rsidRPr="00337144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337144">
        <w:rPr>
          <w:rFonts w:asciiTheme="majorBidi" w:hAnsiTheme="majorBidi"/>
          <w:sz w:val="28"/>
          <w:szCs w:val="28"/>
        </w:rPr>
        <w:t>20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337144">
        <w:rPr>
          <w:rFonts w:asciiTheme="majorBidi" w:hAnsiTheme="majorBidi"/>
          <w:sz w:val="28"/>
          <w:szCs w:val="28"/>
        </w:rPr>
        <w:t>2566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 เนื่องจากจำเลยผิดสัญญาจะซื้อจะขายที่ดินถนนเจริญนครเรียกเงินคืนจำนวน </w:t>
      </w:r>
      <w:r w:rsidRPr="00337144">
        <w:rPr>
          <w:rFonts w:asciiTheme="majorBidi" w:hAnsiTheme="majorBidi"/>
          <w:sz w:val="28"/>
          <w:szCs w:val="28"/>
        </w:rPr>
        <w:t>221.51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337144">
        <w:rPr>
          <w:rFonts w:asciiTheme="majorBidi" w:hAnsiTheme="majorBidi"/>
          <w:sz w:val="28"/>
          <w:szCs w:val="28"/>
        </w:rPr>
        <w:t>539.32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Pr="00337144">
        <w:rPr>
          <w:rFonts w:asciiTheme="majorBidi" w:hAnsiTheme="majorBidi" w:hint="cs"/>
          <w:sz w:val="28"/>
          <w:szCs w:val="28"/>
          <w:cs/>
        </w:rPr>
        <w:br/>
        <w:t xml:space="preserve">ครั้งแรกในวันที่ </w:t>
      </w:r>
      <w:r w:rsidRPr="00337144">
        <w:rPr>
          <w:rFonts w:asciiTheme="majorBidi" w:hAnsiTheme="majorBidi"/>
          <w:sz w:val="28"/>
          <w:szCs w:val="28"/>
        </w:rPr>
        <w:t>9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Pr="00337144">
        <w:rPr>
          <w:rFonts w:asciiTheme="majorBidi" w:hAnsiTheme="majorBidi"/>
          <w:sz w:val="28"/>
          <w:szCs w:val="28"/>
        </w:rPr>
        <w:t>2567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337144">
        <w:rPr>
          <w:rFonts w:asciiTheme="majorBidi" w:hAnsiTheme="majorBidi"/>
          <w:sz w:val="28"/>
          <w:szCs w:val="28"/>
        </w:rPr>
        <w:t>2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ในวันที่ </w:t>
      </w:r>
      <w:r w:rsidRPr="00337144">
        <w:rPr>
          <w:rFonts w:asciiTheme="majorBidi" w:hAnsiTheme="majorBidi"/>
          <w:sz w:val="28"/>
          <w:szCs w:val="28"/>
        </w:rPr>
        <w:t>13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Pr="00337144">
        <w:rPr>
          <w:rFonts w:asciiTheme="majorBidi" w:hAnsiTheme="majorBidi"/>
          <w:sz w:val="28"/>
          <w:szCs w:val="28"/>
        </w:rPr>
        <w:t>2567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337144">
        <w:rPr>
          <w:rFonts w:asciiTheme="majorBidi" w:hAnsiTheme="majorBidi"/>
          <w:sz w:val="28"/>
          <w:szCs w:val="28"/>
        </w:rPr>
        <w:t>3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Pr="00337144">
        <w:rPr>
          <w:rFonts w:asciiTheme="majorBidi" w:hAnsiTheme="majorBidi"/>
          <w:sz w:val="28"/>
          <w:szCs w:val="28"/>
        </w:rPr>
        <w:t>12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337144">
        <w:rPr>
          <w:rFonts w:asciiTheme="majorBidi" w:hAnsiTheme="majorBidi"/>
          <w:sz w:val="28"/>
          <w:szCs w:val="28"/>
        </w:rPr>
        <w:t>2567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โดยจำเลยตกลงคืนเงินจำนวน </w:t>
      </w:r>
      <w:r w:rsidRPr="00337144">
        <w:rPr>
          <w:rFonts w:asciiTheme="majorBidi" w:hAnsiTheme="majorBidi"/>
          <w:sz w:val="28"/>
          <w:szCs w:val="28"/>
        </w:rPr>
        <w:t>264.89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ล้านบาท โดยแบ่งชำระเป็นรายไตรมาสจำนวน </w:t>
      </w:r>
      <w:r w:rsidRPr="00337144">
        <w:rPr>
          <w:rFonts w:asciiTheme="majorBidi" w:hAnsiTheme="majorBidi"/>
          <w:sz w:val="28"/>
          <w:szCs w:val="28"/>
        </w:rPr>
        <w:t>8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ครั้ง ในระยะเวลา </w:t>
      </w:r>
      <w:r w:rsidRPr="00337144">
        <w:rPr>
          <w:rFonts w:asciiTheme="majorBidi" w:hAnsiTheme="majorBidi" w:hint="cs"/>
          <w:sz w:val="28"/>
          <w:szCs w:val="28"/>
          <w:cs/>
        </w:rPr>
        <w:br/>
      </w:r>
      <w:r w:rsidRPr="00337144">
        <w:rPr>
          <w:rFonts w:asciiTheme="majorBidi" w:hAnsiTheme="majorBidi"/>
          <w:sz w:val="28"/>
          <w:szCs w:val="28"/>
        </w:rPr>
        <w:t>2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ปี ชำระครั้งละ </w:t>
      </w:r>
      <w:r w:rsidRPr="00337144">
        <w:rPr>
          <w:rFonts w:asciiTheme="majorBidi" w:hAnsiTheme="majorBidi"/>
          <w:sz w:val="28"/>
          <w:szCs w:val="28"/>
        </w:rPr>
        <w:t>33.11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ล้านบาท และนัดไกล่เกลี่ยครั้งที่ </w:t>
      </w:r>
      <w:r w:rsidRPr="00337144">
        <w:rPr>
          <w:rFonts w:asciiTheme="majorBidi" w:hAnsiTheme="majorBidi"/>
          <w:sz w:val="28"/>
          <w:szCs w:val="28"/>
        </w:rPr>
        <w:t xml:space="preserve">4 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Pr="00337144">
        <w:rPr>
          <w:rFonts w:asciiTheme="majorBidi" w:hAnsiTheme="majorBidi"/>
          <w:sz w:val="28"/>
          <w:szCs w:val="28"/>
        </w:rPr>
        <w:t>30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Pr="00337144">
        <w:rPr>
          <w:rFonts w:asciiTheme="majorBidi" w:hAnsiTheme="majorBidi"/>
          <w:sz w:val="28"/>
          <w:szCs w:val="28"/>
        </w:rPr>
        <w:t>2567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จำเลยแจ้งว่าไม่สามารถชำระเงินงวดแรกได้ตามกำหนด บริษัทย่อยจึงขอยุติการไกล่เกลี่ย</w:t>
      </w:r>
      <w:r w:rsidRPr="00337144">
        <w:rPr>
          <w:rFonts w:asciiTheme="majorBidi" w:hAnsiTheme="majorBidi"/>
          <w:sz w:val="28"/>
          <w:szCs w:val="28"/>
          <w:cs/>
        </w:rPr>
        <w:t xml:space="preserve"> และนำคดีเข้าสู่กระบวนการพิจารณาต่อไป โดยศาลนัดสืบพยานโจทก์วันที่ </w:t>
      </w:r>
      <w:r w:rsidRPr="00337144">
        <w:rPr>
          <w:rFonts w:asciiTheme="majorBidi" w:hAnsiTheme="majorBidi"/>
          <w:sz w:val="28"/>
          <w:szCs w:val="28"/>
        </w:rPr>
        <w:t>23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337144">
        <w:rPr>
          <w:rFonts w:asciiTheme="majorBidi" w:hAnsiTheme="majorBidi"/>
          <w:sz w:val="28"/>
          <w:szCs w:val="28"/>
        </w:rPr>
        <w:t>2568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และนัดสืบพยานจำเลยวันที่ </w:t>
      </w:r>
      <w:r w:rsidRPr="00337144">
        <w:rPr>
          <w:rFonts w:asciiTheme="majorBidi" w:hAnsiTheme="majorBidi"/>
          <w:sz w:val="28"/>
          <w:szCs w:val="28"/>
        </w:rPr>
        <w:t>24</w:t>
      </w:r>
      <w:r w:rsidRPr="00337144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337144">
        <w:rPr>
          <w:rFonts w:asciiTheme="majorBidi" w:hAnsiTheme="majorBidi"/>
          <w:sz w:val="28"/>
          <w:szCs w:val="28"/>
        </w:rPr>
        <w:t>2568</w:t>
      </w:r>
      <w:r w:rsidR="009C6888" w:rsidRPr="00337144">
        <w:rPr>
          <w:rFonts w:asciiTheme="majorBidi" w:hAnsiTheme="majorBidi" w:hint="cs"/>
          <w:sz w:val="28"/>
          <w:szCs w:val="28"/>
          <w:cs/>
        </w:rPr>
        <w:t xml:space="preserve"> โดยสืบพยานโจทก์และจำเลยแล้วเสร็จ ศาลนัดฟัง</w:t>
      </w:r>
      <w:r w:rsidR="005F3D23">
        <w:rPr>
          <w:rFonts w:asciiTheme="majorBidi" w:hAnsiTheme="majorBidi"/>
          <w:sz w:val="28"/>
          <w:szCs w:val="28"/>
        </w:rPr>
        <w:br/>
      </w:r>
      <w:r w:rsidR="009C6888" w:rsidRPr="00337144">
        <w:rPr>
          <w:rFonts w:asciiTheme="majorBidi" w:hAnsiTheme="majorBidi" w:hint="cs"/>
          <w:sz w:val="28"/>
          <w:szCs w:val="28"/>
          <w:cs/>
        </w:rPr>
        <w:t xml:space="preserve">คำพิพากษาในวันที่ </w:t>
      </w:r>
      <w:r w:rsidR="009C6888" w:rsidRPr="00337144">
        <w:rPr>
          <w:rFonts w:asciiTheme="majorBidi" w:hAnsiTheme="majorBidi"/>
          <w:sz w:val="28"/>
          <w:szCs w:val="28"/>
        </w:rPr>
        <w:t xml:space="preserve">18 </w:t>
      </w:r>
      <w:r w:rsidR="009C6888" w:rsidRPr="00337144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9C6888" w:rsidRPr="00337144">
        <w:rPr>
          <w:rFonts w:asciiTheme="majorBidi" w:hAnsiTheme="majorBidi"/>
          <w:sz w:val="28"/>
          <w:szCs w:val="28"/>
        </w:rPr>
        <w:t>2568</w:t>
      </w:r>
    </w:p>
    <w:p w14:paraId="646B603B" w14:textId="77777777" w:rsidR="00F54F90" w:rsidRPr="00337144" w:rsidRDefault="00F54F90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</w:p>
    <w:p w14:paraId="19BC6667" w14:textId="46FB59E7" w:rsidR="00DF1A99" w:rsidRPr="00337144" w:rsidRDefault="00DF1A99" w:rsidP="00CD15A3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b/>
          <w:bCs/>
          <w:sz w:val="28"/>
          <w:szCs w:val="28"/>
        </w:rPr>
      </w:pPr>
      <w:r w:rsidRPr="00337144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21AB246" w14:textId="77777777" w:rsidR="00DF1A99" w:rsidRPr="00337144" w:rsidRDefault="00DF1A99" w:rsidP="00DF1A99">
      <w:pPr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b/>
          <w:bCs/>
          <w:sz w:val="22"/>
          <w:szCs w:val="22"/>
        </w:rPr>
      </w:pPr>
    </w:p>
    <w:p w14:paraId="70B7E470" w14:textId="39C0CCCE" w:rsidR="005050CD" w:rsidRPr="00337144" w:rsidRDefault="005050CD" w:rsidP="005050CD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 xml:space="preserve">ในการประชุมสามัญผู้ถือหุ้นประจำปีของบริษัท เมื่อวันที่ </w:t>
      </w:r>
      <w:r w:rsidRPr="00337144">
        <w:rPr>
          <w:rFonts w:asciiTheme="majorBidi" w:hAnsiTheme="majorBidi" w:cstheme="majorBidi"/>
          <w:sz w:val="28"/>
          <w:szCs w:val="28"/>
        </w:rPr>
        <w:t xml:space="preserve">23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337144">
        <w:rPr>
          <w:rFonts w:asciiTheme="majorBidi" w:hAnsiTheme="majorBidi" w:cstheme="majorBidi"/>
          <w:sz w:val="28"/>
          <w:szCs w:val="28"/>
        </w:rPr>
        <w:t xml:space="preserve">2568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ผู้ถือหุ้นมีมติอนุมัติ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การจ่ายเงินปันผลในอัตราหุ้นละ </w:t>
      </w:r>
      <w:r w:rsidRPr="00337144">
        <w:rPr>
          <w:rFonts w:asciiTheme="majorBidi" w:hAnsiTheme="majorBidi" w:cstheme="majorBidi"/>
          <w:sz w:val="28"/>
          <w:szCs w:val="28"/>
        </w:rPr>
        <w:t xml:space="preserve">0.09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บาท สำหรับหุ้นสามัญจำนวน </w:t>
      </w:r>
      <w:r w:rsidRPr="00337144">
        <w:rPr>
          <w:rFonts w:asciiTheme="majorBidi" w:hAnsiTheme="majorBidi" w:cstheme="majorBidi"/>
          <w:sz w:val="28"/>
          <w:szCs w:val="28"/>
        </w:rPr>
        <w:t xml:space="preserve">1,911.93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เป็นจำนวนเงินทั้งสิ้น </w:t>
      </w:r>
      <w:r w:rsidRPr="00337144">
        <w:rPr>
          <w:rFonts w:asciiTheme="majorBidi" w:hAnsiTheme="majorBidi" w:cstheme="majorBidi"/>
          <w:sz w:val="28"/>
          <w:szCs w:val="28"/>
        </w:rPr>
        <w:t xml:space="preserve">172.07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>ล้านบาท โดยกำหนดจ่าย</w:t>
      </w:r>
      <w:r w:rsidRPr="00337144">
        <w:rPr>
          <w:rFonts w:asciiTheme="majorBidi" w:hAnsiTheme="majorBidi" w:cstheme="majorBidi"/>
          <w:sz w:val="28"/>
          <w:szCs w:val="28"/>
        </w:rPr>
        <w:br/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เงินปันผลวันที่ </w:t>
      </w:r>
      <w:r w:rsidR="00EA104B" w:rsidRPr="00337144">
        <w:rPr>
          <w:rFonts w:asciiTheme="majorBidi" w:hAnsiTheme="majorBidi" w:cstheme="majorBidi"/>
          <w:sz w:val="28"/>
          <w:szCs w:val="28"/>
        </w:rPr>
        <w:t>13</w:t>
      </w:r>
      <w:r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Pr="00337144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337144">
        <w:rPr>
          <w:rFonts w:asciiTheme="majorBidi" w:hAnsiTheme="majorBidi" w:cstheme="majorBidi"/>
          <w:sz w:val="28"/>
          <w:szCs w:val="28"/>
        </w:rPr>
        <w:t>256</w:t>
      </w:r>
      <w:r w:rsidR="00EA104B" w:rsidRPr="00337144">
        <w:rPr>
          <w:rFonts w:asciiTheme="majorBidi" w:hAnsiTheme="majorBidi" w:cstheme="majorBidi"/>
          <w:sz w:val="28"/>
          <w:szCs w:val="28"/>
        </w:rPr>
        <w:t>8</w:t>
      </w:r>
    </w:p>
    <w:p w14:paraId="03AC4658" w14:textId="1D6B2B6F" w:rsidR="000310B3" w:rsidRPr="00337144" w:rsidRDefault="000310B3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33714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DFB4BF8" w14:textId="1E50B855" w:rsidR="00CD15A3" w:rsidRPr="00337144" w:rsidRDefault="00CD15A3" w:rsidP="00CD15A3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33714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6C9E4DDF" w14:textId="77777777" w:rsidR="00CD15A3" w:rsidRPr="00337144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288D7114" w:rsidR="00CD15A3" w:rsidRPr="00337144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337144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CA53C1" w:rsidRPr="00337144">
        <w:rPr>
          <w:rFonts w:asciiTheme="majorBidi" w:hAnsiTheme="majorBidi" w:cstheme="majorBidi"/>
          <w:sz w:val="28"/>
          <w:szCs w:val="28"/>
        </w:rPr>
        <w:t>256</w:t>
      </w:r>
      <w:r w:rsidR="00BC3F5B" w:rsidRPr="00337144">
        <w:rPr>
          <w:rFonts w:asciiTheme="majorBidi" w:hAnsiTheme="majorBidi" w:cstheme="majorBidi"/>
          <w:sz w:val="28"/>
          <w:szCs w:val="28"/>
        </w:rPr>
        <w:t>7</w:t>
      </w:r>
      <w:r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Pr="00337144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CA53C1" w:rsidRPr="00337144">
        <w:rPr>
          <w:rFonts w:asciiTheme="majorBidi" w:hAnsiTheme="majorBidi" w:cstheme="majorBidi"/>
          <w:sz w:val="28"/>
          <w:szCs w:val="28"/>
        </w:rPr>
        <w:t>256</w:t>
      </w:r>
      <w:r w:rsidR="00BC3F5B" w:rsidRPr="00337144">
        <w:rPr>
          <w:rFonts w:asciiTheme="majorBidi" w:hAnsiTheme="majorBidi" w:cstheme="majorBidi"/>
          <w:sz w:val="28"/>
          <w:szCs w:val="28"/>
        </w:rPr>
        <w:t>8</w:t>
      </w:r>
      <w:r w:rsidRPr="00337144">
        <w:rPr>
          <w:rFonts w:asciiTheme="majorBidi" w:hAnsiTheme="majorBidi" w:cstheme="majorBidi"/>
          <w:sz w:val="28"/>
          <w:szCs w:val="28"/>
        </w:rPr>
        <w:t xml:space="preserve"> </w:t>
      </w:r>
      <w:r w:rsidRPr="0033714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1A5E14C4" w:rsidR="00CD15A3" w:rsidRPr="00337144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337144" w14:paraId="1CD1585A" w14:textId="77777777" w:rsidTr="009564EA">
        <w:trPr>
          <w:tblHeader/>
        </w:trPr>
        <w:tc>
          <w:tcPr>
            <w:tcW w:w="4860" w:type="dxa"/>
          </w:tcPr>
          <w:p w14:paraId="5A11FFDF" w14:textId="77777777" w:rsidR="00CD15A3" w:rsidRPr="00337144" w:rsidRDefault="00CD15A3" w:rsidP="009564EA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337144" w:rsidRDefault="00CD15A3" w:rsidP="009564EA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337144" w14:paraId="26ECBC93" w14:textId="77777777" w:rsidTr="00217157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337144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337144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337144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337144" w:rsidRDefault="00B1635C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33714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337144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337144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337144" w14:paraId="3C4626C6" w14:textId="77777777" w:rsidTr="00217157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337144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337144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337144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337144" w:rsidRDefault="00217157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337144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337144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337144" w14:paraId="163FFED9" w14:textId="77777777" w:rsidTr="009564EA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337144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186661EF" w:rsidR="00CD15A3" w:rsidRPr="00337144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15A3" w:rsidRPr="00337144" w14:paraId="1DC1F3B4" w14:textId="77777777" w:rsidTr="00217157">
        <w:tc>
          <w:tcPr>
            <w:tcW w:w="4860" w:type="dxa"/>
            <w:shd w:val="clear" w:color="auto" w:fill="auto"/>
          </w:tcPr>
          <w:p w14:paraId="30208128" w14:textId="6D6526F1" w:rsidR="00CD15A3" w:rsidRPr="00337144" w:rsidRDefault="00B06CB1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A07A974" w14:textId="39EC2A85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FCC3BF" w14:textId="77777777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EE52D8" w14:textId="0F5C8B25" w:rsidR="00CD15A3" w:rsidRPr="00337144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ED2E37" w14:textId="77777777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2D6A9" w14:textId="77777777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5A3" w:rsidRPr="00337144" w14:paraId="7E5B51A3" w14:textId="77777777" w:rsidTr="00217157">
        <w:tc>
          <w:tcPr>
            <w:tcW w:w="4860" w:type="dxa"/>
            <w:shd w:val="clear" w:color="auto" w:fill="auto"/>
          </w:tcPr>
          <w:p w14:paraId="34AEFFDB" w14:textId="0C9DE975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CA53C1"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CA53C1"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C3F5B"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89A48A1" w14:textId="77777777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E11AB0" w14:textId="77777777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C98F62" w14:textId="77777777" w:rsidR="00CD15A3" w:rsidRPr="00337144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E53FA" w14:textId="77777777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8928E" w14:textId="77777777" w:rsidR="00CD15A3" w:rsidRPr="00337144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A1D" w:rsidRPr="00337144" w14:paraId="675DAF2F" w14:textId="77777777" w:rsidTr="00FD78D4">
        <w:tc>
          <w:tcPr>
            <w:tcW w:w="4860" w:type="dxa"/>
            <w:shd w:val="clear" w:color="auto" w:fill="auto"/>
          </w:tcPr>
          <w:p w14:paraId="24B2C67B" w14:textId="77777777" w:rsidR="00762A1D" w:rsidRPr="00337144" w:rsidRDefault="00762A1D" w:rsidP="00FD78D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9751E64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164.08</w:t>
            </w:r>
          </w:p>
        </w:tc>
        <w:tc>
          <w:tcPr>
            <w:tcW w:w="270" w:type="dxa"/>
            <w:shd w:val="clear" w:color="auto" w:fill="auto"/>
          </w:tcPr>
          <w:p w14:paraId="1D1BEDFF" w14:textId="77777777" w:rsidR="00762A1D" w:rsidRPr="00337144" w:rsidRDefault="00762A1D" w:rsidP="00FD78D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86194A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5A851AED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66D748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166.08</w:t>
            </w:r>
          </w:p>
        </w:tc>
      </w:tr>
      <w:tr w:rsidR="00762A1D" w:rsidRPr="00337144" w14:paraId="3B26028D" w14:textId="77777777" w:rsidTr="00762A1D">
        <w:tc>
          <w:tcPr>
            <w:tcW w:w="4860" w:type="dxa"/>
            <w:shd w:val="clear" w:color="auto" w:fill="auto"/>
          </w:tcPr>
          <w:p w14:paraId="10168999" w14:textId="77777777" w:rsidR="00762A1D" w:rsidRPr="00337144" w:rsidRDefault="00762A1D" w:rsidP="00FD78D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BA97F29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810.52</w:t>
            </w:r>
          </w:p>
        </w:tc>
        <w:tc>
          <w:tcPr>
            <w:tcW w:w="270" w:type="dxa"/>
            <w:shd w:val="clear" w:color="auto" w:fill="auto"/>
          </w:tcPr>
          <w:p w14:paraId="408013CC" w14:textId="77777777" w:rsidR="00762A1D" w:rsidRPr="00337144" w:rsidRDefault="00762A1D" w:rsidP="00FD78D4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845307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(2.00)</w:t>
            </w:r>
          </w:p>
        </w:tc>
        <w:tc>
          <w:tcPr>
            <w:tcW w:w="270" w:type="dxa"/>
            <w:shd w:val="clear" w:color="auto" w:fill="auto"/>
          </w:tcPr>
          <w:p w14:paraId="4B71E5D2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8A7E8E" w14:textId="77777777" w:rsidR="00762A1D" w:rsidRPr="00337144" w:rsidRDefault="00762A1D" w:rsidP="00FD78D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808.52</w:t>
            </w:r>
          </w:p>
        </w:tc>
      </w:tr>
      <w:tr w:rsidR="00DF54DB" w:rsidRPr="00337144" w14:paraId="223C53D8" w14:textId="77777777" w:rsidTr="00CC4803">
        <w:tc>
          <w:tcPr>
            <w:tcW w:w="4860" w:type="dxa"/>
            <w:shd w:val="clear" w:color="auto" w:fill="auto"/>
          </w:tcPr>
          <w:p w14:paraId="37899EB2" w14:textId="39D9DEBC" w:rsidR="00DF54DB" w:rsidRPr="00337144" w:rsidRDefault="00BC3F5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3599F4E5" w14:textId="0DDBB1E2" w:rsidR="00DF54DB" w:rsidRPr="00337144" w:rsidRDefault="00DF54DB" w:rsidP="00A1583F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F5B" w:rsidRPr="00337144">
              <w:rPr>
                <w:rFonts w:asciiTheme="majorBidi" w:hAnsiTheme="majorBidi" w:cstheme="majorBidi"/>
                <w:sz w:val="28"/>
                <w:szCs w:val="28"/>
              </w:rPr>
              <w:t>223.93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54D40C" w14:textId="77777777" w:rsidR="00DF54DB" w:rsidRPr="00337144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57CEEA" w14:textId="1AA53B77" w:rsidR="00DF54DB" w:rsidRPr="00337144" w:rsidRDefault="00BC3F5B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9.04</w:t>
            </w:r>
          </w:p>
        </w:tc>
        <w:tc>
          <w:tcPr>
            <w:tcW w:w="270" w:type="dxa"/>
            <w:shd w:val="clear" w:color="auto" w:fill="auto"/>
          </w:tcPr>
          <w:p w14:paraId="0EA9B8E8" w14:textId="77777777" w:rsidR="00DF54DB" w:rsidRPr="00337144" w:rsidRDefault="00DF54DB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276437" w14:textId="54076BBE" w:rsidR="00DF54DB" w:rsidRPr="00337144" w:rsidRDefault="00DF54DB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F5B" w:rsidRPr="00337144">
              <w:rPr>
                <w:rFonts w:asciiTheme="majorBidi" w:hAnsiTheme="majorBidi" w:cstheme="majorBidi"/>
                <w:sz w:val="28"/>
                <w:szCs w:val="28"/>
              </w:rPr>
              <w:t>214.89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67E1" w:rsidRPr="00337144" w14:paraId="2CECFEB5" w14:textId="77777777" w:rsidTr="00CC4803">
        <w:tc>
          <w:tcPr>
            <w:tcW w:w="4860" w:type="dxa"/>
            <w:shd w:val="clear" w:color="auto" w:fill="auto"/>
          </w:tcPr>
          <w:p w14:paraId="79B62328" w14:textId="7F674E31" w:rsidR="002F67E1" w:rsidRPr="00337144" w:rsidRDefault="00C741AE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2F67E1"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B6FAB18" w14:textId="43A4640E" w:rsidR="002F67E1" w:rsidRPr="00337144" w:rsidRDefault="00271782" w:rsidP="00A1583F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F5B" w:rsidRPr="00337144">
              <w:rPr>
                <w:rFonts w:asciiTheme="majorBidi" w:hAnsiTheme="majorBidi" w:cstheme="majorBidi"/>
                <w:sz w:val="28"/>
                <w:szCs w:val="28"/>
              </w:rPr>
              <w:t>434.31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39168" w14:textId="77777777" w:rsidR="002F67E1" w:rsidRPr="00337144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E2CE2" w14:textId="74C1C072" w:rsidR="002F67E1" w:rsidRPr="00337144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F5B" w:rsidRPr="0033714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A53C1" w:rsidRPr="003371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C3F5B" w:rsidRPr="0033714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3C955F" w14:textId="77777777" w:rsidR="002F67E1" w:rsidRPr="00337144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3B2AFD" w14:textId="65BDFD4B" w:rsidR="00CC4803" w:rsidRPr="00337144" w:rsidRDefault="002F67E1" w:rsidP="00CC480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F5B" w:rsidRPr="00337144">
              <w:rPr>
                <w:rFonts w:asciiTheme="majorBidi" w:hAnsiTheme="majorBidi" w:cstheme="majorBidi"/>
                <w:sz w:val="28"/>
                <w:szCs w:val="28"/>
              </w:rPr>
              <w:t>443.35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4803" w:rsidRPr="00337144" w14:paraId="5646399E" w14:textId="77777777" w:rsidTr="00CC4803">
        <w:tc>
          <w:tcPr>
            <w:tcW w:w="4860" w:type="dxa"/>
            <w:shd w:val="clear" w:color="auto" w:fill="auto"/>
          </w:tcPr>
          <w:p w14:paraId="5D55CD2F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AD6841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8559D4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42082" w14:textId="52BC3FA9" w:rsidR="00CC4803" w:rsidRPr="00337144" w:rsidRDefault="00CC4803" w:rsidP="00A460C7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01D3B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E1988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803" w:rsidRPr="00337144" w14:paraId="79C91A5A" w14:textId="77777777" w:rsidTr="00F03EF9">
        <w:trPr>
          <w:trHeight w:val="107"/>
        </w:trPr>
        <w:tc>
          <w:tcPr>
            <w:tcW w:w="4860" w:type="dxa"/>
            <w:shd w:val="clear" w:color="auto" w:fill="auto"/>
          </w:tcPr>
          <w:p w14:paraId="16A67E6C" w14:textId="77777777" w:rsidR="00CC4803" w:rsidRPr="00D66F8D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4CAB43" w14:textId="77777777" w:rsidR="00CC4803" w:rsidRPr="00D66F8D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452DB64" w14:textId="77777777" w:rsidR="00CC4803" w:rsidRPr="00D66F8D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B7720E" w14:textId="77777777" w:rsidR="00CC4803" w:rsidRPr="00D66F8D" w:rsidRDefault="00CC4803" w:rsidP="00CC4803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9F5E1F" w14:textId="77777777" w:rsidR="00CC4803" w:rsidRPr="00D66F8D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5EABFB3" w14:textId="77777777" w:rsidR="00CC4803" w:rsidRPr="00D66F8D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4803" w:rsidRPr="00337144" w14:paraId="5947D0EB" w14:textId="77777777" w:rsidTr="00F03EF9">
        <w:tc>
          <w:tcPr>
            <w:tcW w:w="4860" w:type="dxa"/>
            <w:shd w:val="clear" w:color="auto" w:fill="auto"/>
          </w:tcPr>
          <w:p w14:paraId="2E297CFA" w14:textId="100F0C92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shd w:val="clear" w:color="auto" w:fill="auto"/>
          </w:tcPr>
          <w:p w14:paraId="08AC577E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A539FD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AE881D" w14:textId="77777777" w:rsidR="00CC4803" w:rsidRPr="00337144" w:rsidRDefault="00CC4803" w:rsidP="00CC4803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A874EA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99E737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803" w:rsidRPr="00337144" w14:paraId="22D2F395" w14:textId="77777777" w:rsidTr="00F03EF9">
        <w:tc>
          <w:tcPr>
            <w:tcW w:w="4860" w:type="dxa"/>
            <w:shd w:val="clear" w:color="auto" w:fill="auto"/>
          </w:tcPr>
          <w:p w14:paraId="27789C15" w14:textId="78EE15B9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9089643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7970DE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EBB70A" w14:textId="77777777" w:rsidR="00CC4803" w:rsidRPr="00337144" w:rsidRDefault="00CC4803" w:rsidP="00CC4803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D9AB90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977E3E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803" w:rsidRPr="00337144" w14:paraId="31C9D8FF" w14:textId="77777777" w:rsidTr="004A3126">
        <w:tc>
          <w:tcPr>
            <w:tcW w:w="4860" w:type="dxa"/>
            <w:shd w:val="clear" w:color="auto" w:fill="auto"/>
          </w:tcPr>
          <w:p w14:paraId="2BD42AF5" w14:textId="0C4571DE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580C2D0" w14:textId="72F13EDB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2,760.10</w:t>
            </w:r>
          </w:p>
        </w:tc>
        <w:tc>
          <w:tcPr>
            <w:tcW w:w="270" w:type="dxa"/>
            <w:shd w:val="clear" w:color="auto" w:fill="auto"/>
          </w:tcPr>
          <w:p w14:paraId="37BE55D1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EF0BDE" w14:textId="5763786C" w:rsidR="00CC4803" w:rsidRPr="00337144" w:rsidRDefault="00CC4803" w:rsidP="00CC4803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9.38</w:t>
            </w:r>
          </w:p>
        </w:tc>
        <w:tc>
          <w:tcPr>
            <w:tcW w:w="270" w:type="dxa"/>
            <w:shd w:val="clear" w:color="auto" w:fill="auto"/>
          </w:tcPr>
          <w:p w14:paraId="3CA70E6D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FE15013" w14:textId="7D72CE9C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2,769.48</w:t>
            </w:r>
          </w:p>
        </w:tc>
      </w:tr>
      <w:tr w:rsidR="00CC4803" w:rsidRPr="00337144" w14:paraId="6E3A2D75" w14:textId="77777777" w:rsidTr="004A3126">
        <w:tc>
          <w:tcPr>
            <w:tcW w:w="4860" w:type="dxa"/>
            <w:shd w:val="clear" w:color="auto" w:fill="auto"/>
          </w:tcPr>
          <w:p w14:paraId="0D106EB9" w14:textId="5F2E013A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A745EA3" w14:textId="42A23838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296.31</w:t>
            </w:r>
          </w:p>
        </w:tc>
        <w:tc>
          <w:tcPr>
            <w:tcW w:w="270" w:type="dxa"/>
            <w:shd w:val="clear" w:color="auto" w:fill="auto"/>
          </w:tcPr>
          <w:p w14:paraId="6D5F6C3A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C7E52F" w14:textId="73A6DCCE" w:rsidR="00CC4803" w:rsidRPr="00337144" w:rsidRDefault="00CC4803" w:rsidP="00CC4803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(9.38)</w:t>
            </w:r>
          </w:p>
        </w:tc>
        <w:tc>
          <w:tcPr>
            <w:tcW w:w="270" w:type="dxa"/>
            <w:shd w:val="clear" w:color="auto" w:fill="auto"/>
          </w:tcPr>
          <w:p w14:paraId="0FAFF626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82BA83" w14:textId="5E67EB03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286.93</w:t>
            </w:r>
          </w:p>
        </w:tc>
      </w:tr>
      <w:tr w:rsidR="00CC4803" w:rsidRPr="00337144" w14:paraId="118F42A9" w14:textId="77777777" w:rsidTr="004A3126">
        <w:tc>
          <w:tcPr>
            <w:tcW w:w="4860" w:type="dxa"/>
            <w:shd w:val="clear" w:color="auto" w:fill="auto"/>
          </w:tcPr>
          <w:p w14:paraId="1CFA66AB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4163D8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A0385F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8BB8" w14:textId="6371C92A" w:rsidR="00CC4803" w:rsidRPr="00337144" w:rsidRDefault="00CC4803" w:rsidP="00A460C7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011AB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72C8D4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803" w:rsidRPr="00337144" w14:paraId="36F265CB" w14:textId="77777777" w:rsidTr="000A57FA">
        <w:trPr>
          <w:tblHeader/>
        </w:trPr>
        <w:tc>
          <w:tcPr>
            <w:tcW w:w="4860" w:type="dxa"/>
          </w:tcPr>
          <w:p w14:paraId="3855B889" w14:textId="77777777" w:rsidR="00CC4803" w:rsidRPr="00D66F8D" w:rsidRDefault="00CC4803" w:rsidP="00CC4803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gridSpan w:val="5"/>
          </w:tcPr>
          <w:p w14:paraId="4B953A82" w14:textId="77777777" w:rsidR="00CC4803" w:rsidRPr="00D66F8D" w:rsidRDefault="00CC4803" w:rsidP="00CC4803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CC4803" w:rsidRPr="00337144" w14:paraId="217CB5A7" w14:textId="77777777" w:rsidTr="000A57FA">
        <w:trPr>
          <w:tblHeader/>
        </w:trPr>
        <w:tc>
          <w:tcPr>
            <w:tcW w:w="4860" w:type="dxa"/>
          </w:tcPr>
          <w:p w14:paraId="15BB0D14" w14:textId="77777777" w:rsidR="00CC4803" w:rsidRPr="00337144" w:rsidRDefault="00CC4803" w:rsidP="00CC4803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43F1775B" w14:textId="6A6A5E43" w:rsidR="00CC4803" w:rsidRPr="00337144" w:rsidRDefault="00CC4803" w:rsidP="00CC4803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4803" w:rsidRPr="00337144" w14:paraId="19AD99FD" w14:textId="77777777" w:rsidTr="000A57FA">
        <w:trPr>
          <w:tblHeader/>
        </w:trPr>
        <w:tc>
          <w:tcPr>
            <w:tcW w:w="4860" w:type="dxa"/>
            <w:vAlign w:val="bottom"/>
          </w:tcPr>
          <w:p w14:paraId="4851881B" w14:textId="77777777" w:rsidR="00CC4803" w:rsidRPr="00337144" w:rsidRDefault="00CC4803" w:rsidP="00CC4803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ADF55BD" w14:textId="77777777" w:rsidR="00CC4803" w:rsidRPr="00337144" w:rsidRDefault="00CC4803" w:rsidP="00CC480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64E91D02" w14:textId="77777777" w:rsidR="00CC4803" w:rsidRPr="00337144" w:rsidRDefault="00CC4803" w:rsidP="00CC480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0ABE8D" w14:textId="77777777" w:rsidR="00CC4803" w:rsidRPr="00337144" w:rsidRDefault="00CC4803" w:rsidP="00CC480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33714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5D3D057B" w14:textId="77777777" w:rsidR="00CC4803" w:rsidRPr="00337144" w:rsidRDefault="00CC4803" w:rsidP="00CC480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082CDC" w14:textId="77777777" w:rsidR="00CC4803" w:rsidRPr="00337144" w:rsidRDefault="00CC4803" w:rsidP="00CC480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C4803" w:rsidRPr="00337144" w14:paraId="0A744AA3" w14:textId="77777777" w:rsidTr="000A57FA">
        <w:trPr>
          <w:tblHeader/>
        </w:trPr>
        <w:tc>
          <w:tcPr>
            <w:tcW w:w="4860" w:type="dxa"/>
            <w:vAlign w:val="bottom"/>
          </w:tcPr>
          <w:p w14:paraId="33F93CE0" w14:textId="77777777" w:rsidR="00CC4803" w:rsidRPr="00337144" w:rsidRDefault="00CC4803" w:rsidP="00CC4803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A13F87" w14:textId="77777777" w:rsidR="00CC4803" w:rsidRPr="00337144" w:rsidRDefault="00CC4803" w:rsidP="00CC480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40F1C4B" w14:textId="77777777" w:rsidR="00CC4803" w:rsidRPr="00337144" w:rsidRDefault="00CC4803" w:rsidP="00CC480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BD6C00" w14:textId="77777777" w:rsidR="00CC4803" w:rsidRPr="00337144" w:rsidRDefault="00CC4803" w:rsidP="00CC480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37E4EE21" w14:textId="77777777" w:rsidR="00CC4803" w:rsidRPr="00337144" w:rsidRDefault="00CC4803" w:rsidP="00CC480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902F52" w14:textId="77777777" w:rsidR="00CC4803" w:rsidRPr="00337144" w:rsidRDefault="00CC4803" w:rsidP="00CC480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CC4803" w:rsidRPr="00337144" w14:paraId="586ABAE2" w14:textId="77777777" w:rsidTr="000A57FA">
        <w:trPr>
          <w:tblHeader/>
        </w:trPr>
        <w:tc>
          <w:tcPr>
            <w:tcW w:w="4860" w:type="dxa"/>
            <w:vAlign w:val="bottom"/>
          </w:tcPr>
          <w:p w14:paraId="2A600DA2" w14:textId="77777777" w:rsidR="00CC4803" w:rsidRPr="00337144" w:rsidRDefault="00CC4803" w:rsidP="00CC4803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41F7BF17" w14:textId="77777777" w:rsidR="00CC4803" w:rsidRPr="00337144" w:rsidRDefault="00CC4803" w:rsidP="00CC4803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C4803" w:rsidRPr="00337144" w14:paraId="5F541A54" w14:textId="77777777" w:rsidTr="000A57FA">
        <w:tc>
          <w:tcPr>
            <w:tcW w:w="4860" w:type="dxa"/>
            <w:shd w:val="clear" w:color="auto" w:fill="auto"/>
          </w:tcPr>
          <w:p w14:paraId="11904EAA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8268C13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D89736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2DB214" w14:textId="77777777" w:rsidR="00CC4803" w:rsidRPr="00337144" w:rsidRDefault="00CC4803" w:rsidP="00CC4803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5A3B2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35DC5F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803" w:rsidRPr="00337144" w14:paraId="032C0BED" w14:textId="77777777" w:rsidTr="000A57FA">
        <w:tc>
          <w:tcPr>
            <w:tcW w:w="4860" w:type="dxa"/>
            <w:shd w:val="clear" w:color="auto" w:fill="auto"/>
          </w:tcPr>
          <w:p w14:paraId="3882DEFC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3371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FB1348E" w14:textId="5F547CC4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39D83F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29A640" w14:textId="77777777" w:rsidR="00CC4803" w:rsidRPr="00337144" w:rsidRDefault="00CC4803" w:rsidP="00CC4803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DBDC63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A2949D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803" w:rsidRPr="00337144" w14:paraId="49B5148F" w14:textId="77777777" w:rsidTr="000A57FA">
        <w:tc>
          <w:tcPr>
            <w:tcW w:w="4860" w:type="dxa"/>
            <w:shd w:val="clear" w:color="auto" w:fill="auto"/>
          </w:tcPr>
          <w:p w14:paraId="4BD2421D" w14:textId="29A5B514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C3F2329" w14:textId="372F3691" w:rsidR="00CC4803" w:rsidRPr="00337144" w:rsidRDefault="00CC4803" w:rsidP="00CC480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6.33</w:t>
            </w:r>
          </w:p>
        </w:tc>
        <w:tc>
          <w:tcPr>
            <w:tcW w:w="270" w:type="dxa"/>
            <w:shd w:val="clear" w:color="auto" w:fill="auto"/>
          </w:tcPr>
          <w:p w14:paraId="7D34B774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6EDBFE" w14:textId="56F4BB37" w:rsidR="00CC4803" w:rsidRPr="00337144" w:rsidRDefault="00CC4803" w:rsidP="00CC480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39FA8D0B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01BCCE" w14:textId="4FE01720" w:rsidR="00CC4803" w:rsidRPr="00337144" w:rsidRDefault="00CC4803" w:rsidP="00CC480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8.33</w:t>
            </w:r>
          </w:p>
        </w:tc>
      </w:tr>
      <w:tr w:rsidR="00CC4803" w:rsidRPr="00337144" w14:paraId="76B6264B" w14:textId="77777777" w:rsidTr="000A57FA">
        <w:tc>
          <w:tcPr>
            <w:tcW w:w="4860" w:type="dxa"/>
            <w:shd w:val="clear" w:color="auto" w:fill="auto"/>
          </w:tcPr>
          <w:p w14:paraId="42E2971A" w14:textId="1B9B53D5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9CBA288" w14:textId="75834C2B" w:rsidR="00CC4803" w:rsidRPr="00337144" w:rsidRDefault="00CC4803" w:rsidP="00CC480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2.05</w:t>
            </w:r>
          </w:p>
        </w:tc>
        <w:tc>
          <w:tcPr>
            <w:tcW w:w="270" w:type="dxa"/>
            <w:shd w:val="clear" w:color="auto" w:fill="auto"/>
          </w:tcPr>
          <w:p w14:paraId="6426E5F7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51152A" w14:textId="5C6EBA14" w:rsidR="00CC4803" w:rsidRPr="00337144" w:rsidRDefault="00CC4803" w:rsidP="00CC480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(2.00)</w:t>
            </w:r>
          </w:p>
        </w:tc>
        <w:tc>
          <w:tcPr>
            <w:tcW w:w="270" w:type="dxa"/>
            <w:shd w:val="clear" w:color="auto" w:fill="auto"/>
          </w:tcPr>
          <w:p w14:paraId="18A5BD55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95D2DE3" w14:textId="27BFE756" w:rsidR="00CC4803" w:rsidRPr="00337144" w:rsidRDefault="00CC4803" w:rsidP="00CC480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CC4803" w:rsidRPr="00337144" w14:paraId="3073B62B" w14:textId="77777777" w:rsidTr="000A57FA">
        <w:tc>
          <w:tcPr>
            <w:tcW w:w="4860" w:type="dxa"/>
            <w:shd w:val="clear" w:color="auto" w:fill="auto"/>
          </w:tcPr>
          <w:p w14:paraId="44E7FA5D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7CAA03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9301F7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F4882" w14:textId="77777777" w:rsidR="00CC4803" w:rsidRPr="00337144" w:rsidRDefault="00CC4803" w:rsidP="00A460C7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1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4D6CA8" w14:textId="77777777" w:rsidR="00CC4803" w:rsidRPr="00337144" w:rsidRDefault="00CC4803" w:rsidP="00CC4803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4E432C" w14:textId="77777777" w:rsidR="00CC4803" w:rsidRPr="00337144" w:rsidRDefault="00CC4803" w:rsidP="00CC4803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81B4A0" w14:textId="77777777" w:rsidR="00CD15A3" w:rsidRPr="00337144" w:rsidRDefault="00CD15A3" w:rsidP="00123A9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2"/>
        </w:rPr>
      </w:pPr>
    </w:p>
    <w:p w14:paraId="49B82370" w14:textId="40E502D8" w:rsidR="00860D0C" w:rsidRPr="00C22C3D" w:rsidRDefault="00217157" w:rsidP="00F0319B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337144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F03EF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D431" w14:textId="77777777" w:rsidR="00C635DE" w:rsidRDefault="00C635DE">
      <w:r>
        <w:separator/>
      </w:r>
    </w:p>
  </w:endnote>
  <w:endnote w:type="continuationSeparator" w:id="0">
    <w:p w14:paraId="038C3447" w14:textId="77777777" w:rsidR="00C635DE" w:rsidRDefault="00C635DE">
      <w:r>
        <w:continuationSeparator/>
      </w:r>
    </w:p>
  </w:endnote>
  <w:endnote w:type="continuationNotice" w:id="1">
    <w:p w14:paraId="0147F3FE" w14:textId="77777777" w:rsidR="00C635DE" w:rsidRDefault="00C635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9E0E" w14:textId="1A86BBC3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CA53C1" w:rsidRPr="00CA53C1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D653" w14:textId="6DADF6F4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A53C1"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91E5C" w14:textId="77777777" w:rsidR="00C635DE" w:rsidRDefault="00C635DE">
      <w:r>
        <w:separator/>
      </w:r>
    </w:p>
  </w:footnote>
  <w:footnote w:type="continuationSeparator" w:id="0">
    <w:p w14:paraId="7AEF938F" w14:textId="77777777" w:rsidR="00C635DE" w:rsidRDefault="00C635DE">
      <w:r>
        <w:continuationSeparator/>
      </w:r>
    </w:p>
  </w:footnote>
  <w:footnote w:type="continuationNotice" w:id="1">
    <w:p w14:paraId="247BD713" w14:textId="77777777" w:rsidR="00C635DE" w:rsidRDefault="00C635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254E1E9" w14:textId="0B15ACAA" w:rsidR="003C45FB" w:rsidRPr="00FF2798" w:rsidRDefault="003C45FB" w:rsidP="003C45F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4C0A5F">
      <w:rPr>
        <w:rFonts w:ascii="Angsana New" w:hAnsi="Angsana New"/>
        <w:b/>
        <w:bCs/>
        <w:sz w:val="30"/>
        <w:szCs w:val="30"/>
      </w:rPr>
      <w:t>25</w:t>
    </w:r>
    <w:r>
      <w:rPr>
        <w:rFonts w:ascii="Angsana New" w:hAnsi="Angsana New"/>
        <w:b/>
        <w:bCs/>
        <w:sz w:val="30"/>
        <w:szCs w:val="30"/>
      </w:rPr>
      <w:t>67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3F9068DA" w14:textId="77777777" w:rsidR="000F047A" w:rsidRPr="009E75F3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F96CF2A" w14:textId="77777777" w:rsidR="0078106A" w:rsidRDefault="009C4D49" w:rsidP="0078106A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CC1D98C" w14:textId="11EBC7E3" w:rsidR="008A7B1B" w:rsidRPr="00FF2798" w:rsidRDefault="008A7B1B" w:rsidP="008A7B1B">
    <w:pPr>
      <w:pStyle w:val="Header"/>
      <w:tabs>
        <w:tab w:val="clear" w:pos="4536"/>
        <w:tab w:val="clear" w:pos="9072"/>
      </w:tabs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4C0A5F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7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441EEC71" w14:textId="77777777" w:rsidR="009C4D49" w:rsidRPr="008A7B1B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E2374C1" w14:textId="77777777" w:rsidR="000E0844" w:rsidRPr="00FF2798" w:rsidRDefault="000E0844" w:rsidP="000E0844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4C0A5F">
      <w:rPr>
        <w:rFonts w:ascii="Angsana New" w:hAnsi="Angsana New"/>
        <w:b/>
        <w:bCs/>
        <w:sz w:val="30"/>
        <w:szCs w:val="30"/>
      </w:rPr>
      <w:t>25</w:t>
    </w:r>
    <w:r>
      <w:rPr>
        <w:rFonts w:ascii="Angsana New" w:hAnsi="Angsana New"/>
        <w:b/>
        <w:bCs/>
        <w:sz w:val="30"/>
        <w:szCs w:val="30"/>
      </w:rPr>
      <w:t>67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49F74483" w14:textId="77777777" w:rsidR="007A3888" w:rsidRPr="000E0844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C5C"/>
    <w:rsid w:val="001A0CB2"/>
    <w:rsid w:val="001A0F0E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A29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BF3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EC4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3DFD"/>
    <w:rsid w:val="00224020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B9"/>
    <w:rsid w:val="002928E5"/>
    <w:rsid w:val="00292B86"/>
    <w:rsid w:val="00292BCE"/>
    <w:rsid w:val="00292D7E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DE9"/>
    <w:rsid w:val="002A011D"/>
    <w:rsid w:val="002A0193"/>
    <w:rsid w:val="002A0405"/>
    <w:rsid w:val="002A0748"/>
    <w:rsid w:val="002A07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5CE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109D"/>
    <w:rsid w:val="00441279"/>
    <w:rsid w:val="00441493"/>
    <w:rsid w:val="00441580"/>
    <w:rsid w:val="0044158D"/>
    <w:rsid w:val="00441708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1F6B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A1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49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79"/>
    <w:rsid w:val="007C3E7F"/>
    <w:rsid w:val="007C4196"/>
    <w:rsid w:val="007C438D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37F"/>
    <w:rsid w:val="008F1455"/>
    <w:rsid w:val="008F14D0"/>
    <w:rsid w:val="008F1828"/>
    <w:rsid w:val="008F184B"/>
    <w:rsid w:val="008F197F"/>
    <w:rsid w:val="008F1982"/>
    <w:rsid w:val="008F19D8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396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E2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BD7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46E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DE3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5B7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67A"/>
    <w:rsid w:val="00D6170F"/>
    <w:rsid w:val="00D61767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6A"/>
    <w:rsid w:val="00E45D82"/>
    <w:rsid w:val="00E45EF8"/>
    <w:rsid w:val="00E46310"/>
    <w:rsid w:val="00E464C2"/>
    <w:rsid w:val="00E4656E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6DD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2C7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2FD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D04A2C-E8FC-4845-97A0-7668EF27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18</Pages>
  <Words>4732</Words>
  <Characters>20820</Characters>
  <Application>Microsoft Office Word</Application>
  <DocSecurity>0</DocSecurity>
  <Lines>173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2025-02-06T11:23:00Z</cp:lastPrinted>
  <dcterms:created xsi:type="dcterms:W3CDTF">2025-02-11T05:00:00Z</dcterms:created>
  <dcterms:modified xsi:type="dcterms:W3CDTF">2025-02-11T05:00:00Z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