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ook w:val="01E0" w:firstRow="1" w:lastRow="1" w:firstColumn="1" w:lastColumn="1" w:noHBand="0" w:noVBand="0"/>
      </w:tblPr>
      <w:tblGrid>
        <w:gridCol w:w="1259"/>
        <w:gridCol w:w="268"/>
        <w:gridCol w:w="7992"/>
      </w:tblGrid>
      <w:tr w:rsidR="00691F82" w:rsidRPr="00422380" w14:paraId="743C00EF" w14:textId="77777777" w:rsidTr="00226489">
        <w:trPr>
          <w:trHeight w:val="410"/>
        </w:trPr>
        <w:tc>
          <w:tcPr>
            <w:tcW w:w="1259" w:type="dxa"/>
          </w:tcPr>
          <w:p w14:paraId="7A364B00" w14:textId="77777777" w:rsidR="00691F82" w:rsidRPr="00422380" w:rsidRDefault="00691F82" w:rsidP="0022648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16"/>
                <w:szCs w:val="16"/>
                <w:cs/>
              </w:rPr>
            </w:pPr>
            <w:r w:rsidRPr="00422380">
              <w:rPr>
                <w:rFonts w:ascii="Angsana New" w:hAnsi="Angsana New" w:cs="Angsana New" w:hint="cs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68" w:type="dxa"/>
          </w:tcPr>
          <w:p w14:paraId="0FE82907" w14:textId="77777777" w:rsidR="00691F82" w:rsidRPr="00422380" w:rsidRDefault="00691F82" w:rsidP="0022648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7992" w:type="dxa"/>
          </w:tcPr>
          <w:p w14:paraId="587AA5EB" w14:textId="77777777" w:rsidR="00691F82" w:rsidRPr="00422380" w:rsidRDefault="00691F82" w:rsidP="0022648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16"/>
                <w:szCs w:val="16"/>
                <w:cs/>
              </w:rPr>
            </w:pPr>
            <w:r w:rsidRPr="00422380">
              <w:rPr>
                <w:rFonts w:ascii="Angsana New" w:hAnsi="Angsana New" w:cs="Angsana New" w:hint="cs"/>
                <w:sz w:val="30"/>
                <w:szCs w:val="30"/>
                <w:cs/>
              </w:rPr>
              <w:t>สารบัญ</w:t>
            </w:r>
          </w:p>
        </w:tc>
      </w:tr>
      <w:tr w:rsidR="00691F82" w:rsidRPr="00422380" w14:paraId="198DF367" w14:textId="77777777" w:rsidTr="00226489">
        <w:trPr>
          <w:trHeight w:val="398"/>
        </w:trPr>
        <w:tc>
          <w:tcPr>
            <w:tcW w:w="1259" w:type="dxa"/>
          </w:tcPr>
          <w:p w14:paraId="3CFCC57D" w14:textId="77777777" w:rsidR="00691F82" w:rsidRPr="00422380" w:rsidRDefault="00691F82" w:rsidP="0022648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68" w:type="dxa"/>
          </w:tcPr>
          <w:p w14:paraId="48311F35" w14:textId="77777777" w:rsidR="00691F82" w:rsidRPr="00422380" w:rsidRDefault="00691F82" w:rsidP="0022648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92" w:type="dxa"/>
          </w:tcPr>
          <w:p w14:paraId="1F870315" w14:textId="77777777" w:rsidR="00691F82" w:rsidRPr="00422380" w:rsidRDefault="00691F82" w:rsidP="0022648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691F82" w:rsidRPr="00422380" w14:paraId="555815D9" w14:textId="77777777" w:rsidTr="00226489">
        <w:trPr>
          <w:trHeight w:val="386"/>
        </w:trPr>
        <w:tc>
          <w:tcPr>
            <w:tcW w:w="1259" w:type="dxa"/>
          </w:tcPr>
          <w:p w14:paraId="75BF87CA" w14:textId="44FAED5E" w:rsidR="00691F82" w:rsidRPr="00422380" w:rsidRDefault="005C5BE4" w:rsidP="0022648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6"/>
                <w:szCs w:val="26"/>
                <w:cs/>
              </w:rPr>
            </w:pPr>
            <w:bookmarkStart w:id="0" w:name="_Hlk158385764"/>
            <w:r w:rsidRPr="0042238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68" w:type="dxa"/>
          </w:tcPr>
          <w:p w14:paraId="4FC93443" w14:textId="77777777" w:rsidR="00691F82" w:rsidRPr="00422380" w:rsidRDefault="00691F82" w:rsidP="0022648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7992" w:type="dxa"/>
          </w:tcPr>
          <w:p w14:paraId="74E6CD1F" w14:textId="495F144B" w:rsidR="00691F82" w:rsidRPr="00422380" w:rsidRDefault="00691F82" w:rsidP="0022648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6"/>
                <w:szCs w:val="26"/>
                <w:cs/>
              </w:rPr>
            </w:pPr>
            <w:r w:rsidRPr="00422380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ข้อมูลทั่วไป</w:t>
            </w:r>
          </w:p>
        </w:tc>
      </w:tr>
      <w:tr w:rsidR="00691F82" w:rsidRPr="00422380" w14:paraId="79A64F6A" w14:textId="77777777" w:rsidTr="00226489">
        <w:trPr>
          <w:trHeight w:val="398"/>
        </w:trPr>
        <w:tc>
          <w:tcPr>
            <w:tcW w:w="1259" w:type="dxa"/>
          </w:tcPr>
          <w:p w14:paraId="2F4AFBC7" w14:textId="147FD688" w:rsidR="00691F82" w:rsidRPr="00422380" w:rsidRDefault="001E1B1A" w:rsidP="0022648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2238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68" w:type="dxa"/>
          </w:tcPr>
          <w:p w14:paraId="6AA9C1E1" w14:textId="77777777" w:rsidR="00691F82" w:rsidRPr="00422380" w:rsidRDefault="00691F82" w:rsidP="0022648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92" w:type="dxa"/>
          </w:tcPr>
          <w:p w14:paraId="0D7FC49C" w14:textId="77777777" w:rsidR="00691F82" w:rsidRPr="00422380" w:rsidRDefault="00691F82" w:rsidP="0022648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22380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เกณฑ์การจัดทำงบการเงิน</w:t>
            </w:r>
          </w:p>
        </w:tc>
      </w:tr>
      <w:tr w:rsidR="00691F82" w:rsidRPr="00422380" w14:paraId="71176459" w14:textId="77777777" w:rsidTr="00226489">
        <w:trPr>
          <w:trHeight w:val="386"/>
        </w:trPr>
        <w:tc>
          <w:tcPr>
            <w:tcW w:w="1259" w:type="dxa"/>
            <w:shd w:val="clear" w:color="auto" w:fill="auto"/>
          </w:tcPr>
          <w:p w14:paraId="7C417EEE" w14:textId="68A70146" w:rsidR="00691F82" w:rsidRPr="00422380" w:rsidRDefault="00446004" w:rsidP="0022648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2238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68" w:type="dxa"/>
            <w:shd w:val="clear" w:color="auto" w:fill="auto"/>
          </w:tcPr>
          <w:p w14:paraId="77AF602D" w14:textId="77777777" w:rsidR="00691F82" w:rsidRPr="00422380" w:rsidRDefault="00691F82" w:rsidP="0022648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92" w:type="dxa"/>
            <w:shd w:val="clear" w:color="auto" w:fill="auto"/>
          </w:tcPr>
          <w:p w14:paraId="1E0997F5" w14:textId="123EB4A0" w:rsidR="00691F82" w:rsidRPr="00422380" w:rsidRDefault="000A4058" w:rsidP="0022648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422380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นโยบายการบัญชีที่มีสาระสำคัญ</w:t>
            </w:r>
          </w:p>
        </w:tc>
      </w:tr>
      <w:tr w:rsidR="00691F82" w:rsidRPr="00422380" w14:paraId="4D8FF4EC" w14:textId="77777777" w:rsidTr="00226489">
        <w:trPr>
          <w:trHeight w:val="386"/>
        </w:trPr>
        <w:tc>
          <w:tcPr>
            <w:tcW w:w="1259" w:type="dxa"/>
            <w:shd w:val="clear" w:color="auto" w:fill="auto"/>
          </w:tcPr>
          <w:p w14:paraId="29719C13" w14:textId="22B6E5F1" w:rsidR="00691F82" w:rsidRPr="00422380" w:rsidRDefault="00446004" w:rsidP="0022648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2238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68" w:type="dxa"/>
            <w:shd w:val="clear" w:color="auto" w:fill="auto"/>
          </w:tcPr>
          <w:p w14:paraId="067D548E" w14:textId="77777777" w:rsidR="00691F82" w:rsidRPr="00422380" w:rsidRDefault="00691F82" w:rsidP="0022648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92" w:type="dxa"/>
            <w:shd w:val="clear" w:color="auto" w:fill="auto"/>
          </w:tcPr>
          <w:p w14:paraId="11218249" w14:textId="77777777" w:rsidR="00691F82" w:rsidRPr="00422380" w:rsidRDefault="00691F82" w:rsidP="0022648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422380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691F82" w:rsidRPr="00422380" w14:paraId="68BB93CB" w14:textId="77777777" w:rsidTr="00226489">
        <w:trPr>
          <w:trHeight w:val="398"/>
        </w:trPr>
        <w:tc>
          <w:tcPr>
            <w:tcW w:w="1259" w:type="dxa"/>
            <w:shd w:val="clear" w:color="auto" w:fill="auto"/>
          </w:tcPr>
          <w:p w14:paraId="26B3E9BD" w14:textId="405E656A" w:rsidR="00691F82" w:rsidRPr="00422380" w:rsidRDefault="009E2EBB" w:rsidP="0022648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2238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68" w:type="dxa"/>
            <w:shd w:val="clear" w:color="auto" w:fill="auto"/>
          </w:tcPr>
          <w:p w14:paraId="5F1AAFA1" w14:textId="77777777" w:rsidR="00691F82" w:rsidRPr="00422380" w:rsidRDefault="00691F82" w:rsidP="0022648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92" w:type="dxa"/>
            <w:shd w:val="clear" w:color="auto" w:fill="auto"/>
          </w:tcPr>
          <w:p w14:paraId="1DD0A7A1" w14:textId="77777777" w:rsidR="004271FB" w:rsidRPr="00422380" w:rsidRDefault="00691F82" w:rsidP="0022648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22380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</w:tr>
      <w:tr w:rsidR="004271FB" w:rsidRPr="00422380" w14:paraId="472FD433" w14:textId="77777777" w:rsidTr="00226489">
        <w:trPr>
          <w:trHeight w:val="398"/>
        </w:trPr>
        <w:tc>
          <w:tcPr>
            <w:tcW w:w="1259" w:type="dxa"/>
            <w:shd w:val="clear" w:color="auto" w:fill="auto"/>
          </w:tcPr>
          <w:p w14:paraId="465533F0" w14:textId="4F4BB38E" w:rsidR="004271FB" w:rsidRPr="00422380" w:rsidRDefault="009E2EBB" w:rsidP="0022648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2238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68" w:type="dxa"/>
            <w:shd w:val="clear" w:color="auto" w:fill="auto"/>
          </w:tcPr>
          <w:p w14:paraId="4DB65A33" w14:textId="77777777" w:rsidR="004271FB" w:rsidRPr="00422380" w:rsidRDefault="004271FB" w:rsidP="0022648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92" w:type="dxa"/>
            <w:shd w:val="clear" w:color="auto" w:fill="auto"/>
          </w:tcPr>
          <w:p w14:paraId="67AF3276" w14:textId="61EF1A84" w:rsidR="004271FB" w:rsidRPr="00422380" w:rsidRDefault="00676D64" w:rsidP="0022648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422380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ลูกหนี้การค้า</w:t>
            </w:r>
          </w:p>
        </w:tc>
      </w:tr>
      <w:tr w:rsidR="004A6363" w:rsidRPr="00422380" w14:paraId="493CD477" w14:textId="77777777" w:rsidTr="00226489">
        <w:trPr>
          <w:trHeight w:val="386"/>
        </w:trPr>
        <w:tc>
          <w:tcPr>
            <w:tcW w:w="1259" w:type="dxa"/>
            <w:shd w:val="clear" w:color="auto" w:fill="auto"/>
          </w:tcPr>
          <w:p w14:paraId="1462F58F" w14:textId="1380638F" w:rsidR="004A6363" w:rsidRPr="00422380" w:rsidRDefault="009E2EBB" w:rsidP="0022648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2238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68" w:type="dxa"/>
            <w:shd w:val="clear" w:color="auto" w:fill="auto"/>
          </w:tcPr>
          <w:p w14:paraId="33731982" w14:textId="77777777" w:rsidR="004A6363" w:rsidRPr="00422380" w:rsidRDefault="004A6363" w:rsidP="0022648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92" w:type="dxa"/>
            <w:shd w:val="clear" w:color="auto" w:fill="auto"/>
          </w:tcPr>
          <w:p w14:paraId="61A670A8" w14:textId="55D57146" w:rsidR="004A6363" w:rsidRPr="00422380" w:rsidRDefault="004A6363" w:rsidP="00226489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="Angsana New" w:hAnsi="Angsana New" w:cs="Angsana New"/>
                <w:rtl/>
                <w:cs/>
              </w:rPr>
            </w:pPr>
            <w:r w:rsidRPr="0042238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สินค้าคงเหลือ</w:t>
            </w:r>
          </w:p>
        </w:tc>
      </w:tr>
      <w:tr w:rsidR="00F22E1D" w:rsidRPr="00422380" w14:paraId="68647B12" w14:textId="77777777" w:rsidTr="00226489">
        <w:trPr>
          <w:trHeight w:val="386"/>
        </w:trPr>
        <w:tc>
          <w:tcPr>
            <w:tcW w:w="1259" w:type="dxa"/>
            <w:shd w:val="clear" w:color="auto" w:fill="auto"/>
          </w:tcPr>
          <w:p w14:paraId="160DFF9F" w14:textId="71D24976" w:rsidR="00F22E1D" w:rsidRPr="00422380" w:rsidRDefault="00F22E1D" w:rsidP="0022648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2238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68" w:type="dxa"/>
            <w:shd w:val="clear" w:color="auto" w:fill="auto"/>
          </w:tcPr>
          <w:p w14:paraId="3214370D" w14:textId="77777777" w:rsidR="00F22E1D" w:rsidRPr="00422380" w:rsidRDefault="00F22E1D" w:rsidP="0022648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92" w:type="dxa"/>
            <w:shd w:val="clear" w:color="auto" w:fill="auto"/>
          </w:tcPr>
          <w:p w14:paraId="4C90C1B8" w14:textId="75E19D6F" w:rsidR="00F22E1D" w:rsidRPr="00422380" w:rsidRDefault="00F22E1D" w:rsidP="00226489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42238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อสังหาริมทรัพย์พัฒนาเพื่อขาย</w:t>
            </w:r>
          </w:p>
        </w:tc>
      </w:tr>
      <w:tr w:rsidR="004A6363" w:rsidRPr="00422380" w14:paraId="69FC2137" w14:textId="77777777" w:rsidTr="00226489">
        <w:trPr>
          <w:trHeight w:val="386"/>
        </w:trPr>
        <w:tc>
          <w:tcPr>
            <w:tcW w:w="1259" w:type="dxa"/>
            <w:shd w:val="clear" w:color="auto" w:fill="auto"/>
          </w:tcPr>
          <w:p w14:paraId="613841A5" w14:textId="68EE7A6B" w:rsidR="004A6363" w:rsidRPr="00422380" w:rsidRDefault="00F22E1D" w:rsidP="0022648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2238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68" w:type="dxa"/>
            <w:shd w:val="clear" w:color="auto" w:fill="auto"/>
          </w:tcPr>
          <w:p w14:paraId="463B50C6" w14:textId="77777777" w:rsidR="004A6363" w:rsidRPr="00422380" w:rsidRDefault="004A6363" w:rsidP="0022648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92" w:type="dxa"/>
            <w:shd w:val="clear" w:color="auto" w:fill="auto"/>
          </w:tcPr>
          <w:p w14:paraId="6C96A31B" w14:textId="3213F604" w:rsidR="004A6363" w:rsidRPr="00422380" w:rsidRDefault="004A6363" w:rsidP="0022648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422380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4A6363" w:rsidRPr="00422380" w14:paraId="22C1CDBB" w14:textId="77777777" w:rsidTr="00226489">
        <w:trPr>
          <w:trHeight w:val="386"/>
        </w:trPr>
        <w:tc>
          <w:tcPr>
            <w:tcW w:w="1259" w:type="dxa"/>
            <w:shd w:val="clear" w:color="auto" w:fill="auto"/>
          </w:tcPr>
          <w:p w14:paraId="08933617" w14:textId="651A1CDE" w:rsidR="004A6363" w:rsidRPr="00422380" w:rsidRDefault="00F22E1D" w:rsidP="0022648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2238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268" w:type="dxa"/>
            <w:shd w:val="clear" w:color="auto" w:fill="auto"/>
          </w:tcPr>
          <w:p w14:paraId="128ED48B" w14:textId="77777777" w:rsidR="004A6363" w:rsidRPr="00422380" w:rsidRDefault="004A6363" w:rsidP="0022648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92" w:type="dxa"/>
            <w:shd w:val="clear" w:color="auto" w:fill="auto"/>
          </w:tcPr>
          <w:p w14:paraId="0C7C9737" w14:textId="02ED233D" w:rsidR="004A6363" w:rsidRPr="00422380" w:rsidRDefault="004A6363" w:rsidP="0022648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422380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</w:tr>
      <w:tr w:rsidR="004A6363" w:rsidRPr="00422380" w14:paraId="2BA35A3C" w14:textId="77777777" w:rsidTr="00226489">
        <w:trPr>
          <w:trHeight w:val="398"/>
        </w:trPr>
        <w:tc>
          <w:tcPr>
            <w:tcW w:w="1259" w:type="dxa"/>
            <w:shd w:val="clear" w:color="auto" w:fill="auto"/>
          </w:tcPr>
          <w:p w14:paraId="7FFE53F9" w14:textId="6462D6D3" w:rsidR="004A6363" w:rsidRPr="00422380" w:rsidRDefault="005C5BE4" w:rsidP="0022648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2238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F22E1D" w:rsidRPr="0042238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68" w:type="dxa"/>
            <w:shd w:val="clear" w:color="auto" w:fill="auto"/>
          </w:tcPr>
          <w:p w14:paraId="5AE87DE1" w14:textId="77777777" w:rsidR="004A6363" w:rsidRPr="00422380" w:rsidRDefault="004A6363" w:rsidP="0022648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92" w:type="dxa"/>
            <w:shd w:val="clear" w:color="auto" w:fill="auto"/>
          </w:tcPr>
          <w:p w14:paraId="2431F57C" w14:textId="73269E02" w:rsidR="004A6363" w:rsidRPr="00422380" w:rsidRDefault="004A6363" w:rsidP="0022648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422380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4A6363" w:rsidRPr="00422380" w14:paraId="3D13DA62" w14:textId="77777777" w:rsidTr="00226489">
        <w:trPr>
          <w:trHeight w:val="386"/>
        </w:trPr>
        <w:tc>
          <w:tcPr>
            <w:tcW w:w="1259" w:type="dxa"/>
            <w:shd w:val="clear" w:color="auto" w:fill="auto"/>
          </w:tcPr>
          <w:p w14:paraId="34C96E83" w14:textId="03786708" w:rsidR="004A6363" w:rsidRPr="00422380" w:rsidRDefault="005C5BE4" w:rsidP="0022648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2238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F22E1D" w:rsidRPr="0042238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68" w:type="dxa"/>
            <w:shd w:val="clear" w:color="auto" w:fill="auto"/>
          </w:tcPr>
          <w:p w14:paraId="2EA172B4" w14:textId="77777777" w:rsidR="004A6363" w:rsidRPr="00422380" w:rsidRDefault="004A6363" w:rsidP="0022648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92" w:type="dxa"/>
            <w:shd w:val="clear" w:color="auto" w:fill="auto"/>
          </w:tcPr>
          <w:p w14:paraId="02BA3870" w14:textId="7ADBE0C6" w:rsidR="004A6363" w:rsidRPr="00422380" w:rsidRDefault="00430B32" w:rsidP="0022648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422380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สัญญาเช่า</w:t>
            </w:r>
          </w:p>
        </w:tc>
      </w:tr>
      <w:tr w:rsidR="004B2FC7" w:rsidRPr="00422380" w14:paraId="0575A51B" w14:textId="77777777" w:rsidTr="00964F55">
        <w:trPr>
          <w:trHeight w:val="386"/>
        </w:trPr>
        <w:tc>
          <w:tcPr>
            <w:tcW w:w="1259" w:type="dxa"/>
          </w:tcPr>
          <w:p w14:paraId="53B67320" w14:textId="69EAF349" w:rsidR="004B2FC7" w:rsidRPr="00422380" w:rsidRDefault="004B2FC7" w:rsidP="004B2FC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2238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3167E4" w:rsidRPr="0042238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68" w:type="dxa"/>
          </w:tcPr>
          <w:p w14:paraId="196B687F" w14:textId="77777777" w:rsidR="004B2FC7" w:rsidRPr="00422380" w:rsidRDefault="004B2FC7" w:rsidP="004B2FC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92" w:type="dxa"/>
            <w:shd w:val="clear" w:color="auto" w:fill="auto"/>
          </w:tcPr>
          <w:p w14:paraId="489489C2" w14:textId="4400BC62" w:rsidR="004B2FC7" w:rsidRPr="00422380" w:rsidRDefault="004B2FC7" w:rsidP="004B2FC7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42238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หนี้สินที่มีภาระดอกเบี้ย</w:t>
            </w:r>
          </w:p>
        </w:tc>
      </w:tr>
      <w:tr w:rsidR="004B2FC7" w:rsidRPr="00422380" w14:paraId="19A85957" w14:textId="77777777" w:rsidTr="00226489">
        <w:trPr>
          <w:trHeight w:val="386"/>
        </w:trPr>
        <w:tc>
          <w:tcPr>
            <w:tcW w:w="1259" w:type="dxa"/>
          </w:tcPr>
          <w:p w14:paraId="2A1C26AD" w14:textId="6977C71D" w:rsidR="004B2FC7" w:rsidRPr="00422380" w:rsidRDefault="004B2FC7" w:rsidP="004B2FC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2238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3167E4" w:rsidRPr="0042238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68" w:type="dxa"/>
          </w:tcPr>
          <w:p w14:paraId="15048DA5" w14:textId="77777777" w:rsidR="004B2FC7" w:rsidRPr="00422380" w:rsidRDefault="004B2FC7" w:rsidP="004B2FC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92" w:type="dxa"/>
          </w:tcPr>
          <w:p w14:paraId="6ABAC1C4" w14:textId="2AF8C48A" w:rsidR="004B2FC7" w:rsidRPr="00422380" w:rsidRDefault="004B2FC7" w:rsidP="00965C99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4D23A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เจ้าหนี้</w:t>
            </w:r>
            <w:r w:rsidR="00A443F5" w:rsidRPr="004D23A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หมุนเวียน</w:t>
            </w:r>
            <w:r w:rsidRPr="004D23A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อื่น</w:t>
            </w:r>
          </w:p>
        </w:tc>
      </w:tr>
      <w:tr w:rsidR="00884CB4" w:rsidRPr="00422380" w14:paraId="51EDC9AC" w14:textId="77777777" w:rsidTr="00226489">
        <w:trPr>
          <w:trHeight w:val="386"/>
        </w:trPr>
        <w:tc>
          <w:tcPr>
            <w:tcW w:w="1259" w:type="dxa"/>
          </w:tcPr>
          <w:p w14:paraId="26C4EF1B" w14:textId="4D2947C5" w:rsidR="00884CB4" w:rsidRPr="00422380" w:rsidRDefault="00884CB4" w:rsidP="00884C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2238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15</w:t>
            </w:r>
          </w:p>
        </w:tc>
        <w:tc>
          <w:tcPr>
            <w:tcW w:w="268" w:type="dxa"/>
          </w:tcPr>
          <w:p w14:paraId="6C15B187" w14:textId="77777777" w:rsidR="00884CB4" w:rsidRPr="00422380" w:rsidRDefault="00884CB4" w:rsidP="00884C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92" w:type="dxa"/>
          </w:tcPr>
          <w:p w14:paraId="17487644" w14:textId="43B31E45" w:rsidR="00884CB4" w:rsidRPr="00422380" w:rsidRDefault="00884CB4" w:rsidP="00884CB4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42238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ประมาณการหนี้สินหมุนเวียนอื่น</w:t>
            </w:r>
          </w:p>
        </w:tc>
      </w:tr>
      <w:tr w:rsidR="00884CB4" w:rsidRPr="00422380" w14:paraId="4121D3D0" w14:textId="77777777" w:rsidTr="00226489">
        <w:trPr>
          <w:trHeight w:val="386"/>
        </w:trPr>
        <w:tc>
          <w:tcPr>
            <w:tcW w:w="1259" w:type="dxa"/>
          </w:tcPr>
          <w:p w14:paraId="2182A98E" w14:textId="28906A75" w:rsidR="00884CB4" w:rsidRPr="00422380" w:rsidRDefault="00884CB4" w:rsidP="00884C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2238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16</w:t>
            </w:r>
          </w:p>
        </w:tc>
        <w:tc>
          <w:tcPr>
            <w:tcW w:w="268" w:type="dxa"/>
          </w:tcPr>
          <w:p w14:paraId="2CAF7DF6" w14:textId="77777777" w:rsidR="00884CB4" w:rsidRPr="00422380" w:rsidRDefault="00884CB4" w:rsidP="00884C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92" w:type="dxa"/>
          </w:tcPr>
          <w:p w14:paraId="638003E2" w14:textId="037D6ADB" w:rsidR="00884CB4" w:rsidRPr="00422380" w:rsidRDefault="00884CB4" w:rsidP="00884CB4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42238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ประมาณการหนี้สินไม่หมุนเวียนสำหรับผลประโยชน์พนักงาน</w:t>
            </w:r>
          </w:p>
        </w:tc>
      </w:tr>
      <w:tr w:rsidR="00884CB4" w:rsidRPr="00422380" w14:paraId="0700EE7A" w14:textId="77777777" w:rsidTr="00226489">
        <w:trPr>
          <w:trHeight w:val="386"/>
        </w:trPr>
        <w:tc>
          <w:tcPr>
            <w:tcW w:w="1259" w:type="dxa"/>
          </w:tcPr>
          <w:p w14:paraId="048D5E1E" w14:textId="24CB1011" w:rsidR="00884CB4" w:rsidRPr="00422380" w:rsidRDefault="00884CB4" w:rsidP="00884C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ZW"/>
              </w:rPr>
            </w:pPr>
            <w:r w:rsidRPr="0042238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17</w:t>
            </w:r>
          </w:p>
        </w:tc>
        <w:tc>
          <w:tcPr>
            <w:tcW w:w="268" w:type="dxa"/>
          </w:tcPr>
          <w:p w14:paraId="3E6061D1" w14:textId="77777777" w:rsidR="00884CB4" w:rsidRPr="00422380" w:rsidRDefault="00884CB4" w:rsidP="00884C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92" w:type="dxa"/>
          </w:tcPr>
          <w:p w14:paraId="12955C41" w14:textId="753D1DD0" w:rsidR="00884CB4" w:rsidRPr="00422380" w:rsidRDefault="00884CB4" w:rsidP="00884CB4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42238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ทุนเรือนหุ้น</w:t>
            </w:r>
          </w:p>
        </w:tc>
      </w:tr>
      <w:tr w:rsidR="00884CB4" w:rsidRPr="00422380" w14:paraId="3B489ADA" w14:textId="77777777" w:rsidTr="00226489">
        <w:trPr>
          <w:trHeight w:val="386"/>
        </w:trPr>
        <w:tc>
          <w:tcPr>
            <w:tcW w:w="1259" w:type="dxa"/>
          </w:tcPr>
          <w:p w14:paraId="3866830A" w14:textId="57FF494F" w:rsidR="00884CB4" w:rsidRPr="00422380" w:rsidRDefault="00884CB4" w:rsidP="00884C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422380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ZW"/>
              </w:rPr>
              <w:t>18</w:t>
            </w:r>
          </w:p>
        </w:tc>
        <w:tc>
          <w:tcPr>
            <w:tcW w:w="268" w:type="dxa"/>
          </w:tcPr>
          <w:p w14:paraId="4FBDD7D2" w14:textId="77777777" w:rsidR="00884CB4" w:rsidRPr="00422380" w:rsidRDefault="00884CB4" w:rsidP="00884C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92" w:type="dxa"/>
          </w:tcPr>
          <w:p w14:paraId="410D6E2D" w14:textId="27717F92" w:rsidR="00884CB4" w:rsidRPr="00422380" w:rsidRDefault="00884CB4" w:rsidP="00884CB4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42238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สำรอง</w:t>
            </w:r>
          </w:p>
        </w:tc>
      </w:tr>
      <w:tr w:rsidR="00884CB4" w:rsidRPr="00422380" w14:paraId="4C3FF98E" w14:textId="77777777" w:rsidTr="00226489">
        <w:trPr>
          <w:trHeight w:val="398"/>
        </w:trPr>
        <w:tc>
          <w:tcPr>
            <w:tcW w:w="1259" w:type="dxa"/>
          </w:tcPr>
          <w:p w14:paraId="3EDDBC74" w14:textId="1EBB7B48" w:rsidR="00884CB4" w:rsidRPr="00422380" w:rsidRDefault="00884CB4" w:rsidP="00884C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2238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19</w:t>
            </w:r>
          </w:p>
        </w:tc>
        <w:tc>
          <w:tcPr>
            <w:tcW w:w="268" w:type="dxa"/>
          </w:tcPr>
          <w:p w14:paraId="5B938581" w14:textId="77777777" w:rsidR="00884CB4" w:rsidRPr="00422380" w:rsidRDefault="00884CB4" w:rsidP="00884C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92" w:type="dxa"/>
          </w:tcPr>
          <w:p w14:paraId="45759E20" w14:textId="3EDC58EC" w:rsidR="00884CB4" w:rsidRPr="00422380" w:rsidRDefault="00884CB4" w:rsidP="00884CB4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42238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ส่วนงานดำเนินงานและการจำแนกรายได้</w:t>
            </w:r>
          </w:p>
        </w:tc>
      </w:tr>
      <w:tr w:rsidR="00884CB4" w:rsidRPr="00422380" w14:paraId="12A2D896" w14:textId="77777777" w:rsidTr="00226489">
        <w:trPr>
          <w:trHeight w:val="386"/>
        </w:trPr>
        <w:tc>
          <w:tcPr>
            <w:tcW w:w="1259" w:type="dxa"/>
          </w:tcPr>
          <w:p w14:paraId="677B7F88" w14:textId="51B903DF" w:rsidR="00884CB4" w:rsidRPr="00422380" w:rsidRDefault="00884CB4" w:rsidP="00884C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22380">
              <w:rPr>
                <w:rFonts w:ascii="Angsana New" w:hAnsi="Angsana New"/>
                <w:b w:val="0"/>
                <w:bCs w:val="0"/>
                <w:sz w:val="30"/>
                <w:szCs w:val="30"/>
              </w:rPr>
              <w:t>20</w:t>
            </w:r>
          </w:p>
        </w:tc>
        <w:tc>
          <w:tcPr>
            <w:tcW w:w="268" w:type="dxa"/>
          </w:tcPr>
          <w:p w14:paraId="07D871F5" w14:textId="77777777" w:rsidR="00884CB4" w:rsidRPr="00422380" w:rsidRDefault="00884CB4" w:rsidP="00884C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92" w:type="dxa"/>
          </w:tcPr>
          <w:p w14:paraId="1598668C" w14:textId="56245C29" w:rsidR="00884CB4" w:rsidRPr="00422380" w:rsidRDefault="00884CB4" w:rsidP="00884CB4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42238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การดำเนินงานที่ยกเลิก</w:t>
            </w:r>
          </w:p>
        </w:tc>
      </w:tr>
      <w:tr w:rsidR="00884CB4" w:rsidRPr="00422380" w14:paraId="3A00304B" w14:textId="77777777" w:rsidTr="00226489">
        <w:trPr>
          <w:trHeight w:val="386"/>
        </w:trPr>
        <w:tc>
          <w:tcPr>
            <w:tcW w:w="1259" w:type="dxa"/>
          </w:tcPr>
          <w:p w14:paraId="1760005A" w14:textId="643DDD4F" w:rsidR="00884CB4" w:rsidRPr="00422380" w:rsidRDefault="00884CB4" w:rsidP="00884C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22380">
              <w:rPr>
                <w:rFonts w:ascii="Angsana New" w:hAnsi="Angsana New"/>
                <w:b w:val="0"/>
                <w:bCs w:val="0"/>
                <w:sz w:val="30"/>
                <w:szCs w:val="30"/>
              </w:rPr>
              <w:t>21</w:t>
            </w:r>
          </w:p>
        </w:tc>
        <w:tc>
          <w:tcPr>
            <w:tcW w:w="268" w:type="dxa"/>
          </w:tcPr>
          <w:p w14:paraId="58FA46E0" w14:textId="77777777" w:rsidR="00884CB4" w:rsidRPr="00422380" w:rsidRDefault="00884CB4" w:rsidP="00884C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92" w:type="dxa"/>
          </w:tcPr>
          <w:p w14:paraId="147DD279" w14:textId="621A279D" w:rsidR="00884CB4" w:rsidRPr="00422380" w:rsidRDefault="00884CB4" w:rsidP="00884CB4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42238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ค่าใช้จ่ายตามธรรมชาติ</w:t>
            </w:r>
          </w:p>
        </w:tc>
      </w:tr>
      <w:tr w:rsidR="00884CB4" w:rsidRPr="00422380" w14:paraId="67D0EB58" w14:textId="77777777" w:rsidTr="00226489">
        <w:trPr>
          <w:trHeight w:val="386"/>
        </w:trPr>
        <w:tc>
          <w:tcPr>
            <w:tcW w:w="1259" w:type="dxa"/>
          </w:tcPr>
          <w:p w14:paraId="344979E6" w14:textId="4C26DFFA" w:rsidR="00884CB4" w:rsidRPr="00422380" w:rsidRDefault="00884CB4" w:rsidP="00884C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2238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22</w:t>
            </w:r>
          </w:p>
        </w:tc>
        <w:tc>
          <w:tcPr>
            <w:tcW w:w="268" w:type="dxa"/>
          </w:tcPr>
          <w:p w14:paraId="01D63F6E" w14:textId="77777777" w:rsidR="00884CB4" w:rsidRPr="00422380" w:rsidRDefault="00884CB4" w:rsidP="00884C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92" w:type="dxa"/>
          </w:tcPr>
          <w:p w14:paraId="134C0E65" w14:textId="5401FA38" w:rsidR="00884CB4" w:rsidRPr="00422380" w:rsidRDefault="00884CB4" w:rsidP="00884CB4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both"/>
              <w:outlineLvl w:val="0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42238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</w:tr>
      <w:tr w:rsidR="00884CB4" w:rsidRPr="00422380" w14:paraId="7217CE78" w14:textId="77777777" w:rsidTr="00226489">
        <w:trPr>
          <w:trHeight w:val="386"/>
        </w:trPr>
        <w:tc>
          <w:tcPr>
            <w:tcW w:w="1259" w:type="dxa"/>
          </w:tcPr>
          <w:p w14:paraId="41737910" w14:textId="0B1021E3" w:rsidR="00884CB4" w:rsidRPr="00422380" w:rsidRDefault="00884CB4" w:rsidP="00884C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theme="minorBidi"/>
                <w:b w:val="0"/>
                <w:bCs w:val="0"/>
                <w:sz w:val="30"/>
                <w:szCs w:val="30"/>
              </w:rPr>
            </w:pPr>
            <w:r w:rsidRPr="00422380">
              <w:rPr>
                <w:rFonts w:ascii="Angsana New" w:hAnsi="Angsana New"/>
                <w:b w:val="0"/>
                <w:bCs w:val="0"/>
                <w:sz w:val="30"/>
                <w:szCs w:val="30"/>
              </w:rPr>
              <w:t>23</w:t>
            </w:r>
          </w:p>
        </w:tc>
        <w:tc>
          <w:tcPr>
            <w:tcW w:w="268" w:type="dxa"/>
          </w:tcPr>
          <w:p w14:paraId="05F82332" w14:textId="77777777" w:rsidR="00884CB4" w:rsidRPr="00422380" w:rsidRDefault="00884CB4" w:rsidP="00884C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92" w:type="dxa"/>
          </w:tcPr>
          <w:p w14:paraId="1B6AFA7A" w14:textId="212C554B" w:rsidR="00884CB4" w:rsidRPr="00422380" w:rsidRDefault="00884CB4" w:rsidP="00884CB4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both"/>
              <w:outlineLvl w:val="0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422380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กำไร (ขาดทุน) ต่อหุ้นขั้นพื้นฐาน</w:t>
            </w:r>
          </w:p>
        </w:tc>
      </w:tr>
      <w:tr w:rsidR="00884CB4" w:rsidRPr="00422380" w14:paraId="1C90F0D5" w14:textId="77777777" w:rsidTr="00226489">
        <w:trPr>
          <w:trHeight w:val="386"/>
        </w:trPr>
        <w:tc>
          <w:tcPr>
            <w:tcW w:w="1259" w:type="dxa"/>
          </w:tcPr>
          <w:p w14:paraId="012CA58D" w14:textId="361B0910" w:rsidR="00884CB4" w:rsidRPr="00422380" w:rsidRDefault="00884CB4" w:rsidP="00884C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2238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24</w:t>
            </w:r>
          </w:p>
        </w:tc>
        <w:tc>
          <w:tcPr>
            <w:tcW w:w="268" w:type="dxa"/>
          </w:tcPr>
          <w:p w14:paraId="28D7B3F1" w14:textId="77777777" w:rsidR="00884CB4" w:rsidRPr="00422380" w:rsidRDefault="00884CB4" w:rsidP="00884C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92" w:type="dxa"/>
          </w:tcPr>
          <w:p w14:paraId="761EF459" w14:textId="5B7E459D" w:rsidR="00884CB4" w:rsidRPr="00422380" w:rsidRDefault="00884CB4" w:rsidP="00884CB4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both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42238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เงินปันผล</w:t>
            </w:r>
          </w:p>
        </w:tc>
      </w:tr>
      <w:tr w:rsidR="00884CB4" w:rsidRPr="00422380" w14:paraId="31C87C98" w14:textId="77777777" w:rsidTr="00226489">
        <w:trPr>
          <w:trHeight w:val="386"/>
        </w:trPr>
        <w:tc>
          <w:tcPr>
            <w:tcW w:w="1259" w:type="dxa"/>
          </w:tcPr>
          <w:p w14:paraId="2E25CB17" w14:textId="6A0A9567" w:rsidR="00884CB4" w:rsidRPr="00422380" w:rsidRDefault="00884CB4" w:rsidP="00884C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2238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25</w:t>
            </w:r>
          </w:p>
        </w:tc>
        <w:tc>
          <w:tcPr>
            <w:tcW w:w="268" w:type="dxa"/>
          </w:tcPr>
          <w:p w14:paraId="7AECFF47" w14:textId="77777777" w:rsidR="00884CB4" w:rsidRPr="00422380" w:rsidRDefault="00884CB4" w:rsidP="00884C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92" w:type="dxa"/>
          </w:tcPr>
          <w:p w14:paraId="710A4365" w14:textId="6973FEBE" w:rsidR="00884CB4" w:rsidRPr="00422380" w:rsidRDefault="00884CB4" w:rsidP="00884CB4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both"/>
              <w:outlineLvl w:val="0"/>
              <w:rPr>
                <w:rFonts w:ascii="Angsana New" w:hAnsi="Angsana New" w:cs="Angsana New"/>
                <w:sz w:val="30"/>
                <w:szCs w:val="38"/>
                <w:cs/>
                <w:lang w:bidi="th-TH"/>
              </w:rPr>
            </w:pPr>
            <w:r w:rsidRPr="0042238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เครื่องมือทางการเงิน</w:t>
            </w:r>
          </w:p>
        </w:tc>
      </w:tr>
      <w:tr w:rsidR="00884CB4" w:rsidRPr="00422380" w14:paraId="4BAD9E43" w14:textId="77777777" w:rsidTr="00226489">
        <w:trPr>
          <w:trHeight w:val="386"/>
        </w:trPr>
        <w:tc>
          <w:tcPr>
            <w:tcW w:w="1259" w:type="dxa"/>
          </w:tcPr>
          <w:p w14:paraId="084D9695" w14:textId="101CB81C" w:rsidR="00884CB4" w:rsidRPr="00422380" w:rsidRDefault="00884CB4" w:rsidP="00884C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2238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26</w:t>
            </w:r>
          </w:p>
        </w:tc>
        <w:tc>
          <w:tcPr>
            <w:tcW w:w="268" w:type="dxa"/>
          </w:tcPr>
          <w:p w14:paraId="2396951F" w14:textId="77777777" w:rsidR="00884CB4" w:rsidRPr="00422380" w:rsidRDefault="00884CB4" w:rsidP="00884C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92" w:type="dxa"/>
          </w:tcPr>
          <w:p w14:paraId="62E37934" w14:textId="160FCAF1" w:rsidR="00884CB4" w:rsidRPr="00422380" w:rsidRDefault="00884CB4" w:rsidP="00884CB4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both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42238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การบริหารจัดการทุน</w:t>
            </w:r>
          </w:p>
        </w:tc>
      </w:tr>
      <w:tr w:rsidR="00884CB4" w:rsidRPr="00422380" w14:paraId="5562E35C" w14:textId="77777777" w:rsidTr="00226489">
        <w:trPr>
          <w:trHeight w:val="386"/>
        </w:trPr>
        <w:tc>
          <w:tcPr>
            <w:tcW w:w="1259" w:type="dxa"/>
          </w:tcPr>
          <w:p w14:paraId="40099500" w14:textId="6F2E78FC" w:rsidR="00884CB4" w:rsidRPr="00422380" w:rsidRDefault="00884CB4" w:rsidP="00884C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2238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27</w:t>
            </w:r>
          </w:p>
        </w:tc>
        <w:tc>
          <w:tcPr>
            <w:tcW w:w="268" w:type="dxa"/>
          </w:tcPr>
          <w:p w14:paraId="4AA60973" w14:textId="77777777" w:rsidR="00884CB4" w:rsidRPr="00422380" w:rsidRDefault="00884CB4" w:rsidP="00884C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92" w:type="dxa"/>
          </w:tcPr>
          <w:p w14:paraId="5EC5628F" w14:textId="2350D829" w:rsidR="00884CB4" w:rsidRPr="00422380" w:rsidRDefault="00884CB4" w:rsidP="00884CB4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both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42238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สัญญา</w:t>
            </w:r>
          </w:p>
        </w:tc>
      </w:tr>
      <w:tr w:rsidR="00884CB4" w:rsidRPr="00422380" w14:paraId="39539E61" w14:textId="77777777" w:rsidTr="00226489">
        <w:trPr>
          <w:trHeight w:val="386"/>
        </w:trPr>
        <w:tc>
          <w:tcPr>
            <w:tcW w:w="1259" w:type="dxa"/>
          </w:tcPr>
          <w:p w14:paraId="0DAFCBF4" w14:textId="515F2261" w:rsidR="00884CB4" w:rsidRPr="00422380" w:rsidRDefault="00884CB4" w:rsidP="00884C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2238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28</w:t>
            </w:r>
          </w:p>
        </w:tc>
        <w:tc>
          <w:tcPr>
            <w:tcW w:w="268" w:type="dxa"/>
          </w:tcPr>
          <w:p w14:paraId="2C301866" w14:textId="77777777" w:rsidR="00884CB4" w:rsidRPr="00422380" w:rsidRDefault="00884CB4" w:rsidP="00884C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92" w:type="dxa"/>
          </w:tcPr>
          <w:p w14:paraId="4C24C2D7" w14:textId="01E540ED" w:rsidR="00884CB4" w:rsidRPr="00422380" w:rsidRDefault="00884CB4" w:rsidP="00884CB4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both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42238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ภาระผูกพันกับกิจการที่ไม่เกี่ยวข้องกัน  </w:t>
            </w:r>
          </w:p>
        </w:tc>
      </w:tr>
      <w:tr w:rsidR="003167E4" w:rsidRPr="00422380" w14:paraId="2571AA65" w14:textId="77777777" w:rsidTr="00226489">
        <w:trPr>
          <w:trHeight w:val="386"/>
        </w:trPr>
        <w:tc>
          <w:tcPr>
            <w:tcW w:w="1259" w:type="dxa"/>
          </w:tcPr>
          <w:p w14:paraId="007C0166" w14:textId="56CEA093" w:rsidR="003167E4" w:rsidRPr="00422380" w:rsidRDefault="007C7286" w:rsidP="003167E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29</w:t>
            </w:r>
          </w:p>
        </w:tc>
        <w:tc>
          <w:tcPr>
            <w:tcW w:w="268" w:type="dxa"/>
          </w:tcPr>
          <w:p w14:paraId="304E5EDA" w14:textId="77777777" w:rsidR="003167E4" w:rsidRPr="00422380" w:rsidRDefault="003167E4" w:rsidP="003167E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92" w:type="dxa"/>
          </w:tcPr>
          <w:p w14:paraId="49999EE6" w14:textId="74AB9702" w:rsidR="003167E4" w:rsidRPr="00422380" w:rsidRDefault="00A63B2E" w:rsidP="003167E4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both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A63B2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หนี้สินที่อาจเกิดขึ้น</w:t>
            </w:r>
          </w:p>
        </w:tc>
      </w:tr>
    </w:tbl>
    <w:bookmarkEnd w:id="0"/>
    <w:p w14:paraId="30D1614A" w14:textId="14A2B5C4" w:rsidR="002572A6" w:rsidRPr="00422380" w:rsidRDefault="002572A6" w:rsidP="005F34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30"/>
          <w:szCs w:val="30"/>
        </w:rPr>
      </w:pPr>
      <w:r w:rsidRPr="00422380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6B8E28A0" w14:textId="77777777" w:rsidR="002572A6" w:rsidRPr="00422380" w:rsidRDefault="002572A6" w:rsidP="000854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7B96CAC" w14:textId="1B943C4F" w:rsidR="000A10DE" w:rsidRPr="00422380" w:rsidRDefault="001C45A1" w:rsidP="000854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422380">
        <w:rPr>
          <w:rFonts w:ascii="Angsana New" w:hAnsi="Angsana New"/>
          <w:sz w:val="30"/>
          <w:szCs w:val="30"/>
          <w:cs/>
        </w:rPr>
        <w:t>งบการเงินนี้</w:t>
      </w:r>
      <w:r w:rsidR="000A10DE" w:rsidRPr="00422380">
        <w:rPr>
          <w:rFonts w:ascii="Angsana New" w:hAnsi="Angsana New"/>
          <w:sz w:val="30"/>
          <w:szCs w:val="30"/>
          <w:cs/>
        </w:rPr>
        <w:t>ได้รับอนุมัติให้ออกงบการเงินจากคณะกรรมการเมื่อวันที่</w:t>
      </w:r>
      <w:r w:rsidR="00351C28" w:rsidRPr="00422380">
        <w:rPr>
          <w:rFonts w:ascii="Angsana New" w:hAnsi="Angsana New"/>
          <w:sz w:val="30"/>
          <w:szCs w:val="30"/>
        </w:rPr>
        <w:t xml:space="preserve"> 25</w:t>
      </w:r>
      <w:r w:rsidR="00B17378" w:rsidRPr="00422380">
        <w:rPr>
          <w:rFonts w:ascii="Angsana New" w:hAnsi="Angsana New" w:hint="cs"/>
          <w:sz w:val="30"/>
          <w:szCs w:val="30"/>
          <w:cs/>
        </w:rPr>
        <w:t xml:space="preserve"> </w:t>
      </w:r>
      <w:r w:rsidR="00D51E78" w:rsidRPr="00422380">
        <w:rPr>
          <w:rFonts w:ascii="Angsana New" w:hAnsi="Angsana New" w:hint="cs"/>
          <w:sz w:val="30"/>
          <w:szCs w:val="30"/>
          <w:cs/>
        </w:rPr>
        <w:t>กุมภาพันธ์</w:t>
      </w:r>
      <w:r w:rsidR="004956EF" w:rsidRPr="00422380">
        <w:rPr>
          <w:rFonts w:ascii="Angsana New" w:hAnsi="Angsana New" w:hint="cs"/>
          <w:sz w:val="30"/>
          <w:szCs w:val="30"/>
          <w:cs/>
        </w:rPr>
        <w:t xml:space="preserve"> </w:t>
      </w:r>
      <w:r w:rsidR="001E1B1A" w:rsidRPr="00422380">
        <w:rPr>
          <w:rFonts w:ascii="Angsana New" w:hAnsi="Angsana New"/>
          <w:sz w:val="30"/>
          <w:szCs w:val="30"/>
        </w:rPr>
        <w:t>256</w:t>
      </w:r>
      <w:r w:rsidR="0042730A" w:rsidRPr="00422380">
        <w:rPr>
          <w:rFonts w:ascii="Angsana New" w:hAnsi="Angsana New"/>
          <w:sz w:val="30"/>
          <w:szCs w:val="30"/>
        </w:rPr>
        <w:t>8</w:t>
      </w:r>
    </w:p>
    <w:p w14:paraId="2F8AE7B7" w14:textId="77777777" w:rsidR="000A10DE" w:rsidRPr="00422380" w:rsidRDefault="000A10DE" w:rsidP="002572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EE81A2A" w14:textId="77777777" w:rsidR="000A10DE" w:rsidRPr="00422380" w:rsidRDefault="000A10DE" w:rsidP="00541989">
      <w:pPr>
        <w:numPr>
          <w:ilvl w:val="0"/>
          <w:numId w:val="16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422380">
        <w:rPr>
          <w:rFonts w:ascii="Angsana New" w:hAnsi="Angsana New"/>
          <w:b/>
          <w:bCs/>
          <w:sz w:val="30"/>
          <w:szCs w:val="30"/>
          <w:cs/>
        </w:rPr>
        <w:t>ข้อมูลทั่วไป</w:t>
      </w:r>
    </w:p>
    <w:p w14:paraId="2940B06D" w14:textId="77777777" w:rsidR="000A10DE" w:rsidRPr="00422380" w:rsidRDefault="000A10DE" w:rsidP="002572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1BD001E" w14:textId="6674074F" w:rsidR="000A10DE" w:rsidRPr="00422380" w:rsidRDefault="000A10DE" w:rsidP="000A10DE">
      <w:pPr>
        <w:pStyle w:val="BodyText2"/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422380">
        <w:rPr>
          <w:rFonts w:ascii="Angsana New" w:hAnsi="Angsana New"/>
          <w:sz w:val="30"/>
          <w:szCs w:val="30"/>
          <w:cs/>
        </w:rPr>
        <w:t xml:space="preserve">บริษัท หาดทิพย์ จำกัด (มหาชน) “บริษัท” เป็นนิติบุคคลที่จัดตั้งขึ้นในประเทศไทย </w:t>
      </w:r>
      <w:r w:rsidR="004956EF" w:rsidRPr="00422380">
        <w:rPr>
          <w:rFonts w:ascii="Angsana New" w:hAnsi="Angsana New"/>
          <w:sz w:val="30"/>
          <w:szCs w:val="30"/>
          <w:cs/>
        </w:rPr>
        <w:t>และจดทะเบียนกับ</w:t>
      </w:r>
      <w:r w:rsidR="003644AC" w:rsidRPr="00422380">
        <w:rPr>
          <w:rFonts w:ascii="Angsana New" w:hAnsi="Angsana New"/>
          <w:sz w:val="30"/>
          <w:szCs w:val="30"/>
          <w:cs/>
        </w:rPr>
        <w:br/>
      </w:r>
      <w:r w:rsidR="004956EF" w:rsidRPr="00422380">
        <w:rPr>
          <w:rFonts w:ascii="Angsana New" w:hAnsi="Angsana New"/>
          <w:sz w:val="30"/>
          <w:szCs w:val="30"/>
          <w:cs/>
        </w:rPr>
        <w:t xml:space="preserve">ตลาดหลักทรัพย์แห่งประเทศไทยเมื่อเดือนธันวาคม </w:t>
      </w:r>
      <w:r w:rsidR="001E1B1A" w:rsidRPr="00422380">
        <w:rPr>
          <w:rFonts w:ascii="Angsana New" w:hAnsi="Angsana New"/>
          <w:sz w:val="30"/>
          <w:szCs w:val="30"/>
        </w:rPr>
        <w:t>253</w:t>
      </w:r>
      <w:r w:rsidR="005C5BE4" w:rsidRPr="00422380">
        <w:rPr>
          <w:rFonts w:ascii="Angsana New" w:hAnsi="Angsana New"/>
          <w:sz w:val="30"/>
          <w:szCs w:val="30"/>
        </w:rPr>
        <w:t>1</w:t>
      </w:r>
      <w:r w:rsidR="004956EF" w:rsidRPr="00422380">
        <w:rPr>
          <w:rFonts w:ascii="Angsana New" w:hAnsi="Angsana New"/>
          <w:sz w:val="30"/>
          <w:szCs w:val="30"/>
          <w:cs/>
        </w:rPr>
        <w:t xml:space="preserve"> โดยมีที่อยู่จดทะเบียนของบริษัทตั้งอยู่เลขที่</w:t>
      </w:r>
      <w:r w:rsidRPr="00422380">
        <w:rPr>
          <w:rFonts w:ascii="Angsana New" w:hAnsi="Angsana New"/>
          <w:sz w:val="30"/>
          <w:szCs w:val="30"/>
          <w:cs/>
        </w:rPr>
        <w:t xml:space="preserve"> </w:t>
      </w:r>
      <w:r w:rsidR="001E1B1A" w:rsidRPr="00422380">
        <w:rPr>
          <w:rFonts w:ascii="Angsana New" w:hAnsi="Angsana New"/>
          <w:sz w:val="30"/>
          <w:szCs w:val="30"/>
        </w:rPr>
        <w:t>87</w:t>
      </w:r>
      <w:r w:rsidRPr="00422380">
        <w:rPr>
          <w:rFonts w:ascii="Angsana New" w:hAnsi="Angsana New"/>
          <w:sz w:val="30"/>
          <w:szCs w:val="30"/>
          <w:cs/>
        </w:rPr>
        <w:t>/</w:t>
      </w:r>
      <w:r w:rsidR="005C5BE4" w:rsidRPr="00422380">
        <w:rPr>
          <w:rFonts w:ascii="Angsana New" w:hAnsi="Angsana New"/>
          <w:sz w:val="30"/>
          <w:szCs w:val="30"/>
        </w:rPr>
        <w:t>1</w:t>
      </w:r>
      <w:r w:rsidRPr="00422380">
        <w:rPr>
          <w:rFonts w:ascii="Angsana New" w:hAnsi="Angsana New"/>
          <w:sz w:val="30"/>
          <w:szCs w:val="30"/>
          <w:cs/>
        </w:rPr>
        <w:t xml:space="preserve"> </w:t>
      </w:r>
      <w:r w:rsidR="003644AC" w:rsidRPr="00422380">
        <w:rPr>
          <w:rFonts w:ascii="Angsana New" w:hAnsi="Angsana New"/>
          <w:sz w:val="30"/>
          <w:szCs w:val="30"/>
          <w:cs/>
        </w:rPr>
        <w:br/>
      </w:r>
      <w:r w:rsidRPr="00422380">
        <w:rPr>
          <w:rFonts w:ascii="Angsana New" w:hAnsi="Angsana New"/>
          <w:sz w:val="30"/>
          <w:szCs w:val="30"/>
          <w:cs/>
        </w:rPr>
        <w:t>ถนนกาญจนวนิช ตำบลบ้านพรุ อำเภอหาดใหญ่ จังหวัดสงขลา ประเทศไทย</w:t>
      </w:r>
    </w:p>
    <w:p w14:paraId="3ABA536B" w14:textId="77777777" w:rsidR="000A10DE" w:rsidRPr="00422380" w:rsidRDefault="000A10DE" w:rsidP="002572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91F0584" w14:textId="7B1CAFDB" w:rsidR="000A10DE" w:rsidRPr="00422380" w:rsidRDefault="000A10DE" w:rsidP="000A10DE">
      <w:pPr>
        <w:pStyle w:val="BodyText2"/>
        <w:ind w:left="540" w:firstLine="0"/>
        <w:jc w:val="thaiDistribute"/>
        <w:rPr>
          <w:rFonts w:ascii="Angsana New" w:hAnsi="Angsana New"/>
          <w:spacing w:val="-2"/>
          <w:sz w:val="30"/>
          <w:szCs w:val="30"/>
        </w:rPr>
      </w:pPr>
      <w:r w:rsidRPr="00422380">
        <w:rPr>
          <w:rFonts w:ascii="Angsana New" w:hAnsi="Angsana New"/>
          <w:spacing w:val="-2"/>
          <w:sz w:val="30"/>
          <w:szCs w:val="30"/>
          <w:cs/>
        </w:rPr>
        <w:t>ผู้ถือหุ้นรายใหญ่</w:t>
      </w:r>
      <w:r w:rsidR="00D776CE" w:rsidRPr="00422380">
        <w:rPr>
          <w:rFonts w:ascii="Angsana New" w:hAnsi="Angsana New"/>
          <w:spacing w:val="-2"/>
          <w:sz w:val="30"/>
          <w:szCs w:val="30"/>
          <w:cs/>
        </w:rPr>
        <w:t>ในระหว่างปี</w:t>
      </w:r>
      <w:r w:rsidRPr="00422380">
        <w:rPr>
          <w:rFonts w:ascii="Angsana New" w:hAnsi="Angsana New"/>
          <w:spacing w:val="-2"/>
          <w:sz w:val="30"/>
          <w:szCs w:val="30"/>
          <w:cs/>
        </w:rPr>
        <w:t xml:space="preserve">ได้แก่ ครอบครัวรัตตกุล (ถือหุ้นร้อยละ </w:t>
      </w:r>
      <w:r w:rsidR="001E1B1A" w:rsidRPr="00422380">
        <w:rPr>
          <w:rFonts w:ascii="Angsana New" w:hAnsi="Angsana New"/>
          <w:spacing w:val="-2"/>
          <w:sz w:val="30"/>
          <w:szCs w:val="30"/>
        </w:rPr>
        <w:t>35</w:t>
      </w:r>
      <w:r w:rsidR="0085649B" w:rsidRPr="00422380">
        <w:rPr>
          <w:rFonts w:ascii="Angsana New" w:hAnsi="Angsana New"/>
          <w:spacing w:val="-2"/>
          <w:sz w:val="30"/>
          <w:szCs w:val="30"/>
          <w:cs/>
        </w:rPr>
        <w:t>.</w:t>
      </w:r>
      <w:r w:rsidR="001E1B1A" w:rsidRPr="00422380">
        <w:rPr>
          <w:rFonts w:ascii="Angsana New" w:hAnsi="Angsana New"/>
          <w:spacing w:val="-2"/>
          <w:sz w:val="30"/>
          <w:szCs w:val="30"/>
        </w:rPr>
        <w:t>63</w:t>
      </w:r>
      <w:r w:rsidRPr="00422380">
        <w:rPr>
          <w:rFonts w:ascii="Angsana New" w:hAnsi="Angsana New"/>
          <w:spacing w:val="-2"/>
          <w:sz w:val="30"/>
          <w:szCs w:val="30"/>
          <w:cs/>
        </w:rPr>
        <w:t xml:space="preserve">) และ </w:t>
      </w:r>
      <w:r w:rsidR="00674F25" w:rsidRPr="00422380">
        <w:rPr>
          <w:rFonts w:ascii="Angsana New" w:hAnsi="Angsana New"/>
          <w:sz w:val="30"/>
          <w:szCs w:val="30"/>
        </w:rPr>
        <w:t xml:space="preserve">Gutsche Family Investments </w:t>
      </w:r>
      <w:r w:rsidR="00674F25" w:rsidRPr="00422380">
        <w:rPr>
          <w:rFonts w:ascii="Angsana New" w:hAnsi="Angsana New"/>
          <w:sz w:val="30"/>
          <w:szCs w:val="30"/>
          <w:cs/>
        </w:rPr>
        <w:t>(</w:t>
      </w:r>
      <w:r w:rsidR="00674F25" w:rsidRPr="00422380">
        <w:rPr>
          <w:rFonts w:ascii="Angsana New" w:hAnsi="Angsana New"/>
          <w:sz w:val="30"/>
          <w:szCs w:val="30"/>
        </w:rPr>
        <w:t>Proprietary</w:t>
      </w:r>
      <w:r w:rsidR="00674F25" w:rsidRPr="00422380">
        <w:rPr>
          <w:rFonts w:ascii="Angsana New" w:hAnsi="Angsana New"/>
          <w:sz w:val="30"/>
          <w:szCs w:val="30"/>
          <w:cs/>
        </w:rPr>
        <w:t xml:space="preserve">) </w:t>
      </w:r>
      <w:r w:rsidR="00674F25" w:rsidRPr="00422380">
        <w:rPr>
          <w:rFonts w:ascii="Angsana New" w:hAnsi="Angsana New"/>
          <w:sz w:val="30"/>
          <w:szCs w:val="30"/>
        </w:rPr>
        <w:t>Limited</w:t>
      </w:r>
      <w:r w:rsidR="00674F25" w:rsidRPr="00422380">
        <w:rPr>
          <w:rFonts w:ascii="Angsana New" w:hAnsi="Angsana New" w:hint="cs"/>
          <w:sz w:val="30"/>
          <w:szCs w:val="30"/>
          <w:cs/>
        </w:rPr>
        <w:t xml:space="preserve"> </w:t>
      </w:r>
      <w:r w:rsidR="008B1984" w:rsidRPr="00422380">
        <w:rPr>
          <w:rFonts w:ascii="Angsana New" w:hAnsi="Angsana New"/>
          <w:spacing w:val="-2"/>
          <w:sz w:val="30"/>
          <w:szCs w:val="30"/>
          <w:cs/>
        </w:rPr>
        <w:t xml:space="preserve">(ถือหุ้นร้อยละ </w:t>
      </w:r>
      <w:r w:rsidR="001E1B1A" w:rsidRPr="00422380">
        <w:rPr>
          <w:rFonts w:ascii="Angsana New" w:hAnsi="Angsana New"/>
          <w:spacing w:val="-2"/>
          <w:sz w:val="30"/>
          <w:szCs w:val="30"/>
        </w:rPr>
        <w:t>24</w:t>
      </w:r>
      <w:r w:rsidR="00847690" w:rsidRPr="00422380">
        <w:rPr>
          <w:rFonts w:ascii="Angsana New" w:hAnsi="Angsana New"/>
          <w:spacing w:val="-2"/>
          <w:sz w:val="30"/>
          <w:szCs w:val="30"/>
          <w:cs/>
        </w:rPr>
        <w:t>.</w:t>
      </w:r>
      <w:r w:rsidR="001E1B1A" w:rsidRPr="00422380">
        <w:rPr>
          <w:rFonts w:ascii="Angsana New" w:hAnsi="Angsana New"/>
          <w:spacing w:val="-2"/>
          <w:sz w:val="30"/>
          <w:szCs w:val="30"/>
        </w:rPr>
        <w:t>4</w:t>
      </w:r>
      <w:r w:rsidR="005C5BE4" w:rsidRPr="00422380">
        <w:rPr>
          <w:rFonts w:ascii="Angsana New" w:hAnsi="Angsana New"/>
          <w:spacing w:val="-2"/>
          <w:sz w:val="30"/>
          <w:szCs w:val="30"/>
        </w:rPr>
        <w:t>0</w:t>
      </w:r>
      <w:r w:rsidRPr="00422380">
        <w:rPr>
          <w:rFonts w:ascii="Angsana New" w:hAnsi="Angsana New"/>
          <w:spacing w:val="-2"/>
          <w:sz w:val="30"/>
          <w:szCs w:val="30"/>
          <w:cs/>
        </w:rPr>
        <w:t>) ซึ่งเป็นนิติบุคคล</w:t>
      </w:r>
      <w:r w:rsidR="0043720A" w:rsidRPr="00422380">
        <w:rPr>
          <w:rFonts w:ascii="Angsana New" w:hAnsi="Angsana New"/>
          <w:spacing w:val="-2"/>
          <w:sz w:val="30"/>
          <w:szCs w:val="30"/>
          <w:cs/>
        </w:rPr>
        <w:t>ที่จัดตั้งขึ้นในประเทศแอ</w:t>
      </w:r>
      <w:r w:rsidRPr="00422380">
        <w:rPr>
          <w:rFonts w:ascii="Angsana New" w:hAnsi="Angsana New"/>
          <w:spacing w:val="-2"/>
          <w:sz w:val="30"/>
          <w:szCs w:val="30"/>
          <w:cs/>
        </w:rPr>
        <w:t xml:space="preserve">ฟริกาใต้   </w:t>
      </w:r>
    </w:p>
    <w:p w14:paraId="56236408" w14:textId="77777777" w:rsidR="000A10DE" w:rsidRPr="00422380" w:rsidRDefault="000A10DE" w:rsidP="002572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6C160E6" w14:textId="1DE63AEA" w:rsidR="000A10DE" w:rsidRPr="00422380" w:rsidRDefault="000A10DE" w:rsidP="000A10DE">
      <w:pPr>
        <w:pStyle w:val="BodyText2"/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422380">
        <w:rPr>
          <w:rFonts w:ascii="Angsana New" w:hAnsi="Angsana New"/>
          <w:sz w:val="30"/>
          <w:szCs w:val="30"/>
          <w:cs/>
        </w:rPr>
        <w:t>บริษัทดำเนินธุรกิจหลักเกี่ยว</w:t>
      </w:r>
      <w:r w:rsidR="0039565D" w:rsidRPr="00422380">
        <w:rPr>
          <w:rFonts w:ascii="Angsana New" w:hAnsi="Angsana New"/>
          <w:sz w:val="30"/>
          <w:szCs w:val="30"/>
          <w:cs/>
        </w:rPr>
        <w:t>กับการผลิตและจำหน่ายเครื่</w:t>
      </w:r>
      <w:r w:rsidRPr="00422380">
        <w:rPr>
          <w:rFonts w:ascii="Angsana New" w:hAnsi="Angsana New"/>
          <w:sz w:val="30"/>
          <w:szCs w:val="30"/>
          <w:cs/>
        </w:rPr>
        <w:t>องดื่ม ร</w:t>
      </w:r>
      <w:r w:rsidR="00086048" w:rsidRPr="00422380">
        <w:rPr>
          <w:rFonts w:ascii="Angsana New" w:hAnsi="Angsana New"/>
          <w:sz w:val="30"/>
          <w:szCs w:val="30"/>
          <w:cs/>
        </w:rPr>
        <w:t xml:space="preserve">ายละเอียดของบริษัทย่อย ณ วันที่ </w:t>
      </w:r>
      <w:r w:rsidR="001E1B1A" w:rsidRPr="00422380">
        <w:rPr>
          <w:rFonts w:ascii="Angsana New" w:hAnsi="Angsana New"/>
          <w:sz w:val="30"/>
          <w:szCs w:val="30"/>
        </w:rPr>
        <w:t>3</w:t>
      </w:r>
      <w:r w:rsidR="005C5BE4" w:rsidRPr="00422380">
        <w:rPr>
          <w:rFonts w:ascii="Angsana New" w:hAnsi="Angsana New"/>
          <w:sz w:val="30"/>
          <w:szCs w:val="30"/>
        </w:rPr>
        <w:t>1</w:t>
      </w:r>
      <w:r w:rsidR="00086048" w:rsidRPr="00422380">
        <w:rPr>
          <w:rFonts w:ascii="Angsana New" w:hAnsi="Angsana New"/>
          <w:sz w:val="30"/>
          <w:szCs w:val="30"/>
          <w:cs/>
        </w:rPr>
        <w:t xml:space="preserve"> ธันวาคม </w:t>
      </w:r>
      <w:r w:rsidR="001E1B1A" w:rsidRPr="00422380">
        <w:rPr>
          <w:rFonts w:ascii="Angsana New" w:hAnsi="Angsana New"/>
          <w:sz w:val="30"/>
          <w:szCs w:val="30"/>
        </w:rPr>
        <w:t>256</w:t>
      </w:r>
      <w:r w:rsidR="0042730A" w:rsidRPr="00422380">
        <w:rPr>
          <w:rFonts w:ascii="Angsana New" w:hAnsi="Angsana New"/>
          <w:sz w:val="30"/>
          <w:szCs w:val="30"/>
        </w:rPr>
        <w:t>7</w:t>
      </w:r>
      <w:r w:rsidR="00F77433" w:rsidRPr="00422380">
        <w:rPr>
          <w:rFonts w:ascii="Angsana New" w:hAnsi="Angsana New"/>
          <w:sz w:val="30"/>
          <w:szCs w:val="30"/>
          <w:cs/>
        </w:rPr>
        <w:t xml:space="preserve">และ </w:t>
      </w:r>
      <w:r w:rsidR="001E1B1A" w:rsidRPr="00422380">
        <w:rPr>
          <w:rFonts w:ascii="Angsana New" w:hAnsi="Angsana New"/>
          <w:sz w:val="30"/>
          <w:szCs w:val="30"/>
        </w:rPr>
        <w:t>256</w:t>
      </w:r>
      <w:r w:rsidR="0042730A" w:rsidRPr="00422380">
        <w:rPr>
          <w:rFonts w:ascii="Angsana New" w:hAnsi="Angsana New"/>
          <w:sz w:val="30"/>
          <w:szCs w:val="30"/>
        </w:rPr>
        <w:t>6</w:t>
      </w:r>
      <w:r w:rsidR="00B65FCE" w:rsidRPr="00422380">
        <w:rPr>
          <w:rFonts w:ascii="Angsana New" w:hAnsi="Angsana New"/>
          <w:sz w:val="30"/>
          <w:szCs w:val="30"/>
          <w:cs/>
        </w:rPr>
        <w:t xml:space="preserve"> </w:t>
      </w:r>
      <w:r w:rsidRPr="00422380">
        <w:rPr>
          <w:rFonts w:ascii="Angsana New" w:hAnsi="Angsana New"/>
          <w:sz w:val="30"/>
          <w:szCs w:val="30"/>
          <w:cs/>
        </w:rPr>
        <w:t xml:space="preserve">ได้เปิดเผยไว้ในหมายเหตุข้อ </w:t>
      </w:r>
      <w:r w:rsidR="00852F27" w:rsidRPr="00422380">
        <w:rPr>
          <w:rFonts w:ascii="Angsana New" w:hAnsi="Angsana New"/>
          <w:sz w:val="30"/>
          <w:szCs w:val="30"/>
        </w:rPr>
        <w:t>9</w:t>
      </w:r>
    </w:p>
    <w:p w14:paraId="63AF10CC" w14:textId="77777777" w:rsidR="000A10DE" w:rsidRPr="00422380" w:rsidRDefault="000A10DE" w:rsidP="002572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30D4FA5" w14:textId="57841373" w:rsidR="000A10DE" w:rsidRPr="00422380" w:rsidRDefault="000A10DE" w:rsidP="00541989">
      <w:pPr>
        <w:numPr>
          <w:ilvl w:val="0"/>
          <w:numId w:val="16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422380">
        <w:rPr>
          <w:rFonts w:ascii="Angsana New" w:hAnsi="Angsana New"/>
          <w:b/>
          <w:bCs/>
          <w:sz w:val="30"/>
          <w:szCs w:val="30"/>
          <w:cs/>
        </w:rPr>
        <w:t xml:space="preserve">เกณฑ์การจัดทำงบการเงิน </w:t>
      </w:r>
    </w:p>
    <w:p w14:paraId="524BC6AC" w14:textId="77777777" w:rsidR="00A53D5E" w:rsidRPr="00422380" w:rsidRDefault="00A53D5E" w:rsidP="00A53D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b/>
          <w:bCs/>
          <w:sz w:val="30"/>
          <w:szCs w:val="30"/>
        </w:rPr>
      </w:pPr>
    </w:p>
    <w:p w14:paraId="00B52B36" w14:textId="40119B36" w:rsidR="000A10DE" w:rsidRPr="00422380" w:rsidRDefault="000A10DE" w:rsidP="000A10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22380">
        <w:rPr>
          <w:rFonts w:asciiTheme="majorBidi" w:hAnsiTheme="majorBidi" w:cstheme="majorBidi"/>
          <w:sz w:val="30"/>
          <w:szCs w:val="30"/>
          <w:cs/>
        </w:rPr>
        <w:t>งบการเงินนี้จัดทำขึ้นตามมาตรฐานการ</w:t>
      </w:r>
      <w:r w:rsidR="0058568C" w:rsidRPr="00422380">
        <w:rPr>
          <w:rFonts w:asciiTheme="majorBidi" w:hAnsiTheme="majorBidi" w:cstheme="majorBidi"/>
          <w:sz w:val="30"/>
          <w:szCs w:val="30"/>
          <w:cs/>
        </w:rPr>
        <w:t>รายงานทางการเงิน</w:t>
      </w:r>
      <w:r w:rsidR="00793F6B" w:rsidRPr="0042238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22380">
        <w:rPr>
          <w:rFonts w:asciiTheme="majorBidi" w:hAnsiTheme="majorBidi" w:cstheme="majorBidi"/>
          <w:sz w:val="30"/>
          <w:szCs w:val="30"/>
          <w:cs/>
        </w:rPr>
        <w:t>รวมถึงแนวปฏิบัติทางการบัญชีที่ประกาศใช้โดย</w:t>
      </w:r>
      <w:r w:rsidR="00A956F0" w:rsidRPr="00422380">
        <w:rPr>
          <w:rFonts w:asciiTheme="majorBidi" w:hAnsiTheme="majorBidi" w:cstheme="majorBidi"/>
          <w:sz w:val="30"/>
          <w:szCs w:val="30"/>
        </w:rPr>
        <w:br/>
      </w:r>
      <w:r w:rsidRPr="00422380">
        <w:rPr>
          <w:rFonts w:asciiTheme="majorBidi" w:hAnsiTheme="majorBidi" w:cstheme="majorBidi"/>
          <w:sz w:val="30"/>
          <w:szCs w:val="30"/>
          <w:cs/>
        </w:rPr>
        <w:t>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="00D44631" w:rsidRPr="00422380">
        <w:rPr>
          <w:rFonts w:asciiTheme="majorBidi" w:hAnsiTheme="majorBidi"/>
          <w:sz w:val="30"/>
          <w:szCs w:val="30"/>
          <w:cs/>
        </w:rPr>
        <w:t xml:space="preserve"> </w:t>
      </w:r>
      <w:r w:rsidR="006204E0" w:rsidRPr="00422380">
        <w:rPr>
          <w:rFonts w:asciiTheme="majorBidi" w:hAnsiTheme="majorBidi" w:cstheme="majorBidi"/>
          <w:sz w:val="30"/>
          <w:szCs w:val="30"/>
          <w:cs/>
        </w:rPr>
        <w:br/>
      </w:r>
      <w:r w:rsidR="00D44631" w:rsidRPr="00422380">
        <w:rPr>
          <w:rFonts w:asciiTheme="majorBidi" w:hAnsiTheme="majorBidi" w:cstheme="majorBidi" w:hint="cs"/>
          <w:sz w:val="30"/>
          <w:szCs w:val="30"/>
          <w:cs/>
        </w:rPr>
        <w:t>งบการเงินนี้</w:t>
      </w:r>
      <w:r w:rsidR="00AA2C41" w:rsidRPr="00422380">
        <w:rPr>
          <w:rFonts w:asciiTheme="majorBidi" w:hAnsiTheme="majorBidi" w:cstheme="majorBidi"/>
          <w:sz w:val="30"/>
          <w:szCs w:val="30"/>
          <w:cs/>
        </w:rPr>
        <w:t>นำเสนอเป็นเงินบาทซึ่ง</w:t>
      </w:r>
      <w:r w:rsidR="006204E0" w:rsidRPr="00422380">
        <w:rPr>
          <w:rFonts w:asciiTheme="majorBidi" w:hAnsiTheme="majorBidi" w:cstheme="majorBidi"/>
          <w:sz w:val="30"/>
          <w:szCs w:val="30"/>
          <w:cs/>
        </w:rPr>
        <w:t>เป็นสกุลเงินที่ใช้ในการดำเนินงานของบริษัท</w:t>
      </w:r>
      <w:r w:rsidR="006204E0" w:rsidRPr="0042238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</w:p>
    <w:p w14:paraId="414767EC" w14:textId="77777777" w:rsidR="000A10DE" w:rsidRPr="00422380" w:rsidRDefault="000A10DE" w:rsidP="002572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901F367" w14:textId="25C3556E" w:rsidR="00945192" w:rsidRPr="00422380" w:rsidRDefault="00122590" w:rsidP="005856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22380">
        <w:rPr>
          <w:rFonts w:asciiTheme="majorBidi" w:hAnsiTheme="majorBidi" w:cstheme="majorBidi"/>
          <w:sz w:val="30"/>
          <w:szCs w:val="30"/>
          <w:cs/>
        </w:rPr>
        <w:t>ในการจัดทำงบการเงินให้เป็นไปตามมาตรฐานการรายงานทางการเงิน ผู้บริหารใช้วิจารณญาณ</w:t>
      </w:r>
      <w:r w:rsidRPr="00422380">
        <w:rPr>
          <w:rFonts w:asciiTheme="majorBidi" w:hAnsiTheme="majorBidi"/>
          <w:sz w:val="30"/>
          <w:szCs w:val="30"/>
          <w:cs/>
        </w:rPr>
        <w:t xml:space="preserve"> </w:t>
      </w:r>
      <w:r w:rsidRPr="00422380">
        <w:rPr>
          <w:rFonts w:asciiTheme="majorBidi" w:hAnsiTheme="majorBidi" w:cstheme="majorBidi"/>
          <w:sz w:val="30"/>
          <w:szCs w:val="30"/>
          <w:cs/>
        </w:rPr>
        <w:t>การประมาณการและข้อสมมติหลายประการ ซึ่งมีผลกระทบต่อการ</w:t>
      </w:r>
      <w:r w:rsidR="00F26DCE" w:rsidRPr="00422380">
        <w:rPr>
          <w:rFonts w:asciiTheme="majorBidi" w:hAnsiTheme="majorBidi" w:cstheme="majorBidi"/>
          <w:sz w:val="30"/>
          <w:szCs w:val="30"/>
          <w:cs/>
        </w:rPr>
        <w:t>ปฏิบัติตาม</w:t>
      </w:r>
      <w:r w:rsidRPr="00422380">
        <w:rPr>
          <w:rFonts w:asciiTheme="majorBidi" w:hAnsiTheme="majorBidi" w:cstheme="majorBidi"/>
          <w:sz w:val="30"/>
          <w:szCs w:val="30"/>
          <w:cs/>
        </w:rPr>
        <w:t xml:space="preserve">นโยบายการบัญชีของกลุ่มบริษัท </w:t>
      </w:r>
      <w:r w:rsidRPr="00422380">
        <w:rPr>
          <w:rFonts w:asciiTheme="majorBidi" w:hAnsiTheme="majorBidi" w:cstheme="majorBidi" w:hint="cs"/>
          <w:sz w:val="30"/>
          <w:szCs w:val="30"/>
          <w:cs/>
        </w:rPr>
        <w:t xml:space="preserve">ทั้งนี้ </w:t>
      </w:r>
      <w:r w:rsidRPr="00422380">
        <w:rPr>
          <w:rFonts w:asciiTheme="majorBidi" w:hAnsiTheme="majorBidi" w:cstheme="majorBidi"/>
          <w:sz w:val="30"/>
          <w:szCs w:val="30"/>
          <w:cs/>
        </w:rPr>
        <w:t>ผลที่เกิดขึ้นจริงอาจแตกต่างจากที่ประมาณการไว้ ประมาณการและข้อสมมติที่ใช้ในการจัดทำงบการเงินจะได้รับการทบทวนอย่างต่อเนื่อง การปรับประมาณการทางบัญชีจะบันทึกโดยวิธีเปลี่ยนทันทีเป็นต้นไป</w:t>
      </w:r>
    </w:p>
    <w:p w14:paraId="73355CCB" w14:textId="503997F7" w:rsidR="005B01FB" w:rsidRPr="00422380" w:rsidRDefault="005B01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 w:rsidRPr="00422380"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0EA035AC" w14:textId="2446D1BB" w:rsidR="001A036E" w:rsidRPr="00422380" w:rsidRDefault="000A4058" w:rsidP="00541989">
      <w:pPr>
        <w:numPr>
          <w:ilvl w:val="0"/>
          <w:numId w:val="16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  <w:cs/>
        </w:rPr>
      </w:pPr>
      <w:r w:rsidRPr="00422380">
        <w:rPr>
          <w:rFonts w:ascii="Angsana New" w:hAnsi="Angsana New"/>
          <w:b/>
          <w:bCs/>
          <w:sz w:val="30"/>
          <w:szCs w:val="30"/>
          <w:cs/>
        </w:rPr>
        <w:lastRenderedPageBreak/>
        <w:t>นโยบายการบัญชีที่มีสาระสำคัญ</w:t>
      </w:r>
    </w:p>
    <w:p w14:paraId="3337B112" w14:textId="77777777" w:rsidR="001A036E" w:rsidRPr="00422380" w:rsidRDefault="001A036E" w:rsidP="005856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6"/>
          <w:szCs w:val="26"/>
        </w:rPr>
      </w:pPr>
    </w:p>
    <w:p w14:paraId="7A90D21B" w14:textId="77777777" w:rsidR="001A036E" w:rsidRPr="00422380" w:rsidRDefault="001A036E" w:rsidP="001A036E">
      <w:pPr>
        <w:pStyle w:val="Heading6"/>
        <w:spacing w:line="240" w:lineRule="atLeast"/>
        <w:ind w:left="540"/>
        <w:jc w:val="thaiDistribute"/>
        <w:rPr>
          <w:rFonts w:ascii="Angsana New" w:hAnsi="Angsana New" w:cs="Angsana New"/>
          <w:b w:val="0"/>
          <w:bCs w:val="0"/>
        </w:rPr>
      </w:pPr>
      <w:r w:rsidRPr="00422380">
        <w:rPr>
          <w:rFonts w:ascii="Angsana New" w:hAnsi="Angsana New" w:cs="Angsana New"/>
          <w:b w:val="0"/>
          <w:bCs w:val="0"/>
          <w:cs/>
        </w:rPr>
        <w:t xml:space="preserve">นโยบายการบัญชีที่นำเสนอดังต่อไปนี้ได้ถือปฏิบัติโดยสม่ำเสมอสำหรับงบการเงินทุกรอบระยะเวลาที่รายงาน </w:t>
      </w:r>
    </w:p>
    <w:p w14:paraId="20D95C75" w14:textId="77777777" w:rsidR="0094007F" w:rsidRPr="00422380" w:rsidRDefault="0094007F" w:rsidP="005856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6"/>
          <w:szCs w:val="26"/>
        </w:rPr>
      </w:pPr>
    </w:p>
    <w:p w14:paraId="4DBCB7B7" w14:textId="77777777" w:rsidR="001A036E" w:rsidRPr="00422380" w:rsidRDefault="001A036E" w:rsidP="001A036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422380">
        <w:rPr>
          <w:rFonts w:ascii="Angsana New" w:hAnsi="Angsana New"/>
          <w:b/>
          <w:bCs/>
          <w:i/>
          <w:iCs/>
          <w:sz w:val="30"/>
          <w:szCs w:val="30"/>
          <w:cs/>
        </w:rPr>
        <w:t>(ก)</w:t>
      </w:r>
      <w:r w:rsidRPr="00422380"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Pr="00422380">
        <w:rPr>
          <w:rFonts w:ascii="Angsana New" w:hAnsi="Angsana New"/>
          <w:b/>
          <w:bCs/>
          <w:i/>
          <w:iCs/>
          <w:sz w:val="30"/>
          <w:szCs w:val="30"/>
          <w:cs/>
        </w:rPr>
        <w:t>เกณฑ์ในการจัดทำงบการเงินรวม</w:t>
      </w:r>
    </w:p>
    <w:p w14:paraId="5BE0BEB2" w14:textId="77777777" w:rsidR="001A036E" w:rsidRPr="00422380" w:rsidRDefault="001A036E" w:rsidP="00E326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26"/>
          <w:szCs w:val="26"/>
          <w:cs/>
        </w:rPr>
      </w:pPr>
    </w:p>
    <w:p w14:paraId="58009CFC" w14:textId="6F28F0CC" w:rsidR="001A036E" w:rsidRPr="00422380" w:rsidRDefault="001A036E" w:rsidP="00CA58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  <w:r w:rsidRPr="00422380">
        <w:rPr>
          <w:rFonts w:ascii="Angsana New" w:hAnsi="Angsana New"/>
          <w:sz w:val="30"/>
          <w:szCs w:val="30"/>
          <w:cs/>
        </w:rPr>
        <w:t>งบการเงิน</w:t>
      </w:r>
      <w:r w:rsidR="003567FB" w:rsidRPr="00422380">
        <w:rPr>
          <w:rFonts w:ascii="Angsana New" w:hAnsi="Angsana New"/>
          <w:sz w:val="30"/>
          <w:szCs w:val="30"/>
          <w:cs/>
        </w:rPr>
        <w:t>รวมประกอบด้วยงบการเงินของบริษัท</w:t>
      </w:r>
      <w:r w:rsidRPr="00422380">
        <w:rPr>
          <w:rFonts w:ascii="Angsana New" w:hAnsi="Angsana New"/>
          <w:sz w:val="30"/>
          <w:szCs w:val="30"/>
          <w:cs/>
        </w:rPr>
        <w:t>และบริษัทย่อย (รวมกันเรียกว่า “กลุ่มบริษัท”)</w:t>
      </w:r>
    </w:p>
    <w:p w14:paraId="2BDCAEBB" w14:textId="77777777" w:rsidR="00852912" w:rsidRPr="00422380" w:rsidRDefault="00852912" w:rsidP="005856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6"/>
          <w:szCs w:val="26"/>
        </w:rPr>
      </w:pPr>
    </w:p>
    <w:p w14:paraId="46E3B2D3" w14:textId="77777777" w:rsidR="0094007F" w:rsidRPr="00422380" w:rsidRDefault="003B4A78" w:rsidP="0094007F">
      <w:pPr>
        <w:pStyle w:val="BodyText2"/>
        <w:tabs>
          <w:tab w:val="left" w:pos="540"/>
        </w:tabs>
        <w:ind w:left="540" w:right="47" w:firstLine="0"/>
        <w:jc w:val="thaiDistribute"/>
        <w:rPr>
          <w:rFonts w:ascii="Angsana New" w:hAnsi="Angsana New"/>
          <w:sz w:val="30"/>
          <w:szCs w:val="30"/>
        </w:rPr>
      </w:pPr>
      <w:r w:rsidRPr="00422380">
        <w:rPr>
          <w:rFonts w:ascii="Angsana New" w:hAnsi="Angsana New"/>
          <w:sz w:val="30"/>
          <w:szCs w:val="30"/>
          <w:cs/>
        </w:rPr>
        <w:t>บริษัทย่อยเป็นกิจการที่อยู่ภายใต้การควบคุมของกลุ่มบริษัท  การควบคุมเกิดขึ้นเมื่อ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ผลตอบแทนของกลุ่มบริษัท  งบการเงินของบริษัทย่อยได้รวมอยู่ในงบการเงินร</w:t>
      </w:r>
      <w:r w:rsidR="003567FB" w:rsidRPr="00422380">
        <w:rPr>
          <w:rFonts w:ascii="Angsana New" w:hAnsi="Angsana New"/>
          <w:sz w:val="30"/>
          <w:szCs w:val="30"/>
          <w:cs/>
        </w:rPr>
        <w:t>วม</w:t>
      </w:r>
      <w:r w:rsidR="00B44549" w:rsidRPr="00422380">
        <w:rPr>
          <w:rFonts w:ascii="Angsana New" w:hAnsi="Angsana New" w:hint="cs"/>
          <w:sz w:val="30"/>
          <w:szCs w:val="30"/>
          <w:cs/>
        </w:rPr>
        <w:t xml:space="preserve">   </w:t>
      </w:r>
      <w:r w:rsidRPr="00422380">
        <w:rPr>
          <w:rFonts w:ascii="Angsana New" w:hAnsi="Angsana New"/>
          <w:sz w:val="30"/>
          <w:szCs w:val="30"/>
          <w:cs/>
        </w:rPr>
        <w:t>นับแต่วันที่มีการควบคุมจนถึงวันที่การควบคุมสิ้นสุดลง</w:t>
      </w:r>
      <w:r w:rsidR="001A036E" w:rsidRPr="00422380">
        <w:rPr>
          <w:rFonts w:ascii="Angsana New" w:hAnsi="Angsana New"/>
          <w:sz w:val="30"/>
          <w:szCs w:val="30"/>
          <w:cs/>
        </w:rPr>
        <w:t xml:space="preserve"> </w:t>
      </w:r>
    </w:p>
    <w:p w14:paraId="72988C05" w14:textId="77777777" w:rsidR="00A9366C" w:rsidRPr="00422380" w:rsidRDefault="00A9366C" w:rsidP="0094007F">
      <w:pPr>
        <w:pStyle w:val="BodyText2"/>
        <w:tabs>
          <w:tab w:val="left" w:pos="540"/>
        </w:tabs>
        <w:ind w:left="540" w:right="47" w:firstLine="0"/>
        <w:jc w:val="thaiDistribute"/>
        <w:rPr>
          <w:rFonts w:ascii="Angsana New" w:hAnsi="Angsana New"/>
          <w:sz w:val="26"/>
          <w:szCs w:val="26"/>
        </w:rPr>
      </w:pPr>
    </w:p>
    <w:p w14:paraId="06D7597C" w14:textId="0D3D4949" w:rsidR="00895DE7" w:rsidRPr="00422380" w:rsidRDefault="00895DE7" w:rsidP="00895DE7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="Angsana New" w:hAnsi="Angsana New"/>
          <w:b/>
          <w:bCs/>
          <w:color w:val="0000FF"/>
          <w:sz w:val="30"/>
          <w:szCs w:val="30"/>
        </w:rPr>
      </w:pPr>
      <w:r w:rsidRPr="00422380">
        <w:rPr>
          <w:rFonts w:ascii="Angsana New" w:hAnsi="Angsana New"/>
          <w:sz w:val="30"/>
          <w:szCs w:val="30"/>
          <w:cs/>
        </w:rPr>
        <w:t>ยอดคงเหลือและรายการบัญชีระหว่างกิจการในกลุ่ม รวมถึงรายได้ หรือค่าใช้จ่ายที่ยังไม่เกิดขึ้นจริงซึ่งเป็นผล</w:t>
      </w:r>
      <w:r w:rsidR="003037C4" w:rsidRPr="00422380">
        <w:rPr>
          <w:rFonts w:ascii="Angsana New" w:hAnsi="Angsana New"/>
          <w:sz w:val="30"/>
          <w:szCs w:val="30"/>
        </w:rPr>
        <w:br/>
      </w:r>
      <w:r w:rsidRPr="00422380">
        <w:rPr>
          <w:rFonts w:ascii="Angsana New" w:hAnsi="Angsana New"/>
          <w:sz w:val="30"/>
          <w:szCs w:val="30"/>
          <w:cs/>
        </w:rPr>
        <w:t>มาจากรายการระหว่างกิจการในกลุ่ม ถูกตัดรายการในการจัดทำงบการเงิน</w:t>
      </w:r>
      <w:r w:rsidR="00515E3A" w:rsidRPr="00422380">
        <w:rPr>
          <w:rFonts w:ascii="Angsana New" w:hAnsi="Angsana New"/>
          <w:sz w:val="30"/>
          <w:szCs w:val="30"/>
          <w:cs/>
        </w:rPr>
        <w:t>รวม</w:t>
      </w:r>
      <w:r w:rsidRPr="00422380">
        <w:rPr>
          <w:rFonts w:ascii="Angsana New" w:hAnsi="Angsana New"/>
          <w:b/>
          <w:bCs/>
          <w:color w:val="0000FF"/>
          <w:sz w:val="30"/>
          <w:szCs w:val="30"/>
          <w:cs/>
        </w:rPr>
        <w:t xml:space="preserve"> </w:t>
      </w:r>
    </w:p>
    <w:p w14:paraId="02D9A128" w14:textId="72082BC8" w:rsidR="007A61DB" w:rsidRPr="00422380" w:rsidRDefault="007A61DB" w:rsidP="00895DE7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="Angsana New" w:hAnsi="Angsana New"/>
          <w:b/>
          <w:bCs/>
          <w:color w:val="0000FF"/>
          <w:sz w:val="26"/>
          <w:szCs w:val="26"/>
        </w:rPr>
      </w:pPr>
    </w:p>
    <w:p w14:paraId="4156B638" w14:textId="7F6B6070" w:rsidR="007A61DB" w:rsidRPr="00422380" w:rsidRDefault="007A61DB" w:rsidP="007A61D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422380">
        <w:rPr>
          <w:rFonts w:ascii="Angsana New" w:hAnsi="Angsana New"/>
          <w:b/>
          <w:bCs/>
          <w:i/>
          <w:iCs/>
          <w:sz w:val="30"/>
          <w:szCs w:val="30"/>
          <w:cs/>
        </w:rPr>
        <w:t>(ข)</w:t>
      </w:r>
      <w:r w:rsidRPr="00422380"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="00704B7E" w:rsidRPr="00422380">
        <w:rPr>
          <w:rFonts w:ascii="Angsana New" w:hAnsi="Angsana New"/>
          <w:b/>
          <w:bCs/>
          <w:i/>
          <w:iCs/>
          <w:sz w:val="30"/>
          <w:szCs w:val="30"/>
          <w:cs/>
        </w:rPr>
        <w:t>เงินลงทุนในบริษัท</w:t>
      </w:r>
      <w:r w:rsidR="00704B7E" w:rsidRPr="00422380">
        <w:rPr>
          <w:rFonts w:ascii="Angsana New" w:hAnsi="Angsana New" w:hint="cs"/>
          <w:b/>
          <w:bCs/>
          <w:i/>
          <w:iCs/>
          <w:sz w:val="30"/>
          <w:szCs w:val="30"/>
          <w:cs/>
        </w:rPr>
        <w:t>ย่อย</w:t>
      </w:r>
    </w:p>
    <w:p w14:paraId="06285818" w14:textId="2137EBFC" w:rsidR="00E73F4E" w:rsidRPr="00422380" w:rsidRDefault="00E73F4E" w:rsidP="007A61D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sz w:val="26"/>
          <w:szCs w:val="26"/>
        </w:rPr>
      </w:pPr>
      <w:r w:rsidRPr="00422380">
        <w:rPr>
          <w:rFonts w:ascii="Angsana New" w:hAnsi="Angsana New"/>
          <w:b/>
          <w:bCs/>
          <w:i/>
          <w:iCs/>
          <w:sz w:val="30"/>
          <w:szCs w:val="30"/>
        </w:rPr>
        <w:tab/>
      </w:r>
    </w:p>
    <w:p w14:paraId="5120AC14" w14:textId="0369E894" w:rsidR="00DB06BE" w:rsidRPr="00422380" w:rsidRDefault="00E73F4E" w:rsidP="005375B0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="Angsana New" w:hAnsi="Angsana New"/>
          <w:sz w:val="30"/>
          <w:szCs w:val="30"/>
        </w:rPr>
      </w:pPr>
      <w:r w:rsidRPr="00422380">
        <w:rPr>
          <w:rFonts w:ascii="Angsana New" w:hAnsi="Angsana New"/>
          <w:sz w:val="30"/>
          <w:szCs w:val="30"/>
          <w:cs/>
        </w:rPr>
        <w:t>เงินลงทุนในบริษัท</w:t>
      </w:r>
      <w:r w:rsidRPr="00422380">
        <w:rPr>
          <w:rFonts w:ascii="Angsana New" w:hAnsi="Angsana New" w:hint="cs"/>
          <w:sz w:val="30"/>
          <w:szCs w:val="30"/>
          <w:cs/>
        </w:rPr>
        <w:t>ย่อย</w:t>
      </w:r>
      <w:r w:rsidRPr="00422380">
        <w:rPr>
          <w:rFonts w:ascii="Angsana New" w:hAnsi="Angsana New"/>
          <w:sz w:val="30"/>
          <w:szCs w:val="30"/>
          <w:cs/>
        </w:rPr>
        <w:t>ในงบการเงินเฉพาะกิจการ</w:t>
      </w:r>
      <w:r w:rsidR="007067F1" w:rsidRPr="00422380">
        <w:rPr>
          <w:rFonts w:ascii="Angsana New" w:hAnsi="Angsana New"/>
          <w:sz w:val="30"/>
          <w:szCs w:val="30"/>
          <w:cs/>
        </w:rPr>
        <w:t>วัดมูลค่าด้วยราคาทุนหัก</w:t>
      </w:r>
      <w:r w:rsidR="007067F1" w:rsidRPr="00422380">
        <w:rPr>
          <w:rFonts w:ascii="Angsana New" w:hAnsi="Angsana New" w:hint="cs"/>
          <w:sz w:val="30"/>
          <w:szCs w:val="30"/>
          <w:cs/>
        </w:rPr>
        <w:t>ค่าเผื่อ</w:t>
      </w:r>
      <w:r w:rsidR="007067F1" w:rsidRPr="00422380">
        <w:rPr>
          <w:rFonts w:ascii="Angsana New" w:hAnsi="Angsana New"/>
          <w:sz w:val="30"/>
          <w:szCs w:val="30"/>
          <w:cs/>
        </w:rPr>
        <w:t>การด้อยค่า</w:t>
      </w:r>
      <w:r w:rsidR="003739EE" w:rsidRPr="00422380">
        <w:rPr>
          <w:rFonts w:ascii="Angsana New" w:hAnsi="Angsana New" w:hint="cs"/>
          <w:sz w:val="30"/>
          <w:szCs w:val="30"/>
          <w:cs/>
        </w:rPr>
        <w:t xml:space="preserve"> เงินปันผลรับ</w:t>
      </w:r>
      <w:r w:rsidR="00C862CC" w:rsidRPr="00422380">
        <w:rPr>
          <w:rFonts w:ascii="Angsana New" w:hAnsi="Angsana New" w:hint="cs"/>
          <w:sz w:val="30"/>
          <w:szCs w:val="30"/>
          <w:cs/>
        </w:rPr>
        <w:t>บันทึกในกำไร</w:t>
      </w:r>
      <w:r w:rsidR="00DB06BE" w:rsidRPr="00422380">
        <w:rPr>
          <w:rFonts w:ascii="Angsana New" w:hAnsi="Angsana New"/>
          <w:sz w:val="30"/>
          <w:szCs w:val="30"/>
          <w:cs/>
        </w:rPr>
        <w:t>หรือขาดทุนในวันที่บริษัทมีสิทธิได้รับเงินปันผล กรณีที่บริษัทจำหน่ายเงินลงทุนบางส่วน</w:t>
      </w:r>
      <w:r w:rsidR="003037C4" w:rsidRPr="00422380">
        <w:rPr>
          <w:rFonts w:ascii="Angsana New" w:hAnsi="Angsana New"/>
          <w:sz w:val="30"/>
          <w:szCs w:val="30"/>
        </w:rPr>
        <w:br/>
      </w:r>
      <w:r w:rsidR="00DB06BE" w:rsidRPr="00422380">
        <w:rPr>
          <w:rFonts w:ascii="Angsana New" w:hAnsi="Angsana New"/>
          <w:sz w:val="30"/>
          <w:szCs w:val="30"/>
          <w:cs/>
        </w:rPr>
        <w:t>ต้นทุนเงินลงทุนคำนวณโดยวิธีถัวเฉลี่ยถ่วงน้ำหนัก กำไร</w:t>
      </w:r>
      <w:r w:rsidR="003037C4" w:rsidRPr="00422380">
        <w:rPr>
          <w:rFonts w:ascii="Angsana New" w:hAnsi="Angsana New" w:hint="cs"/>
          <w:sz w:val="30"/>
          <w:szCs w:val="30"/>
          <w:cs/>
        </w:rPr>
        <w:t>หรือ</w:t>
      </w:r>
      <w:r w:rsidR="00DB06BE" w:rsidRPr="00422380">
        <w:rPr>
          <w:rFonts w:ascii="Angsana New" w:hAnsi="Angsana New"/>
          <w:sz w:val="30"/>
          <w:szCs w:val="30"/>
          <w:cs/>
        </w:rPr>
        <w:t xml:space="preserve">ขาดทุนจากการขายเงินลงทุนบันทึกในกำไรหรือขาดทุน  </w:t>
      </w:r>
    </w:p>
    <w:p w14:paraId="66DF46CC" w14:textId="77777777" w:rsidR="003037C4" w:rsidRPr="00422380" w:rsidRDefault="003037C4" w:rsidP="005375B0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="Angsana New" w:hAnsi="Angsana New"/>
          <w:sz w:val="26"/>
          <w:szCs w:val="26"/>
        </w:rPr>
      </w:pPr>
    </w:p>
    <w:p w14:paraId="5E621F0E" w14:textId="00232E6D" w:rsidR="00897C0B" w:rsidRPr="00422380" w:rsidRDefault="00514631" w:rsidP="00897C0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422380">
        <w:rPr>
          <w:rFonts w:ascii="Angsana New" w:hAnsi="Angsana New"/>
          <w:b/>
          <w:bCs/>
          <w:i/>
          <w:iCs/>
          <w:sz w:val="30"/>
          <w:szCs w:val="30"/>
          <w:cs/>
        </w:rPr>
        <w:t>(</w:t>
      </w:r>
      <w:r w:rsidR="002010C3" w:rsidRPr="00422380">
        <w:rPr>
          <w:rFonts w:ascii="Angsana New" w:hAnsi="Angsana New" w:hint="cs"/>
          <w:b/>
          <w:bCs/>
          <w:i/>
          <w:iCs/>
          <w:sz w:val="30"/>
          <w:szCs w:val="30"/>
          <w:cs/>
        </w:rPr>
        <w:t>ค</w:t>
      </w:r>
      <w:r w:rsidRPr="00422380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Pr="00422380"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Pr="00422380">
        <w:rPr>
          <w:rFonts w:ascii="Angsana New" w:hAnsi="Angsana New"/>
          <w:b/>
          <w:bCs/>
          <w:i/>
          <w:iCs/>
          <w:sz w:val="30"/>
          <w:szCs w:val="30"/>
          <w:cs/>
        </w:rPr>
        <w:t>เงินตราต่างประเทศ</w:t>
      </w:r>
    </w:p>
    <w:p w14:paraId="754E474E" w14:textId="77777777" w:rsidR="00897C0B" w:rsidRPr="00422380" w:rsidRDefault="00897C0B" w:rsidP="005856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6"/>
          <w:szCs w:val="26"/>
        </w:rPr>
      </w:pPr>
    </w:p>
    <w:p w14:paraId="2750B1BA" w14:textId="03313583" w:rsidR="00A749EA" w:rsidRPr="00422380" w:rsidRDefault="001A036E" w:rsidP="003037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422380">
        <w:rPr>
          <w:rFonts w:ascii="Angsana New" w:hAnsi="Angsana New"/>
          <w:sz w:val="30"/>
          <w:szCs w:val="30"/>
          <w:cs/>
        </w:rPr>
        <w:t>รายการบัญชีที่เป็นเงินตราต่างประเทศ</w:t>
      </w:r>
      <w:r w:rsidR="00214DD3" w:rsidRPr="00422380">
        <w:rPr>
          <w:rFonts w:ascii="Angsana New" w:hAnsi="Angsana New" w:hint="cs"/>
          <w:sz w:val="30"/>
          <w:szCs w:val="30"/>
          <w:cs/>
        </w:rPr>
        <w:t>รวมถึง</w:t>
      </w:r>
      <w:r w:rsidR="007B139C" w:rsidRPr="00422380">
        <w:rPr>
          <w:rFonts w:ascii="Angsana New" w:hAnsi="Angsana New"/>
          <w:sz w:val="30"/>
          <w:szCs w:val="30"/>
          <w:cs/>
        </w:rPr>
        <w:t>สินทรัพย์และหนี้สินที่ไม่เป็นตัวเงินซึ่งเกิดจากรายการบัญชีที่เป็นเงินตราต่างประเทศ</w:t>
      </w:r>
      <w:r w:rsidR="003037C4" w:rsidRPr="00422380">
        <w:rPr>
          <w:rFonts w:ascii="Angsana New" w:hAnsi="Angsana New"/>
          <w:sz w:val="30"/>
          <w:szCs w:val="30"/>
          <w:cs/>
        </w:rPr>
        <w:t xml:space="preserve"> </w:t>
      </w:r>
      <w:r w:rsidRPr="00422380">
        <w:rPr>
          <w:rFonts w:ascii="Angsana New" w:hAnsi="Angsana New"/>
          <w:sz w:val="30"/>
          <w:szCs w:val="30"/>
          <w:cs/>
        </w:rPr>
        <w:t>แปลงค่าเป็น</w:t>
      </w:r>
      <w:r w:rsidR="00DD21F9" w:rsidRPr="00422380">
        <w:rPr>
          <w:rFonts w:ascii="Angsana New" w:hAnsi="Angsana New"/>
          <w:sz w:val="30"/>
          <w:szCs w:val="30"/>
          <w:cs/>
        </w:rPr>
        <w:t>สกุล</w:t>
      </w:r>
      <w:r w:rsidRPr="00422380">
        <w:rPr>
          <w:rFonts w:ascii="Angsana New" w:hAnsi="Angsana New"/>
          <w:sz w:val="30"/>
          <w:szCs w:val="30"/>
          <w:cs/>
        </w:rPr>
        <w:t>เงิน</w:t>
      </w:r>
      <w:r w:rsidR="00DD21F9" w:rsidRPr="00422380">
        <w:rPr>
          <w:rFonts w:ascii="Angsana New" w:hAnsi="Angsana New"/>
          <w:sz w:val="30"/>
          <w:szCs w:val="30"/>
          <w:cs/>
        </w:rPr>
        <w:t>ที</w:t>
      </w:r>
      <w:r w:rsidR="0039225B" w:rsidRPr="00422380">
        <w:rPr>
          <w:rFonts w:ascii="Angsana New" w:hAnsi="Angsana New"/>
          <w:sz w:val="30"/>
          <w:szCs w:val="30"/>
          <w:cs/>
        </w:rPr>
        <w:t>่ใช้ในการดำเนินงาน</w:t>
      </w:r>
      <w:r w:rsidR="00DA32C3" w:rsidRPr="00422380">
        <w:rPr>
          <w:rFonts w:ascii="Angsana New" w:hAnsi="Angsana New"/>
          <w:sz w:val="30"/>
          <w:szCs w:val="30"/>
          <w:cs/>
        </w:rPr>
        <w:t>ของแต่ละบริษัทในกลุ่มบริษัท</w:t>
      </w:r>
      <w:r w:rsidRPr="00422380">
        <w:rPr>
          <w:rFonts w:ascii="Angsana New" w:hAnsi="Angsana New"/>
          <w:sz w:val="30"/>
          <w:szCs w:val="30"/>
          <w:cs/>
        </w:rPr>
        <w:t>โดยใช้อัตราแลกเปลี่ยน ณ วันที่เกิดรายการ</w:t>
      </w:r>
      <w:r w:rsidR="00214DD3" w:rsidRPr="00422380">
        <w:rPr>
          <w:rFonts w:ascii="Angsana New" w:hAnsi="Angsana New" w:hint="cs"/>
          <w:sz w:val="30"/>
          <w:szCs w:val="30"/>
          <w:cs/>
        </w:rPr>
        <w:t xml:space="preserve"> สำหรับ</w:t>
      </w:r>
      <w:r w:rsidRPr="00422380">
        <w:rPr>
          <w:rFonts w:ascii="Angsana New" w:hAnsi="Angsana New"/>
          <w:sz w:val="30"/>
          <w:szCs w:val="30"/>
          <w:cs/>
        </w:rPr>
        <w:t xml:space="preserve">สินทรัพย์และหนี้สินที่เป็นตัวเงินและเป็นเงินตราต่างประเทศ </w:t>
      </w:r>
      <w:r w:rsidR="00C62E25" w:rsidRPr="00422380">
        <w:rPr>
          <w:rFonts w:ascii="Angsana New" w:hAnsi="Angsana New" w:hint="cs"/>
          <w:sz w:val="30"/>
          <w:szCs w:val="30"/>
          <w:cs/>
        </w:rPr>
        <w:t>แปลงค่าโดยใช้อัตราแลกเปลี่ยน</w:t>
      </w:r>
      <w:r w:rsidRPr="00422380">
        <w:rPr>
          <w:rFonts w:ascii="Angsana New" w:hAnsi="Angsana New"/>
          <w:sz w:val="30"/>
          <w:szCs w:val="30"/>
          <w:cs/>
        </w:rPr>
        <w:t xml:space="preserve"> ณ วันที่รายงาน</w:t>
      </w:r>
    </w:p>
    <w:p w14:paraId="7E69FC33" w14:textId="77777777" w:rsidR="003037C4" w:rsidRPr="00422380" w:rsidRDefault="003037C4" w:rsidP="003037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6"/>
          <w:szCs w:val="26"/>
        </w:rPr>
      </w:pPr>
    </w:p>
    <w:p w14:paraId="532C4C1D" w14:textId="1B8C6ADA" w:rsidR="0081425C" w:rsidRPr="00422380" w:rsidRDefault="009D0478" w:rsidP="0081425C">
      <w:pPr>
        <w:pStyle w:val="Heading6"/>
        <w:spacing w:line="240" w:lineRule="atLeast"/>
        <w:ind w:left="540"/>
        <w:jc w:val="thaiDistribute"/>
        <w:rPr>
          <w:rFonts w:ascii="Angsana New" w:hAnsi="Angsana New" w:cs="Angsana New"/>
          <w:b w:val="0"/>
          <w:bCs w:val="0"/>
        </w:rPr>
      </w:pPr>
      <w:r w:rsidRPr="00422380">
        <w:rPr>
          <w:rFonts w:ascii="Angsana New" w:hAnsi="Angsana New" w:cs="Angsana New"/>
          <w:b w:val="0"/>
          <w:bCs w:val="0"/>
          <w:cs/>
        </w:rPr>
        <w:t>ผลต่างของอัตราแลก</w:t>
      </w:r>
      <w:r w:rsidR="00950384" w:rsidRPr="00422380">
        <w:rPr>
          <w:rFonts w:ascii="Angsana New" w:hAnsi="Angsana New" w:cs="Angsana New"/>
          <w:b w:val="0"/>
          <w:bCs w:val="0"/>
          <w:cs/>
        </w:rPr>
        <w:t>เปลี่ยนที่เกิดขึ้นจากการแปลงค่า</w:t>
      </w:r>
      <w:r w:rsidRPr="00422380">
        <w:rPr>
          <w:rFonts w:ascii="Angsana New" w:hAnsi="Angsana New" w:cs="Angsana New"/>
          <w:b w:val="0"/>
          <w:bCs w:val="0"/>
          <w:cs/>
        </w:rPr>
        <w:t>ให้รับรู้เป็น</w:t>
      </w:r>
      <w:r w:rsidR="00DA32C3" w:rsidRPr="00422380">
        <w:rPr>
          <w:rFonts w:ascii="Angsana New" w:hAnsi="Angsana New" w:cs="Angsana New"/>
          <w:b w:val="0"/>
          <w:bCs w:val="0"/>
          <w:cs/>
        </w:rPr>
        <w:t>กำไรหรือขาดทุน</w:t>
      </w:r>
      <w:r w:rsidRPr="00422380">
        <w:rPr>
          <w:rFonts w:ascii="Angsana New" w:hAnsi="Angsana New" w:cs="Angsana New"/>
          <w:b w:val="0"/>
          <w:bCs w:val="0"/>
          <w:cs/>
        </w:rPr>
        <w:t>ในงวดบัญชีนั้น</w:t>
      </w:r>
    </w:p>
    <w:p w14:paraId="74EBF2CD" w14:textId="582C8934" w:rsidR="005B01FB" w:rsidRPr="00422380" w:rsidRDefault="005B01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cs/>
        </w:rPr>
      </w:pPr>
      <w:r w:rsidRPr="00422380">
        <w:rPr>
          <w:cs/>
        </w:rPr>
        <w:br w:type="page"/>
      </w:r>
    </w:p>
    <w:p w14:paraId="2915A833" w14:textId="7B60A9B7" w:rsidR="00D8196A" w:rsidRPr="00422380" w:rsidRDefault="008F585B" w:rsidP="00FD7431">
      <w:pPr>
        <w:pStyle w:val="Heading6"/>
        <w:tabs>
          <w:tab w:val="left" w:pos="540"/>
        </w:tabs>
        <w:spacing w:line="240" w:lineRule="atLeast"/>
        <w:jc w:val="thaiDistribute"/>
        <w:rPr>
          <w:rFonts w:ascii="Angsana New" w:hAnsi="Angsana New" w:cs="Angsana New"/>
          <w:i/>
          <w:iCs/>
          <w:cs/>
        </w:rPr>
      </w:pPr>
      <w:r w:rsidRPr="00422380">
        <w:rPr>
          <w:rFonts w:ascii="Angsana New" w:hAnsi="Angsana New" w:cs="Angsana New"/>
          <w:i/>
          <w:iCs/>
          <w:cs/>
        </w:rPr>
        <w:lastRenderedPageBreak/>
        <w:t>(</w:t>
      </w:r>
      <w:r w:rsidR="00C32801" w:rsidRPr="00422380">
        <w:rPr>
          <w:rFonts w:ascii="Angsana New" w:hAnsi="Angsana New" w:cs="Angsana New" w:hint="cs"/>
          <w:i/>
          <w:iCs/>
          <w:cs/>
        </w:rPr>
        <w:t>ง</w:t>
      </w:r>
      <w:r w:rsidRPr="00422380">
        <w:rPr>
          <w:rFonts w:ascii="Angsana New" w:hAnsi="Angsana New" w:cs="Angsana New"/>
          <w:i/>
          <w:iCs/>
          <w:cs/>
        </w:rPr>
        <w:t>)</w:t>
      </w:r>
      <w:r w:rsidRPr="00422380">
        <w:rPr>
          <w:rFonts w:ascii="Angsana New" w:hAnsi="Angsana New"/>
          <w:b w:val="0"/>
          <w:bCs w:val="0"/>
          <w:i/>
          <w:iCs/>
          <w:cs/>
        </w:rPr>
        <w:tab/>
      </w:r>
      <w:r w:rsidR="00BA5018" w:rsidRPr="00422380">
        <w:rPr>
          <w:rFonts w:ascii="Angsana New" w:hAnsi="Angsana New" w:cs="Angsana New"/>
          <w:i/>
          <w:iCs/>
          <w:cs/>
        </w:rPr>
        <w:t>เครื่องมือทางการเงิน</w:t>
      </w:r>
    </w:p>
    <w:p w14:paraId="692702F1" w14:textId="77777777" w:rsidR="003A5B50" w:rsidRPr="00422380" w:rsidRDefault="003A5B50" w:rsidP="003A5B50">
      <w:pPr>
        <w:rPr>
          <w:rFonts w:asciiTheme="majorBidi" w:eastAsia="EucrosiaUPCBold" w:hAnsiTheme="majorBidi" w:cstheme="majorBidi"/>
          <w:sz w:val="30"/>
          <w:szCs w:val="30"/>
        </w:rPr>
      </w:pPr>
    </w:p>
    <w:p w14:paraId="73A6493E" w14:textId="62F874AB" w:rsidR="00D8196A" w:rsidRPr="00422380" w:rsidRDefault="00BA5018" w:rsidP="00C76C4E">
      <w:pPr>
        <w:pStyle w:val="BodyText2"/>
        <w:tabs>
          <w:tab w:val="left" w:pos="540"/>
          <w:tab w:val="left" w:pos="630"/>
        </w:tabs>
        <w:ind w:left="810" w:right="47" w:hanging="36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  <w:cs/>
        </w:rPr>
      </w:pPr>
      <w:r w:rsidRPr="00422380">
        <w:rPr>
          <w:rFonts w:asciiTheme="majorBidi" w:eastAsia="EucrosiaUPCBold" w:hAnsiTheme="majorBidi"/>
          <w:i/>
          <w:iCs/>
          <w:sz w:val="30"/>
          <w:szCs w:val="30"/>
          <w:cs/>
        </w:rPr>
        <w:t>(</w:t>
      </w:r>
      <w:r w:rsidR="00027BCC" w:rsidRPr="00422380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ง</w:t>
      </w:r>
      <w:r w:rsidRPr="00422380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.</w:t>
      </w:r>
      <w:r w:rsidR="005C5BE4" w:rsidRPr="00422380">
        <w:rPr>
          <w:rFonts w:asciiTheme="majorBidi" w:eastAsia="EucrosiaUPCBold" w:hAnsiTheme="majorBidi" w:cstheme="majorBidi"/>
          <w:i/>
          <w:iCs/>
          <w:sz w:val="30"/>
          <w:szCs w:val="30"/>
        </w:rPr>
        <w:t>1</w:t>
      </w:r>
      <w:r w:rsidRPr="00422380">
        <w:rPr>
          <w:rFonts w:asciiTheme="majorBidi" w:eastAsia="EucrosiaUPCBold" w:hAnsiTheme="majorBidi"/>
          <w:i/>
          <w:iCs/>
          <w:sz w:val="30"/>
          <w:szCs w:val="30"/>
          <w:cs/>
        </w:rPr>
        <w:t xml:space="preserve">) </w:t>
      </w:r>
      <w:r w:rsidR="00DF6D64" w:rsidRPr="00422380">
        <w:rPr>
          <w:rFonts w:asciiTheme="majorBidi" w:eastAsia="EucrosiaUPCBold" w:hAnsiTheme="majorBidi"/>
          <w:i/>
          <w:iCs/>
          <w:sz w:val="30"/>
          <w:szCs w:val="30"/>
          <w:cs/>
        </w:rPr>
        <w:t xml:space="preserve">  </w:t>
      </w:r>
      <w:r w:rsidRPr="00422380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 xml:space="preserve">การจัดประเภทและการวัดมูลค่า </w:t>
      </w:r>
    </w:p>
    <w:p w14:paraId="1BF4AC21" w14:textId="77777777" w:rsidR="003A5B50" w:rsidRPr="00422380" w:rsidRDefault="003A5B50" w:rsidP="00E74C0D">
      <w:pPr>
        <w:pStyle w:val="BodyText2"/>
        <w:tabs>
          <w:tab w:val="left" w:pos="900"/>
        </w:tabs>
        <w:ind w:left="900" w:right="47" w:hanging="36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  <w:lang w:val="en-GB"/>
        </w:rPr>
      </w:pPr>
    </w:p>
    <w:p w14:paraId="4AF43046" w14:textId="33E50165" w:rsidR="00BA5018" w:rsidRPr="00422380" w:rsidRDefault="00A70192" w:rsidP="00DE5B8B">
      <w:pPr>
        <w:tabs>
          <w:tab w:val="clear" w:pos="907"/>
          <w:tab w:val="left" w:pos="1080"/>
          <w:tab w:val="left" w:pos="1440"/>
        </w:tabs>
        <w:spacing w:line="240" w:lineRule="auto"/>
        <w:ind w:left="99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422380">
        <w:rPr>
          <w:rFonts w:asciiTheme="majorBidi" w:hAnsiTheme="majorBidi" w:cstheme="majorBidi"/>
          <w:sz w:val="30"/>
          <w:szCs w:val="30"/>
          <w:cs/>
        </w:rPr>
        <w:t xml:space="preserve">สินทรัพย์ทางการเงินและหนี้สินทางการเงิน (นอกเหนือจากลูกหนี้การค้า (ดูหมายเหตุข้อ </w:t>
      </w:r>
      <w:r w:rsidR="003037C4" w:rsidRPr="00422380">
        <w:rPr>
          <w:rFonts w:asciiTheme="majorBidi" w:hAnsiTheme="majorBidi" w:cstheme="majorBidi"/>
          <w:sz w:val="30"/>
          <w:szCs w:val="30"/>
        </w:rPr>
        <w:t>3</w:t>
      </w:r>
      <w:r w:rsidR="003037C4" w:rsidRPr="00422380">
        <w:rPr>
          <w:rFonts w:asciiTheme="majorBidi" w:hAnsiTheme="majorBidi"/>
          <w:sz w:val="30"/>
          <w:szCs w:val="30"/>
          <w:cs/>
        </w:rPr>
        <w:t>(</w:t>
      </w:r>
      <w:r w:rsidR="003037C4" w:rsidRPr="00422380">
        <w:rPr>
          <w:rFonts w:asciiTheme="majorBidi" w:hAnsiTheme="majorBidi" w:cstheme="majorBidi" w:hint="cs"/>
          <w:sz w:val="30"/>
          <w:szCs w:val="30"/>
          <w:cs/>
        </w:rPr>
        <w:t>ฉ</w:t>
      </w:r>
      <w:r w:rsidRPr="00422380">
        <w:rPr>
          <w:rFonts w:asciiTheme="majorBidi" w:hAnsiTheme="majorBidi" w:cstheme="majorBidi"/>
          <w:sz w:val="30"/>
          <w:szCs w:val="30"/>
          <w:cs/>
        </w:rPr>
        <w:t>))</w:t>
      </w:r>
      <w:r w:rsidR="00852F27" w:rsidRPr="00422380">
        <w:rPr>
          <w:rFonts w:asciiTheme="majorBidi" w:hAnsiTheme="majorBidi"/>
          <w:sz w:val="30"/>
          <w:szCs w:val="30"/>
          <w:cs/>
        </w:rPr>
        <w:t>)</w:t>
      </w:r>
      <w:r w:rsidRPr="00422380">
        <w:rPr>
          <w:rFonts w:asciiTheme="majorBidi" w:hAnsiTheme="majorBidi" w:cstheme="majorBidi"/>
          <w:sz w:val="30"/>
          <w:szCs w:val="30"/>
          <w:cs/>
        </w:rPr>
        <w:t xml:space="preserve"> รับรู้รายการเมื่อเริ่มแรกเมื่อกลุ่มบริษัทเป็นคู่สัญญาตามข้อกำหนดของเครื่องมือทางการเงินนั้น</w:t>
      </w:r>
      <w:r w:rsidRPr="00422380">
        <w:rPr>
          <w:rFonts w:asciiTheme="majorBidi" w:hAnsiTheme="majorBidi"/>
          <w:sz w:val="30"/>
          <w:szCs w:val="30"/>
          <w:cs/>
        </w:rPr>
        <w:t xml:space="preserve"> </w:t>
      </w:r>
      <w:r w:rsidRPr="00422380">
        <w:rPr>
          <w:rFonts w:asciiTheme="majorBidi" w:hAnsiTheme="majorBidi" w:cstheme="majorBidi"/>
          <w:sz w:val="30"/>
          <w:szCs w:val="30"/>
          <w:cs/>
        </w:rPr>
        <w:t>และวัดมูลค่า</w:t>
      </w:r>
      <w:r w:rsidR="00A5219F" w:rsidRPr="00422380">
        <w:rPr>
          <w:rFonts w:asciiTheme="majorBidi" w:hAnsiTheme="majorBidi" w:cstheme="majorBidi" w:hint="cs"/>
          <w:sz w:val="30"/>
          <w:szCs w:val="30"/>
          <w:cs/>
        </w:rPr>
        <w:t>เมื่อเริ่มแรก</w:t>
      </w:r>
      <w:r w:rsidRPr="00422380">
        <w:rPr>
          <w:rFonts w:asciiTheme="majorBidi" w:hAnsiTheme="majorBidi" w:cstheme="majorBidi"/>
          <w:sz w:val="30"/>
          <w:szCs w:val="30"/>
          <w:cs/>
        </w:rPr>
        <w:t xml:space="preserve">ด้วยมูลค่ายุติธรรม </w:t>
      </w:r>
      <w:r w:rsidR="00A5219F" w:rsidRPr="00422380">
        <w:rPr>
          <w:rFonts w:asciiTheme="majorBidi" w:hAnsiTheme="majorBidi" w:cstheme="majorBidi" w:hint="cs"/>
          <w:sz w:val="30"/>
          <w:szCs w:val="30"/>
          <w:cs/>
        </w:rPr>
        <w:t>ทั้งนี้</w:t>
      </w:r>
      <w:r w:rsidRPr="00422380">
        <w:rPr>
          <w:rFonts w:asciiTheme="majorBidi" w:hAnsiTheme="majorBidi" w:cstheme="majorBidi"/>
          <w:sz w:val="30"/>
          <w:szCs w:val="30"/>
          <w:cs/>
        </w:rPr>
        <w:t>สินทรัพย์ทางการเงินที่</w:t>
      </w:r>
      <w:r w:rsidR="00A5219F" w:rsidRPr="00422380">
        <w:rPr>
          <w:rFonts w:asciiTheme="majorBidi" w:hAnsiTheme="majorBidi" w:cstheme="majorBidi" w:hint="cs"/>
          <w:sz w:val="30"/>
          <w:szCs w:val="30"/>
          <w:cs/>
        </w:rPr>
        <w:t>ไม่ได้</w:t>
      </w:r>
      <w:r w:rsidRPr="00422380">
        <w:rPr>
          <w:rFonts w:asciiTheme="majorBidi" w:hAnsiTheme="majorBidi" w:cstheme="majorBidi"/>
          <w:sz w:val="30"/>
          <w:szCs w:val="30"/>
          <w:cs/>
        </w:rPr>
        <w:t>วัดมูลค่าด้วยมูลค่ายุติธรรมผ่านกำไรหรือขาดทุน</w:t>
      </w:r>
      <w:r w:rsidRPr="00422380">
        <w:rPr>
          <w:rFonts w:asciiTheme="majorBidi" w:hAnsiTheme="majorBidi"/>
          <w:sz w:val="30"/>
          <w:szCs w:val="30"/>
          <w:cs/>
        </w:rPr>
        <w:t xml:space="preserve"> </w:t>
      </w:r>
      <w:r w:rsidRPr="00422380">
        <w:rPr>
          <w:rFonts w:asciiTheme="majorBidi" w:hAnsiTheme="majorBidi" w:cstheme="majorBidi"/>
          <w:sz w:val="30"/>
          <w:szCs w:val="30"/>
          <w:cs/>
        </w:rPr>
        <w:t>จะ</w:t>
      </w:r>
      <w:r w:rsidR="00A5219F" w:rsidRPr="00422380">
        <w:rPr>
          <w:rFonts w:asciiTheme="majorBidi" w:hAnsiTheme="majorBidi" w:cstheme="majorBidi" w:hint="cs"/>
          <w:sz w:val="30"/>
          <w:szCs w:val="30"/>
          <w:cs/>
        </w:rPr>
        <w:t>รวมหรือหัก</w:t>
      </w:r>
      <w:r w:rsidRPr="00422380">
        <w:rPr>
          <w:rFonts w:asciiTheme="majorBidi" w:hAnsiTheme="majorBidi" w:cstheme="majorBidi"/>
          <w:sz w:val="30"/>
          <w:szCs w:val="30"/>
          <w:cs/>
        </w:rPr>
        <w:t>ต้นทุนการทำรายการที่เกี่ยวข้องโดยตรงกับการได้มา</w:t>
      </w:r>
      <w:r w:rsidR="00A5219F" w:rsidRPr="00422380">
        <w:rPr>
          <w:rFonts w:asciiTheme="majorBidi" w:hAnsiTheme="majorBidi" w:cstheme="majorBidi" w:hint="cs"/>
          <w:sz w:val="30"/>
          <w:szCs w:val="30"/>
          <w:cs/>
        </w:rPr>
        <w:t>ด้วย</w:t>
      </w:r>
    </w:p>
    <w:p w14:paraId="287ABFDC" w14:textId="77777777" w:rsidR="00DE5B8B" w:rsidRPr="00422380" w:rsidRDefault="00DE5B8B" w:rsidP="00596E0B">
      <w:pPr>
        <w:tabs>
          <w:tab w:val="clear" w:pos="907"/>
          <w:tab w:val="left" w:pos="1080"/>
          <w:tab w:val="left" w:pos="144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54FF2886" w14:textId="73735136" w:rsidR="00BA5018" w:rsidRPr="00422380" w:rsidRDefault="00BA5018" w:rsidP="00596E0B">
      <w:pPr>
        <w:tabs>
          <w:tab w:val="clear" w:pos="907"/>
          <w:tab w:val="left" w:pos="1080"/>
          <w:tab w:val="left" w:pos="144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422380">
        <w:rPr>
          <w:rFonts w:asciiTheme="majorBidi" w:hAnsiTheme="majorBidi" w:cstheme="majorBidi"/>
          <w:sz w:val="30"/>
          <w:szCs w:val="30"/>
          <w:cs/>
        </w:rPr>
        <w:t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มูลค่ายุติธรรมผ่านกำไรขาดทุนเบ็ดเสร็จอื่นหรือมูลค่ายุติธรรมผ่านกำไรหรือขาดทุน</w:t>
      </w:r>
      <w:r w:rsidRPr="00422380">
        <w:rPr>
          <w:rFonts w:asciiTheme="majorBidi" w:hAnsiTheme="majorBidi" w:cstheme="majorBidi"/>
          <w:b/>
          <w:bCs/>
          <w:color w:val="0000FF"/>
          <w:sz w:val="30"/>
          <w:szCs w:val="30"/>
          <w:cs/>
        </w:rPr>
        <w:t xml:space="preserve"> </w:t>
      </w:r>
      <w:r w:rsidRPr="00422380">
        <w:rPr>
          <w:rFonts w:asciiTheme="majorBidi" w:hAnsiTheme="majorBidi" w:cstheme="majorBidi"/>
          <w:sz w:val="30"/>
          <w:szCs w:val="30"/>
          <w:cs/>
        </w:rPr>
        <w:t>สินทรัพย์ทางการเงินจะไม่ถูกจัดประเภทรายการใหม่ภายหลังการรับรู้รายการเมื่อเริ่มแรกเว้นแต่</w:t>
      </w:r>
      <w:r w:rsidR="00852F27" w:rsidRPr="00422380">
        <w:rPr>
          <w:rFonts w:asciiTheme="majorBidi" w:hAnsiTheme="majorBidi" w:cstheme="majorBidi"/>
          <w:sz w:val="30"/>
          <w:szCs w:val="30"/>
        </w:rPr>
        <w:br/>
      </w:r>
      <w:r w:rsidRPr="00422380">
        <w:rPr>
          <w:rFonts w:asciiTheme="majorBidi" w:hAnsiTheme="majorBidi" w:cstheme="majorBidi"/>
          <w:sz w:val="30"/>
          <w:szCs w:val="30"/>
          <w:cs/>
        </w:rPr>
        <w:t>กลุ่มบริษัทมีการเปลี่ยนแปลงโมเดลธุรกิจในการบริหารสินทรัพย์ทางการเงิน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</w:t>
      </w:r>
      <w:r w:rsidRPr="00422380">
        <w:rPr>
          <w:rFonts w:asciiTheme="majorBidi" w:hAnsiTheme="majorBidi" w:cstheme="majorBidi" w:hint="cs"/>
          <w:sz w:val="30"/>
          <w:szCs w:val="30"/>
          <w:cs/>
        </w:rPr>
        <w:t>โดยทันทีเป็นต้นไปนับจาก</w:t>
      </w:r>
      <w:r w:rsidRPr="00422380">
        <w:rPr>
          <w:rFonts w:asciiTheme="majorBidi" w:hAnsiTheme="majorBidi" w:cstheme="majorBidi"/>
          <w:sz w:val="30"/>
          <w:szCs w:val="30"/>
          <w:cs/>
        </w:rPr>
        <w:t>วั</w:t>
      </w:r>
      <w:r w:rsidRPr="00422380">
        <w:rPr>
          <w:rFonts w:asciiTheme="majorBidi" w:hAnsiTheme="majorBidi" w:cstheme="majorBidi" w:hint="cs"/>
          <w:sz w:val="30"/>
          <w:szCs w:val="30"/>
          <w:cs/>
        </w:rPr>
        <w:t>นที่มีการเปลี่ยนแปลงการจัดประเภท</w:t>
      </w:r>
      <w:r w:rsidRPr="00422380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4CA253BC" w14:textId="77777777" w:rsidR="003F2CFA" w:rsidRPr="00422380" w:rsidRDefault="003F2CFA" w:rsidP="009E51C1">
      <w:pPr>
        <w:tabs>
          <w:tab w:val="clear" w:pos="907"/>
          <w:tab w:val="left" w:pos="990"/>
          <w:tab w:val="left" w:pos="1440"/>
        </w:tabs>
        <w:spacing w:line="240" w:lineRule="auto"/>
        <w:ind w:left="990"/>
        <w:jc w:val="thaiDistribute"/>
        <w:rPr>
          <w:rFonts w:asciiTheme="majorBidi" w:hAnsiTheme="majorBidi"/>
          <w:sz w:val="30"/>
          <w:szCs w:val="30"/>
        </w:rPr>
      </w:pPr>
    </w:p>
    <w:p w14:paraId="61353DF9" w14:textId="163644C2" w:rsidR="007D6225" w:rsidRPr="00422380" w:rsidRDefault="00AF2D41" w:rsidP="00AF2D41">
      <w:pPr>
        <w:tabs>
          <w:tab w:val="clear" w:pos="907"/>
          <w:tab w:val="left" w:pos="977"/>
          <w:tab w:val="left" w:pos="1080"/>
          <w:tab w:val="left" w:pos="1440"/>
          <w:tab w:val="left" w:pos="1530"/>
        </w:tabs>
        <w:suppressAutoHyphens/>
        <w:spacing w:line="240" w:lineRule="auto"/>
        <w:ind w:left="990"/>
        <w:jc w:val="thaiDistribute"/>
        <w:rPr>
          <w:rFonts w:asciiTheme="majorBidi" w:eastAsia="Calibri" w:hAnsiTheme="majorBidi" w:cstheme="majorBidi"/>
          <w:color w:val="000000"/>
          <w:sz w:val="30"/>
          <w:szCs w:val="30"/>
          <w:cs/>
        </w:rPr>
      </w:pPr>
      <w:r w:rsidRPr="00422380">
        <w:rPr>
          <w:rFonts w:asciiTheme="majorBidi" w:hAnsiTheme="majorBidi" w:cstheme="majorBidi"/>
          <w:color w:val="000000"/>
          <w:sz w:val="30"/>
          <w:szCs w:val="30"/>
          <w:cs/>
        </w:rPr>
        <w:t>ณ วันที่รับรู้รายการเมื่อเริ่มแรก หนี้สินทางการเงินจัดประเภทด้วยราคาทุนตัดจำหน่ายตามวิธีดอกเบี้ยที่แท้จริงหรือมูลค่ายุติธรรมผ่านกำไรหรือขาดทุน</w:t>
      </w:r>
      <w:r w:rsidRPr="00422380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422380">
        <w:rPr>
          <w:rFonts w:asciiTheme="majorBidi" w:hAnsiTheme="majorBidi" w:cstheme="majorBidi"/>
          <w:color w:val="000000"/>
          <w:sz w:val="30"/>
          <w:szCs w:val="30"/>
          <w:cs/>
        </w:rPr>
        <w:t>ดอกเบี้ยจ่าย</w:t>
      </w:r>
      <w:r w:rsidRPr="00422380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422380">
        <w:rPr>
          <w:rFonts w:asciiTheme="majorBidi" w:hAnsiTheme="majorBidi" w:cstheme="majorBidi"/>
          <w:color w:val="000000"/>
          <w:sz w:val="30"/>
          <w:szCs w:val="30"/>
          <w:cs/>
        </w:rPr>
        <w:t>กำไรและขาดทุนจากอัตราแลกเปลี่ยน และกำไรหรือขาดทุนที่เกิดจากการตัดรายการออกจากบัญชีรับรู้ในกำไรหรือขาดทุน</w:t>
      </w:r>
    </w:p>
    <w:p w14:paraId="74D40310" w14:textId="77777777" w:rsidR="006A55D3" w:rsidRPr="00422380" w:rsidRDefault="006A55D3" w:rsidP="00AF2D41">
      <w:pPr>
        <w:tabs>
          <w:tab w:val="clear" w:pos="907"/>
          <w:tab w:val="left" w:pos="977"/>
          <w:tab w:val="left" w:pos="1080"/>
          <w:tab w:val="left" w:pos="1440"/>
          <w:tab w:val="left" w:pos="1530"/>
        </w:tabs>
        <w:suppressAutoHyphens/>
        <w:spacing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175D80D9" w14:textId="7924D3F4" w:rsidR="006A55D3" w:rsidRPr="004D23AC" w:rsidRDefault="006A55D3" w:rsidP="00AF2D41">
      <w:pPr>
        <w:tabs>
          <w:tab w:val="clear" w:pos="907"/>
          <w:tab w:val="left" w:pos="977"/>
          <w:tab w:val="left" w:pos="1080"/>
          <w:tab w:val="left" w:pos="1440"/>
          <w:tab w:val="left" w:pos="1530"/>
        </w:tabs>
        <w:suppressAutoHyphens/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4D23AC">
        <w:rPr>
          <w:rFonts w:asciiTheme="majorBidi" w:hAnsiTheme="majorBidi" w:cstheme="majorBidi"/>
          <w:sz w:val="30"/>
          <w:szCs w:val="30"/>
          <w:cs/>
        </w:rPr>
        <w:t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วิธีดอกเบี้ยที่แท้จริง ราคาทุนตัดจำหน่ายลดลงด้วยผลขาดทุนด้านเครดิตที่คาดว่าจะเกิดขึ้น รายได้ดอกเบี้ย กำไรและขาดทุนจากอัตราแลกเปลี่ยน ผลขาดทุนด้านเครดิตที่คาดว่าจะเกิดขึ้น กำไรหรือขาดทุนที่เกิดจากการตัดรายการออกจากบัญชีรับรู้ในกำไรหรือขาดทุน</w:t>
      </w:r>
    </w:p>
    <w:p w14:paraId="79DE4A1A" w14:textId="77777777" w:rsidR="00D60051" w:rsidRPr="004D23AC" w:rsidRDefault="00D60051" w:rsidP="00AF2D41">
      <w:pPr>
        <w:tabs>
          <w:tab w:val="clear" w:pos="907"/>
          <w:tab w:val="left" w:pos="977"/>
          <w:tab w:val="left" w:pos="1080"/>
          <w:tab w:val="left" w:pos="1440"/>
          <w:tab w:val="left" w:pos="1530"/>
        </w:tabs>
        <w:suppressAutoHyphens/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71D911ED" w14:textId="072C05DC" w:rsidR="00D60051" w:rsidRPr="00422380" w:rsidRDefault="00D60051" w:rsidP="00AF2D41">
      <w:pPr>
        <w:tabs>
          <w:tab w:val="clear" w:pos="907"/>
          <w:tab w:val="left" w:pos="977"/>
          <w:tab w:val="left" w:pos="1080"/>
          <w:tab w:val="left" w:pos="1440"/>
          <w:tab w:val="left" w:pos="1530"/>
        </w:tabs>
        <w:suppressAutoHyphens/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4D23AC">
        <w:rPr>
          <w:rFonts w:asciiTheme="majorBidi" w:hAnsiTheme="majorBidi" w:cstheme="majorBidi"/>
          <w:sz w:val="30"/>
          <w:szCs w:val="30"/>
          <w:cs/>
        </w:rPr>
        <w:t>เงินลงทุนในตราสารหนี้ที่วัดมูลค่าด้วยมูลค่ายุติธรรมผ่านกำไรขาดทุนเบ็ดเสร็จอื่นถูกวัดมูลค่าในภายหลังด้วย</w:t>
      </w:r>
      <w:r w:rsidRPr="004D23A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4D23AC">
        <w:rPr>
          <w:rFonts w:asciiTheme="majorBidi" w:hAnsiTheme="majorBidi" w:cstheme="majorBidi"/>
          <w:sz w:val="30"/>
          <w:szCs w:val="30"/>
          <w:cs/>
        </w:rPr>
        <w:t>มูลค่ายุติธรรม รายได้ดอกเบี้ยคำนวณโดยใช้วิธีดอกเบี้ยที่แท้จริง กำไรและขาดทุนจากอัตราแลกเปลี่ยนและผลขาดทุนด้านเครดิตที่คาดว่าจะเกิดขึ้นรับรู้ในกำไรหรือขาดทุน</w:t>
      </w:r>
      <w:r w:rsidRPr="004D23AC">
        <w:rPr>
          <w:rFonts w:asciiTheme="majorBidi" w:hAnsiTheme="majorBidi" w:cstheme="majorBidi"/>
          <w:sz w:val="30"/>
          <w:szCs w:val="30"/>
        </w:rPr>
        <w:t xml:space="preserve"> </w:t>
      </w:r>
      <w:r w:rsidRPr="004D23AC">
        <w:rPr>
          <w:rFonts w:asciiTheme="majorBidi" w:hAnsiTheme="majorBidi" w:cstheme="majorBidi"/>
          <w:sz w:val="30"/>
          <w:szCs w:val="30"/>
          <w:cs/>
        </w:rPr>
        <w:t>กำไรและขาดทุนสุทธิอื่นรับรู้ในกำไรขาดทุนเบ็ดเสร็จอื่น เมื่อมีการตัดรายการออกจากบัญชีกำไรและขาดทุนสะสมที่รับรู้ในกำไรขาดทุนเบ็ดเสร็จอื่นจะถูกจัดประเภทรายการใหม่ไปยังกำไรหรือขาดทุน</w:t>
      </w:r>
    </w:p>
    <w:p w14:paraId="2F195AD2" w14:textId="77777777" w:rsidR="006A55D3" w:rsidRPr="00422380" w:rsidRDefault="006A55D3" w:rsidP="00AF2D41">
      <w:pPr>
        <w:tabs>
          <w:tab w:val="clear" w:pos="907"/>
          <w:tab w:val="left" w:pos="977"/>
          <w:tab w:val="left" w:pos="1080"/>
          <w:tab w:val="left" w:pos="1440"/>
          <w:tab w:val="left" w:pos="1530"/>
        </w:tabs>
        <w:suppressAutoHyphens/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6752306A" w14:textId="50C17F86" w:rsidR="00E45DAA" w:rsidRDefault="00544215" w:rsidP="001F3E45">
      <w:pPr>
        <w:tabs>
          <w:tab w:val="clear" w:pos="907"/>
          <w:tab w:val="left" w:pos="977"/>
          <w:tab w:val="left" w:pos="1080"/>
          <w:tab w:val="left" w:pos="1440"/>
          <w:tab w:val="left" w:pos="1530"/>
        </w:tabs>
        <w:suppressAutoHyphens/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422380">
        <w:rPr>
          <w:rFonts w:asciiTheme="majorBidi" w:hAnsiTheme="majorBidi" w:cstheme="majorBidi"/>
          <w:sz w:val="30"/>
          <w:szCs w:val="30"/>
          <w:cs/>
        </w:rPr>
        <w:lastRenderedPageBreak/>
        <w:t>เงินลงทุนในตราสารทุนที่วัดมูลค่าด้วยมูลค่ายุติธรรมผ่านกำไรขาดทุนเบ็ดเสร็จอื่นถูกวัดมูลค่าในภายหลังด้วยมูลค่ายุติธรรม เงินปันผล</w:t>
      </w:r>
      <w:r w:rsidRPr="00422380">
        <w:rPr>
          <w:rFonts w:asciiTheme="majorBidi" w:hAnsiTheme="majorBidi" w:cstheme="majorBidi" w:hint="cs"/>
          <w:sz w:val="30"/>
          <w:szCs w:val="30"/>
          <w:cs/>
        </w:rPr>
        <w:t>รับ</w:t>
      </w:r>
      <w:r w:rsidRPr="00422380">
        <w:rPr>
          <w:rFonts w:asciiTheme="majorBidi" w:hAnsiTheme="majorBidi" w:cstheme="majorBidi"/>
          <w:sz w:val="30"/>
          <w:szCs w:val="30"/>
          <w:cs/>
        </w:rPr>
        <w:t>รับรู้เป็นรายได้ในกำไรหรือขาดทุนในวันที่</w:t>
      </w:r>
      <w:r w:rsidRPr="00422380">
        <w:rPr>
          <w:rFonts w:asciiTheme="majorBidi" w:eastAsia="Calibri" w:hAnsiTheme="majorBidi" w:cstheme="majorBidi"/>
          <w:sz w:val="30"/>
          <w:szCs w:val="30"/>
          <w:cs/>
        </w:rPr>
        <w:t>กลุ่มบริษัท</w:t>
      </w:r>
      <w:r w:rsidRPr="00422380">
        <w:rPr>
          <w:rFonts w:asciiTheme="majorBidi" w:hAnsiTheme="majorBidi" w:cstheme="majorBidi"/>
          <w:sz w:val="30"/>
          <w:szCs w:val="30"/>
          <w:cs/>
        </w:rPr>
        <w:t>มีสิทธิได้รับเงินปันผล</w:t>
      </w:r>
      <w:r w:rsidR="005C6BFA" w:rsidRPr="00422380">
        <w:rPr>
          <w:rFonts w:asciiTheme="majorBidi" w:hAnsiTheme="majorBidi" w:cstheme="majorBidi"/>
          <w:sz w:val="30"/>
          <w:szCs w:val="30"/>
          <w:cs/>
        </w:rPr>
        <w:br/>
      </w:r>
      <w:r w:rsidRPr="00422380">
        <w:rPr>
          <w:rFonts w:asciiTheme="majorBidi" w:hAnsiTheme="majorBidi" w:cstheme="majorBidi"/>
          <w:spacing w:val="-4"/>
          <w:sz w:val="30"/>
          <w:szCs w:val="30"/>
          <w:cs/>
        </w:rPr>
        <w:t>เว้นแต่เงินปันผลดังกล่าวเป็นการคืนทุนของเงินลงทุน กำไรและขาดทุนสุทธิอื่นรับรู้ในกำไรขาดทุนเบ็ดเสร็จอื่น</w:t>
      </w:r>
      <w:r w:rsidRPr="00422380">
        <w:rPr>
          <w:rFonts w:asciiTheme="majorBidi" w:hAnsiTheme="majorBidi" w:cstheme="majorBidi"/>
          <w:sz w:val="30"/>
          <w:szCs w:val="30"/>
          <w:cs/>
        </w:rPr>
        <w:t>และจะไม่ถูกจัดประเภทรายการใหม่ไปยังกำไรหรือขาดทุน</w:t>
      </w:r>
    </w:p>
    <w:p w14:paraId="79215495" w14:textId="77777777" w:rsidR="00633FF8" w:rsidRPr="00422380" w:rsidRDefault="00633FF8" w:rsidP="001F3E45">
      <w:pPr>
        <w:tabs>
          <w:tab w:val="clear" w:pos="907"/>
          <w:tab w:val="left" w:pos="977"/>
          <w:tab w:val="left" w:pos="1080"/>
          <w:tab w:val="left" w:pos="1440"/>
          <w:tab w:val="left" w:pos="1530"/>
        </w:tabs>
        <w:suppressAutoHyphens/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316C0E70" w14:textId="2901F2DE" w:rsidR="001F3E45" w:rsidRPr="00422380" w:rsidRDefault="00BA5018" w:rsidP="00DF6D64">
      <w:pPr>
        <w:pStyle w:val="BodyText2"/>
        <w:tabs>
          <w:tab w:val="left" w:pos="540"/>
          <w:tab w:val="left" w:pos="630"/>
        </w:tabs>
        <w:ind w:left="810" w:right="47" w:hanging="36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  <w:cs/>
        </w:rPr>
      </w:pPr>
      <w:r w:rsidRPr="00422380">
        <w:rPr>
          <w:rFonts w:asciiTheme="majorBidi" w:eastAsia="EucrosiaUPCBold" w:hAnsiTheme="majorBidi"/>
          <w:i/>
          <w:iCs/>
          <w:sz w:val="30"/>
          <w:szCs w:val="30"/>
          <w:cs/>
        </w:rPr>
        <w:t>(</w:t>
      </w:r>
      <w:r w:rsidR="005569AE" w:rsidRPr="00422380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ง</w:t>
      </w:r>
      <w:r w:rsidRPr="00422380">
        <w:rPr>
          <w:rFonts w:asciiTheme="majorBidi" w:eastAsia="EucrosiaUPCBold" w:hAnsiTheme="majorBidi"/>
          <w:i/>
          <w:iCs/>
          <w:sz w:val="30"/>
          <w:szCs w:val="30"/>
          <w:cs/>
        </w:rPr>
        <w:t>.</w:t>
      </w:r>
      <w:r w:rsidR="00463C96" w:rsidRPr="00422380">
        <w:rPr>
          <w:rFonts w:asciiTheme="majorBidi" w:eastAsia="EucrosiaUPCBold" w:hAnsiTheme="majorBidi" w:cstheme="majorBidi"/>
          <w:i/>
          <w:iCs/>
          <w:sz w:val="30"/>
          <w:szCs w:val="30"/>
        </w:rPr>
        <w:t>2</w:t>
      </w:r>
      <w:r w:rsidRPr="00422380">
        <w:rPr>
          <w:rFonts w:asciiTheme="majorBidi" w:eastAsia="EucrosiaUPCBold" w:hAnsiTheme="majorBidi"/>
          <w:i/>
          <w:iCs/>
          <w:sz w:val="30"/>
          <w:szCs w:val="30"/>
          <w:cs/>
        </w:rPr>
        <w:t>)</w:t>
      </w:r>
      <w:r w:rsidR="00DF6D64" w:rsidRPr="00422380">
        <w:rPr>
          <w:rFonts w:asciiTheme="majorBidi" w:eastAsia="EucrosiaUPCBold" w:hAnsiTheme="majorBidi"/>
          <w:i/>
          <w:iCs/>
          <w:sz w:val="30"/>
          <w:szCs w:val="30"/>
          <w:cs/>
        </w:rPr>
        <w:t xml:space="preserve">  </w:t>
      </w:r>
      <w:r w:rsidRPr="00422380">
        <w:rPr>
          <w:rFonts w:asciiTheme="majorBidi" w:eastAsia="EucrosiaUPCBold" w:hAnsiTheme="majorBidi"/>
          <w:i/>
          <w:iCs/>
          <w:sz w:val="30"/>
          <w:szCs w:val="30"/>
          <w:cs/>
        </w:rPr>
        <w:t xml:space="preserve"> </w:t>
      </w:r>
      <w:r w:rsidRPr="00422380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การตัดรายการออกจากบัญชี</w:t>
      </w:r>
      <w:r w:rsidR="00463C96" w:rsidRPr="00422380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และการหักกลบ</w:t>
      </w:r>
    </w:p>
    <w:p w14:paraId="38B6DE22" w14:textId="77777777" w:rsidR="00C324D4" w:rsidRPr="00422380" w:rsidRDefault="00C324D4" w:rsidP="00DF6D64">
      <w:pPr>
        <w:pStyle w:val="BodyText2"/>
        <w:tabs>
          <w:tab w:val="left" w:pos="540"/>
          <w:tab w:val="left" w:pos="630"/>
        </w:tabs>
        <w:ind w:left="810" w:right="47" w:hanging="36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</w:p>
    <w:p w14:paraId="60D94E3C" w14:textId="0DD03081" w:rsidR="00166D74" w:rsidRPr="00422380" w:rsidRDefault="00BA5018" w:rsidP="00166D74">
      <w:pPr>
        <w:tabs>
          <w:tab w:val="clear" w:pos="907"/>
          <w:tab w:val="left" w:pos="990"/>
          <w:tab w:val="left" w:pos="1080"/>
          <w:tab w:val="left" w:pos="1440"/>
          <w:tab w:val="left" w:pos="1530"/>
        </w:tabs>
        <w:suppressAutoHyphens/>
        <w:spacing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  <w:cs/>
        </w:rPr>
      </w:pPr>
      <w:r w:rsidRPr="00422380">
        <w:rPr>
          <w:rFonts w:asciiTheme="majorBidi" w:hAnsiTheme="majorBidi" w:cstheme="majorBidi"/>
          <w:color w:val="000000"/>
          <w:sz w:val="30"/>
          <w:szCs w:val="30"/>
          <w:cs/>
        </w:rPr>
        <w:t>กลุ่ม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</w:t>
      </w:r>
      <w:r w:rsidR="000728DB" w:rsidRPr="00422380">
        <w:rPr>
          <w:rFonts w:asciiTheme="majorBidi" w:hAnsiTheme="majorBidi" w:cstheme="majorBidi"/>
          <w:color w:val="000000"/>
          <w:sz w:val="30"/>
          <w:szCs w:val="30"/>
        </w:rPr>
        <w:br/>
      </w:r>
      <w:r w:rsidRPr="00422380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กลุ่มบริษัท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 </w:t>
      </w:r>
    </w:p>
    <w:p w14:paraId="36441C58" w14:textId="77777777" w:rsidR="007F3D91" w:rsidRPr="00422380" w:rsidRDefault="007F3D91" w:rsidP="007F61AB">
      <w:pPr>
        <w:tabs>
          <w:tab w:val="clear" w:pos="907"/>
          <w:tab w:val="left" w:pos="990"/>
          <w:tab w:val="left" w:pos="1080"/>
          <w:tab w:val="left" w:pos="1440"/>
          <w:tab w:val="left" w:pos="1530"/>
        </w:tabs>
        <w:suppressAutoHyphens/>
        <w:spacing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1ABF9699" w14:textId="7A86AD28" w:rsidR="00BA5018" w:rsidRPr="00422380" w:rsidRDefault="00BA5018" w:rsidP="002C27B8">
      <w:pPr>
        <w:pStyle w:val="BodyText"/>
        <w:tabs>
          <w:tab w:val="clear" w:pos="907"/>
          <w:tab w:val="left" w:pos="990"/>
          <w:tab w:val="left" w:pos="1530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422380">
        <w:rPr>
          <w:rFonts w:asciiTheme="majorBidi" w:hAnsiTheme="majorBidi" w:cstheme="majorBidi"/>
          <w:color w:val="000000"/>
          <w:sz w:val="30"/>
          <w:szCs w:val="30"/>
          <w:cs/>
        </w:rPr>
        <w:t>กลุ่มบริษัทตัดรายการหนี้สินทางการเงินออกจากบัญชีเมื่อภาระผูกพันตามสัญญาสิ้นสุดลง ยกเลิก หรือหมดอายุ กลุ่มบริษัทตัดรายการหนี้สินทางการเงินออกจากบัญชีหากมีการเปลี่ยนแปลงเงื่อนไขและกระแส</w:t>
      </w:r>
      <w:r w:rsidR="0097606D" w:rsidRPr="00422380">
        <w:rPr>
          <w:rFonts w:asciiTheme="majorBidi" w:hAnsiTheme="majorBidi" w:cstheme="majorBidi"/>
          <w:color w:val="000000"/>
          <w:sz w:val="30"/>
          <w:szCs w:val="30"/>
        </w:rPr>
        <w:br/>
      </w:r>
      <w:r w:rsidRPr="00422380">
        <w:rPr>
          <w:rFonts w:asciiTheme="majorBidi" w:hAnsiTheme="majorBidi" w:cstheme="majorBidi"/>
          <w:color w:val="000000"/>
          <w:sz w:val="30"/>
          <w:szCs w:val="30"/>
          <w:cs/>
        </w:rPr>
        <w:t>เงินสดจากการเปลี่ยนแปลงหนี้สินมีความแตกต่างอย่างมีนัยสำคัญ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โดยรับรู้หนี้สินทางการเงินใหม่ด้วยมูลค่ายุติธรรมที่สะท้อนเงื่อนไขที่เปลี่ยนแปลงแล้ว</w:t>
      </w:r>
      <w:r w:rsidRPr="00422380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</w:p>
    <w:p w14:paraId="43011F35" w14:textId="77777777" w:rsidR="00BA5018" w:rsidRPr="00422380" w:rsidRDefault="00BA5018" w:rsidP="002C27B8">
      <w:pPr>
        <w:pStyle w:val="BodyText2"/>
        <w:tabs>
          <w:tab w:val="left" w:pos="990"/>
          <w:tab w:val="left" w:pos="1530"/>
        </w:tabs>
        <w:spacing w:line="240" w:lineRule="atLeast"/>
        <w:ind w:left="99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7C86DECF" w14:textId="59E2E016" w:rsidR="00F97FF6" w:rsidRPr="00422380" w:rsidRDefault="00BA5018" w:rsidP="002C27B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  <w:tab w:val="left" w:pos="1530"/>
        </w:tabs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422380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ผลต่างระหว่างมูลค่าตามบัญชีที่ตัดรายการและสิ่งตอบแทนที่ต้องจ่ายรับรู้ในกำไรหรือขาดทุน </w:t>
      </w:r>
    </w:p>
    <w:p w14:paraId="598B1865" w14:textId="77777777" w:rsidR="000E6628" w:rsidRPr="00422380" w:rsidRDefault="000E6628" w:rsidP="00ED1945">
      <w:pPr>
        <w:tabs>
          <w:tab w:val="clear" w:pos="907"/>
          <w:tab w:val="left" w:pos="990"/>
        </w:tabs>
        <w:spacing w:line="240" w:lineRule="auto"/>
        <w:ind w:left="990" w:right="29"/>
        <w:jc w:val="thaiDistribute"/>
        <w:rPr>
          <w:rFonts w:asciiTheme="majorBidi" w:hAnsiTheme="majorBidi" w:cstheme="majorBidi"/>
          <w:sz w:val="30"/>
          <w:szCs w:val="30"/>
        </w:rPr>
      </w:pPr>
    </w:p>
    <w:p w14:paraId="34333FB5" w14:textId="16F7251C" w:rsidR="00BA5018" w:rsidRPr="00422380" w:rsidRDefault="00BA5018" w:rsidP="00ED1945">
      <w:pPr>
        <w:tabs>
          <w:tab w:val="clear" w:pos="907"/>
          <w:tab w:val="left" w:pos="990"/>
        </w:tabs>
        <w:spacing w:line="240" w:lineRule="auto"/>
        <w:ind w:left="990"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422380">
        <w:rPr>
          <w:rFonts w:asciiTheme="majorBidi" w:hAnsiTheme="majorBidi" w:cstheme="majorBidi"/>
          <w:sz w:val="30"/>
          <w:szCs w:val="30"/>
          <w:cs/>
        </w:rPr>
        <w:t>สินทรัพย์ทางการเงินและหนี้สินทางการเงินจะหักกลบกันเพื่อรายงานใน</w:t>
      </w:r>
      <w:r w:rsidR="0031749C" w:rsidRPr="00422380">
        <w:rPr>
          <w:rFonts w:asciiTheme="majorBidi" w:hAnsiTheme="majorBidi" w:cstheme="majorBidi"/>
          <w:sz w:val="30"/>
          <w:szCs w:val="30"/>
          <w:cs/>
        </w:rPr>
        <w:t>งบฐานะการเงิน</w:t>
      </w:r>
      <w:r w:rsidRPr="00422380">
        <w:rPr>
          <w:rFonts w:asciiTheme="majorBidi" w:hAnsiTheme="majorBidi" w:cstheme="majorBidi"/>
          <w:sz w:val="30"/>
          <w:szCs w:val="30"/>
          <w:cs/>
        </w:rPr>
        <w:t>ด้วยจำนวนสุทธิก็ต่อเมื่อกลุ่มบริษัทมีสิทธิบังคับใช้ตามกฎหมายในการหักกลบจำนวนเงินที่รับรู้และกลุ่มบริษัทตั้งใจที่จะชำระด้วยจำนวนเงินสุทธิ หรือตั้งใจที่จะรับสินทรัพย์และชำระหนี้สินพร้อมกัน</w:t>
      </w:r>
      <w:r w:rsidRPr="00422380">
        <w:rPr>
          <w:rFonts w:asciiTheme="majorBidi" w:hAnsiTheme="majorBidi"/>
          <w:sz w:val="30"/>
          <w:szCs w:val="30"/>
          <w:cs/>
        </w:rPr>
        <w:t xml:space="preserve"> </w:t>
      </w:r>
    </w:p>
    <w:p w14:paraId="221BD3D1" w14:textId="77777777" w:rsidR="007777F5" w:rsidRPr="00422380" w:rsidRDefault="007777F5" w:rsidP="00ED1945">
      <w:pPr>
        <w:tabs>
          <w:tab w:val="clear" w:pos="907"/>
          <w:tab w:val="left" w:pos="990"/>
        </w:tabs>
        <w:spacing w:line="240" w:lineRule="auto"/>
        <w:ind w:left="990" w:right="29"/>
        <w:jc w:val="thaiDistribute"/>
        <w:rPr>
          <w:rFonts w:asciiTheme="majorBidi" w:hAnsiTheme="majorBidi" w:cstheme="majorBidi"/>
          <w:sz w:val="30"/>
          <w:szCs w:val="30"/>
        </w:rPr>
      </w:pPr>
    </w:p>
    <w:p w14:paraId="1AD52B96" w14:textId="753011FD" w:rsidR="007777F5" w:rsidRPr="00422380" w:rsidRDefault="007777F5" w:rsidP="00DF6D64">
      <w:pPr>
        <w:pStyle w:val="BodyText2"/>
        <w:tabs>
          <w:tab w:val="left" w:pos="540"/>
          <w:tab w:val="left" w:pos="630"/>
        </w:tabs>
        <w:ind w:left="810" w:right="47" w:hanging="36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422380">
        <w:rPr>
          <w:rFonts w:asciiTheme="majorBidi" w:eastAsia="EucrosiaUPCBold" w:hAnsiTheme="majorBidi"/>
          <w:i/>
          <w:iCs/>
          <w:sz w:val="30"/>
          <w:szCs w:val="30"/>
          <w:cs/>
        </w:rPr>
        <w:t>(</w:t>
      </w:r>
      <w:r w:rsidRPr="00422380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ง</w:t>
      </w:r>
      <w:r w:rsidRPr="00422380">
        <w:rPr>
          <w:rFonts w:asciiTheme="majorBidi" w:eastAsia="EucrosiaUPCBold" w:hAnsiTheme="majorBidi"/>
          <w:i/>
          <w:iCs/>
          <w:sz w:val="30"/>
          <w:szCs w:val="30"/>
          <w:cs/>
        </w:rPr>
        <w:t>.</w:t>
      </w:r>
      <w:r w:rsidR="00EA322F" w:rsidRPr="00422380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3</w:t>
      </w:r>
      <w:r w:rsidRPr="00422380">
        <w:rPr>
          <w:rFonts w:asciiTheme="majorBidi" w:eastAsia="EucrosiaUPCBold" w:hAnsiTheme="majorBidi"/>
          <w:i/>
          <w:iCs/>
          <w:sz w:val="30"/>
          <w:szCs w:val="30"/>
          <w:cs/>
        </w:rPr>
        <w:t xml:space="preserve">) </w:t>
      </w:r>
      <w:r w:rsidR="00DF6D64" w:rsidRPr="00422380">
        <w:rPr>
          <w:rFonts w:asciiTheme="majorBidi" w:eastAsia="EucrosiaUPCBold" w:hAnsiTheme="majorBidi"/>
          <w:i/>
          <w:iCs/>
          <w:sz w:val="30"/>
          <w:szCs w:val="30"/>
          <w:cs/>
        </w:rPr>
        <w:t xml:space="preserve">  </w:t>
      </w:r>
      <w:r w:rsidR="00187A00" w:rsidRPr="00422380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อนุพันธ์</w:t>
      </w:r>
    </w:p>
    <w:p w14:paraId="502F1DDB" w14:textId="77777777" w:rsidR="00DF6D64" w:rsidRPr="00422380" w:rsidRDefault="00DF6D64" w:rsidP="00DF6D64">
      <w:pPr>
        <w:pStyle w:val="BodyText2"/>
        <w:tabs>
          <w:tab w:val="left" w:pos="540"/>
          <w:tab w:val="left" w:pos="630"/>
        </w:tabs>
        <w:ind w:left="810" w:right="47" w:hanging="36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</w:p>
    <w:p w14:paraId="37F791C9" w14:textId="2A460828" w:rsidR="005F5D81" w:rsidRPr="00422380" w:rsidRDefault="00A86C55" w:rsidP="00E32426">
      <w:pPr>
        <w:tabs>
          <w:tab w:val="clear" w:pos="907"/>
          <w:tab w:val="left" w:pos="990"/>
        </w:tabs>
        <w:spacing w:line="240" w:lineRule="auto"/>
        <w:ind w:left="990" w:right="29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422380">
        <w:rPr>
          <w:rFonts w:asciiTheme="majorBidi" w:hAnsiTheme="majorBidi" w:cstheme="majorBidi"/>
          <w:sz w:val="30"/>
          <w:szCs w:val="30"/>
          <w:cs/>
        </w:rPr>
        <w:t>อนุพันธ์รับรู้ด้วยมูลค่ายุติธรรม และวัดมูลค่ายุติธรรมทุกวันสิ้นรอบระยะเวลารายงาน ผลกำไรหรือขาดทุน</w:t>
      </w:r>
      <w:r w:rsidR="005F5D81" w:rsidRPr="00422380">
        <w:rPr>
          <w:rFonts w:asciiTheme="majorBidi" w:hAnsiTheme="majorBidi" w:cstheme="majorBidi" w:hint="cs"/>
          <w:sz w:val="30"/>
          <w:szCs w:val="30"/>
          <w:cs/>
        </w:rPr>
        <w:t>จ</w:t>
      </w:r>
      <w:r w:rsidRPr="00422380">
        <w:rPr>
          <w:rFonts w:asciiTheme="majorBidi" w:hAnsiTheme="majorBidi" w:cstheme="majorBidi"/>
          <w:sz w:val="30"/>
          <w:szCs w:val="30"/>
          <w:cs/>
        </w:rPr>
        <w:t>ากการวัดมูลค่ายุติธรรมใหม่จะรับรู้ในกำไรหรือขาดทุนทันที</w:t>
      </w:r>
    </w:p>
    <w:p w14:paraId="417C1FF3" w14:textId="0EB6CF31" w:rsidR="00633FF8" w:rsidRDefault="00633F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150B8BC3" w14:textId="29511C7E" w:rsidR="00B7777E" w:rsidRPr="00422380" w:rsidRDefault="00A70AE0" w:rsidP="005655EE">
      <w:pPr>
        <w:pStyle w:val="BodyText2"/>
        <w:tabs>
          <w:tab w:val="left" w:pos="540"/>
          <w:tab w:val="left" w:pos="630"/>
          <w:tab w:val="left" w:pos="1080"/>
        </w:tabs>
        <w:ind w:left="810" w:right="47" w:hanging="36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422380">
        <w:rPr>
          <w:rFonts w:asciiTheme="majorBidi" w:eastAsia="EucrosiaUPCBold" w:hAnsiTheme="majorBidi"/>
          <w:i/>
          <w:iCs/>
          <w:sz w:val="30"/>
          <w:szCs w:val="30"/>
          <w:cs/>
        </w:rPr>
        <w:lastRenderedPageBreak/>
        <w:t>(</w:t>
      </w:r>
      <w:r w:rsidRPr="00422380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ง</w:t>
      </w:r>
      <w:r w:rsidRPr="00422380">
        <w:rPr>
          <w:rFonts w:asciiTheme="majorBidi" w:eastAsia="EucrosiaUPCBold" w:hAnsiTheme="majorBidi"/>
          <w:i/>
          <w:iCs/>
          <w:sz w:val="30"/>
          <w:szCs w:val="30"/>
          <w:cs/>
        </w:rPr>
        <w:t>.</w:t>
      </w:r>
      <w:r w:rsidR="00915968" w:rsidRPr="00422380">
        <w:rPr>
          <w:rFonts w:asciiTheme="majorBidi" w:eastAsia="EucrosiaUPCBold" w:hAnsiTheme="majorBidi" w:cstheme="majorBidi"/>
          <w:i/>
          <w:iCs/>
          <w:sz w:val="30"/>
          <w:szCs w:val="30"/>
        </w:rPr>
        <w:t>4</w:t>
      </w:r>
      <w:r w:rsidRPr="00422380">
        <w:rPr>
          <w:rFonts w:asciiTheme="majorBidi" w:eastAsia="EucrosiaUPCBold" w:hAnsiTheme="majorBidi"/>
          <w:i/>
          <w:iCs/>
          <w:sz w:val="30"/>
          <w:szCs w:val="30"/>
          <w:cs/>
        </w:rPr>
        <w:t>)</w:t>
      </w:r>
      <w:r w:rsidR="00DF6D64" w:rsidRPr="00422380">
        <w:rPr>
          <w:rFonts w:asciiTheme="majorBidi" w:eastAsia="EucrosiaUPCBold" w:hAnsiTheme="majorBidi"/>
          <w:i/>
          <w:iCs/>
          <w:sz w:val="30"/>
          <w:szCs w:val="30"/>
          <w:cs/>
        </w:rPr>
        <w:t xml:space="preserve">  </w:t>
      </w:r>
      <w:r w:rsidRPr="00422380">
        <w:rPr>
          <w:rFonts w:asciiTheme="majorBidi" w:eastAsia="EucrosiaUPCBold" w:hAnsiTheme="majorBidi"/>
          <w:i/>
          <w:iCs/>
          <w:sz w:val="30"/>
          <w:szCs w:val="30"/>
          <w:cs/>
        </w:rPr>
        <w:t xml:space="preserve"> </w:t>
      </w:r>
      <w:r w:rsidR="005F5D81" w:rsidRPr="00422380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การตัดจำหน่าย</w:t>
      </w:r>
    </w:p>
    <w:p w14:paraId="27BECE97" w14:textId="77777777" w:rsidR="00DF6D64" w:rsidRPr="00422380" w:rsidRDefault="00DF6D64" w:rsidP="00DF6D64">
      <w:pPr>
        <w:pStyle w:val="BodyText2"/>
        <w:tabs>
          <w:tab w:val="left" w:pos="540"/>
          <w:tab w:val="left" w:pos="630"/>
        </w:tabs>
        <w:ind w:left="810" w:right="47" w:hanging="36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</w:p>
    <w:p w14:paraId="12D7F5FB" w14:textId="63FA91D2" w:rsidR="005F5D81" w:rsidRDefault="005F5D81" w:rsidP="00C75207">
      <w:pPr>
        <w:tabs>
          <w:tab w:val="clear" w:pos="907"/>
          <w:tab w:val="left" w:pos="990"/>
        </w:tabs>
        <w:spacing w:line="240" w:lineRule="auto"/>
        <w:ind w:left="990"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422380">
        <w:rPr>
          <w:rFonts w:asciiTheme="majorBidi" w:hAnsiTheme="majorBidi" w:cstheme="majorBidi"/>
          <w:sz w:val="30"/>
          <w:szCs w:val="30"/>
          <w:cs/>
        </w:rPr>
        <w:t>มูลค่าตามบัญชีขั้นต้นของสินทรัพย์ทางการเงินจะถูกตัดจำหน่ายเมื่อกลุ่มบริษัทไม่สามารถคาดการณ์ได้อย่างสมเหตุสมผลว่าจะได้รับคืนเงิน หากมีการรับเงินคืนในภายหลังจากสินทรัพย์ที่มีการตัดจำหน่ายแล้ว จะรับรู้เป็นการกลับรายการการด้อยค่าในกำไรหรือขาดทุนในงวดที่ได้รับคืน</w:t>
      </w:r>
    </w:p>
    <w:p w14:paraId="3C6ACC47" w14:textId="77777777" w:rsidR="00633FF8" w:rsidRPr="00422380" w:rsidRDefault="00633FF8" w:rsidP="00C75207">
      <w:pPr>
        <w:tabs>
          <w:tab w:val="clear" w:pos="907"/>
          <w:tab w:val="left" w:pos="990"/>
        </w:tabs>
        <w:spacing w:line="240" w:lineRule="auto"/>
        <w:ind w:left="990" w:right="29"/>
        <w:jc w:val="thaiDistribute"/>
        <w:rPr>
          <w:rFonts w:asciiTheme="majorBidi" w:hAnsiTheme="majorBidi" w:cstheme="majorBidi"/>
          <w:sz w:val="30"/>
          <w:szCs w:val="30"/>
        </w:rPr>
      </w:pPr>
    </w:p>
    <w:p w14:paraId="0FED694A" w14:textId="608659AF" w:rsidR="00516A0E" w:rsidRPr="00422380" w:rsidRDefault="00A70AE0" w:rsidP="005655EE">
      <w:pPr>
        <w:pStyle w:val="BodyText2"/>
        <w:tabs>
          <w:tab w:val="left" w:pos="540"/>
          <w:tab w:val="left" w:pos="630"/>
          <w:tab w:val="left" w:pos="1080"/>
        </w:tabs>
        <w:ind w:left="810" w:right="47" w:hanging="36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422380">
        <w:rPr>
          <w:rFonts w:asciiTheme="majorBidi" w:eastAsia="EucrosiaUPCBold" w:hAnsiTheme="majorBidi"/>
          <w:i/>
          <w:iCs/>
          <w:sz w:val="30"/>
          <w:szCs w:val="30"/>
          <w:cs/>
        </w:rPr>
        <w:t>(</w:t>
      </w:r>
      <w:r w:rsidRPr="00422380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ง</w:t>
      </w:r>
      <w:r w:rsidRPr="00422380">
        <w:rPr>
          <w:rFonts w:asciiTheme="majorBidi" w:eastAsia="EucrosiaUPCBold" w:hAnsiTheme="majorBidi"/>
          <w:i/>
          <w:iCs/>
          <w:sz w:val="30"/>
          <w:szCs w:val="30"/>
          <w:cs/>
        </w:rPr>
        <w:t>.</w:t>
      </w:r>
      <w:r w:rsidR="00915968" w:rsidRPr="00422380">
        <w:rPr>
          <w:rFonts w:asciiTheme="majorBidi" w:eastAsia="EucrosiaUPCBold" w:hAnsiTheme="majorBidi" w:cstheme="majorBidi"/>
          <w:i/>
          <w:iCs/>
          <w:sz w:val="30"/>
          <w:szCs w:val="30"/>
        </w:rPr>
        <w:t>5</w:t>
      </w:r>
      <w:r w:rsidRPr="00422380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)</w:t>
      </w:r>
      <w:r w:rsidR="00DF6D64" w:rsidRPr="00422380">
        <w:rPr>
          <w:rFonts w:asciiTheme="majorBidi" w:eastAsia="EucrosiaUPCBold" w:hAnsiTheme="majorBidi"/>
          <w:i/>
          <w:iCs/>
          <w:sz w:val="30"/>
          <w:szCs w:val="30"/>
          <w:cs/>
        </w:rPr>
        <w:t xml:space="preserve">   </w:t>
      </w:r>
      <w:r w:rsidR="00516A0E" w:rsidRPr="00422380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การด้อยค่าของสินทรัพย์ทางการเงินนอกเหนือจากลูกหนี้การค้า</w:t>
      </w:r>
    </w:p>
    <w:p w14:paraId="2B02802D" w14:textId="77777777" w:rsidR="00516A0E" w:rsidRPr="00422380" w:rsidRDefault="00516A0E" w:rsidP="00516A0E">
      <w:pPr>
        <w:pStyle w:val="BodyText2"/>
        <w:tabs>
          <w:tab w:val="left" w:pos="540"/>
          <w:tab w:val="left" w:pos="630"/>
        </w:tabs>
        <w:ind w:left="810" w:right="47" w:hanging="360"/>
        <w:jc w:val="thaiDistribute"/>
        <w:rPr>
          <w:rFonts w:asciiTheme="majorBidi" w:eastAsia="EucrosiaUPCBold" w:hAnsiTheme="majorBidi" w:cstheme="majorBidi"/>
          <w:sz w:val="30"/>
          <w:szCs w:val="30"/>
        </w:rPr>
      </w:pPr>
    </w:p>
    <w:p w14:paraId="21ECE58C" w14:textId="330DC1E6" w:rsidR="00516A0E" w:rsidRPr="00422380" w:rsidRDefault="00516A0E" w:rsidP="005655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/>
          <w:sz w:val="30"/>
          <w:szCs w:val="30"/>
        </w:rPr>
      </w:pPr>
      <w:r w:rsidRPr="004D23AC">
        <w:rPr>
          <w:rFonts w:asciiTheme="majorBidi" w:hAnsiTheme="majorBidi"/>
          <w:sz w:val="30"/>
          <w:szCs w:val="30"/>
          <w:cs/>
        </w:rPr>
        <w:t xml:space="preserve">กลุ่มบริษัทรับรู้ค่าเผื่อผลขาดทุนด้านเครดิตที่คาดว่าจะเกิดขึ้นสำหรับสินทรัพย์ทางการเงินที่วัดมูลค่าด้วยราคาทุนตัดจำหน่าย </w:t>
      </w:r>
    </w:p>
    <w:p w14:paraId="182EDF0A" w14:textId="77777777" w:rsidR="00516A0E" w:rsidRPr="00422380" w:rsidRDefault="00516A0E" w:rsidP="00516A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810"/>
        <w:jc w:val="both"/>
        <w:rPr>
          <w:rFonts w:asciiTheme="majorBidi" w:hAnsiTheme="majorBidi" w:cstheme="majorBidi"/>
          <w:sz w:val="30"/>
          <w:szCs w:val="30"/>
        </w:rPr>
      </w:pPr>
    </w:p>
    <w:p w14:paraId="592F386E" w14:textId="4A6A0B7B" w:rsidR="00516A0E" w:rsidRPr="00422380" w:rsidRDefault="00516A0E" w:rsidP="005655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/>
          <w:sz w:val="30"/>
          <w:szCs w:val="30"/>
        </w:rPr>
      </w:pPr>
      <w:r w:rsidRPr="00422380">
        <w:rPr>
          <w:rFonts w:asciiTheme="majorBidi" w:hAnsiTheme="majorBidi"/>
          <w:sz w:val="30"/>
          <w:szCs w:val="30"/>
          <w:cs/>
        </w:rPr>
        <w:t xml:space="preserve">กลุ่มบริษัทรับรู้ผลขาดทุนด้านเครดิตที่คาดว่าจะเกิดขึ้นด้วยผลขาดทุนด้านเครดิตที่คาดว่าจะเกิดขึ้นในอีก </w:t>
      </w:r>
      <w:r w:rsidR="00FC1A7F" w:rsidRPr="00422380">
        <w:rPr>
          <w:rFonts w:asciiTheme="majorBidi" w:hAnsiTheme="majorBidi"/>
          <w:sz w:val="30"/>
          <w:szCs w:val="30"/>
        </w:rPr>
        <w:t>12</w:t>
      </w:r>
      <w:r w:rsidRPr="00422380">
        <w:rPr>
          <w:rFonts w:asciiTheme="majorBidi" w:hAnsiTheme="majorBidi"/>
          <w:sz w:val="30"/>
          <w:szCs w:val="30"/>
          <w:cs/>
        </w:rPr>
        <w:t xml:space="preserve"> 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สินทรัพย์ทางการเงินที่มีการด้อยค่าด้านเครดิต ซึ่งกรณีดังกล่าวจะวัดค่าเผื่อผลขาดทุนด้วยผลขาดทุนด้านเครดิตที่คาดว่าจะเกิดขึ้นตลอดอายุของสัญญา </w:t>
      </w:r>
    </w:p>
    <w:p w14:paraId="0394BDD7" w14:textId="77777777" w:rsidR="00516A0E" w:rsidRPr="00422380" w:rsidRDefault="00516A0E" w:rsidP="00516A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810"/>
        <w:jc w:val="both"/>
        <w:rPr>
          <w:rFonts w:asciiTheme="majorBidi" w:hAnsiTheme="majorBidi" w:cstheme="majorBidi"/>
          <w:sz w:val="30"/>
          <w:szCs w:val="30"/>
        </w:rPr>
      </w:pPr>
    </w:p>
    <w:p w14:paraId="7C438777" w14:textId="1CA52290" w:rsidR="00516A0E" w:rsidRPr="00422380" w:rsidRDefault="00516A0E" w:rsidP="005655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/>
          <w:sz w:val="30"/>
          <w:szCs w:val="30"/>
        </w:rPr>
      </w:pPr>
      <w:r w:rsidRPr="00422380">
        <w:rPr>
          <w:rFonts w:asciiTheme="majorBidi" w:hAnsiTheme="majorBidi"/>
          <w:sz w:val="30"/>
          <w:szCs w:val="30"/>
          <w:cs/>
        </w:rPr>
        <w:t xml:space="preserve"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โดยพิจารณาถึงการคาดการณ์ในอนาคตประกอบกับประสบการณ์ในอดีต ซึ่งคำนวณโดยใช้มูลค่าปัจจุบันของจำนวนเงินที่คาดว่าจะไม่ได้รับคิดลดด้วยอัตราดอกเบี้ยที่แท้จริงของสินทรัพย์ทางการเงิน </w:t>
      </w:r>
    </w:p>
    <w:p w14:paraId="45B0E06F" w14:textId="77777777" w:rsidR="00516A0E" w:rsidRPr="00422380" w:rsidRDefault="00516A0E" w:rsidP="00516A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810"/>
        <w:jc w:val="both"/>
        <w:rPr>
          <w:rFonts w:asciiTheme="majorBidi" w:hAnsiTheme="majorBidi" w:cstheme="majorBidi"/>
          <w:sz w:val="30"/>
          <w:szCs w:val="30"/>
        </w:rPr>
      </w:pPr>
    </w:p>
    <w:p w14:paraId="7FBBBFA8" w14:textId="7C9FA689" w:rsidR="00516A0E" w:rsidRPr="00422380" w:rsidRDefault="00583710" w:rsidP="005655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/>
          <w:sz w:val="30"/>
          <w:szCs w:val="30"/>
        </w:rPr>
      </w:pPr>
      <w:r w:rsidRPr="00422380">
        <w:rPr>
          <w:rFonts w:asciiTheme="majorBidi" w:hAnsiTheme="majorBidi"/>
          <w:sz w:val="30"/>
          <w:szCs w:val="30"/>
          <w:cs/>
        </w:rPr>
        <w:t>กลุ่มบริษัท</w:t>
      </w:r>
      <w:r w:rsidR="00516A0E" w:rsidRPr="00422380">
        <w:rPr>
          <w:rFonts w:asciiTheme="majorBidi" w:hAnsiTheme="majorBidi"/>
          <w:sz w:val="30"/>
          <w:szCs w:val="30"/>
          <w:cs/>
        </w:rPr>
        <w:t xml:space="preserve">พิจารณาว่าความเสี่ยงด้านเครดิตของสินทรัพย์ทางการเงินเพิ่มขึ้นอย่างมีนัยสำคัญหากเกินกำหนดชำระมากกว่า </w:t>
      </w:r>
      <w:r w:rsidR="00475DD9" w:rsidRPr="00422380">
        <w:rPr>
          <w:rFonts w:asciiTheme="majorBidi" w:hAnsiTheme="majorBidi"/>
          <w:sz w:val="30"/>
          <w:szCs w:val="30"/>
        </w:rPr>
        <w:t>30</w:t>
      </w:r>
      <w:r w:rsidR="00516A0E" w:rsidRPr="00422380">
        <w:rPr>
          <w:rFonts w:asciiTheme="majorBidi" w:hAnsiTheme="majorBidi"/>
          <w:sz w:val="30"/>
          <w:szCs w:val="30"/>
          <w:cs/>
        </w:rPr>
        <w:t xml:space="preserve"> วัน มีการเปลี่ยนแปลง</w:t>
      </w:r>
      <w:r w:rsidR="00E002A5" w:rsidRPr="00422380">
        <w:rPr>
          <w:rFonts w:asciiTheme="majorBidi" w:hAnsiTheme="majorBidi" w:hint="cs"/>
          <w:sz w:val="30"/>
          <w:szCs w:val="30"/>
          <w:cs/>
        </w:rPr>
        <w:t>ของ</w:t>
      </w:r>
      <w:r w:rsidR="00516A0E" w:rsidRPr="00422380">
        <w:rPr>
          <w:rFonts w:asciiTheme="majorBidi" w:hAnsiTheme="majorBidi"/>
          <w:sz w:val="30"/>
          <w:szCs w:val="30"/>
          <w:cs/>
        </w:rPr>
        <w:t>การดำเนินงานที่ถดถอยอย่างมีนัยสำคัญของลูกหนี้ หรือมีการเปลี่ยนแปลงหรือคาดการณ์การเปลี่ยนแปลงของตลาด สภาวการณ์ทางเศรษฐกิจหรือกฎหมายที่ส่งผลในทางลบอย่างมีนัยสำคัญต่อความสามารถของลูกหนี้ในการจ่ายชำระภาระผูกพันให้กับ</w:t>
      </w:r>
      <w:r w:rsidRPr="00422380">
        <w:rPr>
          <w:rFonts w:asciiTheme="majorBidi" w:hAnsiTheme="majorBidi"/>
          <w:sz w:val="30"/>
          <w:szCs w:val="30"/>
          <w:cs/>
        </w:rPr>
        <w:t>กลุ่มบริษัท</w:t>
      </w:r>
    </w:p>
    <w:p w14:paraId="60B48285" w14:textId="77777777" w:rsidR="00516A0E" w:rsidRPr="00422380" w:rsidRDefault="00516A0E" w:rsidP="00516A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810"/>
        <w:jc w:val="both"/>
        <w:rPr>
          <w:rFonts w:asciiTheme="majorBidi" w:hAnsiTheme="majorBidi" w:cstheme="majorBidi"/>
          <w:sz w:val="30"/>
          <w:szCs w:val="30"/>
        </w:rPr>
      </w:pPr>
    </w:p>
    <w:p w14:paraId="08001724" w14:textId="5427BDE4" w:rsidR="00516A0E" w:rsidRPr="00422380" w:rsidRDefault="00583710" w:rsidP="005655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 w:firstLine="180"/>
        <w:jc w:val="thaiDistribute"/>
        <w:rPr>
          <w:rFonts w:asciiTheme="majorBidi" w:hAnsiTheme="majorBidi"/>
          <w:sz w:val="30"/>
          <w:szCs w:val="30"/>
        </w:rPr>
      </w:pPr>
      <w:r w:rsidRPr="00422380">
        <w:rPr>
          <w:rFonts w:asciiTheme="majorBidi" w:hAnsiTheme="majorBidi"/>
          <w:sz w:val="30"/>
          <w:szCs w:val="30"/>
          <w:cs/>
        </w:rPr>
        <w:t>กลุ่มบริษัท</w:t>
      </w:r>
      <w:r w:rsidR="00516A0E" w:rsidRPr="00422380">
        <w:rPr>
          <w:rFonts w:asciiTheme="majorBidi" w:hAnsiTheme="majorBidi"/>
          <w:sz w:val="30"/>
          <w:szCs w:val="30"/>
          <w:cs/>
        </w:rPr>
        <w:t xml:space="preserve">พิจารณาว่าสินทรัพย์ทางการเงินจะเกิดการผิดสัญญาเมื่อ </w:t>
      </w:r>
    </w:p>
    <w:p w14:paraId="068465FF" w14:textId="1118135C" w:rsidR="00516A0E" w:rsidRPr="00422380" w:rsidRDefault="005655EE" w:rsidP="00E659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1440" w:hanging="630"/>
        <w:jc w:val="thaiDistribute"/>
        <w:rPr>
          <w:rFonts w:asciiTheme="majorBidi" w:hAnsiTheme="majorBidi"/>
          <w:sz w:val="30"/>
          <w:szCs w:val="30"/>
        </w:rPr>
      </w:pPr>
      <w:r w:rsidRPr="00422380">
        <w:rPr>
          <w:rFonts w:asciiTheme="majorBidi" w:hAnsiTheme="majorBidi"/>
          <w:sz w:val="30"/>
          <w:szCs w:val="30"/>
        </w:rPr>
        <w:tab/>
      </w:r>
      <w:r w:rsidR="00516A0E" w:rsidRPr="00422380">
        <w:rPr>
          <w:rFonts w:asciiTheme="majorBidi" w:hAnsiTheme="majorBidi"/>
          <w:sz w:val="30"/>
          <w:szCs w:val="30"/>
          <w:cs/>
        </w:rPr>
        <w:t>-</w:t>
      </w:r>
      <w:r w:rsidR="00516A0E" w:rsidRPr="00422380">
        <w:rPr>
          <w:rFonts w:asciiTheme="majorBidi" w:hAnsiTheme="majorBidi"/>
          <w:sz w:val="30"/>
          <w:szCs w:val="30"/>
          <w:cs/>
        </w:rPr>
        <w:tab/>
        <w:t>ผู้กู้ไม่สามารถจ่ายชำระภาระผูกพันด้านเครดิตให้แก่</w:t>
      </w:r>
      <w:r w:rsidR="00583710" w:rsidRPr="00422380">
        <w:rPr>
          <w:rFonts w:asciiTheme="majorBidi" w:hAnsiTheme="majorBidi"/>
          <w:sz w:val="30"/>
          <w:szCs w:val="30"/>
          <w:cs/>
        </w:rPr>
        <w:t>กลุ่มบริษัท</w:t>
      </w:r>
      <w:r w:rsidR="00516A0E" w:rsidRPr="00422380">
        <w:rPr>
          <w:rFonts w:asciiTheme="majorBidi" w:hAnsiTheme="majorBidi"/>
          <w:sz w:val="30"/>
          <w:szCs w:val="30"/>
          <w:cs/>
        </w:rPr>
        <w:t>ได้เต็มจำนวน อีกทั้ง</w:t>
      </w:r>
      <w:r w:rsidR="00583710" w:rsidRPr="00422380">
        <w:rPr>
          <w:rFonts w:asciiTheme="majorBidi" w:hAnsiTheme="majorBidi"/>
          <w:sz w:val="30"/>
          <w:szCs w:val="30"/>
          <w:cs/>
        </w:rPr>
        <w:t>กลุ่มบริษัท</w:t>
      </w:r>
      <w:r w:rsidR="00516A0E" w:rsidRPr="00422380">
        <w:rPr>
          <w:rFonts w:asciiTheme="majorBidi" w:hAnsiTheme="majorBidi"/>
          <w:sz w:val="30"/>
          <w:szCs w:val="30"/>
          <w:cs/>
        </w:rPr>
        <w:t xml:space="preserve">ไม่มีสิทธิในการไล่เบี้ย เช่น การยึดหลักประกัน (หากมีการวางหลักประกัน) หรือ </w:t>
      </w:r>
    </w:p>
    <w:p w14:paraId="7F249B63" w14:textId="169AA7ED" w:rsidR="00F60895" w:rsidRPr="00422380" w:rsidRDefault="00856E09" w:rsidP="00F608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990" w:hanging="180"/>
        <w:jc w:val="thaiDistribute"/>
        <w:rPr>
          <w:rFonts w:asciiTheme="majorBidi" w:hAnsiTheme="majorBidi"/>
          <w:sz w:val="30"/>
          <w:szCs w:val="30"/>
        </w:rPr>
      </w:pPr>
      <w:r w:rsidRPr="00422380">
        <w:rPr>
          <w:rFonts w:asciiTheme="majorBidi" w:hAnsiTheme="majorBidi"/>
          <w:sz w:val="30"/>
          <w:szCs w:val="30"/>
          <w:cs/>
        </w:rPr>
        <w:tab/>
      </w:r>
      <w:r w:rsidR="00516A0E" w:rsidRPr="00422380">
        <w:rPr>
          <w:rFonts w:asciiTheme="majorBidi" w:hAnsiTheme="majorBidi"/>
          <w:sz w:val="30"/>
          <w:szCs w:val="30"/>
          <w:cs/>
        </w:rPr>
        <w:t>-</w:t>
      </w:r>
      <w:r w:rsidR="005655EE" w:rsidRPr="00422380">
        <w:rPr>
          <w:rFonts w:asciiTheme="majorBidi" w:hAnsiTheme="majorBidi"/>
          <w:sz w:val="30"/>
          <w:szCs w:val="30"/>
        </w:rPr>
        <w:tab/>
      </w:r>
      <w:r w:rsidR="00516A0E" w:rsidRPr="00422380">
        <w:rPr>
          <w:rFonts w:asciiTheme="majorBidi" w:hAnsiTheme="majorBidi"/>
          <w:sz w:val="30"/>
          <w:szCs w:val="30"/>
          <w:cs/>
        </w:rPr>
        <w:t xml:space="preserve">สินทรัพย์ทางการเงินค้างชำระเกินกว่า </w:t>
      </w:r>
      <w:r w:rsidR="00072628" w:rsidRPr="00422380">
        <w:rPr>
          <w:rFonts w:asciiTheme="majorBidi" w:hAnsiTheme="majorBidi"/>
          <w:sz w:val="30"/>
          <w:szCs w:val="30"/>
        </w:rPr>
        <w:t>90</w:t>
      </w:r>
      <w:r w:rsidR="00516A0E" w:rsidRPr="00422380">
        <w:rPr>
          <w:rFonts w:asciiTheme="majorBidi" w:hAnsiTheme="majorBidi"/>
          <w:sz w:val="30"/>
          <w:szCs w:val="30"/>
          <w:cs/>
        </w:rPr>
        <w:t xml:space="preserve"> วั</w:t>
      </w:r>
      <w:r w:rsidR="00F60895" w:rsidRPr="00422380">
        <w:rPr>
          <w:rFonts w:asciiTheme="majorBidi" w:hAnsiTheme="majorBidi" w:hint="cs"/>
          <w:sz w:val="30"/>
          <w:szCs w:val="30"/>
          <w:cs/>
        </w:rPr>
        <w:t>น</w:t>
      </w:r>
    </w:p>
    <w:p w14:paraId="4628F0CF" w14:textId="682B9C7A" w:rsidR="00633FF8" w:rsidRDefault="00633F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30"/>
          <w:szCs w:val="30"/>
          <w:cs/>
        </w:rPr>
      </w:pPr>
      <w:r>
        <w:rPr>
          <w:rFonts w:asciiTheme="majorBidi" w:hAnsiTheme="majorBidi"/>
          <w:sz w:val="30"/>
          <w:szCs w:val="30"/>
          <w:cs/>
        </w:rPr>
        <w:br w:type="page"/>
      </w:r>
    </w:p>
    <w:p w14:paraId="58350A47" w14:textId="7FB19BF6" w:rsidR="005F5D81" w:rsidRPr="00422380" w:rsidRDefault="00516A0E" w:rsidP="00F60895">
      <w:pPr>
        <w:pStyle w:val="BodyText2"/>
        <w:tabs>
          <w:tab w:val="left" w:pos="540"/>
          <w:tab w:val="left" w:pos="630"/>
          <w:tab w:val="left" w:pos="1080"/>
        </w:tabs>
        <w:ind w:left="810" w:right="47" w:hanging="360"/>
        <w:jc w:val="thaiDistribute"/>
        <w:rPr>
          <w:rFonts w:asciiTheme="majorBidi" w:eastAsia="EucrosiaUPCBold" w:hAnsiTheme="majorBidi"/>
          <w:i/>
          <w:iCs/>
          <w:sz w:val="30"/>
          <w:szCs w:val="30"/>
        </w:rPr>
      </w:pPr>
      <w:r w:rsidRPr="00422380">
        <w:rPr>
          <w:rFonts w:asciiTheme="majorBidi" w:eastAsia="EucrosiaUPCBold" w:hAnsiTheme="majorBidi" w:hint="cs"/>
          <w:i/>
          <w:iCs/>
          <w:sz w:val="30"/>
          <w:szCs w:val="30"/>
          <w:cs/>
        </w:rPr>
        <w:lastRenderedPageBreak/>
        <w:t>(ง.</w:t>
      </w:r>
      <w:r w:rsidRPr="00422380">
        <w:rPr>
          <w:rFonts w:asciiTheme="majorBidi" w:eastAsia="EucrosiaUPCBold" w:hAnsiTheme="majorBidi"/>
          <w:i/>
          <w:iCs/>
          <w:sz w:val="30"/>
          <w:szCs w:val="30"/>
        </w:rPr>
        <w:t>6</w:t>
      </w:r>
      <w:r w:rsidRPr="00422380">
        <w:rPr>
          <w:rFonts w:asciiTheme="majorBidi" w:eastAsia="EucrosiaUPCBold" w:hAnsiTheme="majorBidi" w:hint="cs"/>
          <w:i/>
          <w:iCs/>
          <w:sz w:val="30"/>
          <w:szCs w:val="30"/>
          <w:cs/>
        </w:rPr>
        <w:t>)</w:t>
      </w:r>
      <w:r w:rsidRPr="00422380">
        <w:rPr>
          <w:rFonts w:asciiTheme="majorBidi" w:eastAsia="EucrosiaUPCBold" w:hAnsiTheme="majorBidi"/>
          <w:i/>
          <w:iCs/>
          <w:sz w:val="30"/>
          <w:szCs w:val="30"/>
          <w:cs/>
        </w:rPr>
        <w:t xml:space="preserve">   </w:t>
      </w:r>
      <w:r w:rsidR="005F5D81" w:rsidRPr="00422380">
        <w:rPr>
          <w:rFonts w:asciiTheme="majorBidi" w:eastAsia="EucrosiaUPCBold" w:hAnsiTheme="majorBidi"/>
          <w:i/>
          <w:iCs/>
          <w:sz w:val="30"/>
          <w:szCs w:val="30"/>
          <w:cs/>
        </w:rPr>
        <w:t>ดอกเบี้ย</w:t>
      </w:r>
    </w:p>
    <w:p w14:paraId="36B0C5F2" w14:textId="77777777" w:rsidR="00DF6D64" w:rsidRPr="00422380" w:rsidRDefault="00DF6D64" w:rsidP="00E15C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eastAsia="EucrosiaUPCBold" w:hAnsiTheme="majorBidi" w:cstheme="majorBidi"/>
          <w:i/>
          <w:iCs/>
          <w:sz w:val="30"/>
          <w:szCs w:val="30"/>
        </w:rPr>
      </w:pPr>
    </w:p>
    <w:p w14:paraId="05D83298" w14:textId="42078176" w:rsidR="005F5D81" w:rsidRPr="00422380" w:rsidRDefault="005F5D81" w:rsidP="00DF6D64">
      <w:pPr>
        <w:tabs>
          <w:tab w:val="clear" w:pos="907"/>
          <w:tab w:val="left" w:pos="990"/>
        </w:tabs>
        <w:spacing w:line="240" w:lineRule="auto"/>
        <w:ind w:left="990"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422380">
        <w:rPr>
          <w:rFonts w:asciiTheme="majorBidi" w:hAnsiTheme="majorBidi" w:cstheme="majorBidi"/>
          <w:sz w:val="30"/>
          <w:szCs w:val="30"/>
          <w:cs/>
        </w:rPr>
        <w:t>ดอกเบี้ยรับและดอกเบี้ยจ่ายรับรู้ในกำไรหรือขาดทุนด้วยวิธีดอกเบี้ยที่แท้จริง ในการคำนวณดอกเบี้ยรับและดอกเบี้ยจ่าย อัตราดอกเบี้ยที่แท้จริงจะนำมาใช้กับมูลค่าตามบัญชีขั้นต้นของสินทรัพย์ (เมื่อสินทรัพย์ไม่มีการด้อยค่าด้านเครดิต) หรือราคาทุนตัดจำหน่ายของหนี้สิน</w:t>
      </w:r>
    </w:p>
    <w:p w14:paraId="495B724E" w14:textId="77777777" w:rsidR="0025386D" w:rsidRPr="00422380" w:rsidRDefault="0025386D" w:rsidP="00ED1945">
      <w:pPr>
        <w:tabs>
          <w:tab w:val="clear" w:pos="907"/>
          <w:tab w:val="left" w:pos="990"/>
        </w:tabs>
        <w:spacing w:line="240" w:lineRule="auto"/>
        <w:ind w:left="990" w:right="29"/>
        <w:jc w:val="thaiDistribute"/>
        <w:rPr>
          <w:rFonts w:asciiTheme="majorBidi" w:hAnsiTheme="majorBidi" w:cstheme="majorBidi"/>
          <w:sz w:val="30"/>
          <w:szCs w:val="30"/>
        </w:rPr>
      </w:pPr>
    </w:p>
    <w:p w14:paraId="135F9ADB" w14:textId="30AF7151" w:rsidR="001A036E" w:rsidRPr="00422380" w:rsidRDefault="00BA5018" w:rsidP="001A036E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422380">
        <w:rPr>
          <w:rFonts w:asciiTheme="majorBidi" w:hAnsiTheme="majorBidi"/>
          <w:b/>
          <w:bCs/>
          <w:i/>
          <w:iCs/>
          <w:sz w:val="30"/>
          <w:szCs w:val="30"/>
          <w:cs/>
        </w:rPr>
        <w:t>(</w:t>
      </w:r>
      <w:r w:rsidR="00684179" w:rsidRPr="0042238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จ</w:t>
      </w:r>
      <w:r w:rsidRPr="0042238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)</w:t>
      </w:r>
      <w:r w:rsidRPr="0042238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</w:r>
      <w:r w:rsidR="001A036E" w:rsidRPr="0042238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เงินสดและรายการเทียบเท่าเงินสด</w:t>
      </w:r>
    </w:p>
    <w:p w14:paraId="55C4917C" w14:textId="77777777" w:rsidR="001A036E" w:rsidRPr="00422380" w:rsidRDefault="001A036E" w:rsidP="005856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20CB467" w14:textId="55707284" w:rsidR="003B6BAB" w:rsidRPr="00422380" w:rsidRDefault="001A036E" w:rsidP="002649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22380">
        <w:rPr>
          <w:rFonts w:asciiTheme="majorBidi" w:hAnsiTheme="majorBidi" w:cstheme="majorBidi"/>
          <w:sz w:val="30"/>
          <w:szCs w:val="30"/>
          <w:cs/>
        </w:rPr>
        <w:t>เงินสดและรายการเทียบเท่าเงินสดประกอบด้วย ยอดเงินสด</w:t>
      </w:r>
      <w:r w:rsidRPr="00422380">
        <w:rPr>
          <w:rFonts w:asciiTheme="majorBidi" w:hAnsiTheme="majorBidi" w:cstheme="majorBidi"/>
          <w:sz w:val="30"/>
          <w:szCs w:val="30"/>
          <w:rtl/>
          <w:cs/>
        </w:rPr>
        <w:t xml:space="preserve"> </w:t>
      </w:r>
      <w:r w:rsidRPr="00422380">
        <w:rPr>
          <w:rFonts w:asciiTheme="majorBidi" w:hAnsiTheme="majorBidi" w:cstheme="majorBidi"/>
          <w:sz w:val="30"/>
          <w:szCs w:val="30"/>
          <w:cs/>
        </w:rPr>
        <w:t>ยอดเงินฝากธนาคาร และเงินลงทุนระยะสั้นที่มีสภาพคล่องสูง</w:t>
      </w:r>
      <w:r w:rsidR="00B36100" w:rsidRPr="00422380">
        <w:rPr>
          <w:rFonts w:asciiTheme="majorBidi" w:hAnsiTheme="majorBidi" w:cstheme="majorBidi"/>
          <w:sz w:val="30"/>
          <w:szCs w:val="30"/>
          <w:cs/>
        </w:rPr>
        <w:t>ซึ่งมีระยะเวลาครบ</w:t>
      </w:r>
      <w:r w:rsidR="00595810" w:rsidRPr="00422380">
        <w:rPr>
          <w:rFonts w:asciiTheme="majorBidi" w:hAnsiTheme="majorBidi" w:cstheme="majorBidi"/>
          <w:sz w:val="30"/>
          <w:szCs w:val="30"/>
          <w:cs/>
        </w:rPr>
        <w:t>กำหนดไม่เกินสามเดือน</w:t>
      </w:r>
      <w:r w:rsidR="005635C4" w:rsidRPr="00422380">
        <w:rPr>
          <w:rFonts w:asciiTheme="majorBidi" w:hAnsiTheme="majorBidi" w:cstheme="majorBidi"/>
          <w:sz w:val="30"/>
          <w:szCs w:val="30"/>
          <w:cs/>
        </w:rPr>
        <w:t>นับแต่วันที่</w:t>
      </w:r>
      <w:r w:rsidR="00953A7A" w:rsidRPr="00422380">
        <w:rPr>
          <w:rFonts w:asciiTheme="majorBidi" w:hAnsiTheme="majorBidi" w:cstheme="majorBidi"/>
          <w:sz w:val="30"/>
          <w:szCs w:val="30"/>
          <w:cs/>
        </w:rPr>
        <w:t>ได้มาเป็นรายการเทียบเท่าเงินสด</w:t>
      </w:r>
      <w:r w:rsidRPr="00422380">
        <w:rPr>
          <w:rFonts w:asciiTheme="majorBidi" w:hAnsiTheme="majorBidi" w:cstheme="majorBidi"/>
          <w:sz w:val="30"/>
          <w:szCs w:val="30"/>
          <w:cs/>
        </w:rPr>
        <w:t xml:space="preserve">  </w:t>
      </w:r>
    </w:p>
    <w:p w14:paraId="672DBBCB" w14:textId="77777777" w:rsidR="00521AFD" w:rsidRPr="00422380" w:rsidRDefault="00521AFD" w:rsidP="002649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4A82E81" w14:textId="48FD6153" w:rsidR="001A036E" w:rsidRPr="00422380" w:rsidRDefault="00F54706" w:rsidP="00257065">
      <w:pPr>
        <w:tabs>
          <w:tab w:val="clear" w:pos="227"/>
          <w:tab w:val="clear" w:pos="454"/>
          <w:tab w:val="clear" w:pos="680"/>
          <w:tab w:val="left" w:pos="540"/>
        </w:tabs>
        <w:rPr>
          <w:rFonts w:asciiTheme="majorBidi" w:hAnsiTheme="majorBidi" w:cstheme="majorBidi"/>
          <w:b/>
          <w:bCs/>
          <w:i/>
          <w:iCs/>
          <w:sz w:val="30"/>
          <w:szCs w:val="30"/>
          <w:lang w:bidi="ar-SA"/>
        </w:rPr>
      </w:pPr>
      <w:r w:rsidRPr="00422380">
        <w:rPr>
          <w:rFonts w:asciiTheme="majorBidi" w:hAnsiTheme="majorBidi"/>
          <w:b/>
          <w:bCs/>
          <w:i/>
          <w:iCs/>
          <w:sz w:val="30"/>
          <w:szCs w:val="30"/>
          <w:cs/>
        </w:rPr>
        <w:t>(</w:t>
      </w:r>
      <w:r w:rsidR="00654323" w:rsidRPr="0042238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ฉ</w:t>
      </w:r>
      <w:r w:rsidR="001A036E" w:rsidRPr="0042238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)</w:t>
      </w:r>
      <w:r w:rsidR="001A036E" w:rsidRPr="00422380">
        <w:rPr>
          <w:rFonts w:asciiTheme="majorBidi" w:hAnsiTheme="majorBidi" w:cstheme="majorBidi"/>
          <w:b/>
          <w:bCs/>
          <w:i/>
          <w:iCs/>
          <w:sz w:val="30"/>
          <w:szCs w:val="30"/>
        </w:rPr>
        <w:tab/>
      </w:r>
      <w:r w:rsidR="001A036E" w:rsidRPr="0042238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ลูกหนี้การค้า</w:t>
      </w:r>
    </w:p>
    <w:p w14:paraId="130CD50C" w14:textId="77777777" w:rsidR="001A036E" w:rsidRPr="00422380" w:rsidRDefault="001A036E" w:rsidP="005856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FC1731F" w14:textId="52C04BF9" w:rsidR="00F54706" w:rsidRPr="00422380" w:rsidRDefault="00852912" w:rsidP="00F54706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22380">
        <w:rPr>
          <w:rFonts w:asciiTheme="majorBidi" w:hAnsiTheme="majorBidi" w:cstheme="majorBidi"/>
          <w:sz w:val="30"/>
          <w:szCs w:val="30"/>
          <w:cs/>
        </w:rPr>
        <w:t>ลูกหนี้</w:t>
      </w:r>
      <w:r w:rsidR="005A4F1D" w:rsidRPr="00422380">
        <w:rPr>
          <w:rFonts w:asciiTheme="majorBidi" w:hAnsiTheme="majorBidi" w:cstheme="majorBidi"/>
          <w:sz w:val="30"/>
          <w:szCs w:val="30"/>
          <w:cs/>
        </w:rPr>
        <w:t>การค้า</w:t>
      </w:r>
      <w:r w:rsidRPr="00422380">
        <w:rPr>
          <w:rFonts w:asciiTheme="majorBidi" w:hAnsiTheme="majorBidi" w:cstheme="majorBidi"/>
          <w:sz w:val="30"/>
          <w:szCs w:val="30"/>
          <w:cs/>
        </w:rPr>
        <w:t xml:space="preserve">รับรู้เมื่อกลุ่มบริษัทมีสิทธิที่ปราศจากเงื่อนไขในการได้รับสิ่งตอบแทนตามสัญญา </w:t>
      </w:r>
      <w:r w:rsidR="005A4F1D" w:rsidRPr="00422380">
        <w:rPr>
          <w:rFonts w:asciiTheme="majorBidi" w:hAnsiTheme="majorBidi" w:cstheme="majorBidi"/>
          <w:sz w:val="30"/>
          <w:szCs w:val="30"/>
          <w:cs/>
        </w:rPr>
        <w:t>ลูกหนี้</w:t>
      </w:r>
      <w:r w:rsidR="00C57087" w:rsidRPr="00422380">
        <w:rPr>
          <w:rFonts w:asciiTheme="majorBidi" w:hAnsiTheme="majorBidi" w:cstheme="majorBidi"/>
          <w:sz w:val="30"/>
          <w:szCs w:val="30"/>
          <w:cs/>
        </w:rPr>
        <w:t>การค้า</w:t>
      </w:r>
      <w:r w:rsidR="005A4F1D" w:rsidRPr="00422380">
        <w:rPr>
          <w:rFonts w:asciiTheme="majorBidi" w:hAnsiTheme="majorBidi" w:cstheme="majorBidi"/>
          <w:sz w:val="30"/>
          <w:szCs w:val="30"/>
          <w:cs/>
        </w:rPr>
        <w:t>วัดมูลค่าด้วยราคาของรายการหักค่าเผื่อผลขาดทุนด้านเครดิตที่คาดว่าจะเกิดขึ้น</w:t>
      </w:r>
      <w:r w:rsidR="00F54706" w:rsidRPr="00422380">
        <w:rPr>
          <w:rFonts w:asciiTheme="majorBidi" w:hAnsiTheme="majorBidi" w:cstheme="majorBidi"/>
          <w:sz w:val="30"/>
          <w:szCs w:val="30"/>
          <w:cs/>
        </w:rPr>
        <w:t xml:space="preserve"> หนี้สูญจะถูกตัดจำหน่ายเมื่อ</w:t>
      </w:r>
      <w:r w:rsidR="00556F46" w:rsidRPr="00422380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="002D463C" w:rsidRPr="00422380">
        <w:rPr>
          <w:rFonts w:asciiTheme="majorBidi" w:hAnsiTheme="majorBidi" w:cstheme="majorBidi"/>
          <w:sz w:val="30"/>
          <w:szCs w:val="30"/>
          <w:cs/>
        </w:rPr>
        <w:t>ไม่สามารถคาดการณ์ได้อย่างสมเหตุสมผลว่าจะได้รับคืนเงิน</w:t>
      </w:r>
      <w:r w:rsidR="00F54706" w:rsidRPr="00422380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46609646" w14:textId="0271E349" w:rsidR="00F57C0E" w:rsidRPr="00422380" w:rsidRDefault="00F57C0E" w:rsidP="00F54706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3D67B3C" w14:textId="3E667682" w:rsidR="0081425C" w:rsidRPr="00422380" w:rsidRDefault="00F57C0E" w:rsidP="00F37C97">
      <w:pPr>
        <w:pStyle w:val="ListParagraph"/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422380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422380">
        <w:rPr>
          <w:rFonts w:asciiTheme="majorBidi" w:hAnsiTheme="majorBidi" w:cstheme="majorBidi"/>
          <w:color w:val="000000"/>
          <w:sz w:val="30"/>
          <w:szCs w:val="30"/>
          <w:cs/>
        </w:rPr>
        <w:t>ประมาณผลขาดทุนด้านเครดิตที่คาดว่าจะเกิดขึ้นตลอดอายุของสัญญา ซึ่งประมาณการโดยใช้ตารางการตั้งสำรองเพื่อหาอัตราผลขาดทุนด้านเครดิตที่คาดว่าจะเกิดขึ้น ซึ่งวิธีดังกล่าวมีการจัดกลุ่มลูกหนี้ตามความเสี่ยงด้านเครดิตที่มีลักษณะร่วมกันและตามระยะเวลาที่เกินกำหนดชำระ โดยนำข้อมูลผลขาดทุนที่เกิดขึ้นในอดีต การปรับปรุงปัจจัยที่มีความเฉพาะเจาะจงกับลูกหนี้นั้น ๆ 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</w:t>
      </w:r>
    </w:p>
    <w:p w14:paraId="1492FFDA" w14:textId="77777777" w:rsidR="0010391E" w:rsidRPr="00422380" w:rsidRDefault="0010391E" w:rsidP="00F37C97">
      <w:pPr>
        <w:pStyle w:val="ListParagraph"/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031E2013" w14:textId="6C6992B8" w:rsidR="001A036E" w:rsidRPr="00422380" w:rsidRDefault="001A036E" w:rsidP="00245FFB">
      <w:pPr>
        <w:pStyle w:val="Heading6"/>
        <w:tabs>
          <w:tab w:val="left" w:pos="540"/>
        </w:tabs>
        <w:spacing w:line="240" w:lineRule="atLeast"/>
        <w:rPr>
          <w:rFonts w:asciiTheme="majorBidi" w:hAnsiTheme="majorBidi" w:cstheme="majorBidi"/>
          <w:i/>
          <w:iCs/>
          <w:lang w:bidi="ar-SA"/>
        </w:rPr>
      </w:pPr>
      <w:r w:rsidRPr="00422380">
        <w:rPr>
          <w:rFonts w:asciiTheme="majorBidi" w:hAnsiTheme="majorBidi" w:cstheme="majorBidi"/>
          <w:i/>
          <w:iCs/>
          <w:cs/>
        </w:rPr>
        <w:t>(</w:t>
      </w:r>
      <w:r w:rsidR="00341DC5" w:rsidRPr="00422380">
        <w:rPr>
          <w:rFonts w:asciiTheme="majorBidi" w:hAnsiTheme="majorBidi" w:cstheme="majorBidi"/>
          <w:i/>
          <w:iCs/>
          <w:cs/>
        </w:rPr>
        <w:t>ช</w:t>
      </w:r>
      <w:r w:rsidRPr="00422380">
        <w:rPr>
          <w:rFonts w:asciiTheme="majorBidi" w:hAnsiTheme="majorBidi" w:cstheme="majorBidi"/>
          <w:i/>
          <w:iCs/>
          <w:cs/>
        </w:rPr>
        <w:t>)</w:t>
      </w:r>
      <w:r w:rsidRPr="00422380">
        <w:rPr>
          <w:rFonts w:asciiTheme="majorBidi" w:hAnsiTheme="majorBidi" w:cstheme="majorBidi"/>
          <w:i/>
          <w:iCs/>
          <w:cs/>
        </w:rPr>
        <w:tab/>
        <w:t>สินค้าคงเหลือ</w:t>
      </w:r>
    </w:p>
    <w:p w14:paraId="35C1276F" w14:textId="77777777" w:rsidR="001A036E" w:rsidRPr="00422380" w:rsidRDefault="001A036E" w:rsidP="005856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2853CCF1" w14:textId="4F19625D" w:rsidR="006B7AE2" w:rsidRDefault="001A036E" w:rsidP="00F608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422380">
        <w:rPr>
          <w:rFonts w:ascii="Angsana New" w:hAnsi="Angsana New"/>
          <w:sz w:val="30"/>
          <w:szCs w:val="30"/>
          <w:cs/>
        </w:rPr>
        <w:t>สินค้าคงเหลือ</w:t>
      </w:r>
      <w:r w:rsidR="00A749EA" w:rsidRPr="00422380">
        <w:rPr>
          <w:rFonts w:ascii="Angsana New" w:hAnsi="Angsana New" w:hint="cs"/>
          <w:sz w:val="30"/>
          <w:szCs w:val="30"/>
          <w:cs/>
        </w:rPr>
        <w:t>วัดมูลค่าด้วย</w:t>
      </w:r>
      <w:r w:rsidRPr="00422380">
        <w:rPr>
          <w:rFonts w:ascii="Angsana New" w:hAnsi="Angsana New"/>
          <w:sz w:val="30"/>
          <w:szCs w:val="30"/>
          <w:cs/>
        </w:rPr>
        <w:t>ราคาทุนหรือมูลค่าสุทธิที่จะได้รับแล้วแต่ราคาใดจะต่ำกว่า</w:t>
      </w:r>
      <w:r w:rsidR="00295BA5" w:rsidRPr="00422380">
        <w:rPr>
          <w:rFonts w:ascii="Angsana New" w:hAnsi="Angsana New" w:hint="cs"/>
          <w:sz w:val="30"/>
          <w:szCs w:val="30"/>
          <w:cs/>
        </w:rPr>
        <w:t xml:space="preserve"> </w:t>
      </w:r>
      <w:r w:rsidRPr="00422380">
        <w:rPr>
          <w:rFonts w:ascii="Angsana New" w:hAnsi="Angsana New"/>
          <w:sz w:val="30"/>
          <w:szCs w:val="30"/>
          <w:cs/>
        </w:rPr>
        <w:t>ต้นทุนของสินค้าคำนวณโดยใช้วิธีถัวเฉลี่ย</w:t>
      </w:r>
      <w:r w:rsidR="00F279D8">
        <w:rPr>
          <w:rFonts w:ascii="Angsana New" w:hAnsi="Angsana New" w:hint="cs"/>
          <w:sz w:val="30"/>
          <w:szCs w:val="30"/>
          <w:cs/>
        </w:rPr>
        <w:t xml:space="preserve"> ต้นทุนรวมถึงต้นทุนทางตรงที่เกิดขึ้นในการได้มาซึ่งสินค้าคงเหลือ</w:t>
      </w:r>
      <w:r w:rsidR="00556F46" w:rsidRPr="00422380">
        <w:rPr>
          <w:rFonts w:ascii="Angsana New" w:hAnsi="Angsana New" w:hint="cs"/>
          <w:sz w:val="30"/>
          <w:szCs w:val="30"/>
          <w:cs/>
        </w:rPr>
        <w:t xml:space="preserve"> </w:t>
      </w:r>
      <w:r w:rsidR="00556F46" w:rsidRPr="00422380">
        <w:rPr>
          <w:rFonts w:ascii="Angsana New" w:hAnsi="Angsana New"/>
          <w:sz w:val="30"/>
          <w:szCs w:val="30"/>
          <w:cs/>
        </w:rPr>
        <w:t xml:space="preserve">ในกรณีที่เป็นสินค้าที่ผลิตและสินค้าระหว่างผลิต ต้นทุนประกอบด้วยค่าใช้จ่ายการผลิตที่ปันส่วนอย่างเหมาะสมอ้างอิงจากฐานกำลังการผลิตปกติ </w:t>
      </w:r>
    </w:p>
    <w:p w14:paraId="7733EBD5" w14:textId="77777777" w:rsidR="006B7AE2" w:rsidRDefault="006B7AE2" w:rsidP="00F608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12598AC2" w14:textId="712C2AB2" w:rsidR="006B7AE2" w:rsidRPr="00422380" w:rsidRDefault="00F279D8" w:rsidP="00F608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F279D8">
        <w:rPr>
          <w:rFonts w:ascii="Angsana New" w:hAnsi="Angsana New"/>
          <w:sz w:val="30"/>
          <w:szCs w:val="30"/>
          <w:cs/>
        </w:rPr>
        <w:t>ทั้งนี้มูลค่าสุทธิที่จะได้รับเป็นการประมาณราคาที่จะขายได้จากการดำเนินธุรกิจปกติหักด้วยประมาณการต้นทุนในการผลิตสินค้าให้เสร็จและค่าใช้จ่ายที่จำเป็นโดยประมาณในการขาย</w:t>
      </w:r>
    </w:p>
    <w:p w14:paraId="5BF35353" w14:textId="4E242A67" w:rsidR="001A5B79" w:rsidRPr="00422380" w:rsidRDefault="00B60CDF" w:rsidP="00F60895">
      <w:pPr>
        <w:pStyle w:val="Heading6"/>
        <w:tabs>
          <w:tab w:val="left" w:pos="540"/>
        </w:tabs>
        <w:spacing w:line="240" w:lineRule="atLeast"/>
        <w:rPr>
          <w:rFonts w:ascii="Angsana New" w:hAnsi="Angsana New"/>
          <w:b w:val="0"/>
          <w:bCs w:val="0"/>
        </w:rPr>
      </w:pPr>
      <w:r w:rsidRPr="00422380">
        <w:rPr>
          <w:rFonts w:asciiTheme="majorBidi" w:hAnsiTheme="majorBidi" w:cstheme="majorBidi"/>
          <w:i/>
          <w:iCs/>
          <w:cs/>
        </w:rPr>
        <w:lastRenderedPageBreak/>
        <w:t>(</w:t>
      </w:r>
      <w:r w:rsidRPr="00422380">
        <w:rPr>
          <w:rFonts w:asciiTheme="majorBidi" w:hAnsiTheme="majorBidi" w:cstheme="majorBidi" w:hint="cs"/>
          <w:i/>
          <w:iCs/>
          <w:cs/>
        </w:rPr>
        <w:t>ซ</w:t>
      </w:r>
      <w:r w:rsidRPr="00422380">
        <w:rPr>
          <w:rFonts w:asciiTheme="majorBidi" w:hAnsiTheme="majorBidi" w:cstheme="majorBidi"/>
          <w:i/>
          <w:iCs/>
          <w:cs/>
        </w:rPr>
        <w:t>)</w:t>
      </w:r>
      <w:r w:rsidRPr="00422380">
        <w:rPr>
          <w:rFonts w:asciiTheme="majorBidi" w:hAnsiTheme="majorBidi" w:cstheme="majorBidi"/>
          <w:i/>
          <w:iCs/>
        </w:rPr>
        <w:tab/>
      </w:r>
      <w:r w:rsidR="001A5B79" w:rsidRPr="00422380">
        <w:rPr>
          <w:rFonts w:asciiTheme="majorBidi" w:hAnsiTheme="majorBidi" w:cstheme="majorBidi" w:hint="cs"/>
          <w:i/>
          <w:iCs/>
          <w:cs/>
        </w:rPr>
        <w:t>อสังหาริมทรัพย์พัฒนาเพื่อขาย</w:t>
      </w:r>
    </w:p>
    <w:p w14:paraId="37E25B28" w14:textId="77777777" w:rsidR="008B10D3" w:rsidRPr="00422380" w:rsidRDefault="008B10D3" w:rsidP="001A5B79">
      <w:pPr>
        <w:tabs>
          <w:tab w:val="clear" w:pos="227"/>
          <w:tab w:val="clear" w:pos="454"/>
          <w:tab w:val="clear" w:pos="680"/>
          <w:tab w:val="left" w:pos="540"/>
        </w:tabs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40EEC963" w14:textId="4FA09134" w:rsidR="008B10D3" w:rsidRPr="00422380" w:rsidRDefault="008B10D3" w:rsidP="006C2A23">
      <w:pPr>
        <w:tabs>
          <w:tab w:val="clear" w:pos="227"/>
          <w:tab w:val="clear" w:pos="454"/>
          <w:tab w:val="clear" w:pos="680"/>
          <w:tab w:val="left" w:pos="540"/>
        </w:tabs>
        <w:ind w:left="540"/>
        <w:jc w:val="both"/>
        <w:rPr>
          <w:rFonts w:asciiTheme="majorBidi" w:hAnsiTheme="majorBidi" w:cstheme="majorBidi"/>
          <w:spacing w:val="-4"/>
          <w:sz w:val="30"/>
          <w:szCs w:val="30"/>
        </w:rPr>
      </w:pPr>
      <w:r w:rsidRPr="00422380">
        <w:rPr>
          <w:rFonts w:asciiTheme="majorBidi" w:hAnsiTheme="majorBidi" w:cstheme="majorBidi"/>
          <w:spacing w:val="-4"/>
          <w:sz w:val="30"/>
          <w:szCs w:val="30"/>
          <w:cs/>
        </w:rPr>
        <w:t>อสังหาริมทรัพย์พัฒนาเพื่อขายคือ อสังหาริมทรัพย์ที่ถือไว้ด้วยความตั้งใจในการพัฒนาเพื่อขายในการดําเนินธุรกิจปกติ อสังหาริมทรัพย์นี้วัดมูลค่าด้วยราคาทุนหรือมูลค่าสุทธิที่จะได้รับแล้วแต่ราคาใดจะต่</w:t>
      </w:r>
      <w:r w:rsidRPr="00422380">
        <w:rPr>
          <w:rFonts w:asciiTheme="majorBidi" w:hAnsiTheme="majorBidi" w:cstheme="majorBidi" w:hint="cs"/>
          <w:spacing w:val="-4"/>
          <w:sz w:val="30"/>
          <w:szCs w:val="30"/>
          <w:cs/>
        </w:rPr>
        <w:t>ำ</w:t>
      </w:r>
      <w:r w:rsidRPr="00422380">
        <w:rPr>
          <w:rFonts w:asciiTheme="majorBidi" w:hAnsiTheme="majorBidi" w:cstheme="majorBidi"/>
          <w:spacing w:val="-4"/>
          <w:sz w:val="30"/>
          <w:szCs w:val="30"/>
          <w:cs/>
        </w:rPr>
        <w:t>กว่า</w:t>
      </w:r>
    </w:p>
    <w:p w14:paraId="116C39DF" w14:textId="77777777" w:rsidR="00521AFD" w:rsidRPr="00422380" w:rsidRDefault="00521AFD" w:rsidP="006C2A23">
      <w:pPr>
        <w:tabs>
          <w:tab w:val="clear" w:pos="227"/>
          <w:tab w:val="clear" w:pos="454"/>
          <w:tab w:val="clear" w:pos="680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366BE18F" w14:textId="5D6F4E0D" w:rsidR="001A5B79" w:rsidRPr="00422380" w:rsidRDefault="008B10D3" w:rsidP="0041167C">
      <w:pPr>
        <w:tabs>
          <w:tab w:val="clear" w:pos="227"/>
          <w:tab w:val="clear" w:pos="454"/>
          <w:tab w:val="clear" w:pos="680"/>
          <w:tab w:val="left" w:pos="540"/>
        </w:tabs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422380">
        <w:rPr>
          <w:rFonts w:asciiTheme="majorBidi" w:hAnsiTheme="majorBidi" w:cstheme="majorBidi"/>
          <w:spacing w:val="-4"/>
          <w:sz w:val="30"/>
          <w:szCs w:val="30"/>
          <w:cs/>
        </w:rPr>
        <w:t>ต้นทุนของอสังหาริมทรัพย์พัฒนาเพื่อขายประกอบด้วย ต้นทุนที่ดินซึ่งรวมต้นทุนในการได้มา ค่าถมดิน ค่าใช้จ่า</w:t>
      </w:r>
      <w:r w:rsidR="006C2A23" w:rsidRPr="00422380">
        <w:rPr>
          <w:rFonts w:asciiTheme="majorBidi" w:hAnsiTheme="majorBidi" w:cstheme="majorBidi" w:hint="cs"/>
          <w:spacing w:val="-4"/>
          <w:sz w:val="30"/>
          <w:szCs w:val="30"/>
          <w:cs/>
        </w:rPr>
        <w:t>ย</w:t>
      </w:r>
      <w:r w:rsidRPr="00422380">
        <w:rPr>
          <w:rFonts w:asciiTheme="majorBidi" w:hAnsiTheme="majorBidi" w:cstheme="majorBidi"/>
          <w:spacing w:val="-4"/>
          <w:sz w:val="30"/>
          <w:szCs w:val="30"/>
          <w:cs/>
        </w:rPr>
        <w:t>ในการพัฒนา ต้นทุนการกู้ยืม และค่าใช้จ่ายอื่น ๆ ที่เกี่ยวข้อง ต้นทุนการกู้ยืมที่เกี่ยวข้องกับการพัฒนาอสังหาริมทรัพย์พัฒนาเพื่อขายรวมเป็นราคาทุนของสินทรัพย์จนกระทั่งการพัฒนาสําเร็จ ต้นทุนของอสังหาริมทรัพย์พัฒนาเพื่อขายรวมการปันส่วนของค่าใช้จ่ายในการพัฒนาสินทรัพย์ส่วนกลางตามพื้นที่ขาย</w:t>
      </w:r>
    </w:p>
    <w:p w14:paraId="1F077F95" w14:textId="77777777" w:rsidR="006C2A23" w:rsidRPr="00422380" w:rsidRDefault="006C2A23" w:rsidP="006C2A23">
      <w:pPr>
        <w:tabs>
          <w:tab w:val="clear" w:pos="227"/>
          <w:tab w:val="clear" w:pos="454"/>
          <w:tab w:val="clear" w:pos="680"/>
          <w:tab w:val="left" w:pos="540"/>
        </w:tabs>
        <w:ind w:left="540"/>
        <w:jc w:val="both"/>
        <w:rPr>
          <w:rFonts w:asciiTheme="majorBidi" w:hAnsiTheme="majorBidi" w:cstheme="majorBidi"/>
          <w:spacing w:val="-4"/>
          <w:sz w:val="30"/>
          <w:szCs w:val="30"/>
        </w:rPr>
      </w:pPr>
    </w:p>
    <w:p w14:paraId="28406A35" w14:textId="6F0A325C" w:rsidR="008B10D3" w:rsidRPr="00422380" w:rsidRDefault="008B10D3" w:rsidP="006C2A23">
      <w:pPr>
        <w:tabs>
          <w:tab w:val="clear" w:pos="227"/>
          <w:tab w:val="clear" w:pos="454"/>
          <w:tab w:val="clear" w:pos="680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  <w:r w:rsidRPr="00422380">
        <w:rPr>
          <w:rFonts w:asciiTheme="majorBidi" w:hAnsiTheme="majorBidi" w:cstheme="majorBidi"/>
          <w:sz w:val="30"/>
          <w:szCs w:val="30"/>
          <w:cs/>
        </w:rPr>
        <w:t>มูลค่าสุทธิที่จะได้รับเป็นการประมาณราคาที่จะขายได้จากการดําเนินธุรกิจปกติหักด้วยประมาณการต้นทุนในกา</w:t>
      </w:r>
      <w:r w:rsidR="000B660C" w:rsidRPr="00422380">
        <w:rPr>
          <w:rFonts w:asciiTheme="majorBidi" w:hAnsiTheme="majorBidi" w:cstheme="majorBidi" w:hint="cs"/>
          <w:sz w:val="30"/>
          <w:szCs w:val="30"/>
          <w:cs/>
        </w:rPr>
        <w:t>ร</w:t>
      </w:r>
      <w:r w:rsidRPr="00422380">
        <w:rPr>
          <w:rFonts w:asciiTheme="majorBidi" w:hAnsiTheme="majorBidi" w:cstheme="majorBidi"/>
          <w:sz w:val="30"/>
          <w:szCs w:val="30"/>
          <w:cs/>
        </w:rPr>
        <w:t>พัฒนา อสังหาริมทรัพย์จนกระทั่งการพัฒนาสําเร็จและค่าใช้จ่ายที่จําเป็นโดยประมาณในการขาย</w:t>
      </w:r>
    </w:p>
    <w:p w14:paraId="6D5F7FB8" w14:textId="77777777" w:rsidR="00521AFD" w:rsidRPr="00422380" w:rsidRDefault="00521AFD" w:rsidP="006C2A23">
      <w:pPr>
        <w:tabs>
          <w:tab w:val="clear" w:pos="227"/>
          <w:tab w:val="clear" w:pos="454"/>
          <w:tab w:val="clear" w:pos="680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66405572" w14:textId="7011E27B" w:rsidR="008B10D3" w:rsidRPr="00422380" w:rsidRDefault="008B10D3" w:rsidP="006C2A23">
      <w:pPr>
        <w:tabs>
          <w:tab w:val="clear" w:pos="227"/>
          <w:tab w:val="clear" w:pos="454"/>
          <w:tab w:val="clear" w:pos="680"/>
          <w:tab w:val="left" w:pos="540"/>
        </w:tabs>
        <w:ind w:left="540"/>
        <w:jc w:val="both"/>
        <w:rPr>
          <w:rFonts w:asciiTheme="majorBidi" w:hAnsiTheme="majorBidi" w:cstheme="majorBidi"/>
          <w:spacing w:val="-4"/>
          <w:sz w:val="30"/>
          <w:szCs w:val="30"/>
        </w:rPr>
      </w:pPr>
      <w:r w:rsidRPr="00422380">
        <w:rPr>
          <w:rFonts w:asciiTheme="majorBidi" w:hAnsiTheme="majorBidi" w:cstheme="majorBidi"/>
          <w:spacing w:val="-4"/>
          <w:sz w:val="30"/>
          <w:szCs w:val="30"/>
          <w:cs/>
        </w:rPr>
        <w:t>เมื่อมีการขายอสังหาริมทรัพย์พัฒนาเพื่อขาย ต้นทุนของอสังหาริมทรัพย์ดังกล่าวจะถูกรับรู้เป็นค่าใช้จ่ายในงวดเดียวกันกับที่มีการรับรู้รายได้ที่เกี่ยวข้อง</w:t>
      </w:r>
    </w:p>
    <w:p w14:paraId="4D1AE7EE" w14:textId="512D68CA" w:rsidR="008B10D3" w:rsidRPr="00422380" w:rsidRDefault="008B10D3" w:rsidP="004D40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00" w:beforeAutospacing="1"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  <w:r w:rsidRPr="00422380">
        <w:rPr>
          <w:rFonts w:asciiTheme="majorBidi" w:hAnsiTheme="majorBidi" w:cstheme="majorBidi"/>
          <w:sz w:val="30"/>
          <w:szCs w:val="30"/>
          <w:cs/>
        </w:rPr>
        <w:t>ต้นทุน</w:t>
      </w:r>
      <w:r w:rsidR="00A033F9" w:rsidRPr="00422380">
        <w:rPr>
          <w:rFonts w:asciiTheme="majorBidi" w:hAnsiTheme="majorBidi" w:cstheme="majorBidi" w:hint="cs"/>
          <w:sz w:val="30"/>
          <w:szCs w:val="30"/>
          <w:cs/>
        </w:rPr>
        <w:t>ขาย คำนวณ</w:t>
      </w:r>
      <w:r w:rsidR="00C63924" w:rsidRPr="00422380">
        <w:rPr>
          <w:rFonts w:asciiTheme="majorBidi" w:hAnsiTheme="majorBidi" w:cstheme="majorBidi" w:hint="cs"/>
          <w:sz w:val="30"/>
          <w:szCs w:val="30"/>
          <w:cs/>
        </w:rPr>
        <w:t>จาก</w:t>
      </w:r>
      <w:r w:rsidR="00A033F9" w:rsidRPr="00422380">
        <w:rPr>
          <w:rFonts w:asciiTheme="majorBidi" w:hAnsiTheme="majorBidi" w:cstheme="majorBidi" w:hint="cs"/>
          <w:sz w:val="30"/>
          <w:szCs w:val="30"/>
          <w:cs/>
        </w:rPr>
        <w:t>ต้นทุนของที่ดินและสิ่งปลูกสร้างที่ขาย โดยเฉลี่ยต้นทุนตามสัดส่วนของพื้นที่ที่ขาย</w:t>
      </w:r>
    </w:p>
    <w:p w14:paraId="4BD19085" w14:textId="5887CF49" w:rsidR="00722808" w:rsidRPr="00422380" w:rsidRDefault="00722808" w:rsidP="00AA52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119267B8" w14:textId="1CDE0515" w:rsidR="001A036E" w:rsidRPr="00422380" w:rsidRDefault="001A036E" w:rsidP="00245FFB">
      <w:pPr>
        <w:tabs>
          <w:tab w:val="clear" w:pos="227"/>
          <w:tab w:val="clear" w:pos="454"/>
          <w:tab w:val="clear" w:pos="680"/>
          <w:tab w:val="left" w:pos="540"/>
        </w:tabs>
        <w:rPr>
          <w:rFonts w:ascii="Angsana New" w:hAnsi="Angsana New"/>
          <w:b/>
          <w:bCs/>
          <w:i/>
          <w:iCs/>
          <w:sz w:val="30"/>
          <w:szCs w:val="30"/>
          <w:lang w:bidi="ar-SA"/>
        </w:rPr>
      </w:pPr>
      <w:bookmarkStart w:id="1" w:name="_Hlk127454690"/>
      <w:r w:rsidRPr="00422380">
        <w:rPr>
          <w:rFonts w:ascii="Angsana New" w:hAnsi="Angsana New"/>
          <w:b/>
          <w:bCs/>
          <w:i/>
          <w:iCs/>
          <w:sz w:val="30"/>
          <w:szCs w:val="30"/>
          <w:cs/>
        </w:rPr>
        <w:t>(</w:t>
      </w:r>
      <w:r w:rsidR="00B60CDF" w:rsidRPr="00422380">
        <w:rPr>
          <w:rFonts w:ascii="Angsana New" w:hAnsi="Angsana New" w:hint="cs"/>
          <w:b/>
          <w:bCs/>
          <w:i/>
          <w:iCs/>
          <w:sz w:val="30"/>
          <w:szCs w:val="30"/>
          <w:cs/>
        </w:rPr>
        <w:t>ฌ</w:t>
      </w:r>
      <w:r w:rsidRPr="00422380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Pr="00422380"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="00917576" w:rsidRPr="00422380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สินทรัพย์</w:t>
      </w:r>
      <w:r w:rsidR="00917576" w:rsidRPr="00422380">
        <w:rPr>
          <w:rFonts w:ascii="Angsana New" w:hAnsi="Angsana New"/>
          <w:b/>
          <w:bCs/>
          <w:i/>
          <w:iCs/>
          <w:sz w:val="30"/>
          <w:szCs w:val="30"/>
          <w:cs/>
        </w:rPr>
        <w:t>ไม่หมุนเวียนที่จัดประเภทเป็นสินทรัพย์ที่ถือไว้เพื่อขาย</w:t>
      </w:r>
    </w:p>
    <w:bookmarkEnd w:id="1"/>
    <w:p w14:paraId="38A1B644" w14:textId="77777777" w:rsidR="001A036E" w:rsidRPr="00422380" w:rsidRDefault="001A036E" w:rsidP="005856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0F0FCEBE" w14:textId="20A751B9" w:rsidR="00E35B8A" w:rsidRPr="00422380" w:rsidRDefault="001B13E5" w:rsidP="008467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22380">
        <w:rPr>
          <w:rFonts w:asciiTheme="majorBidi" w:hAnsiTheme="majorBidi" w:cstheme="majorBidi"/>
          <w:sz w:val="30"/>
          <w:szCs w:val="30"/>
          <w:cs/>
        </w:rPr>
        <w:t>สินทรัพย์ไม่หมุนเวียนที่จัดประเภทเป็นสินทรัพย์ที่ถือไว้เพื่อขายเมื่อมีความเป็นไปได้ค่อนข้างแน่ในระดับสูงมากที่มูลค่าที่จะได้รับคืนส่วนใหญ่มาจากการขายมากกว่ามาจากการใช้สินทรัพย์นั้นต่อไป สินทรัพย์วัดมูลค่าด้วยจำนวนที่ต่ำกว่าระหว่างมูลค่าตามบัญชีกับมูลค่ายุติธรรมหักต้นทุนในการขาย</w:t>
      </w:r>
      <w:r w:rsidR="002E0C99" w:rsidRPr="0042238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6F5965" w:rsidRPr="00422380">
        <w:rPr>
          <w:rFonts w:asciiTheme="majorBidi" w:hAnsiTheme="majorBidi" w:cstheme="majorBidi"/>
          <w:sz w:val="30"/>
          <w:szCs w:val="30"/>
          <w:cs/>
        </w:rPr>
        <w:t>ขาดทุนจากการด้อยค่าสำหรับการจัดประเภทเป็นสินทรัพย์ที่ถือไว้เพื่อขายในครั้งแรกและผลกำไรและขาดทุนจากการวัดมูลค่าในภายหลังรับรู้ในกำไรหรือขาดทุน</w:t>
      </w:r>
    </w:p>
    <w:p w14:paraId="6E6587C7" w14:textId="77777777" w:rsidR="004D4881" w:rsidRPr="00422380" w:rsidRDefault="004D4881" w:rsidP="008467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34B1C12C" w14:textId="18CA1096" w:rsidR="00633FF8" w:rsidRPr="006B7AE2" w:rsidRDefault="004D4881" w:rsidP="006B7A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422380">
        <w:rPr>
          <w:rFonts w:asciiTheme="majorBidi" w:hAnsiTheme="majorBidi" w:cstheme="majorBidi"/>
          <w:sz w:val="30"/>
          <w:szCs w:val="30"/>
          <w:cs/>
        </w:rPr>
        <w:t>สินทรัพย์ไม่มีตัวตนและอาคารและอุปกรณ์ที่ถูกจัดประเภทเป็นสินทรัพย์ที่ถือไว้เพื่อขายจะหยุดบันทึกค่าตัดจำหน่ายหรือค่าเสื่อมราคา</w:t>
      </w:r>
      <w:r w:rsidR="00633FF8">
        <w:rPr>
          <w:rFonts w:ascii="Angsana New" w:hAnsi="Angsana New"/>
          <w:b/>
          <w:bCs/>
          <w:i/>
          <w:iCs/>
          <w:sz w:val="24"/>
          <w:szCs w:val="24"/>
          <w:cs/>
        </w:rPr>
        <w:br w:type="page"/>
      </w:r>
    </w:p>
    <w:p w14:paraId="122EB296" w14:textId="1B646474" w:rsidR="001A036E" w:rsidRPr="00422380" w:rsidRDefault="001A036E" w:rsidP="00245F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</w:pPr>
      <w:r w:rsidRPr="00422380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lastRenderedPageBreak/>
        <w:t>(</w:t>
      </w:r>
      <w:r w:rsidR="00B60CDF" w:rsidRPr="00422380">
        <w:rPr>
          <w:rFonts w:ascii="Angsana New" w:hAnsi="Angsana New" w:hint="cs"/>
          <w:b/>
          <w:bCs/>
          <w:i/>
          <w:iCs/>
          <w:sz w:val="30"/>
          <w:szCs w:val="30"/>
          <w:cs/>
          <w:lang w:val="th-TH"/>
        </w:rPr>
        <w:t>ญ</w:t>
      </w:r>
      <w:r w:rsidRPr="00422380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t>)</w:t>
      </w:r>
      <w:r w:rsidRPr="00422380">
        <w:rPr>
          <w:rFonts w:ascii="Angsana New" w:hAnsi="Angsana New"/>
          <w:b/>
          <w:bCs/>
          <w:sz w:val="30"/>
          <w:szCs w:val="30"/>
          <w:cs/>
          <w:lang w:val="th-TH"/>
        </w:rPr>
        <w:tab/>
      </w:r>
      <w:r w:rsidRPr="00422380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t>อสังหาริมทรัพย์เพื่อการลงทุน</w:t>
      </w:r>
    </w:p>
    <w:p w14:paraId="2F687C5A" w14:textId="77777777" w:rsidR="00897C0B" w:rsidRPr="00422380" w:rsidRDefault="00897C0B" w:rsidP="00ED4A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7642840B" w14:textId="77777777" w:rsidR="000F693D" w:rsidRPr="00422380" w:rsidRDefault="001A036E" w:rsidP="001F7E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422380">
        <w:rPr>
          <w:rFonts w:ascii="Angsana New" w:hAnsi="Angsana New"/>
          <w:sz w:val="30"/>
          <w:szCs w:val="30"/>
          <w:cs/>
        </w:rPr>
        <w:t>อสังหาริมทรัพย์เพื่อการลงทุน</w:t>
      </w:r>
      <w:r w:rsidR="000921AF" w:rsidRPr="00422380">
        <w:rPr>
          <w:rFonts w:ascii="Angsana New" w:hAnsi="Angsana New" w:hint="cs"/>
          <w:sz w:val="30"/>
          <w:szCs w:val="30"/>
          <w:cs/>
        </w:rPr>
        <w:t>วัดมูลค่าด้วย</w:t>
      </w:r>
      <w:r w:rsidRPr="00422380">
        <w:rPr>
          <w:rFonts w:ascii="Angsana New" w:hAnsi="Angsana New"/>
          <w:sz w:val="30"/>
          <w:szCs w:val="30"/>
          <w:cs/>
        </w:rPr>
        <w:t>ราคาทุน</w:t>
      </w:r>
      <w:r w:rsidR="00FB5D10" w:rsidRPr="00422380">
        <w:rPr>
          <w:rFonts w:ascii="Angsana New" w:hAnsi="Angsana New" w:hint="cs"/>
          <w:sz w:val="30"/>
          <w:szCs w:val="30"/>
          <w:cs/>
        </w:rPr>
        <w:t xml:space="preserve"> </w:t>
      </w:r>
      <w:bookmarkStart w:id="2" w:name="_Hlk180749051"/>
      <w:r w:rsidR="00FB5D10" w:rsidRPr="00422380">
        <w:rPr>
          <w:rFonts w:ascii="Angsana New" w:hAnsi="Angsana New"/>
          <w:sz w:val="30"/>
          <w:szCs w:val="30"/>
          <w:cs/>
        </w:rPr>
        <w:t>(รวมถึงต้นทุนการกู้ยืม)</w:t>
      </w:r>
      <w:bookmarkEnd w:id="2"/>
      <w:r w:rsidR="00FB5D10" w:rsidRPr="00422380">
        <w:rPr>
          <w:rFonts w:ascii="Angsana New" w:hAnsi="Angsana New" w:hint="cs"/>
          <w:sz w:val="30"/>
          <w:szCs w:val="30"/>
          <w:cs/>
        </w:rPr>
        <w:t xml:space="preserve"> </w:t>
      </w:r>
      <w:r w:rsidRPr="00422380">
        <w:rPr>
          <w:rFonts w:ascii="Angsana New" w:hAnsi="Angsana New"/>
          <w:sz w:val="30"/>
          <w:szCs w:val="30"/>
          <w:cs/>
        </w:rPr>
        <w:t>หักขาดทุนจากการด้อยค่า</w:t>
      </w:r>
      <w:r w:rsidR="000F693D" w:rsidRPr="00422380">
        <w:rPr>
          <w:rFonts w:ascii="Angsana New" w:hAnsi="Angsana New" w:hint="cs"/>
          <w:sz w:val="30"/>
          <w:szCs w:val="30"/>
          <w:cs/>
        </w:rPr>
        <w:t xml:space="preserve"> </w:t>
      </w:r>
    </w:p>
    <w:p w14:paraId="0C0C1B9F" w14:textId="77777777" w:rsidR="000F693D" w:rsidRPr="00422380" w:rsidRDefault="000F693D" w:rsidP="001F7E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5AF0533" w14:textId="70D08F08" w:rsidR="00264925" w:rsidRPr="00422380" w:rsidRDefault="00DE7C9B" w:rsidP="001F7E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422380">
        <w:rPr>
          <w:rFonts w:ascii="Angsana New" w:hAnsi="Angsana New"/>
          <w:sz w:val="30"/>
          <w:szCs w:val="30"/>
          <w:cs/>
        </w:rPr>
        <w:t>ผลต่างระหว่างสิ่งตอบแทนสุทธิที่ได้รับจากการจำหน่ายกับมูลค่าตามบัญชีของอสังหาริมทรัพย์เพื่อการลงทุนรับรู้ในกำไรหรือขาดทุน</w:t>
      </w:r>
    </w:p>
    <w:p w14:paraId="1E61D2DF" w14:textId="77777777" w:rsidR="00521AFD" w:rsidRPr="00422380" w:rsidRDefault="00521AFD" w:rsidP="001A03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1A4DBF26" w14:textId="2AED2082" w:rsidR="001A036E" w:rsidRPr="00422380" w:rsidRDefault="001A036E" w:rsidP="001A03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422380">
        <w:rPr>
          <w:rFonts w:ascii="Angsana New" w:hAnsi="Angsana New"/>
          <w:b/>
          <w:bCs/>
          <w:i/>
          <w:iCs/>
          <w:sz w:val="30"/>
          <w:szCs w:val="30"/>
          <w:cs/>
        </w:rPr>
        <w:t>(</w:t>
      </w:r>
      <w:r w:rsidR="00B60CDF" w:rsidRPr="00422380">
        <w:rPr>
          <w:rFonts w:ascii="Angsana New" w:hAnsi="Angsana New" w:hint="cs"/>
          <w:b/>
          <w:bCs/>
          <w:i/>
          <w:iCs/>
          <w:sz w:val="30"/>
          <w:szCs w:val="30"/>
          <w:cs/>
        </w:rPr>
        <w:t>ฎ</w:t>
      </w:r>
      <w:r w:rsidRPr="00422380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Pr="00422380"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Pr="00422380">
        <w:rPr>
          <w:rFonts w:ascii="Angsana New" w:hAnsi="Angsana New"/>
          <w:b/>
          <w:bCs/>
          <w:i/>
          <w:iCs/>
          <w:sz w:val="30"/>
          <w:szCs w:val="30"/>
          <w:cs/>
        </w:rPr>
        <w:t>ที่ดิน อาคารและอุปกรณ์</w:t>
      </w:r>
    </w:p>
    <w:p w14:paraId="26ECB908" w14:textId="77777777" w:rsidR="001A036E" w:rsidRPr="00422380" w:rsidRDefault="001A036E" w:rsidP="00EC25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  <w:lang w:bidi="ar-SA"/>
        </w:rPr>
      </w:pPr>
    </w:p>
    <w:p w14:paraId="62832E56" w14:textId="5E4DAB45" w:rsidR="001A036E" w:rsidRPr="00422380" w:rsidRDefault="001A036E" w:rsidP="007250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422380">
        <w:rPr>
          <w:rFonts w:ascii="Angsana New" w:hAnsi="Angsana New"/>
          <w:sz w:val="30"/>
          <w:szCs w:val="30"/>
          <w:cs/>
        </w:rPr>
        <w:t>อาคารและอุปกรณ์</w:t>
      </w:r>
      <w:r w:rsidR="003C4EBA" w:rsidRPr="00422380">
        <w:rPr>
          <w:rFonts w:ascii="Angsana New" w:hAnsi="Angsana New" w:hint="cs"/>
          <w:sz w:val="30"/>
          <w:szCs w:val="30"/>
          <w:cs/>
        </w:rPr>
        <w:t>วัดมูลค่า</w:t>
      </w:r>
      <w:r w:rsidRPr="00422380">
        <w:rPr>
          <w:rFonts w:ascii="Angsana New" w:hAnsi="Angsana New"/>
          <w:sz w:val="30"/>
          <w:szCs w:val="30"/>
          <w:cs/>
        </w:rPr>
        <w:t>ด้วยราคาทุนหักค่าเสื่อมราคาสะสมและขาดทุนจากการด้อยค่า ยกเว้นที่ดินที่</w:t>
      </w:r>
      <w:r w:rsidR="00F20121" w:rsidRPr="00422380">
        <w:rPr>
          <w:rFonts w:ascii="Angsana New" w:hAnsi="Angsana New" w:hint="cs"/>
          <w:sz w:val="30"/>
          <w:szCs w:val="30"/>
          <w:cs/>
        </w:rPr>
        <w:t>วัดมูลค่า</w:t>
      </w:r>
      <w:r w:rsidRPr="00422380">
        <w:rPr>
          <w:rFonts w:ascii="Angsana New" w:hAnsi="Angsana New"/>
          <w:sz w:val="30"/>
          <w:szCs w:val="30"/>
          <w:cs/>
        </w:rPr>
        <w:t>ด้วยราคาที่ตีใหม่ ราคาที่ตีใหม่หมายถึงมูลค่ายุติธรรมซึ่งกำหนดจากเกณฑ์การใช้งานของสินทรัพย์ที่มีอยู่จริง</w:t>
      </w:r>
      <w:r w:rsidR="002061C1" w:rsidRPr="00422380">
        <w:rPr>
          <w:rFonts w:ascii="Angsana New" w:hAnsi="Angsana New"/>
          <w:sz w:val="30"/>
          <w:szCs w:val="30"/>
          <w:cs/>
        </w:rPr>
        <w:br/>
      </w:r>
      <w:r w:rsidR="004A0E0F" w:rsidRPr="00422380">
        <w:rPr>
          <w:rFonts w:ascii="Angsana New" w:hAnsi="Angsana New"/>
          <w:sz w:val="30"/>
          <w:szCs w:val="30"/>
          <w:cs/>
        </w:rPr>
        <w:t>ณ วันที่มีการตีราคาใหม่</w:t>
      </w:r>
      <w:r w:rsidR="003567FB" w:rsidRPr="00422380">
        <w:rPr>
          <w:rFonts w:ascii="Angsana New" w:hAnsi="Angsana New"/>
          <w:sz w:val="30"/>
          <w:szCs w:val="30"/>
          <w:cs/>
        </w:rPr>
        <w:t>หัก</w:t>
      </w:r>
      <w:r w:rsidR="00480EF6" w:rsidRPr="00422380">
        <w:rPr>
          <w:rFonts w:ascii="Angsana New" w:hAnsi="Angsana New"/>
          <w:sz w:val="30"/>
          <w:szCs w:val="30"/>
          <w:cs/>
        </w:rPr>
        <w:t>ค่าเผื่อการด้อยค่าของสินทรัพย์</w:t>
      </w:r>
    </w:p>
    <w:p w14:paraId="6CBB2DC4" w14:textId="77777777" w:rsidR="00015347" w:rsidRPr="00422380" w:rsidRDefault="00015347" w:rsidP="007250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695A7FE1" w14:textId="77777777" w:rsidR="00521AFD" w:rsidRPr="00422380" w:rsidRDefault="00521AFD" w:rsidP="00DF6D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422380">
        <w:rPr>
          <w:rFonts w:ascii="Angsana New" w:hAnsi="Angsana New"/>
          <w:sz w:val="30"/>
          <w:szCs w:val="30"/>
          <w:cs/>
        </w:rPr>
        <w:t xml:space="preserve">ราคาทุนรวมถึงต้นทุนการกู้ยืม ต้นทุนในการรื้อถอน การขนย้าย การบูรณะสถานที่ตั้งของสินทรัพย์ </w:t>
      </w:r>
    </w:p>
    <w:p w14:paraId="2FE286BA" w14:textId="77777777" w:rsidR="00521AFD" w:rsidRPr="00422380" w:rsidRDefault="00521AFD" w:rsidP="00DF6D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EC92B4D" w14:textId="4FE8C536" w:rsidR="00170104" w:rsidRPr="00422380" w:rsidRDefault="001A036E" w:rsidP="00DF6D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422380">
        <w:rPr>
          <w:rFonts w:ascii="Angsana New" w:hAnsi="Angsana New"/>
          <w:sz w:val="30"/>
          <w:szCs w:val="30"/>
          <w:cs/>
        </w:rPr>
        <w:t xml:space="preserve">ผลต่างระหว่างสิ่งตอบแทนสุทธิที่ได้รับจากการจำหน่ายกับมูลค่าตามบัญชีของที่ดิน อาคาร และอุปกรณ์ </w:t>
      </w:r>
      <w:r w:rsidR="00F20121" w:rsidRPr="00422380">
        <w:rPr>
          <w:rFonts w:ascii="Angsana New" w:hAnsi="Angsana New" w:hint="cs"/>
          <w:sz w:val="30"/>
          <w:szCs w:val="30"/>
          <w:cs/>
        </w:rPr>
        <w:t xml:space="preserve">รับรู้ในกำไรหรือขาดทุน </w:t>
      </w:r>
    </w:p>
    <w:p w14:paraId="3ED6769D" w14:textId="77777777" w:rsidR="00AB3A13" w:rsidRPr="00422380" w:rsidRDefault="00AB3A13" w:rsidP="00DF6D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24"/>
          <w:szCs w:val="24"/>
          <w:cs/>
        </w:rPr>
      </w:pPr>
    </w:p>
    <w:p w14:paraId="6D75E721" w14:textId="77777777" w:rsidR="007813BB" w:rsidRPr="00422380" w:rsidRDefault="007813BB" w:rsidP="007813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i/>
          <w:iCs/>
          <w:sz w:val="30"/>
          <w:szCs w:val="30"/>
          <w:cs/>
        </w:rPr>
      </w:pPr>
      <w:r w:rsidRPr="00422380">
        <w:rPr>
          <w:rFonts w:ascii="Angsana New" w:hAnsi="Angsana New"/>
          <w:i/>
          <w:iCs/>
          <w:sz w:val="30"/>
          <w:szCs w:val="30"/>
          <w:cs/>
        </w:rPr>
        <w:t>สินทรัพย์ที่ตีราคาใหม่</w:t>
      </w:r>
    </w:p>
    <w:p w14:paraId="5F30CBCE" w14:textId="77777777" w:rsidR="007813BB" w:rsidRPr="00422380" w:rsidRDefault="007813BB" w:rsidP="007813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i/>
          <w:iCs/>
          <w:sz w:val="24"/>
          <w:szCs w:val="24"/>
        </w:rPr>
      </w:pPr>
    </w:p>
    <w:p w14:paraId="4F749D7C" w14:textId="54E1C614" w:rsidR="00F60895" w:rsidRPr="00422380" w:rsidRDefault="007813BB" w:rsidP="00F608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422380">
        <w:rPr>
          <w:rFonts w:ascii="Angsana New" w:hAnsi="Angsana New"/>
          <w:sz w:val="30"/>
          <w:szCs w:val="30"/>
          <w:cs/>
        </w:rPr>
        <w:t>การตีราคา</w:t>
      </w:r>
      <w:r w:rsidRPr="00422380">
        <w:rPr>
          <w:rFonts w:ascii="Angsana New" w:hAnsi="Angsana New" w:hint="cs"/>
          <w:sz w:val="30"/>
          <w:szCs w:val="30"/>
          <w:cs/>
        </w:rPr>
        <w:t>สินทรัพย์</w:t>
      </w:r>
      <w:r w:rsidRPr="00422380">
        <w:rPr>
          <w:rFonts w:ascii="Angsana New" w:hAnsi="Angsana New"/>
          <w:sz w:val="30"/>
          <w:szCs w:val="30"/>
          <w:cs/>
        </w:rPr>
        <w:t>ใหม่ดำเนินการโดยผู้เชี่ยวชาญในการประเมินราคาที่มีความเป็นอิสระอย่างสม่ำเสมอ เพื่อให้มั่นใจว่าราคาตามบัญชีของสินทรัพย์ที่ได้รับการประเมินไม่แตกต่างอย่างเป็นสาระสำคัญจากมูลค่ายุติธรรม ณ วันที่รายงาน</w:t>
      </w:r>
      <w:r w:rsidR="00CD184C" w:rsidRPr="00422380">
        <w:rPr>
          <w:rFonts w:ascii="Angsana New" w:hAnsi="Angsana New"/>
          <w:sz w:val="30"/>
          <w:szCs w:val="30"/>
        </w:rPr>
        <w:t xml:space="preserve"> </w:t>
      </w:r>
      <w:r w:rsidRPr="00422380">
        <w:rPr>
          <w:rFonts w:ascii="Angsana New" w:hAnsi="Angsana New" w:hint="cs"/>
          <w:sz w:val="30"/>
          <w:szCs w:val="30"/>
          <w:cs/>
        </w:rPr>
        <w:t>ซึ่ง</w:t>
      </w:r>
      <w:r w:rsidRPr="00422380">
        <w:rPr>
          <w:rFonts w:ascii="Angsana New" w:hAnsi="Angsana New"/>
          <w:sz w:val="30"/>
          <w:szCs w:val="30"/>
          <w:cs/>
        </w:rPr>
        <w:t>มูลค่าของสินทรัพย์ส่วนที่ตีเพิ่มขึ้นจะบันทึกไปยังกำไรขาดทุนเบ็ดเสร็จอื่นและแสดงเป็น “</w:t>
      </w:r>
      <w:r w:rsidRPr="00422380">
        <w:rPr>
          <w:rFonts w:ascii="Angsana New" w:hAnsi="Angsana New" w:hint="cs"/>
          <w:sz w:val="30"/>
          <w:szCs w:val="30"/>
          <w:cs/>
        </w:rPr>
        <w:t>สำรอง</w:t>
      </w:r>
      <w:r w:rsidRPr="00422380">
        <w:rPr>
          <w:rFonts w:ascii="Angsana New" w:hAnsi="Angsana New"/>
          <w:sz w:val="30"/>
          <w:szCs w:val="30"/>
          <w:cs/>
        </w:rPr>
        <w:t>การตีราคา</w:t>
      </w:r>
      <w:r w:rsidRPr="004D23AC">
        <w:rPr>
          <w:rFonts w:ascii="Angsana New" w:hAnsi="Angsana New"/>
          <w:sz w:val="30"/>
          <w:szCs w:val="30"/>
          <w:cs/>
        </w:rPr>
        <w:t>สินทรัพย์</w:t>
      </w:r>
      <w:r w:rsidR="00A443F5" w:rsidRPr="004D23AC">
        <w:rPr>
          <w:rFonts w:ascii="Angsana New" w:hAnsi="Angsana New" w:hint="cs"/>
          <w:sz w:val="30"/>
          <w:szCs w:val="30"/>
          <w:cs/>
        </w:rPr>
        <w:t>ใหม่</w:t>
      </w:r>
      <w:r w:rsidRPr="004D23AC">
        <w:rPr>
          <w:rFonts w:ascii="Angsana New" w:hAnsi="Angsana New"/>
          <w:sz w:val="30"/>
          <w:szCs w:val="30"/>
          <w:cs/>
        </w:rPr>
        <w:t>” ในองค์ประกอบอื่น</w:t>
      </w:r>
      <w:r w:rsidRPr="00422380">
        <w:rPr>
          <w:rFonts w:ascii="Angsana New" w:hAnsi="Angsana New"/>
          <w:sz w:val="30"/>
          <w:szCs w:val="30"/>
          <w:cs/>
        </w:rPr>
        <w:t>ของส่วนของผู้ถือหุ้น</w:t>
      </w:r>
      <w:r w:rsidRPr="00422380">
        <w:rPr>
          <w:rFonts w:ascii="Angsana New" w:hAnsi="Angsana New" w:hint="cs"/>
          <w:sz w:val="30"/>
          <w:szCs w:val="30"/>
          <w:cs/>
        </w:rPr>
        <w:t xml:space="preserve"> </w:t>
      </w:r>
      <w:r w:rsidR="0072752C" w:rsidRPr="00422380">
        <w:rPr>
          <w:rFonts w:ascii="Angsana New" w:hAnsi="Angsana New"/>
          <w:sz w:val="30"/>
          <w:szCs w:val="30"/>
          <w:cs/>
        </w:rPr>
        <w:t>ยกเว้นกรณีที่เคยประเมินมูลค่าของสินทรัพย์ลดลงและรับรู้ขาดทุนในกำไรหรือขาดทุนของสินทรัพย์ชิ้นเดียวกันนั้นแล้ว ส่วนที่ตีเพิ่มขึ้นดังกล่าวจะรับรู้ในกำไรหรือขาดทุน</w:t>
      </w:r>
      <w:r w:rsidR="0072752C" w:rsidRPr="00422380">
        <w:rPr>
          <w:rFonts w:ascii="Angsana New" w:hAnsi="Angsana New" w:hint="cs"/>
          <w:sz w:val="30"/>
          <w:szCs w:val="30"/>
          <w:cs/>
        </w:rPr>
        <w:t xml:space="preserve"> </w:t>
      </w:r>
      <w:r w:rsidRPr="00422380">
        <w:rPr>
          <w:rFonts w:ascii="Angsana New" w:hAnsi="Angsana New"/>
          <w:sz w:val="30"/>
          <w:szCs w:val="30"/>
          <w:cs/>
        </w:rPr>
        <w:t>ในกรณีที่มูลค่าของสินทรัพย์ลดลงจากการตีราคาใหม่จะบันทึกในกำไรหรือขาดทุนสำหรับมูลค่าที่ลดลงเฉพาะจำนวนที่ลดลงมากกว่า</w:t>
      </w:r>
      <w:r w:rsidRPr="00422380">
        <w:rPr>
          <w:rFonts w:ascii="Angsana New" w:hAnsi="Angsana New" w:hint="cs"/>
          <w:sz w:val="30"/>
          <w:szCs w:val="30"/>
          <w:cs/>
        </w:rPr>
        <w:t>สำรอง</w:t>
      </w:r>
      <w:r w:rsidRPr="00422380">
        <w:rPr>
          <w:rFonts w:ascii="Angsana New" w:hAnsi="Angsana New"/>
          <w:sz w:val="30"/>
          <w:szCs w:val="30"/>
          <w:cs/>
        </w:rPr>
        <w:t xml:space="preserve">การตีราคาสินทรัพย์ที่เคยบันทึกไว้ครั้งก่อนในกำไรขาดทุนเบ็ดเสร็จอื่นของสินทรัพย์ชิ้นเดียวกันนั้น ในกรณีที่มีการจำหน่ายสินทรัพย์ที่เคยตีราคาใหม่ </w:t>
      </w:r>
      <w:r w:rsidRPr="00422380">
        <w:rPr>
          <w:rFonts w:ascii="Angsana New" w:hAnsi="Angsana New" w:hint="cs"/>
          <w:sz w:val="30"/>
          <w:szCs w:val="30"/>
          <w:cs/>
        </w:rPr>
        <w:t>สำรอง</w:t>
      </w:r>
      <w:r w:rsidRPr="00422380">
        <w:rPr>
          <w:rFonts w:ascii="Angsana New" w:hAnsi="Angsana New"/>
          <w:sz w:val="30"/>
          <w:szCs w:val="30"/>
          <w:cs/>
        </w:rPr>
        <w:t>การตีราคาของสินทรัพย์ที่จำหน่ายจะโอนโดยตรงไปยังกำไรสะสมและไม่รวมในการคำนวณกำไรหรือขาดทุนจากการจำหน่ายสินทรัพย์</w:t>
      </w:r>
    </w:p>
    <w:p w14:paraId="40F54824" w14:textId="1366B4E5" w:rsidR="00633FF8" w:rsidRDefault="00633F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22"/>
          <w:szCs w:val="22"/>
          <w:cs/>
        </w:rPr>
      </w:pPr>
      <w:r>
        <w:rPr>
          <w:rFonts w:ascii="Angsana New" w:hAnsi="Angsana New"/>
          <w:i/>
          <w:iCs/>
          <w:sz w:val="22"/>
          <w:szCs w:val="22"/>
          <w:cs/>
        </w:rPr>
        <w:br w:type="page"/>
      </w:r>
    </w:p>
    <w:p w14:paraId="4E49AF17" w14:textId="47CA8FA3" w:rsidR="00B44877" w:rsidRPr="00422380" w:rsidRDefault="001A036E" w:rsidP="00F608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422380">
        <w:rPr>
          <w:rFonts w:ascii="Angsana New" w:hAnsi="Angsana New"/>
          <w:i/>
          <w:iCs/>
          <w:sz w:val="30"/>
          <w:szCs w:val="30"/>
          <w:cs/>
        </w:rPr>
        <w:lastRenderedPageBreak/>
        <w:t>ต้นทุนที่เกิดขึ้นในภายหลัง</w:t>
      </w:r>
    </w:p>
    <w:p w14:paraId="03035DA9" w14:textId="77777777" w:rsidR="00A359CC" w:rsidRPr="00422380" w:rsidRDefault="00A359CC" w:rsidP="000153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i/>
          <w:iCs/>
          <w:sz w:val="22"/>
          <w:szCs w:val="22"/>
        </w:rPr>
      </w:pPr>
    </w:p>
    <w:p w14:paraId="20EA473C" w14:textId="36084E49" w:rsidR="00B44877" w:rsidRPr="00422380" w:rsidRDefault="001A036E" w:rsidP="00B448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422380">
        <w:rPr>
          <w:rFonts w:ascii="Angsana New" w:hAnsi="Angsana New"/>
          <w:sz w:val="30"/>
          <w:szCs w:val="30"/>
          <w:cs/>
        </w:rPr>
        <w:t>ต้นทุนในการเปลี่ยนแทนส่วนประกอบจะรับรู้เป็นส่วนหนึ่งของมูลค่าตามบัญชีของรายการที่ดิน</w:t>
      </w:r>
      <w:r w:rsidR="00015347" w:rsidRPr="00422380">
        <w:rPr>
          <w:rFonts w:ascii="Angsana New" w:hAnsi="Angsana New"/>
          <w:sz w:val="30"/>
          <w:szCs w:val="30"/>
          <w:cs/>
        </w:rPr>
        <w:t xml:space="preserve"> </w:t>
      </w:r>
      <w:r w:rsidRPr="00422380">
        <w:rPr>
          <w:rFonts w:ascii="Angsana New" w:hAnsi="Angsana New"/>
          <w:sz w:val="30"/>
          <w:szCs w:val="30"/>
          <w:cs/>
        </w:rPr>
        <w:t xml:space="preserve">อาคารและอุปกรณ์ </w:t>
      </w:r>
      <w:r w:rsidR="00DC4617" w:rsidRPr="00422380">
        <w:rPr>
          <w:rFonts w:ascii="Angsana New" w:hAnsi="Angsana New" w:hint="cs"/>
          <w:sz w:val="30"/>
          <w:szCs w:val="30"/>
          <w:cs/>
        </w:rPr>
        <w:t>เมื่อ</w:t>
      </w:r>
      <w:r w:rsidR="00374E32" w:rsidRPr="00422380">
        <w:rPr>
          <w:rFonts w:ascii="Angsana New" w:hAnsi="Angsana New"/>
          <w:sz w:val="30"/>
          <w:szCs w:val="30"/>
          <w:cs/>
        </w:rPr>
        <w:t>กลุ่ม</w:t>
      </w:r>
      <w:r w:rsidRPr="00422380">
        <w:rPr>
          <w:rFonts w:ascii="Angsana New" w:hAnsi="Angsana New"/>
          <w:sz w:val="30"/>
          <w:szCs w:val="30"/>
          <w:cs/>
        </w:rPr>
        <w:t>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ชิ้นส่วนที่ถูกเปลี่ยนแทนจะถูกตัดจำหน่ายตามมูลค่าตามบัญชี ต้นทุนที่เกิดขึ้น</w:t>
      </w:r>
      <w:r w:rsidR="007E25BC" w:rsidRPr="00422380">
        <w:rPr>
          <w:rFonts w:ascii="Angsana New" w:hAnsi="Angsana New" w:hint="cs"/>
          <w:sz w:val="30"/>
          <w:szCs w:val="30"/>
          <w:cs/>
        </w:rPr>
        <w:t>เป็นประจำ</w:t>
      </w:r>
      <w:r w:rsidRPr="00422380">
        <w:rPr>
          <w:rFonts w:ascii="Angsana New" w:hAnsi="Angsana New"/>
          <w:sz w:val="30"/>
          <w:szCs w:val="30"/>
          <w:cs/>
        </w:rPr>
        <w:t>ในการซ่อมบำรุงที่ดิน อาคารและอุปกรณ์รับรู้ในกำไรหรือขาดทุนเมื่อเกิดขึ้น</w:t>
      </w:r>
    </w:p>
    <w:p w14:paraId="4D589E7A" w14:textId="77777777" w:rsidR="00521AFD" w:rsidRPr="00422380" w:rsidRDefault="00521AFD" w:rsidP="000153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14:paraId="5C703768" w14:textId="3DB708DC" w:rsidR="005474C8" w:rsidRPr="00422380" w:rsidRDefault="00245FFB" w:rsidP="00547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 w:rsidRPr="00422380">
        <w:rPr>
          <w:rFonts w:ascii="Angsana New" w:hAnsi="Angsana New"/>
          <w:i/>
          <w:iCs/>
          <w:sz w:val="30"/>
          <w:szCs w:val="30"/>
        </w:rPr>
        <w:tab/>
      </w:r>
      <w:r w:rsidR="001A036E" w:rsidRPr="00422380">
        <w:rPr>
          <w:rFonts w:ascii="Angsana New" w:hAnsi="Angsana New"/>
          <w:i/>
          <w:iCs/>
          <w:sz w:val="30"/>
          <w:szCs w:val="30"/>
          <w:cs/>
        </w:rPr>
        <w:t>ค่าเสื่อมราคา</w:t>
      </w:r>
    </w:p>
    <w:p w14:paraId="7468E0D5" w14:textId="77777777" w:rsidR="00A359CC" w:rsidRPr="00422380" w:rsidRDefault="00A359CC" w:rsidP="007E25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i/>
          <w:iCs/>
          <w:sz w:val="22"/>
          <w:szCs w:val="22"/>
          <w:cs/>
        </w:rPr>
      </w:pPr>
    </w:p>
    <w:p w14:paraId="0C027676" w14:textId="04C0949E" w:rsidR="00C80822" w:rsidRPr="00422380" w:rsidRDefault="001A036E" w:rsidP="00C808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422380">
        <w:rPr>
          <w:rFonts w:ascii="Angsana New" w:hAnsi="Angsana New"/>
          <w:sz w:val="30"/>
          <w:szCs w:val="30"/>
          <w:cs/>
        </w:rPr>
        <w:t>ค่าเสื่อมราคา</w:t>
      </w:r>
      <w:r w:rsidR="00E86A48" w:rsidRPr="00422380">
        <w:rPr>
          <w:rFonts w:ascii="Angsana New" w:hAnsi="Angsana New"/>
          <w:sz w:val="30"/>
          <w:szCs w:val="30"/>
          <w:cs/>
        </w:rPr>
        <w:t>คำน</w:t>
      </w:r>
      <w:r w:rsidR="007D625E" w:rsidRPr="00422380">
        <w:rPr>
          <w:rFonts w:ascii="Angsana New" w:hAnsi="Angsana New"/>
          <w:sz w:val="30"/>
          <w:szCs w:val="30"/>
          <w:cs/>
        </w:rPr>
        <w:t>วณโดยวิธีเส้นตรงตามเกณฑ์อายุการให้ประโยชน์</w:t>
      </w:r>
      <w:r w:rsidR="00E86A48" w:rsidRPr="00422380">
        <w:rPr>
          <w:rFonts w:ascii="Angsana New" w:hAnsi="Angsana New"/>
          <w:sz w:val="30"/>
          <w:szCs w:val="30"/>
          <w:cs/>
        </w:rPr>
        <w:t>โดยประมาณของส่วนประกอบของสินทรัพย์</w:t>
      </w:r>
      <w:r w:rsidR="008E471A" w:rsidRPr="00422380">
        <w:rPr>
          <w:rFonts w:ascii="Angsana New" w:hAnsi="Angsana New" w:hint="cs"/>
          <w:sz w:val="30"/>
          <w:szCs w:val="30"/>
          <w:cs/>
        </w:rPr>
        <w:t>และรับรู้ในกำไรหรือขาดทุน</w:t>
      </w:r>
      <w:r w:rsidR="007E49E6" w:rsidRPr="00422380">
        <w:rPr>
          <w:rFonts w:ascii="Angsana New" w:hAnsi="Angsana New" w:hint="cs"/>
          <w:sz w:val="30"/>
          <w:szCs w:val="30"/>
          <w:cs/>
        </w:rPr>
        <w:t xml:space="preserve"> ทั้งนี้</w:t>
      </w:r>
      <w:r w:rsidR="007E49E6" w:rsidRPr="00422380">
        <w:rPr>
          <w:rFonts w:ascii="Angsana New" w:hAnsi="Angsana New"/>
          <w:sz w:val="30"/>
          <w:szCs w:val="30"/>
          <w:cs/>
        </w:rPr>
        <w:t>กลุ่มบริษัทไม่คิดค่าเสื่อมราคาสำหรับที่ดินและสินทรัพย์ที่อยู่ระหว่างการก่อสร้างและติดตั้ง</w:t>
      </w:r>
    </w:p>
    <w:p w14:paraId="0C5E9CA2" w14:textId="5BC47C9E" w:rsidR="00F60895" w:rsidRPr="00422380" w:rsidRDefault="00F608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</w:rPr>
      </w:pPr>
    </w:p>
    <w:p w14:paraId="580A70C3" w14:textId="1A5D6543" w:rsidR="001A036E" w:rsidRPr="00422380" w:rsidRDefault="00E86A48" w:rsidP="008E18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422380">
        <w:rPr>
          <w:rFonts w:ascii="Angsana New" w:hAnsi="Angsana New"/>
          <w:sz w:val="30"/>
          <w:szCs w:val="30"/>
          <w:cs/>
        </w:rPr>
        <w:t>ประมาณการอายุการ</w:t>
      </w:r>
      <w:r w:rsidR="007D625E" w:rsidRPr="00422380">
        <w:rPr>
          <w:rFonts w:ascii="Angsana New" w:hAnsi="Angsana New"/>
          <w:sz w:val="30"/>
          <w:szCs w:val="30"/>
          <w:cs/>
        </w:rPr>
        <w:t>ให้ประโยชน์</w:t>
      </w:r>
      <w:r w:rsidRPr="00422380">
        <w:rPr>
          <w:rFonts w:ascii="Angsana New" w:hAnsi="Angsana New"/>
          <w:sz w:val="30"/>
          <w:szCs w:val="30"/>
          <w:cs/>
        </w:rPr>
        <w:t>ของสินทรัพย์แสดงได้ดังนี้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310"/>
        <w:gridCol w:w="3240"/>
        <w:gridCol w:w="450"/>
      </w:tblGrid>
      <w:tr w:rsidR="001A036E" w:rsidRPr="00422380" w14:paraId="0D20DC89" w14:textId="77777777" w:rsidTr="00715F69">
        <w:tc>
          <w:tcPr>
            <w:tcW w:w="5310" w:type="dxa"/>
          </w:tcPr>
          <w:p w14:paraId="20E891C0" w14:textId="77777777" w:rsidR="001A036E" w:rsidRPr="00422380" w:rsidRDefault="001A036E" w:rsidP="00111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hanging="30"/>
              <w:rPr>
                <w:rFonts w:ascii="Angsana New" w:hAnsi="Angsana New"/>
                <w:sz w:val="30"/>
                <w:szCs w:val="30"/>
              </w:rPr>
            </w:pPr>
            <w:r w:rsidRPr="00422380">
              <w:rPr>
                <w:rFonts w:ascii="Angsana New" w:hAnsi="Angsana New"/>
                <w:sz w:val="30"/>
                <w:szCs w:val="30"/>
                <w:cs/>
              </w:rPr>
              <w:br w:type="page"/>
              <w:t>ส่วนปรับปรุงที่ดิน</w:t>
            </w:r>
          </w:p>
        </w:tc>
        <w:tc>
          <w:tcPr>
            <w:tcW w:w="3240" w:type="dxa"/>
          </w:tcPr>
          <w:p w14:paraId="152C3956" w14:textId="60B2ABAE" w:rsidR="001A036E" w:rsidRPr="00422380" w:rsidRDefault="005C5BE4" w:rsidP="00CB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422380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450" w:type="dxa"/>
          </w:tcPr>
          <w:p w14:paraId="5CA04FC3" w14:textId="77777777" w:rsidR="001A036E" w:rsidRPr="00422380" w:rsidRDefault="001A036E" w:rsidP="007900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22380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1A036E" w:rsidRPr="00422380" w14:paraId="49FF4B4C" w14:textId="77777777" w:rsidTr="00715F69">
        <w:tc>
          <w:tcPr>
            <w:tcW w:w="5310" w:type="dxa"/>
          </w:tcPr>
          <w:p w14:paraId="40B92E70" w14:textId="77777777" w:rsidR="001A036E" w:rsidRPr="00422380" w:rsidRDefault="001A036E" w:rsidP="00111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hanging="30"/>
              <w:rPr>
                <w:rFonts w:ascii="Angsana New" w:hAnsi="Angsana New"/>
                <w:sz w:val="30"/>
                <w:szCs w:val="30"/>
                <w:cs/>
              </w:rPr>
            </w:pPr>
            <w:r w:rsidRPr="00422380">
              <w:rPr>
                <w:rFonts w:ascii="Angsana New" w:hAnsi="Angsana New"/>
                <w:sz w:val="30"/>
                <w:szCs w:val="30"/>
                <w:cs/>
              </w:rPr>
              <w:t>อาคาร สิ่งปลูกสร้างและส่วนปรับปรุงอาคารเช่า</w:t>
            </w:r>
          </w:p>
        </w:tc>
        <w:tc>
          <w:tcPr>
            <w:tcW w:w="3240" w:type="dxa"/>
          </w:tcPr>
          <w:p w14:paraId="1B376125" w14:textId="484A66E4" w:rsidR="001A036E" w:rsidRPr="00422380" w:rsidRDefault="001E1B1A" w:rsidP="00CB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422380">
              <w:rPr>
                <w:rFonts w:ascii="Angsana New" w:hAnsi="Angsana New"/>
                <w:sz w:val="30"/>
                <w:szCs w:val="30"/>
              </w:rPr>
              <w:t>2</w:t>
            </w:r>
            <w:r w:rsidR="005C5BE4" w:rsidRPr="00422380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450" w:type="dxa"/>
          </w:tcPr>
          <w:p w14:paraId="369695D8" w14:textId="77777777" w:rsidR="001A036E" w:rsidRPr="00422380" w:rsidRDefault="001A036E" w:rsidP="0079003C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422380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1A036E" w:rsidRPr="00422380" w14:paraId="289DAF32" w14:textId="77777777" w:rsidTr="00715F69">
        <w:tc>
          <w:tcPr>
            <w:tcW w:w="5310" w:type="dxa"/>
          </w:tcPr>
          <w:p w14:paraId="61F8758E" w14:textId="77777777" w:rsidR="001A036E" w:rsidRPr="00422380" w:rsidRDefault="001A036E" w:rsidP="00111E2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ind w:hanging="30"/>
              <w:rPr>
                <w:rFonts w:ascii="Angsana New" w:hAnsi="Angsana New" w:cs="Angsana New"/>
                <w:lang w:val="en-US"/>
              </w:rPr>
            </w:pPr>
            <w:r w:rsidRPr="00422380">
              <w:rPr>
                <w:rFonts w:ascii="Angsana New" w:hAnsi="Angsana New" w:cs="Angsana New"/>
                <w:cs/>
                <w:lang w:val="en-US"/>
              </w:rPr>
              <w:t>เครื่องจักรและอุปกรณ์</w:t>
            </w:r>
          </w:p>
        </w:tc>
        <w:tc>
          <w:tcPr>
            <w:tcW w:w="3240" w:type="dxa"/>
          </w:tcPr>
          <w:p w14:paraId="13C2A55A" w14:textId="163F82F2" w:rsidR="001A036E" w:rsidRPr="00422380" w:rsidRDefault="001E1B1A" w:rsidP="00CB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422380">
              <w:rPr>
                <w:rFonts w:ascii="Angsana New" w:hAnsi="Angsana New"/>
                <w:sz w:val="30"/>
                <w:szCs w:val="30"/>
              </w:rPr>
              <w:t>5</w:t>
            </w:r>
            <w:r w:rsidR="007513B2" w:rsidRPr="00422380">
              <w:rPr>
                <w:rFonts w:ascii="Angsana New" w:hAnsi="Angsana New"/>
                <w:sz w:val="30"/>
                <w:szCs w:val="30"/>
              </w:rPr>
              <w:t xml:space="preserve">, </w:t>
            </w:r>
            <w:r w:rsidR="005C5BE4" w:rsidRPr="00422380">
              <w:rPr>
                <w:rFonts w:ascii="Angsana New" w:hAnsi="Angsana New"/>
                <w:sz w:val="30"/>
                <w:szCs w:val="30"/>
              </w:rPr>
              <w:t>10</w:t>
            </w:r>
            <w:r w:rsidR="001A036E" w:rsidRPr="00422380">
              <w:rPr>
                <w:rFonts w:ascii="Angsana New" w:hAnsi="Angsana New"/>
                <w:sz w:val="30"/>
                <w:szCs w:val="30"/>
                <w:cs/>
              </w:rPr>
              <w:t xml:space="preserve"> และ </w:t>
            </w:r>
            <w:r w:rsidRPr="00422380">
              <w:rPr>
                <w:rFonts w:ascii="Angsana New" w:hAnsi="Angsana New"/>
                <w:sz w:val="30"/>
                <w:szCs w:val="30"/>
              </w:rPr>
              <w:t>2</w:t>
            </w:r>
            <w:r w:rsidR="005C5BE4" w:rsidRPr="00422380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450" w:type="dxa"/>
          </w:tcPr>
          <w:p w14:paraId="2D4E1C3A" w14:textId="77777777" w:rsidR="001A036E" w:rsidRPr="00422380" w:rsidRDefault="001A036E" w:rsidP="0079003C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422380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1A036E" w:rsidRPr="00422380" w14:paraId="3C97BAEA" w14:textId="77777777" w:rsidTr="00715F69">
        <w:tc>
          <w:tcPr>
            <w:tcW w:w="5310" w:type="dxa"/>
          </w:tcPr>
          <w:p w14:paraId="4456C7A3" w14:textId="77777777" w:rsidR="001A036E" w:rsidRPr="00422380" w:rsidRDefault="001A036E" w:rsidP="00111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hanging="30"/>
              <w:rPr>
                <w:rFonts w:ascii="Angsana New" w:hAnsi="Angsana New"/>
                <w:sz w:val="30"/>
                <w:szCs w:val="30"/>
              </w:rPr>
            </w:pPr>
            <w:r w:rsidRPr="00422380">
              <w:rPr>
                <w:rFonts w:ascii="Angsana New" w:hAnsi="Angsana New"/>
                <w:sz w:val="30"/>
                <w:szCs w:val="30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3240" w:type="dxa"/>
          </w:tcPr>
          <w:p w14:paraId="50359414" w14:textId="77B1916A" w:rsidR="001A036E" w:rsidRPr="00422380" w:rsidRDefault="001E1B1A" w:rsidP="001D3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422380">
              <w:rPr>
                <w:rFonts w:ascii="Angsana New" w:hAnsi="Angsana New"/>
                <w:sz w:val="30"/>
                <w:szCs w:val="30"/>
              </w:rPr>
              <w:t>5</w:t>
            </w:r>
            <w:r w:rsidR="001A036E" w:rsidRPr="0042238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450" w:type="dxa"/>
          </w:tcPr>
          <w:p w14:paraId="327E9144" w14:textId="77777777" w:rsidR="001A036E" w:rsidRPr="00422380" w:rsidRDefault="001A036E" w:rsidP="0079003C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422380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1A036E" w:rsidRPr="00422380" w14:paraId="0C2FEFDD" w14:textId="77777777" w:rsidTr="00715F69">
        <w:tc>
          <w:tcPr>
            <w:tcW w:w="5310" w:type="dxa"/>
          </w:tcPr>
          <w:p w14:paraId="23EA7B5A" w14:textId="77777777" w:rsidR="001A036E" w:rsidRPr="00422380" w:rsidRDefault="001A036E" w:rsidP="00111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hanging="30"/>
              <w:rPr>
                <w:rFonts w:ascii="Angsana New" w:hAnsi="Angsana New"/>
                <w:sz w:val="30"/>
                <w:szCs w:val="30"/>
              </w:rPr>
            </w:pPr>
            <w:r w:rsidRPr="00422380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3240" w:type="dxa"/>
          </w:tcPr>
          <w:p w14:paraId="758AE516" w14:textId="7F7EECBA" w:rsidR="001A036E" w:rsidRPr="00422380" w:rsidRDefault="001E1B1A" w:rsidP="00CB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422380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450" w:type="dxa"/>
          </w:tcPr>
          <w:p w14:paraId="6C838270" w14:textId="77777777" w:rsidR="001A036E" w:rsidRPr="00422380" w:rsidRDefault="001A036E" w:rsidP="0079003C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422380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1A036E" w:rsidRPr="00422380" w14:paraId="02E70752" w14:textId="77777777" w:rsidTr="00715F69">
        <w:tc>
          <w:tcPr>
            <w:tcW w:w="5310" w:type="dxa"/>
          </w:tcPr>
          <w:p w14:paraId="2611976D" w14:textId="77777777" w:rsidR="001A036E" w:rsidRPr="00422380" w:rsidRDefault="001A036E" w:rsidP="00111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hanging="30"/>
              <w:rPr>
                <w:rFonts w:ascii="Angsana New" w:hAnsi="Angsana New"/>
                <w:sz w:val="30"/>
                <w:szCs w:val="30"/>
              </w:rPr>
            </w:pPr>
            <w:r w:rsidRPr="00422380">
              <w:rPr>
                <w:rFonts w:ascii="Angsana New" w:hAnsi="Angsana New"/>
                <w:sz w:val="30"/>
                <w:szCs w:val="30"/>
                <w:cs/>
              </w:rPr>
              <w:t>ภาชนะบรรจุ</w:t>
            </w:r>
          </w:p>
        </w:tc>
        <w:tc>
          <w:tcPr>
            <w:tcW w:w="3240" w:type="dxa"/>
          </w:tcPr>
          <w:p w14:paraId="0BEAF589" w14:textId="6AB6670F" w:rsidR="001A036E" w:rsidRPr="00422380" w:rsidRDefault="001E1B1A" w:rsidP="00CB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422380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450" w:type="dxa"/>
          </w:tcPr>
          <w:p w14:paraId="4FDA4071" w14:textId="77777777" w:rsidR="001A036E" w:rsidRPr="00422380" w:rsidRDefault="001A036E" w:rsidP="0079003C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422380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1A036E" w:rsidRPr="00422380" w14:paraId="5A49FA42" w14:textId="77777777" w:rsidTr="00715F69">
        <w:tc>
          <w:tcPr>
            <w:tcW w:w="5310" w:type="dxa"/>
          </w:tcPr>
          <w:p w14:paraId="74108737" w14:textId="77777777" w:rsidR="001A036E" w:rsidRPr="00422380" w:rsidRDefault="001A036E" w:rsidP="00111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hanging="30"/>
              <w:rPr>
                <w:rFonts w:ascii="Angsana New" w:hAnsi="Angsana New"/>
                <w:sz w:val="30"/>
                <w:szCs w:val="30"/>
              </w:rPr>
            </w:pPr>
            <w:r w:rsidRPr="00422380">
              <w:rPr>
                <w:rFonts w:ascii="Angsana New" w:hAnsi="Angsana New"/>
                <w:sz w:val="30"/>
                <w:szCs w:val="30"/>
                <w:cs/>
              </w:rPr>
              <w:t>อุปกรณ์ส่งเสริมการขาย</w:t>
            </w:r>
          </w:p>
        </w:tc>
        <w:tc>
          <w:tcPr>
            <w:tcW w:w="3240" w:type="dxa"/>
          </w:tcPr>
          <w:p w14:paraId="39202C30" w14:textId="7A0776FE" w:rsidR="001A036E" w:rsidRPr="00422380" w:rsidRDefault="001E1B1A" w:rsidP="00CB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422380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450" w:type="dxa"/>
          </w:tcPr>
          <w:p w14:paraId="224C0AE0" w14:textId="77777777" w:rsidR="001A036E" w:rsidRPr="00422380" w:rsidRDefault="001A036E" w:rsidP="004B74C4">
            <w:pPr>
              <w:tabs>
                <w:tab w:val="left" w:pos="16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422380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AB3A13" w:rsidRPr="00422380" w14:paraId="31BF02BA" w14:textId="77777777" w:rsidTr="00715F69">
        <w:tc>
          <w:tcPr>
            <w:tcW w:w="5310" w:type="dxa"/>
          </w:tcPr>
          <w:p w14:paraId="04DE7FA3" w14:textId="77777777" w:rsidR="00AB3A13" w:rsidRPr="00422380" w:rsidRDefault="00AB3A13" w:rsidP="00111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hanging="3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240" w:type="dxa"/>
          </w:tcPr>
          <w:p w14:paraId="66D34CAE" w14:textId="77777777" w:rsidR="00AB3A13" w:rsidRPr="00422380" w:rsidRDefault="00AB3A13" w:rsidP="00CB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0" w:type="dxa"/>
          </w:tcPr>
          <w:p w14:paraId="53319F74" w14:textId="77777777" w:rsidR="00AB3A13" w:rsidRPr="00422380" w:rsidRDefault="00AB3A13" w:rsidP="004B74C4">
            <w:pPr>
              <w:tabs>
                <w:tab w:val="left" w:pos="164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</w:tbl>
    <w:p w14:paraId="35DC1B9D" w14:textId="640FC351" w:rsidR="001A036E" w:rsidRPr="00422380" w:rsidRDefault="001A036E" w:rsidP="001C3191">
      <w:pPr>
        <w:tabs>
          <w:tab w:val="clear" w:pos="227"/>
          <w:tab w:val="clear" w:pos="454"/>
          <w:tab w:val="clear" w:pos="680"/>
          <w:tab w:val="left" w:pos="540"/>
        </w:tabs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422380">
        <w:rPr>
          <w:rFonts w:ascii="Angsana New" w:hAnsi="Angsana New"/>
          <w:b/>
          <w:bCs/>
          <w:i/>
          <w:iCs/>
          <w:sz w:val="30"/>
          <w:szCs w:val="30"/>
          <w:cs/>
        </w:rPr>
        <w:t>(</w:t>
      </w:r>
      <w:r w:rsidR="00B60CDF" w:rsidRPr="00422380">
        <w:rPr>
          <w:rFonts w:ascii="Angsana New" w:hAnsi="Angsana New" w:hint="cs"/>
          <w:b/>
          <w:bCs/>
          <w:i/>
          <w:iCs/>
          <w:sz w:val="30"/>
          <w:szCs w:val="30"/>
          <w:cs/>
        </w:rPr>
        <w:t>ฏ</w:t>
      </w:r>
      <w:r w:rsidRPr="00422380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Pr="00422380"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Pr="00422380">
        <w:rPr>
          <w:rFonts w:ascii="Angsana New" w:hAnsi="Angsana New"/>
          <w:b/>
          <w:bCs/>
          <w:i/>
          <w:iCs/>
          <w:sz w:val="30"/>
          <w:szCs w:val="30"/>
          <w:cs/>
        </w:rPr>
        <w:t>สินทรัพย์ไม่มีตัวตน</w:t>
      </w:r>
    </w:p>
    <w:p w14:paraId="581C363E" w14:textId="77777777" w:rsidR="001A036E" w:rsidRPr="00422380" w:rsidRDefault="001A036E" w:rsidP="00CE57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jc w:val="both"/>
        <w:rPr>
          <w:rFonts w:ascii="Angsana New" w:hAnsi="Angsana New"/>
          <w:sz w:val="24"/>
          <w:szCs w:val="24"/>
        </w:rPr>
      </w:pPr>
    </w:p>
    <w:p w14:paraId="77E34507" w14:textId="77777777" w:rsidR="00181BF8" w:rsidRPr="00422380" w:rsidRDefault="00216201" w:rsidP="00402E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422380">
        <w:rPr>
          <w:rFonts w:ascii="Angsana New" w:hAnsi="Angsana New"/>
          <w:sz w:val="30"/>
          <w:szCs w:val="30"/>
          <w:cs/>
        </w:rPr>
        <w:t>สินทรัพย์ไม่มีตัวตน</w:t>
      </w:r>
      <w:r w:rsidR="001A036E" w:rsidRPr="00422380">
        <w:rPr>
          <w:rFonts w:ascii="Angsana New" w:hAnsi="Angsana New"/>
          <w:sz w:val="30"/>
          <w:szCs w:val="30"/>
          <w:cs/>
        </w:rPr>
        <w:t>ที่มีอายุการใช้งานจำกัด</w:t>
      </w:r>
      <w:r w:rsidR="00C542EF" w:rsidRPr="00422380">
        <w:rPr>
          <w:rFonts w:ascii="Angsana New" w:hAnsi="Angsana New" w:hint="cs"/>
          <w:sz w:val="30"/>
          <w:szCs w:val="30"/>
          <w:cs/>
        </w:rPr>
        <w:t>วัดมูลค่าด้วย</w:t>
      </w:r>
      <w:r w:rsidR="001A036E" w:rsidRPr="00422380">
        <w:rPr>
          <w:rFonts w:ascii="Angsana New" w:hAnsi="Angsana New"/>
          <w:sz w:val="30"/>
          <w:szCs w:val="30"/>
          <w:cs/>
        </w:rPr>
        <w:t>ราคาทุนหักค่าตัดจำหน่ายสะสมและขาดทุนจากการด้อยค่า</w:t>
      </w:r>
      <w:r w:rsidR="00402EA5" w:rsidRPr="00422380">
        <w:rPr>
          <w:rFonts w:ascii="Angsana New" w:hAnsi="Angsana New" w:hint="cs"/>
          <w:sz w:val="30"/>
          <w:szCs w:val="30"/>
          <w:cs/>
        </w:rPr>
        <w:t xml:space="preserve"> </w:t>
      </w:r>
      <w:r w:rsidR="001A036E" w:rsidRPr="00422380">
        <w:rPr>
          <w:rFonts w:ascii="Angsana New" w:hAnsi="Angsana New"/>
          <w:sz w:val="30"/>
          <w:szCs w:val="30"/>
          <w:cs/>
        </w:rPr>
        <w:t>รายจ่ายภายหลังการรับรู้รายการจะรับรู้เป็นสินทรัพย์เมื่อก่อให้เกิดประโยชน์เชิงเศรษฐกิจ</w:t>
      </w:r>
      <w:r w:rsidR="003A77D1" w:rsidRPr="00422380">
        <w:rPr>
          <w:rFonts w:ascii="Angsana New" w:hAnsi="Angsana New" w:hint="cs"/>
          <w:sz w:val="30"/>
          <w:szCs w:val="30"/>
          <w:cs/>
        </w:rPr>
        <w:t>ในอนาคต</w:t>
      </w:r>
      <w:r w:rsidR="003F6CD7" w:rsidRPr="00422380">
        <w:rPr>
          <w:rFonts w:ascii="Angsana New" w:hAnsi="Angsana New" w:hint="cs"/>
          <w:sz w:val="30"/>
          <w:szCs w:val="30"/>
          <w:cs/>
        </w:rPr>
        <w:t xml:space="preserve"> </w:t>
      </w:r>
    </w:p>
    <w:p w14:paraId="682F3F95" w14:textId="77777777" w:rsidR="00181BF8" w:rsidRPr="00422380" w:rsidRDefault="00181BF8" w:rsidP="00402E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52B50FC4" w14:textId="19AAEF9B" w:rsidR="001A036E" w:rsidRPr="00422380" w:rsidRDefault="00015347" w:rsidP="00181B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422380">
        <w:rPr>
          <w:rFonts w:ascii="Angsana New" w:hAnsi="Angsana New"/>
          <w:sz w:val="30"/>
          <w:szCs w:val="30"/>
          <w:cs/>
        </w:rPr>
        <w:t>ค่าตัดจำหน่ายคำนวณโดยวิธีเส้นตรงตามระยะเวลาที่คาดว่าจะได้รับประโยชน์จากสินทรัพย์ไม่มีตัวตนและรับรู้ในกำไรหรือขาดทุน</w:t>
      </w:r>
      <w:r w:rsidR="00181BF8" w:rsidRPr="00422380">
        <w:rPr>
          <w:rFonts w:ascii="Angsana New" w:hAnsi="Angsana New" w:hint="cs"/>
          <w:sz w:val="30"/>
          <w:szCs w:val="30"/>
          <w:cs/>
        </w:rPr>
        <w:t xml:space="preserve"> </w:t>
      </w:r>
      <w:r w:rsidR="00853F8F" w:rsidRPr="00422380">
        <w:rPr>
          <w:rFonts w:ascii="Angsana New" w:hAnsi="Angsana New" w:hint="cs"/>
          <w:sz w:val="30"/>
          <w:szCs w:val="30"/>
          <w:cs/>
        </w:rPr>
        <w:t>ประมาณการระยะเวลาที่</w:t>
      </w:r>
      <w:r w:rsidR="00853F8F" w:rsidRPr="004D23AC">
        <w:rPr>
          <w:rFonts w:ascii="Angsana New" w:hAnsi="Angsana New" w:hint="cs"/>
          <w:sz w:val="30"/>
          <w:szCs w:val="30"/>
          <w:cs/>
        </w:rPr>
        <w:t>คาดว่า</w:t>
      </w:r>
      <w:r w:rsidR="00104B67" w:rsidRPr="004D23AC">
        <w:rPr>
          <w:rFonts w:ascii="Angsana New" w:hAnsi="Angsana New" w:hint="cs"/>
          <w:sz w:val="30"/>
          <w:szCs w:val="30"/>
          <w:cs/>
        </w:rPr>
        <w:t>จะได้รับ</w:t>
      </w:r>
      <w:r w:rsidR="00DE5613" w:rsidRPr="004D23AC">
        <w:rPr>
          <w:rFonts w:ascii="Angsana New" w:hAnsi="Angsana New" w:hint="cs"/>
          <w:sz w:val="30"/>
          <w:szCs w:val="30"/>
          <w:cs/>
        </w:rPr>
        <w:t>ประโยชน์</w:t>
      </w:r>
      <w:r w:rsidR="00A443F5" w:rsidRPr="004D23AC">
        <w:rPr>
          <w:rFonts w:ascii="Angsana New" w:hAnsi="Angsana New" w:hint="cs"/>
          <w:sz w:val="30"/>
          <w:szCs w:val="30"/>
          <w:cs/>
        </w:rPr>
        <w:t>ของ</w:t>
      </w:r>
      <w:r w:rsidR="00A443F5" w:rsidRPr="004D23AC">
        <w:rPr>
          <w:rFonts w:ascii="Angsana New" w:hAnsi="Angsana New"/>
          <w:sz w:val="30"/>
          <w:szCs w:val="30"/>
          <w:cs/>
        </w:rPr>
        <w:t>ลิขสิทธิ์</w:t>
      </w:r>
      <w:r w:rsidR="00A443F5" w:rsidRPr="004D23AC">
        <w:rPr>
          <w:rFonts w:ascii="Angsana New" w:hAnsi="Angsana New" w:hint="cs"/>
          <w:sz w:val="30"/>
          <w:szCs w:val="30"/>
          <w:cs/>
        </w:rPr>
        <w:t>ซอฟต์แวร์</w:t>
      </w:r>
      <w:r w:rsidR="00633FF8" w:rsidRPr="004D23AC">
        <w:rPr>
          <w:rFonts w:ascii="Angsana New" w:hAnsi="Angsana New" w:hint="cs"/>
          <w:sz w:val="30"/>
          <w:szCs w:val="30"/>
          <w:cs/>
        </w:rPr>
        <w:t xml:space="preserve"> คือ </w:t>
      </w:r>
      <w:r w:rsidR="00633FF8" w:rsidRPr="004D23AC">
        <w:rPr>
          <w:rFonts w:ascii="Angsana New" w:hAnsi="Angsana New"/>
          <w:sz w:val="30"/>
          <w:szCs w:val="30"/>
        </w:rPr>
        <w:t>5</w:t>
      </w:r>
      <w:r w:rsidR="00633FF8" w:rsidRPr="004D23AC">
        <w:rPr>
          <w:rFonts w:ascii="Angsana New" w:hAnsi="Angsana New" w:hint="cs"/>
          <w:sz w:val="30"/>
          <w:szCs w:val="30"/>
          <w:cs/>
        </w:rPr>
        <w:t xml:space="preserve"> ปี</w:t>
      </w:r>
    </w:p>
    <w:p w14:paraId="07E549A3" w14:textId="2AE5353A" w:rsidR="00C57A00" w:rsidRPr="00D719C0" w:rsidRDefault="00C57A00" w:rsidP="00D719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4C617BD5" w14:textId="4BE431C3" w:rsidR="002A47D5" w:rsidRPr="00422380" w:rsidRDefault="002A47D5" w:rsidP="002A47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422380">
        <w:rPr>
          <w:rFonts w:ascii="Angsana New" w:hAnsi="Angsana New"/>
          <w:sz w:val="30"/>
          <w:szCs w:val="30"/>
          <w:cs/>
        </w:rPr>
        <w:t>ค่าตัดจำหน่ายของสินทรัพย์ไม่มีตัวต</w:t>
      </w:r>
      <w:r w:rsidR="00391799" w:rsidRPr="00422380">
        <w:rPr>
          <w:rFonts w:ascii="Angsana New" w:hAnsi="Angsana New" w:hint="cs"/>
          <w:sz w:val="30"/>
          <w:szCs w:val="30"/>
          <w:cs/>
        </w:rPr>
        <w:t>น</w:t>
      </w:r>
      <w:r w:rsidRPr="00422380">
        <w:rPr>
          <w:rFonts w:ascii="Angsana New" w:hAnsi="Angsana New"/>
          <w:sz w:val="30"/>
          <w:szCs w:val="30"/>
          <w:cs/>
        </w:rPr>
        <w:t>บันทึกใน</w:t>
      </w:r>
      <w:r w:rsidR="007155A9" w:rsidRPr="00422380">
        <w:rPr>
          <w:rFonts w:ascii="Angsana New" w:hAnsi="Angsana New" w:hint="cs"/>
          <w:sz w:val="30"/>
          <w:szCs w:val="30"/>
          <w:cs/>
        </w:rPr>
        <w:t>ต้นทุนขายและ</w:t>
      </w:r>
      <w:r w:rsidRPr="00422380">
        <w:rPr>
          <w:rFonts w:ascii="Angsana New" w:hAnsi="Angsana New"/>
          <w:sz w:val="30"/>
          <w:szCs w:val="30"/>
          <w:cs/>
        </w:rPr>
        <w:t>ค่าใช้จ่ายในการบริหาร</w:t>
      </w:r>
    </w:p>
    <w:p w14:paraId="0C55E5FA" w14:textId="77777777" w:rsidR="00B55A8F" w:rsidRPr="00422380" w:rsidRDefault="00B55A8F" w:rsidP="002A47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38FCE89D" w14:textId="5AADF3C0" w:rsidR="00D17B38" w:rsidRPr="00422380" w:rsidRDefault="009743D6" w:rsidP="007155A9">
      <w:pPr>
        <w:tabs>
          <w:tab w:val="clear" w:pos="227"/>
          <w:tab w:val="clear" w:pos="454"/>
          <w:tab w:val="clear" w:pos="680"/>
          <w:tab w:val="left" w:pos="540"/>
        </w:tabs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422380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(</w:t>
      </w:r>
      <w:r w:rsidR="00B60CDF" w:rsidRPr="00422380">
        <w:rPr>
          <w:rFonts w:ascii="Angsana New" w:hAnsi="Angsana New" w:hint="cs"/>
          <w:b/>
          <w:bCs/>
          <w:i/>
          <w:iCs/>
          <w:sz w:val="30"/>
          <w:szCs w:val="30"/>
          <w:cs/>
        </w:rPr>
        <w:t>ฐ</w:t>
      </w:r>
      <w:r w:rsidRPr="00422380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Pr="00422380"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="000A2DEF" w:rsidRPr="00422380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t>สัญญาเช่า</w:t>
      </w:r>
    </w:p>
    <w:p w14:paraId="6A7A928A" w14:textId="77777777" w:rsidR="00C57A00" w:rsidRPr="00422380" w:rsidRDefault="00C57A00" w:rsidP="007155A9">
      <w:pPr>
        <w:jc w:val="thaiDistribute"/>
        <w:rPr>
          <w:rFonts w:ascii="Angsana New" w:hAnsi="Angsana New"/>
          <w:sz w:val="24"/>
          <w:szCs w:val="24"/>
          <w:cs/>
          <w:lang w:val="th-TH"/>
        </w:rPr>
      </w:pPr>
    </w:p>
    <w:p w14:paraId="428CBFD8" w14:textId="0EAAF6C7" w:rsidR="00B269BE" w:rsidRPr="00422380" w:rsidRDefault="00B269BE" w:rsidP="007155A9">
      <w:pPr>
        <w:tabs>
          <w:tab w:val="clear" w:pos="227"/>
          <w:tab w:val="clear" w:pos="454"/>
          <w:tab w:val="left" w:pos="540"/>
          <w:tab w:val="left" w:pos="63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422380">
        <w:rPr>
          <w:rFonts w:ascii="Angsana New" w:hAnsi="Angsana New"/>
          <w:sz w:val="30"/>
          <w:szCs w:val="30"/>
          <w:cs/>
        </w:rPr>
        <w:t>ณ วันเริ่มต้นของสัญญา กลุ่มบริษัทจะประเมินว่าสัญญาเป็นสัญญาเช่า</w:t>
      </w:r>
      <w:r w:rsidR="003F6CD7" w:rsidRPr="00422380">
        <w:rPr>
          <w:rFonts w:ascii="Angsana New" w:hAnsi="Angsana New" w:hint="cs"/>
          <w:sz w:val="30"/>
          <w:szCs w:val="30"/>
          <w:cs/>
        </w:rPr>
        <w:t>หรือประกอบด้วยสัญญาเช่า</w:t>
      </w:r>
      <w:r w:rsidRPr="00422380">
        <w:rPr>
          <w:rFonts w:ascii="Angsana New" w:hAnsi="Angsana New" w:hint="cs"/>
          <w:sz w:val="30"/>
          <w:szCs w:val="30"/>
          <w:cs/>
        </w:rPr>
        <w:t xml:space="preserve"> </w:t>
      </w:r>
      <w:r w:rsidR="00040ABA" w:rsidRPr="00422380">
        <w:rPr>
          <w:rFonts w:ascii="Angsana New" w:hAnsi="Angsana New" w:hint="cs"/>
          <w:sz w:val="30"/>
          <w:szCs w:val="30"/>
          <w:cs/>
        </w:rPr>
        <w:t>เมื่อ</w:t>
      </w:r>
      <w:r w:rsidRPr="00422380">
        <w:rPr>
          <w:rFonts w:ascii="Angsana New" w:hAnsi="Angsana New"/>
          <w:sz w:val="30"/>
          <w:szCs w:val="30"/>
          <w:cs/>
        </w:rPr>
        <w:t>สัญญานั้นให้สิทธิในการควบคุมการใช้สินทรัพย์ที่ระบุ</w:t>
      </w:r>
      <w:r w:rsidR="003F6CD7" w:rsidRPr="00422380">
        <w:rPr>
          <w:rFonts w:ascii="Angsana New" w:hAnsi="Angsana New" w:hint="cs"/>
          <w:sz w:val="30"/>
          <w:szCs w:val="30"/>
          <w:cs/>
        </w:rPr>
        <w:t>สำหรับช่วงเวลาหนึ่งเพื่อแลกเปลี่ยนกับส</w:t>
      </w:r>
      <w:r w:rsidR="00D01451" w:rsidRPr="00422380">
        <w:rPr>
          <w:rFonts w:ascii="Angsana New" w:hAnsi="Angsana New" w:hint="cs"/>
          <w:sz w:val="30"/>
          <w:szCs w:val="30"/>
          <w:cs/>
        </w:rPr>
        <w:t>ิ่ง</w:t>
      </w:r>
      <w:r w:rsidR="003F6CD7" w:rsidRPr="00422380">
        <w:rPr>
          <w:rFonts w:ascii="Angsana New" w:hAnsi="Angsana New" w:hint="cs"/>
          <w:sz w:val="30"/>
          <w:szCs w:val="30"/>
          <w:cs/>
        </w:rPr>
        <w:t>ตอบแทน</w:t>
      </w:r>
    </w:p>
    <w:p w14:paraId="2CA8910B" w14:textId="77777777" w:rsidR="00B269BE" w:rsidRPr="00422380" w:rsidRDefault="00B269BE" w:rsidP="00B269BE">
      <w:pPr>
        <w:tabs>
          <w:tab w:val="clear" w:pos="680"/>
        </w:tabs>
        <w:ind w:left="540"/>
        <w:jc w:val="thaiDistribute"/>
        <w:rPr>
          <w:rFonts w:ascii="Angsana New" w:hAnsi="Angsana New"/>
          <w:sz w:val="30"/>
          <w:szCs w:val="30"/>
          <w:shd w:val="clear" w:color="auto" w:fill="CCCCCC"/>
        </w:rPr>
      </w:pPr>
      <w:r w:rsidRPr="00422380" w:rsidDel="005868E9">
        <w:rPr>
          <w:rFonts w:ascii="Angsana New" w:hAnsi="Angsana New"/>
          <w:sz w:val="30"/>
          <w:szCs w:val="30"/>
          <w:shd w:val="clear" w:color="auto" w:fill="CCCCCC"/>
          <w:cs/>
        </w:rPr>
        <w:t xml:space="preserve"> </w:t>
      </w:r>
    </w:p>
    <w:p w14:paraId="6366E066" w14:textId="77777777" w:rsidR="005474C8" w:rsidRPr="00422380" w:rsidRDefault="00B269BE" w:rsidP="005474C8">
      <w:pPr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422380">
        <w:rPr>
          <w:rFonts w:ascii="Angsana New" w:hAnsi="Angsana New"/>
          <w:i/>
          <w:iCs/>
          <w:sz w:val="30"/>
          <w:szCs w:val="30"/>
          <w:cs/>
        </w:rPr>
        <w:t>ในฐานะผู้เช่า</w:t>
      </w:r>
    </w:p>
    <w:p w14:paraId="251E56BA" w14:textId="77777777" w:rsidR="00B70CA8" w:rsidRPr="00422380" w:rsidRDefault="00B70CA8" w:rsidP="00015347">
      <w:pPr>
        <w:spacing w:line="240" w:lineRule="auto"/>
        <w:ind w:left="540"/>
        <w:jc w:val="thaiDistribute"/>
        <w:rPr>
          <w:rFonts w:ascii="Angsana New" w:hAnsi="Angsana New"/>
          <w:i/>
          <w:iCs/>
          <w:sz w:val="24"/>
          <w:szCs w:val="24"/>
        </w:rPr>
      </w:pPr>
    </w:p>
    <w:p w14:paraId="4E8AF938" w14:textId="77777777" w:rsidR="000A037B" w:rsidRPr="00422380" w:rsidRDefault="00B269BE" w:rsidP="000A037B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422380">
        <w:rPr>
          <w:rFonts w:ascii="Angsana New" w:hAnsi="Angsana New"/>
          <w:sz w:val="30"/>
          <w:szCs w:val="30"/>
          <w:cs/>
        </w:rPr>
        <w:t>ณ วันที่สัญญาเช่าเริ่มมีผลหรือวันที่มีการเปลี่ยนแปลงสัญญาเช่า กลุ่มบริษัทจะปันส่วนสิ่งตอบแทนที่ต้องจ่ายตามสัญญาให้กับแต่ละส่วนประกอบของสัญญาเช่าตามราคาเอกเทศ</w:t>
      </w:r>
      <w:r w:rsidR="00040ABA" w:rsidRPr="00422380">
        <w:rPr>
          <w:rFonts w:ascii="Angsana New" w:hAnsi="Angsana New" w:hint="cs"/>
          <w:sz w:val="30"/>
          <w:szCs w:val="30"/>
          <w:cs/>
        </w:rPr>
        <w:t>ของแต่ละส่วนประกอบ</w:t>
      </w:r>
      <w:r w:rsidRPr="00422380">
        <w:rPr>
          <w:rFonts w:ascii="Angsana New" w:hAnsi="Angsana New"/>
          <w:sz w:val="30"/>
          <w:szCs w:val="30"/>
          <w:cs/>
        </w:rPr>
        <w:t xml:space="preserve"> สำหรับสัญญาเช่าอสังหาริมทรัพย์</w:t>
      </w:r>
      <w:r w:rsidR="00040ABA" w:rsidRPr="00422380">
        <w:rPr>
          <w:rFonts w:ascii="Angsana New" w:hAnsi="Angsana New" w:hint="cs"/>
          <w:sz w:val="30"/>
          <w:szCs w:val="30"/>
          <w:cs/>
        </w:rPr>
        <w:t xml:space="preserve"> </w:t>
      </w:r>
      <w:r w:rsidRPr="00422380">
        <w:rPr>
          <w:rFonts w:ascii="Angsana New" w:hAnsi="Angsana New"/>
          <w:sz w:val="30"/>
          <w:szCs w:val="30"/>
          <w:cs/>
        </w:rPr>
        <w:t>กลุ่มบริษัทเลือกที่จะไม่แยกส่วนประกอบที่ไม่เป็นการเช่าและรับรู้สัญญาเช่าและส่วนประกอบที่ไม่เป็นการเช่าเป็นสัญญาเช่า</w:t>
      </w:r>
      <w:r w:rsidR="00040ABA" w:rsidRPr="00422380">
        <w:rPr>
          <w:rFonts w:ascii="Angsana New" w:hAnsi="Angsana New" w:hint="cs"/>
          <w:sz w:val="30"/>
          <w:szCs w:val="30"/>
          <w:cs/>
        </w:rPr>
        <w:t>ทั้งหมด</w:t>
      </w:r>
      <w:r w:rsidRPr="00422380">
        <w:rPr>
          <w:rFonts w:ascii="Angsana New" w:hAnsi="Angsana New"/>
          <w:sz w:val="30"/>
          <w:szCs w:val="30"/>
          <w:cs/>
        </w:rPr>
        <w:t xml:space="preserve"> </w:t>
      </w:r>
    </w:p>
    <w:p w14:paraId="25A41BBB" w14:textId="77777777" w:rsidR="000A037B" w:rsidRPr="00422380" w:rsidRDefault="000A037B" w:rsidP="000A037B">
      <w:pPr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4C6A8DCD" w14:textId="4104CECD" w:rsidR="00B269BE" w:rsidRPr="00422380" w:rsidRDefault="00B269BE" w:rsidP="00A245A1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422380">
        <w:rPr>
          <w:rFonts w:ascii="Angsana New" w:hAnsi="Angsana New"/>
          <w:sz w:val="30"/>
          <w:szCs w:val="30"/>
          <w:cs/>
        </w:rPr>
        <w:t>กลุ่มบริษัทรับรู้สินทรัพย์สิทธิการใช้และหนี้สินตามสัญญาเช่า ณ วันที่สัญญาเช่าเริ่มมี</w:t>
      </w:r>
      <w:r w:rsidR="00E55113" w:rsidRPr="00422380">
        <w:rPr>
          <w:rFonts w:ascii="Angsana New" w:hAnsi="Angsana New" w:hint="cs"/>
          <w:sz w:val="30"/>
          <w:szCs w:val="30"/>
          <w:cs/>
        </w:rPr>
        <w:t>ผล</w:t>
      </w:r>
      <w:r w:rsidR="0002655D" w:rsidRPr="00422380">
        <w:rPr>
          <w:rFonts w:ascii="Angsana New" w:hAnsi="Angsana New" w:hint="cs"/>
          <w:sz w:val="30"/>
          <w:szCs w:val="30"/>
          <w:cs/>
        </w:rPr>
        <w:t xml:space="preserve"> </w:t>
      </w:r>
      <w:r w:rsidR="0002655D" w:rsidRPr="00422380">
        <w:rPr>
          <w:rFonts w:ascii="Angsana New" w:hAnsi="Angsana New"/>
          <w:sz w:val="30"/>
          <w:szCs w:val="30"/>
          <w:cs/>
        </w:rPr>
        <w:t>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707E6889" w14:textId="77777777" w:rsidR="00185554" w:rsidRPr="00422380" w:rsidRDefault="00185554" w:rsidP="00A245A1">
      <w:pPr>
        <w:spacing w:line="240" w:lineRule="auto"/>
        <w:ind w:left="540"/>
        <w:jc w:val="thaiDistribute"/>
        <w:rPr>
          <w:rFonts w:ascii="Angsana New" w:hAnsi="Angsana New"/>
          <w:sz w:val="24"/>
          <w:szCs w:val="24"/>
          <w:cs/>
        </w:rPr>
      </w:pPr>
    </w:p>
    <w:p w14:paraId="778718E5" w14:textId="6855B59C" w:rsidR="000E4E1D" w:rsidRPr="00422380" w:rsidRDefault="00B269BE" w:rsidP="000E4E1D">
      <w:pPr>
        <w:pStyle w:val="BodyText"/>
        <w:spacing w:after="0"/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422380">
        <w:rPr>
          <w:rFonts w:ascii="Angsana New" w:hAnsi="Angsana New"/>
          <w:b/>
          <w:sz w:val="30"/>
          <w:szCs w:val="30"/>
          <w:cs/>
        </w:rPr>
        <w:t>สินทรัพย์สิทธิการใช้วัดมูลค่าด้วยราคาทุนหักค่าเสื่อมราคาสะสมและขาดทุนจากการด้อยค่า และปรับปรุงเมื่อมีการวัดมูลค่าใหม่ของหนี้สินตามสัญญาเช่า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</w:t>
      </w:r>
      <w:r w:rsidR="00E011B1" w:rsidRPr="00422380">
        <w:rPr>
          <w:rFonts w:ascii="Angsana New" w:hAnsi="Angsana New" w:hint="cs"/>
          <w:b/>
          <w:sz w:val="30"/>
          <w:szCs w:val="30"/>
          <w:cs/>
        </w:rPr>
        <w:t>เงิน</w:t>
      </w:r>
      <w:r w:rsidR="0000666C" w:rsidRPr="00422380">
        <w:rPr>
          <w:rFonts w:ascii="Angsana New" w:hAnsi="Angsana New" w:hint="cs"/>
          <w:b/>
          <w:sz w:val="30"/>
          <w:szCs w:val="30"/>
          <w:cs/>
        </w:rPr>
        <w:t>จ่ายล่วงหน้า</w:t>
      </w:r>
      <w:r w:rsidRPr="00422380">
        <w:rPr>
          <w:rFonts w:ascii="Angsana New" w:hAnsi="Angsana New"/>
          <w:b/>
          <w:sz w:val="30"/>
          <w:szCs w:val="30"/>
          <w:cs/>
        </w:rPr>
        <w:t>รวมกับต้นทุนทางตรงเริ่มแรก</w:t>
      </w:r>
      <w:r w:rsidR="00B5481F" w:rsidRPr="00422380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Pr="00422380">
        <w:rPr>
          <w:rFonts w:ascii="Angsana New" w:hAnsi="Angsana New"/>
          <w:b/>
          <w:sz w:val="30"/>
          <w:szCs w:val="30"/>
          <w:cs/>
        </w:rPr>
        <w:t>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ของอายุสัญญาเช่า</w:t>
      </w:r>
      <w:r w:rsidR="00615C0C" w:rsidRPr="00422380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Pr="00422380">
        <w:rPr>
          <w:rFonts w:ascii="Angsana New" w:hAnsi="Angsana New"/>
          <w:b/>
          <w:sz w:val="30"/>
          <w:szCs w:val="30"/>
          <w:cs/>
        </w:rPr>
        <w:t>เว้นแต่สัญญาเช่า</w:t>
      </w:r>
      <w:r w:rsidR="004514A6" w:rsidRPr="00422380">
        <w:rPr>
          <w:rFonts w:ascii="Angsana New" w:hAnsi="Angsana New" w:hint="cs"/>
          <w:b/>
          <w:sz w:val="30"/>
          <w:szCs w:val="30"/>
          <w:cs/>
        </w:rPr>
        <w:t>ที่</w:t>
      </w:r>
      <w:r w:rsidRPr="00422380">
        <w:rPr>
          <w:rFonts w:ascii="Angsana New" w:hAnsi="Angsana New"/>
          <w:b/>
          <w:sz w:val="30"/>
          <w:szCs w:val="30"/>
          <w:cs/>
        </w:rPr>
        <w:t>โอนกรรมสิทธิ</w:t>
      </w:r>
      <w:r w:rsidRPr="00422380">
        <w:rPr>
          <w:rFonts w:ascii="Angsana New" w:hAnsi="Angsana New" w:hint="cs"/>
          <w:b/>
          <w:sz w:val="30"/>
          <w:szCs w:val="30"/>
          <w:cs/>
        </w:rPr>
        <w:t>์</w:t>
      </w:r>
      <w:r w:rsidRPr="00422380">
        <w:rPr>
          <w:rFonts w:ascii="Angsana New" w:hAnsi="Angsana New"/>
          <w:b/>
          <w:sz w:val="30"/>
          <w:szCs w:val="30"/>
          <w:cs/>
        </w:rPr>
        <w:t>ในสินทรัพย์ที่เช่าให้กับกลุ่มบริษัทเมื่อสิ้นสุดสัญญาเช่า</w:t>
      </w:r>
      <w:r w:rsidR="00452AC3" w:rsidRPr="00422380">
        <w:rPr>
          <w:rFonts w:ascii="Angsana New" w:hAnsi="Angsana New" w:hint="cs"/>
          <w:b/>
          <w:sz w:val="30"/>
          <w:szCs w:val="30"/>
          <w:cs/>
        </w:rPr>
        <w:t>หรือ</w:t>
      </w:r>
      <w:r w:rsidRPr="00422380">
        <w:rPr>
          <w:rFonts w:ascii="Angsana New" w:hAnsi="Angsana New"/>
          <w:b/>
          <w:sz w:val="30"/>
          <w:szCs w:val="30"/>
          <w:cs/>
        </w:rPr>
        <w:t>กลุ่มบริษัทจะมีการใช้สิทธิในการซื้อสินทรัพย์ ในกรณีนี้จะบันทึกค่าเสื่อมราคาตลอดอายุการใช้ประโยชน์ของสินทรัพย์ที่เช่า</w:t>
      </w:r>
      <w:r w:rsidRPr="00422380">
        <w:rPr>
          <w:rFonts w:ascii="Angsana New" w:hAnsi="Angsana New" w:hint="cs"/>
          <w:b/>
          <w:sz w:val="30"/>
          <w:szCs w:val="30"/>
          <w:cs/>
        </w:rPr>
        <w:t xml:space="preserve"> ซึ่ง</w:t>
      </w:r>
      <w:r w:rsidRPr="00422380">
        <w:rPr>
          <w:rFonts w:ascii="Angsana New" w:hAnsi="Angsana New"/>
          <w:b/>
          <w:sz w:val="30"/>
          <w:szCs w:val="30"/>
          <w:cs/>
        </w:rPr>
        <w:t xml:space="preserve">กำหนดตามเกณฑ์เดียวกันกับสินทรัพย์และอุปกรณ์ที่เกี่ยวข้อง </w:t>
      </w:r>
    </w:p>
    <w:p w14:paraId="219418F0" w14:textId="77777777" w:rsidR="00D51E78" w:rsidRPr="00422380" w:rsidRDefault="00D51E78" w:rsidP="00D51E78">
      <w:pPr>
        <w:tabs>
          <w:tab w:val="clear" w:pos="680"/>
          <w:tab w:val="clear" w:pos="907"/>
        </w:tabs>
        <w:jc w:val="thaiDistribute"/>
        <w:rPr>
          <w:rFonts w:ascii="Angsana New" w:hAnsi="Angsana New"/>
          <w:b/>
          <w:sz w:val="20"/>
          <w:szCs w:val="20"/>
          <w:cs/>
        </w:rPr>
      </w:pPr>
    </w:p>
    <w:p w14:paraId="4D481498" w14:textId="7A452F4E" w:rsidR="004C1FDF" w:rsidRPr="00422380" w:rsidRDefault="00B269BE" w:rsidP="008F55E0">
      <w:pPr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422380">
        <w:rPr>
          <w:rFonts w:ascii="Angsana New" w:hAnsi="Angsana New"/>
          <w:b/>
          <w:sz w:val="30"/>
          <w:szCs w:val="30"/>
          <w:cs/>
        </w:rPr>
        <w:t>หนี้สินตามสัญญาเช่าวัดมูลค่าเมื่อเริ่มแรกด้วยมูลค่าปัจจุบันของ</w:t>
      </w:r>
      <w:r w:rsidRPr="00422380">
        <w:rPr>
          <w:rFonts w:ascii="Angsana New" w:hAnsi="Angsana New" w:hint="cs"/>
          <w:b/>
          <w:sz w:val="30"/>
          <w:szCs w:val="30"/>
          <w:cs/>
        </w:rPr>
        <w:t>ค่า</w:t>
      </w:r>
      <w:r w:rsidRPr="00422380">
        <w:rPr>
          <w:rFonts w:ascii="Angsana New" w:hAnsi="Angsana New"/>
          <w:b/>
          <w:sz w:val="30"/>
          <w:szCs w:val="30"/>
          <w:cs/>
        </w:rPr>
        <w:t>เช่าที่</w:t>
      </w:r>
      <w:r w:rsidR="006E6C20" w:rsidRPr="00422380">
        <w:rPr>
          <w:rFonts w:ascii="Angsana New" w:hAnsi="Angsana New" w:hint="cs"/>
          <w:b/>
          <w:sz w:val="30"/>
          <w:szCs w:val="30"/>
          <w:cs/>
        </w:rPr>
        <w:t>ต้องจ่าย</w:t>
      </w:r>
      <w:r w:rsidR="00916F04" w:rsidRPr="00422380">
        <w:rPr>
          <w:rFonts w:ascii="Angsana New" w:hAnsi="Angsana New" w:hint="cs"/>
          <w:b/>
          <w:sz w:val="30"/>
          <w:szCs w:val="30"/>
          <w:cs/>
        </w:rPr>
        <w:t>ทั้งหมดตามสัญญา ทั้งนี้</w:t>
      </w:r>
      <w:r w:rsidR="00602FD9" w:rsidRPr="00422380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Pr="00422380">
        <w:rPr>
          <w:rFonts w:ascii="Angsana New" w:hAnsi="Angsana New"/>
          <w:b/>
          <w:sz w:val="30"/>
          <w:szCs w:val="30"/>
          <w:cs/>
        </w:rPr>
        <w:t>กลุ่มบริษัทใช้อัตรา</w:t>
      </w:r>
      <w:r w:rsidRPr="004D23AC">
        <w:rPr>
          <w:rFonts w:ascii="Angsana New" w:hAnsi="Angsana New"/>
          <w:b/>
          <w:sz w:val="30"/>
          <w:szCs w:val="30"/>
          <w:cs/>
        </w:rPr>
        <w:t>ดอกเบี้ย</w:t>
      </w:r>
      <w:r w:rsidR="002811E1" w:rsidRPr="004D23AC">
        <w:rPr>
          <w:rFonts w:ascii="Angsana New" w:hAnsi="Angsana New" w:hint="cs"/>
          <w:b/>
          <w:sz w:val="30"/>
          <w:szCs w:val="30"/>
          <w:cs/>
        </w:rPr>
        <w:t>ตามนัยของสัญญาเช่า</w:t>
      </w:r>
      <w:r w:rsidR="00A443F5" w:rsidRPr="004D23AC">
        <w:rPr>
          <w:rFonts w:ascii="Angsana New" w:hAnsi="Angsana New" w:hint="cs"/>
          <w:b/>
          <w:sz w:val="30"/>
          <w:szCs w:val="30"/>
          <w:cs/>
        </w:rPr>
        <w:t>หรือ</w:t>
      </w:r>
      <w:r w:rsidR="002811E1" w:rsidRPr="004D23AC">
        <w:rPr>
          <w:rFonts w:ascii="Angsana New" w:hAnsi="Angsana New" w:hint="cs"/>
          <w:b/>
          <w:sz w:val="30"/>
          <w:szCs w:val="30"/>
          <w:cs/>
        </w:rPr>
        <w:t>อัตราดอกเบี้ย</w:t>
      </w:r>
      <w:r w:rsidRPr="004D23AC">
        <w:rPr>
          <w:rFonts w:ascii="Angsana New" w:hAnsi="Angsana New"/>
          <w:b/>
          <w:sz w:val="30"/>
          <w:szCs w:val="30"/>
          <w:cs/>
        </w:rPr>
        <w:t>เงินกู้ยืมส่วนเพิ่</w:t>
      </w:r>
      <w:r w:rsidRPr="00422380">
        <w:rPr>
          <w:rFonts w:ascii="Angsana New" w:hAnsi="Angsana New"/>
          <w:b/>
          <w:sz w:val="30"/>
          <w:szCs w:val="30"/>
          <w:cs/>
        </w:rPr>
        <w:t>มของกลุ่มบริษัท</w:t>
      </w:r>
      <w:r w:rsidR="00581B1C" w:rsidRPr="00422380">
        <w:rPr>
          <w:rFonts w:ascii="Angsana New" w:hAnsi="Angsana New"/>
          <w:b/>
          <w:sz w:val="30"/>
          <w:szCs w:val="30"/>
          <w:cs/>
        </w:rPr>
        <w:t xml:space="preserve"> </w:t>
      </w:r>
      <w:r w:rsidR="008F55E0" w:rsidRPr="00422380">
        <w:rPr>
          <w:rFonts w:ascii="Angsana New" w:hAnsi="Angsana New" w:hint="cs"/>
          <w:b/>
          <w:sz w:val="30"/>
          <w:szCs w:val="30"/>
          <w:cs/>
        </w:rPr>
        <w:t xml:space="preserve">ในการคิดลดเป็นมูลค่าปัจจุบัน </w:t>
      </w:r>
      <w:r w:rsidR="004C1FDF" w:rsidRPr="00422380">
        <w:rPr>
          <w:rFonts w:asciiTheme="majorBidi" w:hAnsiTheme="majorBidi" w:cstheme="majorBidi"/>
          <w:b/>
          <w:sz w:val="30"/>
          <w:szCs w:val="30"/>
          <w:cs/>
        </w:rPr>
        <w:t>กลุ่มบริษัทกำหนด</w:t>
      </w:r>
      <w:r w:rsidR="004C1FDF" w:rsidRPr="00422380">
        <w:rPr>
          <w:rFonts w:ascii="Angsana New" w:hAnsi="Angsana New"/>
          <w:b/>
          <w:sz w:val="30"/>
          <w:szCs w:val="30"/>
          <w:cs/>
        </w:rPr>
        <w:t>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</w:p>
    <w:p w14:paraId="614AE727" w14:textId="77777777" w:rsidR="004C1FDF" w:rsidRPr="00422380" w:rsidRDefault="004C1FDF" w:rsidP="004C1FDF">
      <w:pPr>
        <w:tabs>
          <w:tab w:val="clear" w:pos="680"/>
          <w:tab w:val="clear" w:pos="907"/>
          <w:tab w:val="clear" w:pos="1871"/>
          <w:tab w:val="left" w:pos="1890"/>
        </w:tabs>
        <w:jc w:val="thaiDistribute"/>
        <w:rPr>
          <w:rFonts w:ascii="Angsana New" w:hAnsi="Angsana New"/>
          <w:b/>
          <w:sz w:val="20"/>
          <w:szCs w:val="20"/>
        </w:rPr>
      </w:pPr>
    </w:p>
    <w:p w14:paraId="1192BE81" w14:textId="4CCD4C17" w:rsidR="00011B4F" w:rsidRPr="00422380" w:rsidRDefault="004C1FDF" w:rsidP="00011B4F">
      <w:pPr>
        <w:pStyle w:val="BodyText"/>
        <w:spacing w:after="0"/>
        <w:ind w:left="540"/>
        <w:jc w:val="thaiDistribute"/>
        <w:rPr>
          <w:rFonts w:ascii="Angsana New" w:hAnsi="Angsana New"/>
          <w:b/>
          <w:sz w:val="30"/>
          <w:szCs w:val="30"/>
          <w:cs/>
        </w:rPr>
      </w:pPr>
      <w:r w:rsidRPr="00422380">
        <w:rPr>
          <w:rFonts w:ascii="Angsana New" w:hAnsi="Angsana New"/>
          <w:b/>
          <w:sz w:val="30"/>
          <w:szCs w:val="30"/>
          <w:cs/>
        </w:rPr>
        <w:t>หนี้สินตามสัญญาเช่าวัดมูลค่าด้วยวิธีราคาทุนตัดจำหน่ายตามอัตราดอกเบี้ยที่แท้จริง และหนี้สินตามสัญญาเช่าจะถูกวัดมูลค่าใหม่เมื่อมีการเปลี่ยนแปลงสัญญาเช่า หรือการเปลี่ยนแปลงการประเมินการใช้สิทธิ</w:t>
      </w:r>
      <w:r w:rsidR="00AE496F" w:rsidRPr="00422380">
        <w:rPr>
          <w:rFonts w:ascii="Angsana New" w:hAnsi="Angsana New"/>
          <w:b/>
          <w:sz w:val="30"/>
          <w:szCs w:val="30"/>
          <w:cs/>
        </w:rPr>
        <w:t>ที่ระบุใน</w:t>
      </w:r>
      <w:r w:rsidRPr="00422380">
        <w:rPr>
          <w:rFonts w:ascii="Angsana New" w:hAnsi="Angsana New"/>
          <w:b/>
          <w:sz w:val="30"/>
          <w:szCs w:val="30"/>
          <w:cs/>
        </w:rPr>
        <w:t xml:space="preserve">สัญญาเช่า เมื่อมีการวัดมูลค่าหนี้สินตามสัญญาเช่าใหม่ จะปรับปรุงกับมูลค่าตามบัญชีของสินทรัพย์สิทธิการใช้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หากมูลค่าตามบัญชีของสินทรัพย์สิทธิการใช้ได้ถูกลดมูลค่าลงจนเป็นศูนย์แล้ว </w:t>
      </w:r>
    </w:p>
    <w:p w14:paraId="747B82A2" w14:textId="77777777" w:rsidR="00E04710" w:rsidRPr="00422380" w:rsidRDefault="00E04710" w:rsidP="00D666EA">
      <w:pPr>
        <w:pStyle w:val="BodyText"/>
        <w:spacing w:after="0"/>
        <w:ind w:left="540"/>
        <w:jc w:val="thaiDistribute"/>
        <w:rPr>
          <w:rFonts w:ascii="Angsana New" w:hAnsi="Angsana New"/>
          <w:b/>
          <w:sz w:val="20"/>
          <w:szCs w:val="20"/>
        </w:rPr>
      </w:pPr>
    </w:p>
    <w:p w14:paraId="2755BCC9" w14:textId="77777777" w:rsidR="0082147B" w:rsidRPr="00422380" w:rsidRDefault="001C4A17" w:rsidP="0082147B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i/>
          <w:iCs/>
          <w:spacing w:val="-10"/>
          <w:sz w:val="30"/>
          <w:szCs w:val="30"/>
        </w:rPr>
      </w:pPr>
      <w:r w:rsidRPr="00422380">
        <w:rPr>
          <w:rFonts w:asciiTheme="majorBidi" w:hAnsiTheme="majorBidi" w:cstheme="majorBidi"/>
          <w:b/>
          <w:i/>
          <w:iCs/>
          <w:spacing w:val="-10"/>
          <w:sz w:val="30"/>
          <w:szCs w:val="30"/>
          <w:cs/>
        </w:rPr>
        <w:lastRenderedPageBreak/>
        <w:t>ในฐานะผู้ให้เช่า</w:t>
      </w:r>
    </w:p>
    <w:p w14:paraId="26432507" w14:textId="77777777" w:rsidR="00BC4BEE" w:rsidRPr="00422380" w:rsidRDefault="00BC4BEE" w:rsidP="001C4A17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i/>
          <w:iCs/>
          <w:spacing w:val="-10"/>
        </w:rPr>
      </w:pPr>
    </w:p>
    <w:p w14:paraId="4C911F46" w14:textId="51ABE5FA" w:rsidR="001C4A17" w:rsidRPr="00422380" w:rsidRDefault="001C4A17" w:rsidP="00F06B94">
      <w:pPr>
        <w:pStyle w:val="ListParagraph"/>
        <w:tabs>
          <w:tab w:val="clear" w:pos="680"/>
          <w:tab w:val="clear" w:pos="907"/>
        </w:tabs>
        <w:ind w:left="540"/>
        <w:jc w:val="both"/>
        <w:rPr>
          <w:rFonts w:asciiTheme="majorBidi" w:hAnsiTheme="majorBidi" w:cstheme="majorBidi"/>
          <w:b/>
          <w:spacing w:val="-6"/>
          <w:sz w:val="30"/>
          <w:szCs w:val="30"/>
        </w:rPr>
      </w:pPr>
      <w:r w:rsidRPr="00422380">
        <w:rPr>
          <w:rFonts w:asciiTheme="majorBidi" w:hAnsiTheme="majorBidi" w:cstheme="majorBidi"/>
          <w:b/>
          <w:spacing w:val="-6"/>
          <w:sz w:val="30"/>
          <w:szCs w:val="30"/>
          <w:cs/>
        </w:rPr>
        <w:t>ณ วันที่เริ่มต้นของสัญญา</w:t>
      </w:r>
      <w:r w:rsidR="00081D61" w:rsidRPr="00422380">
        <w:rPr>
          <w:rFonts w:asciiTheme="majorBidi" w:hAnsiTheme="majorBidi" w:cstheme="majorBidi" w:hint="cs"/>
          <w:b/>
          <w:spacing w:val="-6"/>
          <w:sz w:val="30"/>
          <w:szCs w:val="30"/>
          <w:cs/>
        </w:rPr>
        <w:t>ให้</w:t>
      </w:r>
      <w:r w:rsidRPr="00422380">
        <w:rPr>
          <w:rFonts w:asciiTheme="majorBidi" w:hAnsiTheme="majorBidi" w:cstheme="majorBidi"/>
          <w:b/>
          <w:spacing w:val="-6"/>
          <w:sz w:val="30"/>
          <w:szCs w:val="30"/>
          <w:cs/>
        </w:rPr>
        <w:t>เช่าหรือวันที่มีการเปลี่ยนแปลงสัญญาเช่า</w:t>
      </w:r>
      <w:r w:rsidR="00F06B94" w:rsidRPr="00422380">
        <w:rPr>
          <w:rFonts w:asciiTheme="majorBidi" w:hAnsiTheme="majorBidi" w:cstheme="majorBidi" w:hint="cs"/>
          <w:b/>
          <w:spacing w:val="-6"/>
          <w:sz w:val="30"/>
          <w:szCs w:val="30"/>
          <w:cs/>
        </w:rPr>
        <w:t xml:space="preserve"> </w:t>
      </w:r>
      <w:r w:rsidRPr="00422380">
        <w:rPr>
          <w:rFonts w:asciiTheme="majorBidi" w:hAnsiTheme="majorBidi" w:cstheme="majorBidi"/>
          <w:b/>
          <w:spacing w:val="-6"/>
          <w:sz w:val="30"/>
          <w:szCs w:val="30"/>
          <w:cs/>
        </w:rPr>
        <w:t>กลุ่มบริษัทจะปันส่วนสิ่งตอบแทนที่จะได้รั</w:t>
      </w:r>
      <w:r w:rsidR="00990229" w:rsidRPr="00422380">
        <w:rPr>
          <w:rFonts w:asciiTheme="majorBidi" w:hAnsiTheme="majorBidi" w:cstheme="majorBidi" w:hint="cs"/>
          <w:b/>
          <w:spacing w:val="-6"/>
          <w:sz w:val="30"/>
          <w:szCs w:val="30"/>
          <w:cs/>
        </w:rPr>
        <w:t>บ</w:t>
      </w:r>
      <w:r w:rsidRPr="00422380">
        <w:rPr>
          <w:rFonts w:asciiTheme="majorBidi" w:hAnsiTheme="majorBidi" w:cstheme="majorBidi"/>
          <w:b/>
          <w:spacing w:val="-6"/>
          <w:sz w:val="30"/>
          <w:szCs w:val="30"/>
          <w:cs/>
        </w:rPr>
        <w:t>ตามสัญญาให้กับแต่ละส่วนประกอบ</w:t>
      </w:r>
      <w:r w:rsidR="00844E8E" w:rsidRPr="00422380">
        <w:rPr>
          <w:rFonts w:asciiTheme="majorBidi" w:hAnsiTheme="majorBidi" w:cstheme="majorBidi" w:hint="cs"/>
          <w:b/>
          <w:spacing w:val="-6"/>
          <w:sz w:val="30"/>
          <w:szCs w:val="30"/>
          <w:cs/>
        </w:rPr>
        <w:t>ของสัญญา</w:t>
      </w:r>
      <w:r w:rsidRPr="00422380">
        <w:rPr>
          <w:rFonts w:asciiTheme="majorBidi" w:hAnsiTheme="majorBidi" w:cstheme="majorBidi"/>
          <w:b/>
          <w:spacing w:val="-6"/>
          <w:sz w:val="30"/>
          <w:szCs w:val="30"/>
          <w:cs/>
        </w:rPr>
        <w:t xml:space="preserve">ตามเกณฑ์ราคาขายที่เป็นเอกเทศ </w:t>
      </w:r>
    </w:p>
    <w:p w14:paraId="72460979" w14:textId="77777777" w:rsidR="00F06B94" w:rsidRPr="00422380" w:rsidRDefault="00F06B94" w:rsidP="00F06B94">
      <w:pPr>
        <w:pStyle w:val="ListParagraph"/>
        <w:tabs>
          <w:tab w:val="clear" w:pos="680"/>
          <w:tab w:val="clear" w:pos="907"/>
        </w:tabs>
        <w:ind w:left="540"/>
        <w:jc w:val="both"/>
        <w:rPr>
          <w:rFonts w:asciiTheme="majorBidi" w:hAnsiTheme="majorBidi" w:cstheme="majorBidi"/>
          <w:b/>
          <w:spacing w:val="-6"/>
          <w:szCs w:val="18"/>
        </w:rPr>
      </w:pPr>
    </w:p>
    <w:p w14:paraId="4E866143" w14:textId="6436EB87" w:rsidR="001C4A17" w:rsidRPr="00422380" w:rsidRDefault="001C4A17" w:rsidP="001C4A17">
      <w:pPr>
        <w:pStyle w:val="ListParagraph"/>
        <w:tabs>
          <w:tab w:val="clear" w:pos="680"/>
          <w:tab w:val="clear" w:pos="907"/>
          <w:tab w:val="clear" w:pos="1871"/>
          <w:tab w:val="left" w:pos="1890"/>
        </w:tabs>
        <w:ind w:left="540"/>
        <w:jc w:val="thaiDistribute"/>
        <w:rPr>
          <w:rFonts w:asciiTheme="majorBidi" w:hAnsiTheme="majorBidi" w:cstheme="majorBidi"/>
          <w:b/>
          <w:spacing w:val="-6"/>
          <w:sz w:val="30"/>
          <w:szCs w:val="30"/>
        </w:rPr>
      </w:pPr>
      <w:r w:rsidRPr="00422380">
        <w:rPr>
          <w:rFonts w:asciiTheme="majorBidi" w:hAnsiTheme="majorBidi" w:cstheme="majorBidi"/>
          <w:b/>
          <w:spacing w:val="-6"/>
          <w:sz w:val="30"/>
          <w:szCs w:val="30"/>
          <w:cs/>
        </w:rPr>
        <w:t>ณ วันเริ่มต้นของสัญญา</w:t>
      </w:r>
      <w:r w:rsidR="005F41C7" w:rsidRPr="00422380">
        <w:rPr>
          <w:rFonts w:asciiTheme="majorBidi" w:hAnsiTheme="majorBidi" w:cstheme="majorBidi" w:hint="cs"/>
          <w:b/>
          <w:spacing w:val="-6"/>
          <w:sz w:val="30"/>
          <w:szCs w:val="30"/>
          <w:cs/>
        </w:rPr>
        <w:t>ให้</w:t>
      </w:r>
      <w:r w:rsidRPr="00422380">
        <w:rPr>
          <w:rFonts w:asciiTheme="majorBidi" w:hAnsiTheme="majorBidi" w:cstheme="majorBidi"/>
          <w:b/>
          <w:spacing w:val="-6"/>
          <w:sz w:val="30"/>
          <w:szCs w:val="30"/>
          <w:cs/>
        </w:rPr>
        <w:t>เช่า</w:t>
      </w:r>
      <w:r w:rsidR="00602FD9" w:rsidRPr="00422380">
        <w:rPr>
          <w:rFonts w:asciiTheme="majorBidi" w:hAnsiTheme="majorBidi"/>
          <w:b/>
          <w:bCs/>
          <w:spacing w:val="-6"/>
          <w:sz w:val="30"/>
          <w:szCs w:val="30"/>
          <w:cs/>
        </w:rPr>
        <w:t xml:space="preserve"> </w:t>
      </w:r>
      <w:r w:rsidR="00115DCC" w:rsidRPr="00422380">
        <w:rPr>
          <w:rFonts w:asciiTheme="majorBidi" w:hAnsiTheme="majorBidi" w:cstheme="majorBidi"/>
          <w:b/>
          <w:spacing w:val="-6"/>
          <w:sz w:val="30"/>
          <w:szCs w:val="30"/>
          <w:cs/>
        </w:rPr>
        <w:t>กลุ่มบริษัทพิจารณา</w:t>
      </w:r>
      <w:r w:rsidR="00115DCC" w:rsidRPr="00422380">
        <w:rPr>
          <w:rFonts w:asciiTheme="majorBidi" w:hAnsiTheme="majorBidi" w:cstheme="majorBidi" w:hint="cs"/>
          <w:b/>
          <w:spacing w:val="-6"/>
          <w:sz w:val="30"/>
          <w:szCs w:val="30"/>
          <w:cs/>
        </w:rPr>
        <w:t>จัดประเภทสัญญาเช่าที่</w:t>
      </w:r>
      <w:r w:rsidRPr="00422380">
        <w:rPr>
          <w:rFonts w:asciiTheme="majorBidi" w:hAnsiTheme="majorBidi" w:cstheme="majorBidi" w:hint="cs"/>
          <w:b/>
          <w:spacing w:val="-6"/>
          <w:sz w:val="30"/>
          <w:szCs w:val="30"/>
          <w:cs/>
        </w:rPr>
        <w:t>ได้</w:t>
      </w:r>
      <w:r w:rsidRPr="00422380">
        <w:rPr>
          <w:rFonts w:asciiTheme="majorBidi" w:hAnsiTheme="majorBidi" w:cstheme="majorBidi"/>
          <w:b/>
          <w:spacing w:val="-6"/>
          <w:sz w:val="30"/>
          <w:szCs w:val="30"/>
          <w:cs/>
        </w:rPr>
        <w:t>โอนความเสี่ยงและผลตอบแทน</w:t>
      </w:r>
      <w:r w:rsidRPr="00422380">
        <w:rPr>
          <w:rFonts w:asciiTheme="majorBidi" w:hAnsiTheme="majorBidi" w:cstheme="majorBidi" w:hint="cs"/>
          <w:b/>
          <w:spacing w:val="-6"/>
          <w:sz w:val="30"/>
          <w:szCs w:val="30"/>
          <w:cs/>
        </w:rPr>
        <w:t>ทั้งหมดหรือเกือบ</w:t>
      </w:r>
      <w:r w:rsidRPr="00422380">
        <w:rPr>
          <w:rFonts w:asciiTheme="majorBidi" w:hAnsiTheme="majorBidi" w:cstheme="majorBidi"/>
          <w:b/>
          <w:spacing w:val="-6"/>
          <w:sz w:val="30"/>
          <w:szCs w:val="30"/>
          <w:cs/>
        </w:rPr>
        <w:t>ทั้งหมดที่ผู้เป็นเจ้าของพึงได้รับจากสินทรัพย์อ้างอิงไปให้แก่ผู้เช่าเป็นสัญญาเช่าเงินทุน สัญญา</w:t>
      </w:r>
      <w:r w:rsidR="004F0CC9" w:rsidRPr="00422380">
        <w:rPr>
          <w:rFonts w:asciiTheme="majorBidi" w:hAnsiTheme="majorBidi" w:cstheme="majorBidi" w:hint="cs"/>
          <w:b/>
          <w:spacing w:val="-6"/>
          <w:sz w:val="30"/>
          <w:szCs w:val="30"/>
          <w:cs/>
        </w:rPr>
        <w:t>ที่</w:t>
      </w:r>
      <w:r w:rsidR="00C579FC" w:rsidRPr="00422380">
        <w:rPr>
          <w:rFonts w:asciiTheme="majorBidi" w:hAnsiTheme="majorBidi" w:cstheme="majorBidi" w:hint="cs"/>
          <w:b/>
          <w:spacing w:val="-6"/>
          <w:sz w:val="30"/>
          <w:szCs w:val="30"/>
          <w:cs/>
        </w:rPr>
        <w:t>ไม่</w:t>
      </w:r>
      <w:r w:rsidR="002D098E" w:rsidRPr="00422380">
        <w:rPr>
          <w:rFonts w:asciiTheme="majorBidi" w:hAnsiTheme="majorBidi" w:cstheme="majorBidi" w:hint="cs"/>
          <w:b/>
          <w:spacing w:val="-6"/>
          <w:sz w:val="30"/>
          <w:szCs w:val="30"/>
          <w:cs/>
        </w:rPr>
        <w:t>เข้าเงื่อนไข</w:t>
      </w:r>
      <w:r w:rsidRPr="00422380">
        <w:rPr>
          <w:rFonts w:asciiTheme="majorBidi" w:hAnsiTheme="majorBidi" w:cstheme="majorBidi"/>
          <w:b/>
          <w:spacing w:val="-6"/>
          <w:sz w:val="30"/>
          <w:szCs w:val="30"/>
          <w:cs/>
        </w:rPr>
        <w:t>ดังกล่าวจะจัดประเภทเป็นสัญญาเช่าดำเนินงาน</w:t>
      </w:r>
    </w:p>
    <w:p w14:paraId="144E1A97" w14:textId="77777777" w:rsidR="001C4A17" w:rsidRPr="00422380" w:rsidRDefault="001C4A17" w:rsidP="001C4A17">
      <w:pPr>
        <w:pStyle w:val="ListParagraph"/>
        <w:tabs>
          <w:tab w:val="clear" w:pos="680"/>
          <w:tab w:val="clear" w:pos="907"/>
          <w:tab w:val="clear" w:pos="1871"/>
          <w:tab w:val="left" w:pos="1890"/>
        </w:tabs>
        <w:ind w:left="540"/>
        <w:jc w:val="thaiDistribute"/>
        <w:rPr>
          <w:rFonts w:asciiTheme="majorBidi" w:hAnsiTheme="majorBidi" w:cstheme="majorBidi"/>
          <w:b/>
          <w:spacing w:val="-6"/>
          <w:szCs w:val="18"/>
        </w:rPr>
      </w:pPr>
    </w:p>
    <w:p w14:paraId="1C7C5FAE" w14:textId="01654B78" w:rsidR="0081425C" w:rsidRPr="00422380" w:rsidRDefault="001C4A17" w:rsidP="00A245A1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/>
          <w:spacing w:val="-6"/>
          <w:sz w:val="30"/>
          <w:szCs w:val="30"/>
        </w:rPr>
      </w:pPr>
      <w:r w:rsidRPr="00422380">
        <w:rPr>
          <w:rFonts w:asciiTheme="majorBidi" w:hAnsiTheme="majorBidi" w:cstheme="majorBidi"/>
          <w:b/>
          <w:spacing w:val="-6"/>
          <w:sz w:val="30"/>
          <w:szCs w:val="30"/>
          <w:cs/>
        </w:rPr>
        <w:t>กลุ่มบริษัทรับรู้ค่าเช่ารับจากสัญญาเช่าดำเนินงาน</w:t>
      </w:r>
      <w:r w:rsidR="00235748" w:rsidRPr="00422380">
        <w:rPr>
          <w:rFonts w:asciiTheme="majorBidi" w:hAnsiTheme="majorBidi" w:cstheme="majorBidi" w:hint="cs"/>
          <w:b/>
          <w:spacing w:val="-6"/>
          <w:sz w:val="30"/>
          <w:szCs w:val="30"/>
          <w:cs/>
        </w:rPr>
        <w:t>ในกำไรหรือขาดทุน</w:t>
      </w:r>
      <w:r w:rsidRPr="00422380">
        <w:rPr>
          <w:rFonts w:asciiTheme="majorBidi" w:hAnsiTheme="majorBidi" w:cstheme="majorBidi" w:hint="cs"/>
          <w:b/>
          <w:spacing w:val="-6"/>
          <w:sz w:val="30"/>
          <w:szCs w:val="30"/>
          <w:cs/>
        </w:rPr>
        <w:t>ด้วย</w:t>
      </w:r>
      <w:r w:rsidRPr="00422380">
        <w:rPr>
          <w:rFonts w:asciiTheme="majorBidi" w:hAnsiTheme="majorBidi" w:cstheme="majorBidi"/>
          <w:b/>
          <w:spacing w:val="-6"/>
          <w:sz w:val="30"/>
          <w:szCs w:val="30"/>
          <w:cs/>
        </w:rPr>
        <w:t xml:space="preserve">วิธีเส้นตรงตลอดอายุสัญญาเช่า </w:t>
      </w:r>
      <w:r w:rsidRPr="00422380">
        <w:rPr>
          <w:rFonts w:asciiTheme="majorBidi" w:hAnsiTheme="majorBidi" w:cstheme="majorBidi" w:hint="cs"/>
          <w:b/>
          <w:spacing w:val="-6"/>
          <w:sz w:val="30"/>
          <w:szCs w:val="30"/>
          <w:cs/>
        </w:rPr>
        <w:t>และ</w:t>
      </w:r>
      <w:r w:rsidRPr="00422380">
        <w:rPr>
          <w:rFonts w:asciiTheme="majorBidi" w:hAnsiTheme="majorBidi" w:cstheme="majorBidi"/>
          <w:b/>
          <w:spacing w:val="-6"/>
          <w:sz w:val="30"/>
          <w:szCs w:val="30"/>
          <w:cs/>
        </w:rPr>
        <w:t>แสดงเป็นส่วนหนึ่งของรายได้อื่น ต้นทุนทางตรงเริ่มแรกที่เกิดขึ้น</w:t>
      </w:r>
      <w:r w:rsidRPr="00422380">
        <w:rPr>
          <w:rFonts w:asciiTheme="majorBidi" w:hAnsiTheme="majorBidi" w:cstheme="majorBidi" w:hint="cs"/>
          <w:b/>
          <w:spacing w:val="-6"/>
          <w:sz w:val="30"/>
          <w:szCs w:val="30"/>
          <w:cs/>
        </w:rPr>
        <w:t>เพื่อ</w:t>
      </w:r>
      <w:r w:rsidRPr="00422380">
        <w:rPr>
          <w:rFonts w:asciiTheme="majorBidi" w:hAnsiTheme="majorBidi" w:cstheme="majorBidi"/>
          <w:b/>
          <w:spacing w:val="-6"/>
          <w:sz w:val="30"/>
          <w:szCs w:val="30"/>
          <w:cs/>
        </w:rPr>
        <w:t>การได้มาซึ่งสัญญาเช่าดำเนินงาน</w:t>
      </w:r>
      <w:r w:rsidRPr="00422380">
        <w:rPr>
          <w:rFonts w:asciiTheme="majorBidi" w:hAnsiTheme="majorBidi" w:cstheme="majorBidi" w:hint="cs"/>
          <w:b/>
          <w:spacing w:val="-6"/>
          <w:sz w:val="30"/>
          <w:szCs w:val="30"/>
          <w:cs/>
        </w:rPr>
        <w:t>จะ</w:t>
      </w:r>
      <w:r w:rsidRPr="00422380">
        <w:rPr>
          <w:rFonts w:asciiTheme="majorBidi" w:hAnsiTheme="majorBidi" w:cstheme="majorBidi"/>
          <w:b/>
          <w:spacing w:val="-6"/>
          <w:sz w:val="30"/>
          <w:szCs w:val="30"/>
          <w:cs/>
        </w:rPr>
        <w:t>รวม</w:t>
      </w:r>
      <w:r w:rsidRPr="00422380">
        <w:rPr>
          <w:rFonts w:asciiTheme="majorBidi" w:hAnsiTheme="majorBidi" w:cstheme="majorBidi" w:hint="cs"/>
          <w:b/>
          <w:spacing w:val="-6"/>
          <w:sz w:val="30"/>
          <w:szCs w:val="30"/>
          <w:cs/>
        </w:rPr>
        <w:t>เป็น</w:t>
      </w:r>
      <w:r w:rsidRPr="00422380">
        <w:rPr>
          <w:rFonts w:asciiTheme="majorBidi" w:hAnsiTheme="majorBidi" w:cstheme="majorBidi"/>
          <w:b/>
          <w:spacing w:val="-6"/>
          <w:sz w:val="30"/>
          <w:szCs w:val="30"/>
          <w:cs/>
        </w:rPr>
        <w:t>มูลค่าตามบัญชีของสินทรัพย์ที่ให้เช่าและรับรู้ต้นทุนดังกล่าวเป็นค่าใช้จ่ายตลอดอายุสัญญาเช่าโดยใช้เกณฑ์เดียวกันกับรายได้ค่าเช่า</w:t>
      </w:r>
      <w:r w:rsidRPr="00422380">
        <w:rPr>
          <w:rFonts w:asciiTheme="majorBidi" w:hAnsiTheme="majorBidi"/>
          <w:b/>
          <w:bCs/>
          <w:spacing w:val="-6"/>
          <w:sz w:val="30"/>
          <w:szCs w:val="30"/>
          <w:cs/>
        </w:rPr>
        <w:t xml:space="preserve"> </w:t>
      </w:r>
      <w:r w:rsidRPr="00422380">
        <w:rPr>
          <w:rFonts w:asciiTheme="majorBidi" w:hAnsiTheme="majorBidi" w:cstheme="majorBidi"/>
          <w:b/>
          <w:spacing w:val="-6"/>
          <w:sz w:val="30"/>
          <w:szCs w:val="30"/>
          <w:cs/>
        </w:rPr>
        <w:t>ค่าเช่าที่อาจเกิดขึ้นรับรู้เป็นรายได้</w:t>
      </w:r>
      <w:r w:rsidR="00235748" w:rsidRPr="00422380">
        <w:rPr>
          <w:rFonts w:asciiTheme="majorBidi" w:hAnsiTheme="majorBidi" w:cstheme="majorBidi" w:hint="cs"/>
          <w:b/>
          <w:spacing w:val="-6"/>
          <w:sz w:val="30"/>
          <w:szCs w:val="30"/>
          <w:cs/>
        </w:rPr>
        <w:t>อื่น</w:t>
      </w:r>
      <w:r w:rsidRPr="00422380">
        <w:rPr>
          <w:rFonts w:asciiTheme="majorBidi" w:hAnsiTheme="majorBidi" w:cstheme="majorBidi"/>
          <w:b/>
          <w:spacing w:val="-6"/>
          <w:sz w:val="30"/>
          <w:szCs w:val="30"/>
          <w:cs/>
        </w:rPr>
        <w:t>ในรอบระยะเวลาบัญชีที่ได้รับ</w:t>
      </w:r>
    </w:p>
    <w:p w14:paraId="1FC32FD0" w14:textId="77777777" w:rsidR="00521AFD" w:rsidRPr="00422380" w:rsidRDefault="00521AFD" w:rsidP="00A245A1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/>
          <w:spacing w:val="-6"/>
          <w:sz w:val="30"/>
          <w:szCs w:val="30"/>
        </w:rPr>
      </w:pPr>
    </w:p>
    <w:p w14:paraId="42858C7E" w14:textId="15D39E21" w:rsidR="00203E99" w:rsidRPr="00422380" w:rsidRDefault="001A036E" w:rsidP="000A037B">
      <w:pPr>
        <w:tabs>
          <w:tab w:val="clear" w:pos="680"/>
          <w:tab w:val="clear" w:pos="907"/>
        </w:tabs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422380">
        <w:rPr>
          <w:rFonts w:ascii="Angsana New" w:hAnsi="Angsana New"/>
          <w:b/>
          <w:bCs/>
          <w:i/>
          <w:iCs/>
          <w:sz w:val="30"/>
          <w:szCs w:val="30"/>
          <w:cs/>
        </w:rPr>
        <w:t>(</w:t>
      </w:r>
      <w:r w:rsidR="00B60CDF" w:rsidRPr="00422380">
        <w:rPr>
          <w:rFonts w:ascii="Angsana New" w:hAnsi="Angsana New" w:hint="cs"/>
          <w:b/>
          <w:bCs/>
          <w:i/>
          <w:iCs/>
          <w:sz w:val="30"/>
          <w:szCs w:val="30"/>
          <w:cs/>
        </w:rPr>
        <w:t>ฑ</w:t>
      </w:r>
      <w:r w:rsidRPr="00422380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Pr="00422380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การด้อยค่า</w:t>
      </w:r>
      <w:r w:rsidR="00F512D0" w:rsidRPr="00422380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สินทรัพย์</w:t>
      </w:r>
      <w:r w:rsidR="00203E99" w:rsidRPr="00422380">
        <w:rPr>
          <w:rFonts w:ascii="Angsana New" w:hAnsi="Angsana New"/>
          <w:b/>
          <w:bCs/>
          <w:i/>
          <w:iCs/>
          <w:sz w:val="30"/>
          <w:szCs w:val="30"/>
          <w:cs/>
        </w:rPr>
        <w:t>ที่ไม่ใช่สินทรัพย์ทางการเงิน</w:t>
      </w:r>
    </w:p>
    <w:p w14:paraId="580B2DAF" w14:textId="77777777" w:rsidR="003F1087" w:rsidRPr="00422380" w:rsidRDefault="003F1087" w:rsidP="00A749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</w:rPr>
      </w:pPr>
    </w:p>
    <w:p w14:paraId="74BA482D" w14:textId="041071D6" w:rsidR="000556C0" w:rsidRPr="00422380" w:rsidRDefault="000556C0" w:rsidP="000556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pacing w:val="-6"/>
          <w:sz w:val="30"/>
          <w:szCs w:val="30"/>
        </w:rPr>
      </w:pPr>
      <w:r w:rsidRPr="00422380">
        <w:rPr>
          <w:rFonts w:ascii="Angsana New" w:hAnsi="Angsana New"/>
          <w:spacing w:val="-6"/>
          <w:sz w:val="30"/>
          <w:szCs w:val="30"/>
          <w:cs/>
        </w:rPr>
        <w:t>ยอดสินทรัพย์ตามบัญชีของกลุ่มบริษัทได้รับการทบทวน ณ ทุกวันที่รายงานว่ามีข้อบ่งชี้เรื่องการด้อยค่าหรือไม่</w:t>
      </w:r>
      <w:r w:rsidR="00602FD9" w:rsidRPr="00422380">
        <w:rPr>
          <w:rFonts w:ascii="Angsana New" w:hAnsi="Angsana New"/>
          <w:spacing w:val="-6"/>
          <w:sz w:val="30"/>
          <w:szCs w:val="30"/>
          <w:cs/>
        </w:rPr>
        <w:br/>
      </w:r>
      <w:r w:rsidRPr="00422380">
        <w:rPr>
          <w:rFonts w:ascii="Angsana New" w:hAnsi="Angsana New"/>
          <w:spacing w:val="-6"/>
          <w:sz w:val="30"/>
          <w:szCs w:val="30"/>
          <w:cs/>
        </w:rPr>
        <w:t>ในกรณีที่มีข้อบ่งชี้จะทำการประมาณมูลค่าสินทรัพย์ที่คาดว่าจะได้รับคืน</w:t>
      </w:r>
    </w:p>
    <w:p w14:paraId="296FDA30" w14:textId="77777777" w:rsidR="000556C0" w:rsidRPr="00422380" w:rsidRDefault="000556C0" w:rsidP="000556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pacing w:val="-6"/>
        </w:rPr>
      </w:pPr>
    </w:p>
    <w:p w14:paraId="43123662" w14:textId="21E3B588" w:rsidR="003F1087" w:rsidRPr="00422380" w:rsidRDefault="000556C0" w:rsidP="003C38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pacing w:val="-6"/>
          <w:sz w:val="30"/>
          <w:szCs w:val="30"/>
          <w:cs/>
        </w:rPr>
      </w:pPr>
      <w:r w:rsidRPr="00422380">
        <w:rPr>
          <w:rFonts w:ascii="Angsana New" w:hAnsi="Angsana New"/>
          <w:spacing w:val="-6"/>
          <w:sz w:val="30"/>
          <w:szCs w:val="30"/>
          <w:cs/>
        </w:rPr>
        <w:t>ขาดทุนจากการด้อยค่ารับรู้</w:t>
      </w:r>
      <w:r w:rsidR="00B5310F" w:rsidRPr="00422380">
        <w:rPr>
          <w:rFonts w:ascii="Angsana New" w:hAnsi="Angsana New" w:hint="cs"/>
          <w:spacing w:val="-6"/>
          <w:sz w:val="30"/>
          <w:szCs w:val="30"/>
          <w:cs/>
        </w:rPr>
        <w:t xml:space="preserve">ในกำไรหรือขาดทุน </w:t>
      </w:r>
      <w:r w:rsidRPr="00422380">
        <w:rPr>
          <w:rFonts w:ascii="Angsana New" w:hAnsi="Angsana New"/>
          <w:spacing w:val="-6"/>
          <w:sz w:val="30"/>
          <w:szCs w:val="30"/>
          <w:cs/>
        </w:rPr>
        <w:t>เมื่อมูลค่าตามบัญชีของสินทรัพย์หรือมูลค่าตามบัญชีของหน่วยสินทรัพย์ที่ก่อให้เกิดเงินสดสูง</w:t>
      </w:r>
      <w:r w:rsidRPr="004D23AC">
        <w:rPr>
          <w:rFonts w:ascii="Angsana New" w:hAnsi="Angsana New"/>
          <w:spacing w:val="-6"/>
          <w:sz w:val="30"/>
          <w:szCs w:val="30"/>
          <w:cs/>
        </w:rPr>
        <w:t>กว่ามูลค่าที่จะได้รับ</w:t>
      </w:r>
      <w:r w:rsidR="00A443F5" w:rsidRPr="004D23AC">
        <w:rPr>
          <w:rFonts w:ascii="Angsana New" w:hAnsi="Angsana New" w:hint="cs"/>
          <w:spacing w:val="-6"/>
          <w:sz w:val="30"/>
          <w:szCs w:val="30"/>
          <w:cs/>
        </w:rPr>
        <w:t>คืน</w:t>
      </w:r>
      <w:r w:rsidRPr="004D23AC">
        <w:rPr>
          <w:rFonts w:ascii="Angsana New" w:hAnsi="Angsana New"/>
          <w:spacing w:val="-6"/>
          <w:sz w:val="30"/>
          <w:szCs w:val="30"/>
          <w:cs/>
        </w:rPr>
        <w:t xml:space="preserve"> เว้นแต่เมื่อมีการกลับราย</w:t>
      </w:r>
      <w:r w:rsidRPr="00422380">
        <w:rPr>
          <w:rFonts w:ascii="Angsana New" w:hAnsi="Angsana New"/>
          <w:spacing w:val="-6"/>
          <w:sz w:val="30"/>
          <w:szCs w:val="30"/>
          <w:cs/>
        </w:rPr>
        <w:t>การการประเมินมูลค่าของสินทรัพย์เพิ่มของสินทรัพย์ชิ้นเดียวกันที่เคยรับรู้ในส่วนของผู้ถือหุ้นและมีการด้อยค่าในเวลาต่อมา ในกรณีนี้</w:t>
      </w:r>
      <w:r w:rsidR="002123BE" w:rsidRPr="00422380">
        <w:rPr>
          <w:rFonts w:ascii="Angsana New" w:hAnsi="Angsana New" w:hint="cs"/>
          <w:spacing w:val="-6"/>
          <w:sz w:val="30"/>
          <w:szCs w:val="30"/>
          <w:cs/>
        </w:rPr>
        <w:t>จะ</w:t>
      </w:r>
      <w:r w:rsidRPr="00422380">
        <w:rPr>
          <w:rFonts w:ascii="Angsana New" w:hAnsi="Angsana New"/>
          <w:spacing w:val="-6"/>
          <w:sz w:val="30"/>
          <w:szCs w:val="30"/>
          <w:cs/>
        </w:rPr>
        <w:t>รับรู้ในส่วนของผู้ถือหุ้น</w:t>
      </w:r>
    </w:p>
    <w:p w14:paraId="248739CF" w14:textId="77777777" w:rsidR="00D51E78" w:rsidRPr="00422380" w:rsidRDefault="00D51E78" w:rsidP="000556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pacing w:val="-6"/>
        </w:rPr>
      </w:pPr>
    </w:p>
    <w:p w14:paraId="0435F850" w14:textId="21E04357" w:rsidR="000556C0" w:rsidRPr="00422380" w:rsidRDefault="000556C0" w:rsidP="000556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pacing w:val="-8"/>
          <w:sz w:val="30"/>
          <w:szCs w:val="30"/>
        </w:rPr>
      </w:pPr>
      <w:r w:rsidRPr="00422380">
        <w:rPr>
          <w:rFonts w:ascii="Angsana New" w:hAnsi="Angsana New"/>
          <w:spacing w:val="-8"/>
          <w:sz w:val="30"/>
          <w:szCs w:val="30"/>
          <w:cs/>
        </w:rPr>
        <w:t xml:space="preserve">มูลค่าที่คาดว่าจะได้รับคืน หมายถึง 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 ในการประเมินมูลค่าจากการใช้ของสินทรัพย์ 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 </w:t>
      </w:r>
      <w:r w:rsidR="0061716D" w:rsidRPr="00422380">
        <w:rPr>
          <w:rFonts w:ascii="Angsana New" w:hAnsi="Angsana New" w:hint="cs"/>
          <w:spacing w:val="-8"/>
          <w:sz w:val="30"/>
          <w:szCs w:val="30"/>
          <w:cs/>
        </w:rPr>
        <w:t xml:space="preserve">สำหรับสินทรัพย์ที่ไม่ก่อให้เกิดกระแสเงินสดรับโดยอิสระจากสินทรัพย์อื่น </w:t>
      </w:r>
      <w:r w:rsidR="0061716D" w:rsidRPr="00422380">
        <w:rPr>
          <w:rFonts w:ascii="Angsana New" w:hAnsi="Angsana New"/>
          <w:spacing w:val="-8"/>
          <w:sz w:val="30"/>
          <w:szCs w:val="30"/>
          <w:cs/>
        </w:rPr>
        <w:t>จะพิจารณามูลค่าที่คาดว่าจะได้รับคืนรวมกับหน่วยสินทรัพย์ที่ก่อให้เกิดเงินสดที่</w:t>
      </w:r>
      <w:r w:rsidR="0061716D" w:rsidRPr="00422380">
        <w:rPr>
          <w:rFonts w:ascii="Angsana New" w:hAnsi="Angsana New" w:hint="cs"/>
          <w:spacing w:val="-8"/>
          <w:sz w:val="30"/>
          <w:szCs w:val="30"/>
          <w:cs/>
        </w:rPr>
        <w:t>สินทรัพย์นั้น</w:t>
      </w:r>
      <w:r w:rsidR="0061716D" w:rsidRPr="00422380">
        <w:rPr>
          <w:rFonts w:ascii="Angsana New" w:hAnsi="Angsana New"/>
          <w:spacing w:val="-8"/>
          <w:sz w:val="30"/>
          <w:szCs w:val="30"/>
          <w:cs/>
        </w:rPr>
        <w:t>เกี่ยวข้อง</w:t>
      </w:r>
      <w:r w:rsidR="0061716D" w:rsidRPr="00422380">
        <w:rPr>
          <w:rFonts w:ascii="Angsana New" w:hAnsi="Angsana New" w:hint="cs"/>
          <w:spacing w:val="-8"/>
          <w:sz w:val="30"/>
          <w:szCs w:val="30"/>
          <w:cs/>
        </w:rPr>
        <w:t>ด้วย</w:t>
      </w:r>
    </w:p>
    <w:p w14:paraId="00AA05BC" w14:textId="77777777" w:rsidR="00F33D39" w:rsidRPr="00422380" w:rsidRDefault="00F33D39" w:rsidP="00D51E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pacing w:val="-6"/>
        </w:rPr>
      </w:pPr>
    </w:p>
    <w:p w14:paraId="621778AC" w14:textId="0114F1FD" w:rsidR="000556C0" w:rsidRPr="00422380" w:rsidRDefault="000556C0" w:rsidP="000556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6"/>
          <w:sz w:val="30"/>
          <w:szCs w:val="30"/>
        </w:rPr>
      </w:pPr>
      <w:r w:rsidRPr="00422380">
        <w:rPr>
          <w:rFonts w:ascii="Angsana New" w:hAnsi="Angsana New"/>
          <w:spacing w:val="-6"/>
          <w:sz w:val="30"/>
          <w:szCs w:val="30"/>
          <w:cs/>
        </w:rPr>
        <w:t>ขาดทุนจากการด้อยค่าของสินทรัพย์ที่เคยรับรู้ในงวดก่อนจะถูกกลับรายการ หากมีการเปลี่ยนแปลงประมาณการที่ใช้ในการคำนวณมูลค่าที่คาดว่าจะได้รับคืน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</w:p>
    <w:p w14:paraId="3B02151E" w14:textId="32F248DE" w:rsidR="00C77616" w:rsidRPr="00422380" w:rsidRDefault="001A036E" w:rsidP="00CB581D">
      <w:pPr>
        <w:tabs>
          <w:tab w:val="clear" w:pos="227"/>
          <w:tab w:val="clear" w:pos="454"/>
          <w:tab w:val="clear" w:pos="680"/>
          <w:tab w:val="left" w:pos="540"/>
        </w:tabs>
        <w:rPr>
          <w:rFonts w:ascii="Angsana New" w:hAnsi="Angsana New"/>
          <w:b/>
          <w:bCs/>
          <w:i/>
          <w:iCs/>
          <w:sz w:val="26"/>
          <w:szCs w:val="26"/>
        </w:rPr>
      </w:pPr>
      <w:r w:rsidRPr="00422380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(</w:t>
      </w:r>
      <w:r w:rsidR="00B60CDF" w:rsidRPr="00422380">
        <w:rPr>
          <w:rFonts w:ascii="Angsana New" w:hAnsi="Angsana New" w:hint="cs"/>
          <w:b/>
          <w:bCs/>
          <w:i/>
          <w:iCs/>
          <w:sz w:val="30"/>
          <w:szCs w:val="30"/>
          <w:cs/>
        </w:rPr>
        <w:t>ฒ</w:t>
      </w:r>
      <w:r w:rsidRPr="00422380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Pr="00422380"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Pr="00422380">
        <w:rPr>
          <w:rFonts w:ascii="Angsana New" w:hAnsi="Angsana New"/>
          <w:b/>
          <w:bCs/>
          <w:i/>
          <w:iCs/>
          <w:sz w:val="30"/>
          <w:szCs w:val="30"/>
          <w:cs/>
        </w:rPr>
        <w:t>ผลประโยชน์ของพนักงาน</w:t>
      </w:r>
      <w:r w:rsidR="0094154A" w:rsidRPr="00422380">
        <w:rPr>
          <w:rFonts w:ascii="Angsana New" w:hAnsi="Angsana New"/>
          <w:b/>
          <w:bCs/>
          <w:i/>
          <w:iCs/>
          <w:sz w:val="30"/>
          <w:szCs w:val="30"/>
          <w:cs/>
        </w:rPr>
        <w:br/>
      </w:r>
    </w:p>
    <w:p w14:paraId="26B064AA" w14:textId="6FBB956D" w:rsidR="00EE368C" w:rsidRPr="00422380" w:rsidRDefault="00EE368C" w:rsidP="00EE368C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="Angsana New" w:hAnsi="Angsana New"/>
          <w:iCs/>
          <w:sz w:val="30"/>
          <w:szCs w:val="30"/>
        </w:rPr>
      </w:pPr>
      <w:r w:rsidRPr="00422380">
        <w:rPr>
          <w:rFonts w:ascii="Angsana New" w:hAnsi="Angsana New" w:hint="cs"/>
          <w:iCs/>
          <w:sz w:val="30"/>
          <w:szCs w:val="30"/>
          <w:cs/>
        </w:rPr>
        <w:t>โครงการสมทบเงิน</w:t>
      </w:r>
      <w:r w:rsidR="00B753D7" w:rsidRPr="00422380">
        <w:rPr>
          <w:rFonts w:ascii="Angsana New" w:hAnsi="Angsana New"/>
          <w:iCs/>
          <w:sz w:val="30"/>
          <w:szCs w:val="30"/>
          <w:cs/>
        </w:rPr>
        <w:br/>
      </w:r>
    </w:p>
    <w:p w14:paraId="5C0A0063" w14:textId="5E40955D" w:rsidR="00FD7D88" w:rsidRPr="00422380" w:rsidRDefault="00EE368C" w:rsidP="00DB53FC">
      <w:pPr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422380">
        <w:rPr>
          <w:rFonts w:ascii="Angsana New" w:hAnsi="Angsana New"/>
          <w:i/>
          <w:sz w:val="30"/>
          <w:szCs w:val="30"/>
          <w:cs/>
        </w:rPr>
        <w:t>ภาระผูกพันในการสมทบเข้า</w:t>
      </w:r>
      <w:r w:rsidR="00560402" w:rsidRPr="00422380">
        <w:rPr>
          <w:rFonts w:ascii="Angsana New" w:hAnsi="Angsana New" w:hint="cs"/>
          <w:i/>
          <w:sz w:val="30"/>
          <w:szCs w:val="30"/>
          <w:cs/>
        </w:rPr>
        <w:t>กองทุนสำรองเลี้ยงชีพสำหรับพนักงานของกลุ่มบริษัท</w:t>
      </w:r>
      <w:r w:rsidRPr="00422380">
        <w:rPr>
          <w:rFonts w:ascii="Angsana New" w:hAnsi="Angsana New"/>
          <w:i/>
          <w:sz w:val="30"/>
          <w:szCs w:val="30"/>
          <w:cs/>
        </w:rPr>
        <w:t>จะถูกรับรู้เป็นค่าใช้จ่า</w:t>
      </w:r>
      <w:r w:rsidR="00DB53FC" w:rsidRPr="00422380">
        <w:rPr>
          <w:rFonts w:ascii="Angsana New" w:hAnsi="Angsana New" w:hint="cs"/>
          <w:i/>
          <w:sz w:val="30"/>
          <w:szCs w:val="30"/>
          <w:cs/>
        </w:rPr>
        <w:t>ย</w:t>
      </w:r>
      <w:r w:rsidR="009973D9" w:rsidRPr="00422380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422380">
        <w:rPr>
          <w:rFonts w:ascii="Angsana New" w:hAnsi="Angsana New"/>
          <w:i/>
          <w:sz w:val="30"/>
          <w:szCs w:val="30"/>
          <w:cs/>
        </w:rPr>
        <w:t>พนักงานในกำไรหรือขาดทุนในรอบระยะเวลาที่พนักงานได้ทำงานให้กับกิจการ</w:t>
      </w:r>
    </w:p>
    <w:p w14:paraId="6EAEFDCE" w14:textId="68760716" w:rsidR="00B20942" w:rsidRPr="00422380" w:rsidRDefault="00B209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Cs/>
          <w:sz w:val="30"/>
          <w:szCs w:val="30"/>
          <w:cs/>
        </w:rPr>
      </w:pPr>
    </w:p>
    <w:p w14:paraId="36A30E6B" w14:textId="23182120" w:rsidR="00C172DE" w:rsidRPr="00422380" w:rsidRDefault="00C172DE" w:rsidP="00C172DE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="Angsana New" w:hAnsi="Angsana New"/>
          <w:iCs/>
          <w:sz w:val="30"/>
          <w:szCs w:val="30"/>
        </w:rPr>
      </w:pPr>
      <w:r w:rsidRPr="00422380">
        <w:rPr>
          <w:rFonts w:ascii="Angsana New" w:hAnsi="Angsana New"/>
          <w:iCs/>
          <w:sz w:val="30"/>
          <w:szCs w:val="30"/>
          <w:cs/>
        </w:rPr>
        <w:t>โครงการผลประโยชน์ที่กำหนดไว้</w:t>
      </w:r>
      <w:r w:rsidR="00B753D7" w:rsidRPr="00422380">
        <w:rPr>
          <w:rFonts w:ascii="Angsana New" w:hAnsi="Angsana New"/>
          <w:iCs/>
          <w:sz w:val="30"/>
          <w:szCs w:val="30"/>
          <w:cs/>
        </w:rPr>
        <w:br/>
      </w:r>
    </w:p>
    <w:p w14:paraId="19C2DAB0" w14:textId="3942F5E4" w:rsidR="00213AF6" w:rsidRPr="00422380" w:rsidRDefault="00C172DE" w:rsidP="00CA58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i/>
          <w:sz w:val="30"/>
          <w:szCs w:val="30"/>
        </w:rPr>
      </w:pPr>
      <w:r w:rsidRPr="00422380">
        <w:rPr>
          <w:rFonts w:ascii="Angsana New" w:hAnsi="Angsana New"/>
          <w:i/>
          <w:sz w:val="30"/>
          <w:szCs w:val="30"/>
          <w:cs/>
        </w:rPr>
        <w:t>ภาระผูกพันสุทธิของกลุ่มบริษัทจากโครงการผลประโยชน์ที่กำหนดไว้ถูกคำนวณจากการประมาณผลประโยชน์ในอนาคตที่เกิดจากการทำงานของพนักงานในงวดปัจจุบันและงวดก่อนๆ ผลประโยชน์ดังกล่าวได้มีการคิดลดกระแสเงินสดเพื่อให้เป็นมูลค่าปัจจุบัน</w:t>
      </w:r>
      <w:r w:rsidR="00560402" w:rsidRPr="00422380">
        <w:rPr>
          <w:rFonts w:ascii="Angsana New" w:hAnsi="Angsana New" w:hint="cs"/>
          <w:i/>
          <w:sz w:val="30"/>
          <w:szCs w:val="30"/>
          <w:cs/>
        </w:rPr>
        <w:t>ซึ่ง</w:t>
      </w:r>
      <w:r w:rsidRPr="00422380">
        <w:rPr>
          <w:rFonts w:ascii="Angsana New" w:hAnsi="Angsana New"/>
          <w:i/>
          <w:sz w:val="30"/>
          <w:szCs w:val="30"/>
          <w:cs/>
        </w:rPr>
        <w:t>จัดทำโดยนักคณิตศาสตร์ประกันภัยที่ได้รับอนุญาต</w:t>
      </w:r>
      <w:r w:rsidR="00560402" w:rsidRPr="00422380">
        <w:rPr>
          <w:rFonts w:ascii="Angsana New" w:hAnsi="Angsana New" w:hint="cs"/>
          <w:i/>
          <w:sz w:val="30"/>
          <w:szCs w:val="30"/>
          <w:cs/>
        </w:rPr>
        <w:t>เป็นประจำ</w:t>
      </w:r>
      <w:r w:rsidR="003567FB" w:rsidRPr="00422380">
        <w:rPr>
          <w:rFonts w:ascii="Angsana New" w:hAnsi="Angsana New"/>
          <w:i/>
          <w:sz w:val="30"/>
          <w:szCs w:val="30"/>
          <w:cs/>
        </w:rPr>
        <w:t xml:space="preserve"> </w:t>
      </w:r>
      <w:r w:rsidRPr="00422380">
        <w:rPr>
          <w:rFonts w:ascii="Angsana New" w:hAnsi="Angsana New"/>
          <w:i/>
          <w:sz w:val="30"/>
          <w:szCs w:val="30"/>
          <w:cs/>
        </w:rPr>
        <w:t>โดยวิธีคิดลดแต่ละหน่วยที่ประมาณการไว้</w:t>
      </w:r>
    </w:p>
    <w:p w14:paraId="51C00C7A" w14:textId="77777777" w:rsidR="00BF5286" w:rsidRPr="00422380" w:rsidRDefault="00BF5286" w:rsidP="00CA58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i/>
          <w:sz w:val="30"/>
          <w:szCs w:val="30"/>
        </w:rPr>
      </w:pPr>
    </w:p>
    <w:p w14:paraId="24727914" w14:textId="2318440D" w:rsidR="003F1087" w:rsidRPr="00422380" w:rsidRDefault="00213AF6" w:rsidP="003F10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i/>
          <w:sz w:val="30"/>
          <w:szCs w:val="30"/>
        </w:rPr>
      </w:pPr>
      <w:r w:rsidRPr="00422380">
        <w:rPr>
          <w:rFonts w:ascii="Angsana New" w:hAnsi="Angsana New"/>
          <w:i/>
          <w:sz w:val="30"/>
          <w:szCs w:val="30"/>
          <w:cs/>
        </w:rPr>
        <w:t xml:space="preserve">ในการวัดมูลค่าใหม่ของหนี้สินผลประโยชน์ที่กำหนดไว้สุทธิ 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 กลุ่มบริษัทกำหนดดอกเบี้ยจ่ายของ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</w:t>
      </w:r>
      <w:r w:rsidR="00F60895" w:rsidRPr="00422380">
        <w:rPr>
          <w:rFonts w:ascii="Angsana New" w:hAnsi="Angsana New"/>
          <w:i/>
          <w:sz w:val="30"/>
          <w:szCs w:val="30"/>
        </w:rPr>
        <w:br/>
      </w:r>
      <w:r w:rsidRPr="00422380">
        <w:rPr>
          <w:rFonts w:ascii="Angsana New" w:hAnsi="Angsana New"/>
          <w:i/>
          <w:sz w:val="30"/>
          <w:szCs w:val="30"/>
          <w:cs/>
        </w:rPr>
        <w:t>ณ ต้นปี โดยคำนึงถึงการเปลี่ยนแปลงใดๆ 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ดอกเบี้ยจ่ายสุทธิและค่าใช้จ่ายอื่นๆ ที่เกี่ยวข้องกับโครงการผลประโยชน์รับรู้ในกำไรหรือขาดทุน</w:t>
      </w:r>
    </w:p>
    <w:p w14:paraId="6D17297C" w14:textId="77777777" w:rsidR="00256268" w:rsidRPr="00422380" w:rsidRDefault="00256268" w:rsidP="0025626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/>
        <w:jc w:val="thaiDistribute"/>
        <w:rPr>
          <w:rFonts w:ascii="Angsana New" w:hAnsi="Angsana New"/>
          <w:sz w:val="32"/>
          <w:szCs w:val="32"/>
          <w:cs/>
        </w:rPr>
      </w:pPr>
    </w:p>
    <w:p w14:paraId="3333CBDE" w14:textId="3A984385" w:rsidR="00213AF6" w:rsidRPr="00422380" w:rsidRDefault="00B05F34" w:rsidP="0023057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/>
        <w:jc w:val="thaiDistribute"/>
        <w:rPr>
          <w:rFonts w:ascii="Angsana New" w:hAnsi="Angsana New"/>
          <w:i/>
          <w:sz w:val="30"/>
          <w:szCs w:val="30"/>
        </w:rPr>
      </w:pPr>
      <w:r w:rsidRPr="00422380">
        <w:rPr>
          <w:rFonts w:ascii="Angsana New" w:hAnsi="Angsana New"/>
          <w:i/>
          <w:sz w:val="30"/>
          <w:szCs w:val="30"/>
          <w:cs/>
        </w:rPr>
        <w:t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หรือกำไรหรือขาดทุนจากการลดขนาดโครงการต้องรับรู้ในกำไรหรือขาดทุนทันที กลุ่มบริษัทรับรู้กำไรและขาดทุนจากการจ่ายชำระผลประโยชน์พนักงานเมื่อเกิดขึ้น</w:t>
      </w:r>
    </w:p>
    <w:p w14:paraId="7E6310C4" w14:textId="39872C09" w:rsidR="00C77A1B" w:rsidRPr="00422380" w:rsidRDefault="00C77A1B" w:rsidP="0023057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/>
        <w:jc w:val="thaiDistribute"/>
        <w:rPr>
          <w:rFonts w:ascii="Angsana New" w:hAnsi="Angsana New"/>
          <w:i/>
          <w:sz w:val="30"/>
          <w:szCs w:val="30"/>
        </w:rPr>
      </w:pPr>
    </w:p>
    <w:p w14:paraId="5A4B243C" w14:textId="77777777" w:rsidR="00C77A1B" w:rsidRPr="00422380" w:rsidRDefault="00C77A1B" w:rsidP="00C77A1B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="Angsana New" w:hAnsi="Angsana New"/>
          <w:iCs/>
          <w:sz w:val="30"/>
          <w:szCs w:val="30"/>
        </w:rPr>
      </w:pPr>
      <w:r w:rsidRPr="00422380">
        <w:rPr>
          <w:rFonts w:ascii="Angsana New" w:hAnsi="Angsana New"/>
          <w:iCs/>
          <w:sz w:val="30"/>
          <w:szCs w:val="30"/>
          <w:cs/>
        </w:rPr>
        <w:t xml:space="preserve">ผลประโยชน์ระยะยาวอื่น </w:t>
      </w:r>
    </w:p>
    <w:p w14:paraId="0FB9E844" w14:textId="77777777" w:rsidR="00C77A1B" w:rsidRPr="00422380" w:rsidRDefault="00C77A1B" w:rsidP="00C77A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30"/>
          <w:szCs w:val="30"/>
        </w:rPr>
      </w:pPr>
    </w:p>
    <w:p w14:paraId="6A1043B4" w14:textId="77777777" w:rsidR="00C77A1B" w:rsidRPr="00422380" w:rsidRDefault="00C77A1B" w:rsidP="00C77A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422380">
        <w:rPr>
          <w:rFonts w:ascii="Angsana New" w:hAnsi="Angsana New"/>
          <w:i/>
          <w:sz w:val="30"/>
          <w:szCs w:val="30"/>
          <w:cs/>
        </w:rPr>
        <w:t>ภาระผูกพันสุทธิของกลุ่มบริษัทที่เป็นผลประโยชน์ระยะยาวของพนักงานเป็นผลประโยชน์ในอนาคตที่เกิดจากการทำงานของพนักงานในงวดปัจจุบันและงวดก่อนๆ ซึ่งผลประโยชน์นี้ได้คิดลดกระแสเงินสดเพื่อให้เป็นมูลค่าปัจจุบัน การวัดมูลค่าใหม่จะรับรู้ในกำไรหรือขาดทุนเมื่อเกิดขึ้น</w:t>
      </w:r>
    </w:p>
    <w:p w14:paraId="11B1206D" w14:textId="77777777" w:rsidR="00C77A1B" w:rsidRPr="00422380" w:rsidRDefault="00C77A1B" w:rsidP="0023057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/>
        <w:jc w:val="thaiDistribute"/>
        <w:rPr>
          <w:rFonts w:ascii="Angsana New" w:hAnsi="Angsana New"/>
          <w:i/>
          <w:sz w:val="30"/>
          <w:szCs w:val="30"/>
        </w:rPr>
      </w:pPr>
    </w:p>
    <w:p w14:paraId="7E9DCD74" w14:textId="77777777" w:rsidR="00C77A1B" w:rsidRPr="00422380" w:rsidRDefault="00C77A1B" w:rsidP="00C77A1B">
      <w:pPr>
        <w:ind w:left="227" w:firstLine="313"/>
        <w:rPr>
          <w:rFonts w:ascii="Angsana New" w:hAnsi="Angsana New"/>
          <w:iCs/>
          <w:sz w:val="30"/>
          <w:szCs w:val="30"/>
        </w:rPr>
      </w:pPr>
      <w:r w:rsidRPr="00422380">
        <w:rPr>
          <w:rFonts w:ascii="Angsana New" w:hAnsi="Angsana New"/>
          <w:iCs/>
          <w:sz w:val="30"/>
          <w:szCs w:val="30"/>
          <w:cs/>
        </w:rPr>
        <w:lastRenderedPageBreak/>
        <w:t>ผลประโยชน์ระยะสั้นของพนักงาน</w:t>
      </w:r>
    </w:p>
    <w:p w14:paraId="69F4AFD3" w14:textId="77777777" w:rsidR="00C77A1B" w:rsidRPr="00422380" w:rsidRDefault="00C77A1B" w:rsidP="0023057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/>
        <w:jc w:val="thaiDistribute"/>
        <w:rPr>
          <w:rFonts w:ascii="Angsana New" w:hAnsi="Angsana New"/>
          <w:i/>
          <w:sz w:val="30"/>
          <w:szCs w:val="30"/>
        </w:rPr>
      </w:pPr>
    </w:p>
    <w:p w14:paraId="4A9F311D" w14:textId="20317344" w:rsidR="00256268" w:rsidRPr="00422380" w:rsidRDefault="00C172DE" w:rsidP="007813BB">
      <w:pPr>
        <w:tabs>
          <w:tab w:val="clear" w:pos="227"/>
          <w:tab w:val="clear" w:pos="454"/>
          <w:tab w:val="clear" w:pos="680"/>
          <w:tab w:val="left" w:pos="720"/>
        </w:tabs>
        <w:ind w:left="540" w:right="65"/>
        <w:jc w:val="thaiDistribute"/>
        <w:rPr>
          <w:rFonts w:ascii="Angsana New" w:hAnsi="Angsana New"/>
          <w:i/>
          <w:sz w:val="30"/>
          <w:szCs w:val="30"/>
        </w:rPr>
      </w:pPr>
      <w:r w:rsidRPr="00422380">
        <w:rPr>
          <w:rFonts w:ascii="Angsana New" w:hAnsi="Angsana New"/>
          <w:i/>
          <w:sz w:val="30"/>
          <w:szCs w:val="30"/>
          <w:cs/>
        </w:rPr>
        <w:t>ผลประโยชน์ระยะสั้นของพนักงานรับรู้เป็นค่าใช้จ่ายเมื่อพนักงานทำงานให้</w:t>
      </w:r>
      <w:r w:rsidR="00213AF6" w:rsidRPr="00422380">
        <w:rPr>
          <w:rFonts w:ascii="Angsana New" w:hAnsi="Angsana New" w:hint="cs"/>
          <w:i/>
          <w:sz w:val="30"/>
          <w:szCs w:val="30"/>
          <w:cs/>
        </w:rPr>
        <w:t xml:space="preserve"> </w:t>
      </w:r>
      <w:r w:rsidRPr="00422380">
        <w:rPr>
          <w:rFonts w:ascii="Angsana New" w:hAnsi="Angsana New"/>
          <w:i/>
          <w:sz w:val="30"/>
          <w:szCs w:val="30"/>
          <w:cs/>
        </w:rPr>
        <w:t>หนี้สินรับรู้ด้</w:t>
      </w:r>
      <w:r w:rsidR="00A93463" w:rsidRPr="00422380">
        <w:rPr>
          <w:rFonts w:ascii="Angsana New" w:hAnsi="Angsana New"/>
          <w:i/>
          <w:sz w:val="30"/>
          <w:szCs w:val="30"/>
          <w:cs/>
        </w:rPr>
        <w:t>วยมูลค่าที่คาดว่าจะจ่ายชำระ</w:t>
      </w:r>
      <w:r w:rsidR="00213AF6" w:rsidRPr="00422380">
        <w:rPr>
          <w:rFonts w:ascii="Angsana New" w:hAnsi="Angsana New" w:hint="cs"/>
          <w:i/>
          <w:sz w:val="30"/>
          <w:szCs w:val="30"/>
          <w:cs/>
        </w:rPr>
        <w:t xml:space="preserve"> </w:t>
      </w:r>
      <w:r w:rsidRPr="00422380">
        <w:rPr>
          <w:rFonts w:ascii="Angsana New" w:hAnsi="Angsana New"/>
          <w:i/>
          <w:sz w:val="30"/>
          <w:szCs w:val="30"/>
          <w:cs/>
        </w:rPr>
        <w:t>หากกลุ่ม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14:paraId="241FC4F5" w14:textId="12FACF68" w:rsidR="00B20942" w:rsidRPr="00422380" w:rsidRDefault="00B209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sz w:val="22"/>
          <w:szCs w:val="22"/>
          <w:cs/>
        </w:rPr>
      </w:pPr>
    </w:p>
    <w:p w14:paraId="32B7DF25" w14:textId="67BA5D7B" w:rsidR="001A036E" w:rsidRPr="00422380" w:rsidRDefault="007621DD" w:rsidP="001A036E">
      <w:pPr>
        <w:tabs>
          <w:tab w:val="clear" w:pos="227"/>
          <w:tab w:val="clear" w:pos="454"/>
          <w:tab w:val="clear" w:pos="680"/>
          <w:tab w:val="left" w:pos="540"/>
          <w:tab w:val="left" w:pos="720"/>
        </w:tabs>
        <w:rPr>
          <w:rFonts w:ascii="Angsana New" w:hAnsi="Angsana New"/>
          <w:b/>
          <w:bCs/>
          <w:i/>
          <w:iCs/>
          <w:sz w:val="30"/>
          <w:szCs w:val="30"/>
        </w:rPr>
      </w:pPr>
      <w:r w:rsidRPr="00422380">
        <w:rPr>
          <w:rFonts w:ascii="Angsana New" w:hAnsi="Angsana New"/>
          <w:b/>
          <w:bCs/>
          <w:i/>
          <w:iCs/>
          <w:sz w:val="30"/>
          <w:szCs w:val="30"/>
          <w:cs/>
        </w:rPr>
        <w:t>(</w:t>
      </w:r>
      <w:r w:rsidR="00B60CDF" w:rsidRPr="00422380">
        <w:rPr>
          <w:rFonts w:ascii="Angsana New" w:hAnsi="Angsana New" w:hint="cs"/>
          <w:b/>
          <w:bCs/>
          <w:i/>
          <w:iCs/>
          <w:sz w:val="30"/>
          <w:szCs w:val="30"/>
          <w:cs/>
        </w:rPr>
        <w:t>ณ</w:t>
      </w:r>
      <w:r w:rsidRPr="00422380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Pr="00422380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  <w:r w:rsidR="001A036E" w:rsidRPr="00422380">
        <w:rPr>
          <w:rFonts w:ascii="Angsana New" w:hAnsi="Angsana New"/>
          <w:b/>
          <w:bCs/>
          <w:i/>
          <w:iCs/>
          <w:sz w:val="30"/>
          <w:szCs w:val="30"/>
          <w:cs/>
        </w:rPr>
        <w:t>ประมาณการหนี้สิน</w:t>
      </w:r>
    </w:p>
    <w:p w14:paraId="52F85C11" w14:textId="77777777" w:rsidR="001A036E" w:rsidRPr="00422380" w:rsidRDefault="001A036E" w:rsidP="001A03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</w:rPr>
      </w:pPr>
    </w:p>
    <w:p w14:paraId="1CF0D8E9" w14:textId="1A34D824" w:rsidR="009973D9" w:rsidRPr="00422380" w:rsidRDefault="00E47D6A" w:rsidP="0021150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="Angsana New" w:hAnsi="Angsana New"/>
          <w:spacing w:val="-4"/>
          <w:sz w:val="30"/>
          <w:szCs w:val="30"/>
        </w:rPr>
      </w:pPr>
      <w:r w:rsidRPr="00422380">
        <w:rPr>
          <w:rFonts w:ascii="Angsana New" w:hAnsi="Angsana New"/>
          <w:spacing w:val="-4"/>
          <w:sz w:val="30"/>
          <w:szCs w:val="30"/>
          <w:cs/>
        </w:rPr>
        <w:t>ประมาณการหนี้สินจะรับรู้ก็ต่อเมื่อ</w:t>
      </w:r>
      <w:r w:rsidRPr="00422380">
        <w:rPr>
          <w:rFonts w:ascii="Angsana New" w:hAnsi="Angsana New" w:hint="cs"/>
          <w:spacing w:val="-4"/>
          <w:sz w:val="30"/>
          <w:szCs w:val="30"/>
          <w:cs/>
        </w:rPr>
        <w:t>กลุ่มบริษัท</w:t>
      </w:r>
      <w:r w:rsidRPr="00422380">
        <w:rPr>
          <w:rFonts w:ascii="Angsana New" w:hAnsi="Angsana New"/>
          <w:spacing w:val="-4"/>
          <w:sz w:val="30"/>
          <w:szCs w:val="30"/>
          <w:cs/>
        </w:rPr>
        <w:t>มีภาระ</w:t>
      </w:r>
      <w:r w:rsidRPr="00422380">
        <w:rPr>
          <w:rFonts w:ascii="Angsana New" w:hAnsi="Angsana New" w:hint="cs"/>
          <w:spacing w:val="-4"/>
          <w:sz w:val="30"/>
          <w:szCs w:val="30"/>
          <w:cs/>
        </w:rPr>
        <w:t>ผูกพันตาม</w:t>
      </w:r>
      <w:r w:rsidRPr="00422380">
        <w:rPr>
          <w:rFonts w:ascii="Angsana New" w:hAnsi="Angsana New"/>
          <w:spacing w:val="-4"/>
          <w:sz w:val="30"/>
          <w:szCs w:val="30"/>
          <w:cs/>
        </w:rPr>
        <w:t>กฎหมาย</w:t>
      </w:r>
      <w:r w:rsidRPr="00422380">
        <w:rPr>
          <w:rFonts w:ascii="Angsana New" w:hAnsi="Angsana New" w:hint="cs"/>
          <w:spacing w:val="-4"/>
          <w:sz w:val="30"/>
          <w:szCs w:val="30"/>
          <w:cs/>
        </w:rPr>
        <w:t>หรือภาระผูกพันจากการอนุมานที่เกิดขึ้นในปัจจุบันอัน</w:t>
      </w:r>
      <w:r w:rsidRPr="00422380">
        <w:rPr>
          <w:rFonts w:ascii="Angsana New" w:hAnsi="Angsana New"/>
          <w:spacing w:val="-4"/>
          <w:sz w:val="30"/>
          <w:szCs w:val="30"/>
          <w:cs/>
        </w:rPr>
        <w:t>เป็นผลมาจากเหตุการณ์</w:t>
      </w:r>
      <w:r w:rsidRPr="00422380">
        <w:rPr>
          <w:rFonts w:ascii="Angsana New" w:hAnsi="Angsana New" w:hint="cs"/>
          <w:spacing w:val="-4"/>
          <w:sz w:val="30"/>
          <w:szCs w:val="30"/>
          <w:cs/>
        </w:rPr>
        <w:t>ใน</w:t>
      </w:r>
      <w:r w:rsidRPr="00422380">
        <w:rPr>
          <w:rFonts w:ascii="Angsana New" w:hAnsi="Angsana New"/>
          <w:spacing w:val="-4"/>
          <w:sz w:val="30"/>
          <w:szCs w:val="30"/>
          <w:cs/>
        </w:rPr>
        <w:t>อดีต</w:t>
      </w:r>
      <w:r w:rsidRPr="00422380">
        <w:rPr>
          <w:rFonts w:ascii="Angsana New" w:hAnsi="Angsana New" w:hint="cs"/>
          <w:spacing w:val="-4"/>
          <w:sz w:val="30"/>
          <w:szCs w:val="30"/>
          <w:cs/>
        </w:rPr>
        <w:t>ซึ่งสามารถประมาณจำนวนของภาระผูกพันได้อย่างน่าเชื่อถือ</w:t>
      </w:r>
      <w:r w:rsidRPr="00422380">
        <w:rPr>
          <w:rFonts w:ascii="Angsana New" w:hAnsi="Angsana New"/>
          <w:spacing w:val="-4"/>
          <w:sz w:val="30"/>
          <w:szCs w:val="30"/>
          <w:cs/>
        </w:rPr>
        <w:t xml:space="preserve"> และมีความเป็นไปได้ค่อนข้างแน่นอนว่าประโยชน์เชิงเศรษฐกิจจะต้องถูกจ่ายไปเพื่อชำระภาระ</w:t>
      </w:r>
      <w:r w:rsidR="00857896" w:rsidRPr="00422380">
        <w:rPr>
          <w:rFonts w:ascii="Angsana New" w:hAnsi="Angsana New" w:hint="cs"/>
          <w:spacing w:val="-4"/>
          <w:sz w:val="30"/>
          <w:szCs w:val="30"/>
          <w:cs/>
        </w:rPr>
        <w:t>ผูกพัน</w:t>
      </w:r>
      <w:r w:rsidRPr="00422380">
        <w:rPr>
          <w:rFonts w:ascii="Angsana New" w:hAnsi="Angsana New"/>
          <w:spacing w:val="-4"/>
          <w:sz w:val="30"/>
          <w:szCs w:val="30"/>
          <w:cs/>
        </w:rPr>
        <w:t>ดังกล่าว ประมาณการ</w:t>
      </w:r>
      <w:r w:rsidRPr="00422380">
        <w:rPr>
          <w:rFonts w:ascii="Angsana New" w:hAnsi="Angsana New" w:hint="cs"/>
          <w:spacing w:val="-4"/>
          <w:sz w:val="30"/>
          <w:szCs w:val="30"/>
          <w:cs/>
        </w:rPr>
        <w:t>หนี้สินพิจารณาจากการคิดลด</w:t>
      </w:r>
      <w:r w:rsidRPr="00422380">
        <w:rPr>
          <w:rFonts w:ascii="Angsana New" w:hAnsi="Angsana New"/>
          <w:spacing w:val="-4"/>
          <w:sz w:val="30"/>
          <w:szCs w:val="30"/>
          <w:cs/>
        </w:rPr>
        <w:t>กระแสเงินสดที่จะจ่ายในอนาคตโดยใช้อัตราคิดลดในตลาดปัจจุบันก่อนคำนึง</w:t>
      </w:r>
      <w:r w:rsidRPr="00422380">
        <w:rPr>
          <w:rFonts w:ascii="Angsana New" w:hAnsi="Angsana New" w:hint="cs"/>
          <w:spacing w:val="-4"/>
          <w:sz w:val="30"/>
          <w:szCs w:val="30"/>
          <w:cs/>
        </w:rPr>
        <w:t>ถึง</w:t>
      </w:r>
      <w:r w:rsidRPr="00422380">
        <w:rPr>
          <w:rFonts w:ascii="Angsana New" w:hAnsi="Angsana New"/>
          <w:spacing w:val="-4"/>
          <w:sz w:val="30"/>
          <w:szCs w:val="30"/>
          <w:cs/>
        </w:rPr>
        <w:t>ภาษีเงินได้ เพื่อให้สะท้อน</w:t>
      </w:r>
      <w:r w:rsidRPr="00422380">
        <w:rPr>
          <w:rFonts w:ascii="Angsana New" w:hAnsi="Angsana New" w:hint="cs"/>
          <w:spacing w:val="-4"/>
          <w:sz w:val="30"/>
          <w:szCs w:val="30"/>
          <w:cs/>
        </w:rPr>
        <w:t>จำนวน</w:t>
      </w:r>
      <w:r w:rsidRPr="00422380">
        <w:rPr>
          <w:rFonts w:ascii="Angsana New" w:hAnsi="Angsana New"/>
          <w:spacing w:val="-4"/>
          <w:sz w:val="30"/>
          <w:szCs w:val="30"/>
          <w:cs/>
        </w:rPr>
        <w:t>ที่อาจประเมินได้ในตลาดปัจจุบันซึ่งแปรไปตามเวลาและความเสี่ยงที่มีต่อหนี้สิน</w:t>
      </w:r>
      <w:r w:rsidR="008B7D8B" w:rsidRPr="00422380">
        <w:rPr>
          <w:rFonts w:ascii="Angsana New" w:hAnsi="Angsana New"/>
          <w:spacing w:val="-4"/>
          <w:sz w:val="30"/>
          <w:szCs w:val="30"/>
          <w:cs/>
        </w:rPr>
        <w:br/>
      </w:r>
      <w:r w:rsidRPr="00422380">
        <w:rPr>
          <w:rFonts w:ascii="Angsana New" w:hAnsi="Angsana New" w:hint="cs"/>
          <w:spacing w:val="-4"/>
          <w:sz w:val="30"/>
          <w:szCs w:val="30"/>
          <w:cs/>
        </w:rPr>
        <w:t>ประมาณการหนี้สินส่วนที่เพิ่มขึ้นเนื่องจากเวลาที่ผ่านไปรับรู้เป็นต้นทุนทางการเงิน</w:t>
      </w:r>
    </w:p>
    <w:p w14:paraId="3DC9E7A9" w14:textId="77777777" w:rsidR="003F1087" w:rsidRPr="00422380" w:rsidRDefault="003F1087" w:rsidP="002562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cs/>
        </w:rPr>
      </w:pPr>
    </w:p>
    <w:p w14:paraId="570A61E6" w14:textId="0865EE1C" w:rsidR="00CC6E8E" w:rsidRPr="00422380" w:rsidRDefault="00CC6E8E" w:rsidP="003F1087">
      <w:pPr>
        <w:tabs>
          <w:tab w:val="clear" w:pos="227"/>
          <w:tab w:val="clear" w:pos="454"/>
          <w:tab w:val="clear" w:pos="680"/>
          <w:tab w:val="left" w:pos="540"/>
          <w:tab w:val="left" w:pos="720"/>
        </w:tabs>
        <w:rPr>
          <w:rFonts w:ascii="Angsana New" w:hAnsi="Angsana New"/>
          <w:b/>
          <w:bCs/>
          <w:i/>
          <w:iCs/>
          <w:sz w:val="30"/>
          <w:szCs w:val="30"/>
        </w:rPr>
      </w:pPr>
      <w:r w:rsidRPr="00422380">
        <w:rPr>
          <w:rFonts w:ascii="Angsana New" w:hAnsi="Angsana New"/>
          <w:b/>
          <w:bCs/>
          <w:i/>
          <w:iCs/>
          <w:sz w:val="30"/>
          <w:szCs w:val="30"/>
          <w:cs/>
        </w:rPr>
        <w:t>(</w:t>
      </w:r>
      <w:r w:rsidR="00B60CDF" w:rsidRPr="00422380">
        <w:rPr>
          <w:rFonts w:ascii="Angsana New" w:hAnsi="Angsana New" w:hint="cs"/>
          <w:b/>
          <w:bCs/>
          <w:i/>
          <w:iCs/>
          <w:sz w:val="30"/>
          <w:szCs w:val="30"/>
          <w:cs/>
        </w:rPr>
        <w:t>ด</w:t>
      </w:r>
      <w:r w:rsidRPr="00422380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="0040349F" w:rsidRPr="00422380"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Pr="00422380">
        <w:rPr>
          <w:rFonts w:ascii="Angsana New" w:hAnsi="Angsana New"/>
          <w:b/>
          <w:bCs/>
          <w:i/>
          <w:iCs/>
          <w:sz w:val="30"/>
          <w:szCs w:val="30"/>
          <w:cs/>
        </w:rPr>
        <w:t>การวัดมูลค่ายุติธรรม</w:t>
      </w:r>
    </w:p>
    <w:p w14:paraId="0F58179C" w14:textId="5F548584" w:rsidR="006548A7" w:rsidRPr="00422380" w:rsidRDefault="006548A7" w:rsidP="006548A7">
      <w:pPr>
        <w:rPr>
          <w:rFonts w:asciiTheme="majorBidi" w:hAnsiTheme="majorBidi"/>
          <w:cs/>
          <w:lang w:val="th-TH"/>
        </w:rPr>
      </w:pPr>
    </w:p>
    <w:p w14:paraId="6DCD957D" w14:textId="081471EF" w:rsidR="001C1831" w:rsidRPr="00422380" w:rsidRDefault="009B1C5E" w:rsidP="00F512D0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422380" w:rsidDel="001A6CC8">
        <w:rPr>
          <w:rFonts w:ascii="Angsana New" w:hAnsi="Angsana New"/>
          <w:spacing w:val="-2"/>
          <w:sz w:val="30"/>
          <w:szCs w:val="30"/>
          <w:cs/>
        </w:rPr>
        <w:t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ที่กลุ่มบริษัทสามารถเข้าถึงได้ในวันดังกล่าว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</w:t>
      </w:r>
    </w:p>
    <w:p w14:paraId="14CB9210" w14:textId="77777777" w:rsidR="00F512D0" w:rsidRPr="00422380" w:rsidRDefault="00F512D0" w:rsidP="00F512D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="Angsana New" w:hAnsi="Angsana New"/>
        </w:rPr>
      </w:pPr>
    </w:p>
    <w:p w14:paraId="689BD76F" w14:textId="75D7F673" w:rsidR="001A6439" w:rsidRPr="00422380" w:rsidRDefault="001A6439" w:rsidP="008D61DC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422380" w:rsidDel="001A6CC8">
        <w:rPr>
          <w:rFonts w:ascii="Angsana New" w:hAnsi="Angsana New"/>
          <w:sz w:val="30"/>
          <w:szCs w:val="30"/>
          <w:cs/>
        </w:rPr>
        <w:t>การวัดมูลค่ายุติธรรมของสินทรัพย์หรือหนี้สิน</w:t>
      </w:r>
      <w:r w:rsidR="00783B0F" w:rsidRPr="00422380">
        <w:rPr>
          <w:rFonts w:ascii="Angsana New" w:hAnsi="Angsana New" w:hint="cs"/>
          <w:sz w:val="30"/>
          <w:szCs w:val="30"/>
          <w:cs/>
        </w:rPr>
        <w:t xml:space="preserve"> </w:t>
      </w:r>
      <w:r w:rsidRPr="00422380" w:rsidDel="001A6CC8">
        <w:rPr>
          <w:rFonts w:ascii="Angsana New" w:hAnsi="Angsana New"/>
          <w:sz w:val="30"/>
          <w:szCs w:val="30"/>
          <w:cs/>
        </w:rPr>
        <w:t>กลุ่มบริษัทใช้ข้อมูลที่สามารถสังเกตได้ให้มากที่สุดเท่าที่จะทำได้</w:t>
      </w:r>
      <w:r w:rsidRPr="00422380">
        <w:rPr>
          <w:rFonts w:ascii="Angsana New" w:hAnsi="Angsana New" w:hint="cs"/>
          <w:sz w:val="30"/>
          <w:szCs w:val="30"/>
          <w:cs/>
        </w:rPr>
        <w:t xml:space="preserve"> </w:t>
      </w:r>
      <w:r w:rsidRPr="00422380" w:rsidDel="001A6CC8">
        <w:rPr>
          <w:rFonts w:ascii="Angsana New" w:hAnsi="Angsana New"/>
          <w:sz w:val="30"/>
          <w:szCs w:val="30"/>
          <w:cs/>
        </w:rPr>
        <w:t>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 ดังนี้</w:t>
      </w:r>
    </w:p>
    <w:p w14:paraId="2613D9D8" w14:textId="6D92CEDB" w:rsidR="008D61DC" w:rsidRPr="00422380" w:rsidRDefault="001D7486" w:rsidP="00541989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 w:right="-7" w:hanging="180"/>
        <w:jc w:val="thaiDistribute"/>
        <w:rPr>
          <w:rFonts w:ascii="Angsana New" w:eastAsia="Calibri" w:hAnsi="Angsana New"/>
          <w:sz w:val="30"/>
          <w:szCs w:val="30"/>
        </w:rPr>
      </w:pPr>
      <w:r w:rsidRPr="00422380" w:rsidDel="001A6CC8">
        <w:rPr>
          <w:rFonts w:ascii="Angsana New" w:eastAsia="Calibri" w:hAnsi="Angsana New"/>
          <w:sz w:val="30"/>
          <w:szCs w:val="30"/>
          <w:cs/>
        </w:rPr>
        <w:t xml:space="preserve">ข้อมูลระดับ </w:t>
      </w:r>
      <w:r w:rsidR="005C5BE4" w:rsidRPr="00422380">
        <w:rPr>
          <w:rFonts w:ascii="Angsana New" w:eastAsia="Calibri" w:hAnsi="Angsana New"/>
          <w:sz w:val="30"/>
          <w:szCs w:val="30"/>
        </w:rPr>
        <w:t>1</w:t>
      </w:r>
      <w:r w:rsidRPr="00422380" w:rsidDel="001A6CC8">
        <w:rPr>
          <w:rFonts w:ascii="Angsana New" w:eastAsia="Calibri" w:hAnsi="Angsana New"/>
          <w:sz w:val="30"/>
          <w:szCs w:val="30"/>
          <w:cs/>
        </w:rPr>
        <w:t xml:space="preserve">  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5F35CEEC" w14:textId="63430031" w:rsidR="008D61DC" w:rsidRPr="00422380" w:rsidRDefault="001D7486" w:rsidP="00541989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 w:right="-7" w:hanging="180"/>
        <w:jc w:val="thaiDistribute"/>
        <w:rPr>
          <w:rFonts w:ascii="Angsana New" w:eastAsia="Calibri" w:hAnsi="Angsana New"/>
          <w:sz w:val="30"/>
          <w:szCs w:val="30"/>
        </w:rPr>
      </w:pPr>
      <w:r w:rsidRPr="00422380" w:rsidDel="001A6CC8">
        <w:rPr>
          <w:rFonts w:ascii="Angsana New" w:eastAsia="Calibri" w:hAnsi="Angsana New"/>
          <w:sz w:val="30"/>
          <w:szCs w:val="30"/>
          <w:cs/>
        </w:rPr>
        <w:t>ข้อมูลระดับ</w:t>
      </w:r>
      <w:r w:rsidRPr="00422380" w:rsidDel="001A6CC8">
        <w:rPr>
          <w:rFonts w:ascii="Angsana New" w:eastAsia="Calibri" w:hAnsi="Angsana New"/>
          <w:sz w:val="30"/>
          <w:szCs w:val="30"/>
        </w:rPr>
        <w:t xml:space="preserve"> 2  </w:t>
      </w:r>
      <w:r w:rsidRPr="00422380" w:rsidDel="001A6CC8">
        <w:rPr>
          <w:rFonts w:ascii="Angsana New" w:eastAsia="Calibri" w:hAnsi="Angsana New"/>
          <w:sz w:val="30"/>
          <w:szCs w:val="30"/>
          <w:cs/>
        </w:rPr>
        <w:t xml:space="preserve">เป็นข้อมูลอื่นที่สังเกตได้โดยตรงหรือโดยอ้อม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="005C5BE4" w:rsidRPr="00422380">
        <w:rPr>
          <w:rFonts w:ascii="Angsana New" w:eastAsia="Calibri" w:hAnsi="Angsana New"/>
          <w:sz w:val="30"/>
          <w:szCs w:val="30"/>
        </w:rPr>
        <w:t>1</w:t>
      </w:r>
    </w:p>
    <w:p w14:paraId="6F66167A" w14:textId="4927CB03" w:rsidR="001D7486" w:rsidRPr="00422380" w:rsidRDefault="001D7486" w:rsidP="00541989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 w:right="-7" w:hanging="180"/>
        <w:jc w:val="thaiDistribute"/>
        <w:rPr>
          <w:rFonts w:ascii="Angsana New" w:eastAsia="Calibri" w:hAnsi="Angsana New"/>
          <w:sz w:val="30"/>
          <w:szCs w:val="30"/>
        </w:rPr>
      </w:pPr>
      <w:r w:rsidRPr="00422380" w:rsidDel="001A6CC8">
        <w:rPr>
          <w:rFonts w:ascii="Angsana New" w:eastAsia="Calibri" w:hAnsi="Angsana New"/>
          <w:sz w:val="30"/>
          <w:szCs w:val="30"/>
          <w:cs/>
        </w:rPr>
        <w:t>ข้อมูลระดับ</w:t>
      </w:r>
      <w:r w:rsidRPr="00422380" w:rsidDel="001A6CC8">
        <w:rPr>
          <w:rFonts w:ascii="Angsana New" w:eastAsia="Calibri" w:hAnsi="Angsana New"/>
          <w:sz w:val="30"/>
          <w:szCs w:val="30"/>
        </w:rPr>
        <w:t xml:space="preserve"> 3  </w:t>
      </w:r>
      <w:r w:rsidRPr="00422380" w:rsidDel="001A6CC8">
        <w:rPr>
          <w:rFonts w:ascii="Angsana New" w:eastAsia="Calibri" w:hAnsi="Angsana New"/>
          <w:sz w:val="30"/>
          <w:szCs w:val="30"/>
          <w:cs/>
        </w:rPr>
        <w:t>ข้อมูลที่ใช้เป็นข้อมูลที่ไม่สามารถสังเกตได้สำหรับสินทรัพย์หรือหนี้สินนั้น</w:t>
      </w:r>
    </w:p>
    <w:p w14:paraId="28FD4FA1" w14:textId="77777777" w:rsidR="00690A66" w:rsidRPr="00422380" w:rsidRDefault="00690A66" w:rsidP="0048688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="Angsana New" w:hAnsi="Angsana New"/>
        </w:rPr>
      </w:pPr>
    </w:p>
    <w:p w14:paraId="4E48A147" w14:textId="4B918738" w:rsidR="00486880" w:rsidRPr="00422380" w:rsidRDefault="00033683" w:rsidP="0048688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="Angsana New" w:hAnsi="Angsana New"/>
          <w:spacing w:val="-6"/>
          <w:sz w:val="30"/>
          <w:szCs w:val="30"/>
          <w:cs/>
        </w:rPr>
      </w:pPr>
      <w:r w:rsidRPr="00422380" w:rsidDel="001A6CC8">
        <w:rPr>
          <w:rFonts w:ascii="Angsana New" w:hAnsi="Angsana New"/>
          <w:spacing w:val="-6"/>
          <w:sz w:val="30"/>
          <w:szCs w:val="30"/>
          <w:cs/>
        </w:rPr>
        <w:t>หากสินทรัพย์หรือหนี้สินที่วัดมูลค่าด้วยมูลค่ายุติธรรมมีราคาเสนอซื้อและราคาเสนอขาย</w:t>
      </w:r>
      <w:r w:rsidR="00807E8A" w:rsidRPr="00422380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422380" w:rsidDel="001A6CC8">
        <w:rPr>
          <w:rFonts w:ascii="Angsana New" w:hAnsi="Angsana New"/>
          <w:spacing w:val="-6"/>
          <w:sz w:val="30"/>
          <w:szCs w:val="30"/>
          <w:cs/>
        </w:rPr>
        <w:t xml:space="preserve">กลุ่มบริษัทวัดมูลค่าสินทรัพย์และสถานะการเป็นสินทรัพย์ด้วยราคาเสนอซื้อ และวัดมูลค่าหนี้สินและสถานะการเป็นหนี้สินด้วยราคาเสนอขาย  </w:t>
      </w:r>
    </w:p>
    <w:p w14:paraId="3126EEED" w14:textId="77777777" w:rsidR="008C5E41" w:rsidRPr="00422380" w:rsidRDefault="008C5E41" w:rsidP="00F512D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="Angsana New" w:hAnsi="Angsana New"/>
        </w:rPr>
      </w:pPr>
    </w:p>
    <w:p w14:paraId="295A6881" w14:textId="77777777" w:rsidR="00521AFD" w:rsidRPr="00422380" w:rsidRDefault="00521AFD" w:rsidP="00F512D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="Angsana New" w:hAnsi="Angsana New"/>
        </w:rPr>
      </w:pPr>
    </w:p>
    <w:p w14:paraId="0C220EBA" w14:textId="3ABF0F41" w:rsidR="008C5E41" w:rsidRPr="00422380" w:rsidRDefault="00032E19" w:rsidP="004808A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="Angsana New" w:hAnsi="Angsana New"/>
          <w:spacing w:val="-6"/>
          <w:sz w:val="30"/>
          <w:szCs w:val="30"/>
        </w:rPr>
      </w:pPr>
      <w:r w:rsidRPr="00422380">
        <w:rPr>
          <w:rFonts w:ascii="Angsana New" w:hAnsi="Angsana New"/>
          <w:spacing w:val="-6"/>
          <w:sz w:val="30"/>
          <w:szCs w:val="30"/>
          <w:cs/>
        </w:rPr>
        <w:lastRenderedPageBreak/>
        <w:t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 หากกลุ่มบริษัทพิจารณาว่ามูลค่ายุติธรรมของเครื่องมือทางการเงิน ณ วันที่รับรู้รายการเมื่อเริ่มแรกแตกต่างจากราคาของการทำรายการ ทำให้เครื่องมือทางการเงิ</w:t>
      </w:r>
      <w:r w:rsidR="00AD02E8" w:rsidRPr="00422380">
        <w:rPr>
          <w:rFonts w:ascii="Angsana New" w:hAnsi="Angsana New" w:hint="cs"/>
          <w:spacing w:val="-6"/>
          <w:sz w:val="30"/>
          <w:szCs w:val="30"/>
          <w:cs/>
        </w:rPr>
        <w:t>น</w:t>
      </w:r>
      <w:r w:rsidRPr="00422380">
        <w:rPr>
          <w:rFonts w:ascii="Angsana New" w:hAnsi="Angsana New"/>
          <w:spacing w:val="-6"/>
          <w:sz w:val="30"/>
          <w:szCs w:val="30"/>
          <w:cs/>
        </w:rPr>
        <w:t xml:space="preserve">วัดมูลค่าเมื่อเริ่มแรกด้วยมูลค่ายุติธรรมปรับด้วยผลต่างระหว่างมูลค่ายุติธรรม ณ วันที่รับรู้รายการเมื่อเริ่มแรกและราคาของการทำรายการและรับรู้ในกำไรหรือขาดทุนทันที เว้นแต่มูลค่ายุติธรรมที่ได้มาถูกจัดลำดับชั้นการวัดมูลค่ายุติธรรมอยู่ในระดับที่ </w:t>
      </w:r>
      <w:r w:rsidR="00475DD9" w:rsidRPr="00422380">
        <w:rPr>
          <w:rFonts w:ascii="Angsana New" w:hAnsi="Angsana New"/>
          <w:spacing w:val="-6"/>
          <w:sz w:val="30"/>
          <w:szCs w:val="30"/>
        </w:rPr>
        <w:t>3</w:t>
      </w:r>
      <w:r w:rsidRPr="00422380">
        <w:rPr>
          <w:rFonts w:ascii="Angsana New" w:hAnsi="Angsana New"/>
          <w:spacing w:val="-6"/>
          <w:sz w:val="30"/>
          <w:szCs w:val="30"/>
          <w:cs/>
        </w:rPr>
        <w:t xml:space="preserve"> ผลต่างดังกล่าวจะรับรู้เป็นรายการรอตัดบัญชีซึ่งจะรับรู้ในกำไรหรือขาดทุนด้วยเกณฑ์ที่เหมาะสมตลอดอายุของเครื่องมือทางการเงินหรือจนกว่ามูลค่ายุติธรรมมีการโอนเปลี่ยนลำดับชั้นหรือเมื่อรายการดังกล่าวสิ้นสุดลง</w:t>
      </w:r>
    </w:p>
    <w:p w14:paraId="4EB90296" w14:textId="77777777" w:rsidR="0071367A" w:rsidRPr="00422380" w:rsidRDefault="0071367A" w:rsidP="004808A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="Angsana New" w:hAnsi="Angsana New"/>
          <w:spacing w:val="-6"/>
          <w:sz w:val="20"/>
          <w:szCs w:val="20"/>
        </w:rPr>
      </w:pPr>
    </w:p>
    <w:p w14:paraId="404073F5" w14:textId="1B0F7B86" w:rsidR="001A036E" w:rsidRPr="00422380" w:rsidRDefault="00ED7BB1" w:rsidP="0081425C">
      <w:pPr>
        <w:tabs>
          <w:tab w:val="clear" w:pos="227"/>
          <w:tab w:val="clear" w:pos="454"/>
          <w:tab w:val="clear" w:pos="680"/>
          <w:tab w:val="left" w:pos="540"/>
        </w:tabs>
        <w:rPr>
          <w:rFonts w:ascii="Angsana New" w:hAnsi="Angsana New"/>
          <w:b/>
          <w:bCs/>
          <w:i/>
          <w:iCs/>
          <w:sz w:val="30"/>
          <w:szCs w:val="30"/>
        </w:rPr>
      </w:pPr>
      <w:r w:rsidRPr="00422380">
        <w:rPr>
          <w:rFonts w:ascii="Angsana New" w:hAnsi="Angsana New" w:hint="cs"/>
          <w:b/>
          <w:bCs/>
          <w:i/>
          <w:iCs/>
          <w:sz w:val="30"/>
          <w:szCs w:val="30"/>
          <w:cs/>
        </w:rPr>
        <w:t>(</w:t>
      </w:r>
      <w:r w:rsidR="00B60CDF" w:rsidRPr="00422380">
        <w:rPr>
          <w:rFonts w:ascii="Angsana New" w:hAnsi="Angsana New" w:hint="cs"/>
          <w:b/>
          <w:bCs/>
          <w:i/>
          <w:iCs/>
          <w:sz w:val="30"/>
          <w:szCs w:val="30"/>
          <w:cs/>
        </w:rPr>
        <w:t>ต</w:t>
      </w:r>
      <w:r w:rsidR="001A036E" w:rsidRPr="00422380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="0081425C" w:rsidRPr="00422380"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="001A036E" w:rsidRPr="00422380">
        <w:rPr>
          <w:rFonts w:ascii="Angsana New" w:hAnsi="Angsana New"/>
          <w:b/>
          <w:bCs/>
          <w:i/>
          <w:iCs/>
          <w:sz w:val="30"/>
          <w:szCs w:val="30"/>
          <w:cs/>
        </w:rPr>
        <w:t>รายได้</w:t>
      </w:r>
      <w:r w:rsidR="005E1F6B" w:rsidRPr="00422380">
        <w:rPr>
          <w:rFonts w:ascii="Angsana New" w:hAnsi="Angsana New" w:hint="cs"/>
          <w:b/>
          <w:bCs/>
          <w:i/>
          <w:iCs/>
          <w:sz w:val="30"/>
          <w:szCs w:val="30"/>
          <w:cs/>
        </w:rPr>
        <w:t>จากสัญญาที่ทำกับลูกค้า</w:t>
      </w:r>
    </w:p>
    <w:p w14:paraId="03AD4856" w14:textId="77777777" w:rsidR="001A036E" w:rsidRPr="00422380" w:rsidRDefault="001A036E" w:rsidP="001A03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</w:rPr>
      </w:pPr>
    </w:p>
    <w:p w14:paraId="3183D8D9" w14:textId="342F31C8" w:rsidR="00AA4CA7" w:rsidRPr="00422380" w:rsidRDefault="00604BE9" w:rsidP="006548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422380">
        <w:rPr>
          <w:rFonts w:ascii="Angsana New" w:hAnsi="Angsana New"/>
          <w:sz w:val="30"/>
          <w:szCs w:val="30"/>
          <w:cs/>
        </w:rPr>
        <w:t xml:space="preserve">รายได้รับรู้เมื่อลูกค้ามีอำนาจควบคุมในสินค้าหรือบริการด้วยจำนวนเงินที่สะท้อนถึงสิ่งตอบแทนที่กลุ่มบริษัทคาดว่าจะมีสิทธิได้รับซึ่งไม่รวมจำนวนเงินที่เก็บแทนบุคคลที่สาม </w:t>
      </w:r>
      <w:r w:rsidR="006F4F13" w:rsidRPr="00422380">
        <w:rPr>
          <w:rFonts w:ascii="Angsana New" w:hAnsi="Angsana New" w:hint="cs"/>
          <w:sz w:val="30"/>
          <w:szCs w:val="30"/>
          <w:cs/>
        </w:rPr>
        <w:t>รายได้ที่รับรู้ไม่รวม</w:t>
      </w:r>
      <w:r w:rsidRPr="00422380">
        <w:rPr>
          <w:rFonts w:ascii="Angsana New" w:hAnsi="Angsana New"/>
          <w:sz w:val="30"/>
          <w:szCs w:val="30"/>
          <w:cs/>
        </w:rPr>
        <w:t>ภาษีมูลค่าเพิ่มและแสดงสุทธิจากส่วนลดการค้า</w:t>
      </w:r>
    </w:p>
    <w:p w14:paraId="1378CE58" w14:textId="40B5147B" w:rsidR="001A036E" w:rsidRPr="00422380" w:rsidRDefault="001A036E" w:rsidP="006F4F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</w:rPr>
      </w:pPr>
    </w:p>
    <w:p w14:paraId="562F0D9F" w14:textId="1B3E9ADA" w:rsidR="002C1D86" w:rsidRPr="00422380" w:rsidRDefault="006D5750" w:rsidP="002C1D8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422380">
        <w:rPr>
          <w:rFonts w:ascii="Angsana New" w:hAnsi="Angsana New"/>
          <w:sz w:val="30"/>
          <w:szCs w:val="30"/>
          <w:cs/>
        </w:rPr>
        <w:t>รายได้จากการขายสินค้ารับรู้ ณ วันที่มีการส่งมอบสินค้าให้กับลูกค้า สำหรับการขายที่ให้สิทธิลูกค้าในการคืนสินค้า กลุ่มบริษัททำการประมาณการรับคืนสินค้าจากข้อมูลอัตราการคืนสินค้าในอดีตและจะไม่รับรู้รายได้</w:t>
      </w:r>
      <w:r w:rsidR="00F0154A" w:rsidRPr="00422380">
        <w:rPr>
          <w:rFonts w:ascii="Angsana New" w:hAnsi="Angsana New" w:hint="cs"/>
          <w:sz w:val="30"/>
          <w:szCs w:val="30"/>
          <w:cs/>
        </w:rPr>
        <w:t>และต้นทุนขายสำหรับสินค้าที่คาดว่าที่จะได้รับคืน</w:t>
      </w:r>
    </w:p>
    <w:p w14:paraId="56A0BBA6" w14:textId="77777777" w:rsidR="008D7C01" w:rsidRPr="00422380" w:rsidRDefault="008D7C01" w:rsidP="002C1D8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16AC5F8" w14:textId="1FA28959" w:rsidR="005C67B1" w:rsidRPr="00422380" w:rsidRDefault="00FB008A" w:rsidP="005C67B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422380">
        <w:rPr>
          <w:rFonts w:ascii="Angsana New" w:hAnsi="Angsana New"/>
          <w:sz w:val="30"/>
          <w:szCs w:val="30"/>
          <w:cs/>
        </w:rPr>
        <w:t>รายได้จากการให้บริการรับรู้ตลอดช่วงเวลาหนึ่ง</w:t>
      </w:r>
      <w:r w:rsidR="00EF3EEF" w:rsidRPr="00422380">
        <w:rPr>
          <w:rFonts w:ascii="Angsana New" w:hAnsi="Angsana New" w:hint="cs"/>
          <w:sz w:val="30"/>
          <w:szCs w:val="30"/>
          <w:cs/>
        </w:rPr>
        <w:t>เมื่อได้ให้บริการ</w:t>
      </w:r>
      <w:r w:rsidRPr="00422380">
        <w:rPr>
          <w:rFonts w:ascii="Angsana New" w:hAnsi="Angsana New"/>
          <w:sz w:val="30"/>
          <w:szCs w:val="30"/>
          <w:cs/>
        </w:rPr>
        <w:t xml:space="preserve"> ขั้นความสำเร็จของงานประเมินโดยใช้วิธีการสำรวจงานที่ได้ทำแล้ว</w:t>
      </w:r>
      <w:r w:rsidR="00A05F9F" w:rsidRPr="00422380">
        <w:rPr>
          <w:rFonts w:ascii="Angsana New" w:hAnsi="Angsana New"/>
          <w:sz w:val="30"/>
          <w:szCs w:val="30"/>
          <w:cs/>
        </w:rPr>
        <w:t xml:space="preserve"> </w:t>
      </w:r>
      <w:r w:rsidRPr="00422380">
        <w:rPr>
          <w:rFonts w:ascii="Angsana New" w:hAnsi="Angsana New"/>
          <w:sz w:val="30"/>
          <w:szCs w:val="30"/>
          <w:cs/>
        </w:rPr>
        <w:t>ต้นทุนที่เกี่ยวข้องรับรู้ในกำไรหรือขาดทุนเมื่อเกิดขึ้น</w:t>
      </w:r>
    </w:p>
    <w:p w14:paraId="7E68461F" w14:textId="77777777" w:rsidR="00EE1657" w:rsidRPr="00422380" w:rsidRDefault="00EE1657" w:rsidP="003F108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firstLine="720"/>
        <w:jc w:val="thaiDistribute"/>
        <w:rPr>
          <w:rFonts w:ascii="Angsana New" w:hAnsi="Angsana New"/>
        </w:rPr>
      </w:pPr>
    </w:p>
    <w:p w14:paraId="4B95AA6E" w14:textId="45FE0711" w:rsidR="001A036E" w:rsidRPr="00422380" w:rsidRDefault="001A036E" w:rsidP="001A036E">
      <w:pPr>
        <w:tabs>
          <w:tab w:val="clear" w:pos="227"/>
          <w:tab w:val="clear" w:pos="454"/>
          <w:tab w:val="clear" w:pos="680"/>
          <w:tab w:val="left" w:pos="540"/>
        </w:tabs>
        <w:rPr>
          <w:rFonts w:ascii="Angsana New" w:hAnsi="Angsana New"/>
          <w:b/>
          <w:bCs/>
          <w:i/>
          <w:iCs/>
          <w:sz w:val="30"/>
          <w:szCs w:val="30"/>
        </w:rPr>
      </w:pPr>
      <w:r w:rsidRPr="00422380">
        <w:rPr>
          <w:rFonts w:ascii="Angsana New" w:hAnsi="Angsana New"/>
          <w:b/>
          <w:bCs/>
          <w:i/>
          <w:iCs/>
          <w:sz w:val="30"/>
          <w:szCs w:val="30"/>
          <w:cs/>
        </w:rPr>
        <w:t>(</w:t>
      </w:r>
      <w:r w:rsidR="00B60CDF" w:rsidRPr="00422380">
        <w:rPr>
          <w:rFonts w:ascii="Angsana New" w:hAnsi="Angsana New" w:hint="cs"/>
          <w:b/>
          <w:bCs/>
          <w:i/>
          <w:iCs/>
          <w:sz w:val="30"/>
          <w:szCs w:val="30"/>
          <w:cs/>
        </w:rPr>
        <w:t>ถ</w:t>
      </w:r>
      <w:r w:rsidRPr="00422380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Pr="00422380"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Pr="00422380">
        <w:rPr>
          <w:rFonts w:ascii="Angsana New" w:hAnsi="Angsana New"/>
          <w:b/>
          <w:bCs/>
          <w:i/>
          <w:iCs/>
          <w:sz w:val="30"/>
          <w:szCs w:val="30"/>
          <w:cs/>
        </w:rPr>
        <w:t>ภาษีเงินได้</w:t>
      </w:r>
    </w:p>
    <w:p w14:paraId="47B813D4" w14:textId="77777777" w:rsidR="001A036E" w:rsidRPr="00422380" w:rsidRDefault="001A036E" w:rsidP="001A03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</w:rPr>
      </w:pPr>
    </w:p>
    <w:p w14:paraId="7D50A99F" w14:textId="10B63DC9" w:rsidR="00D91BCF" w:rsidRPr="00422380" w:rsidRDefault="00D91BCF" w:rsidP="0016425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422380">
        <w:rPr>
          <w:rFonts w:ascii="Angsana New" w:hAnsi="Angsana New"/>
          <w:b/>
          <w:sz w:val="30"/>
          <w:szCs w:val="30"/>
          <w:cs/>
        </w:rPr>
        <w:t>ค่าใช้จ่ายภาษีเงินไ</w:t>
      </w:r>
      <w:r w:rsidR="00C85DFF" w:rsidRPr="00422380">
        <w:rPr>
          <w:rFonts w:ascii="Angsana New" w:hAnsi="Angsana New"/>
          <w:b/>
          <w:sz w:val="30"/>
          <w:szCs w:val="30"/>
          <w:cs/>
        </w:rPr>
        <w:t>ด้สำหรับปีประกอบด้วยภาษีเงินได้ของงวดปัจจุบันและภาษีเงินได้รอการตัดบัญชี</w:t>
      </w:r>
      <w:r w:rsidR="003D0B1E" w:rsidRPr="00422380">
        <w:rPr>
          <w:rFonts w:ascii="Angsana New" w:hAnsi="Angsana New" w:hint="cs"/>
          <w:b/>
          <w:sz w:val="30"/>
          <w:szCs w:val="30"/>
          <w:cs/>
        </w:rPr>
        <w:t>ซึ่ง</w:t>
      </w:r>
      <w:r w:rsidR="002205D4" w:rsidRPr="00422380">
        <w:rPr>
          <w:rFonts w:ascii="Angsana New" w:hAnsi="Angsana New"/>
          <w:b/>
          <w:sz w:val="30"/>
          <w:szCs w:val="30"/>
          <w:cs/>
        </w:rPr>
        <w:t>รับรู้ในกำไรหรือขาดทุนเว้นแต่รายการที่รับรู้โดยตรงในส่วนของผู้ถือหุ้นหรือกำไรขาดทุนเบ็ดเสร็จอื่น</w:t>
      </w:r>
    </w:p>
    <w:p w14:paraId="0AF85308" w14:textId="77777777" w:rsidR="00B321ED" w:rsidRPr="00422380" w:rsidRDefault="00B321ED" w:rsidP="001A036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b/>
        </w:rPr>
      </w:pPr>
    </w:p>
    <w:p w14:paraId="7AE1C57C" w14:textId="2C9C9450" w:rsidR="003F1087" w:rsidRPr="00422380" w:rsidRDefault="001A036E" w:rsidP="003F108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422380">
        <w:rPr>
          <w:rFonts w:ascii="Angsana New" w:hAnsi="Angsana New"/>
          <w:b/>
          <w:sz w:val="30"/>
          <w:szCs w:val="30"/>
          <w:cs/>
        </w:rPr>
        <w:t>ภาษีเงินได้ของงวด</w:t>
      </w:r>
      <w:r w:rsidR="00A1783E" w:rsidRPr="00422380">
        <w:rPr>
          <w:rFonts w:ascii="Angsana New" w:hAnsi="Angsana New"/>
          <w:b/>
          <w:sz w:val="30"/>
          <w:szCs w:val="30"/>
          <w:cs/>
        </w:rPr>
        <w:t>ปัจจุบัน</w:t>
      </w:r>
      <w:r w:rsidR="008269A6" w:rsidRPr="00422380">
        <w:rPr>
          <w:rFonts w:ascii="Angsana New" w:hAnsi="Angsana New" w:hint="cs"/>
          <w:b/>
          <w:sz w:val="30"/>
          <w:szCs w:val="30"/>
          <w:cs/>
        </w:rPr>
        <w:t>บันทึก</w:t>
      </w:r>
      <w:r w:rsidRPr="00422380">
        <w:rPr>
          <w:rFonts w:ascii="Angsana New" w:hAnsi="Angsana New"/>
          <w:b/>
          <w:sz w:val="30"/>
          <w:szCs w:val="30"/>
          <w:cs/>
        </w:rPr>
        <w:t>โดยคำนวณจากกำไร</w:t>
      </w:r>
      <w:r w:rsidR="00A1783E" w:rsidRPr="00422380">
        <w:rPr>
          <w:rFonts w:ascii="Angsana New" w:hAnsi="Angsana New"/>
          <w:b/>
          <w:sz w:val="30"/>
          <w:szCs w:val="30"/>
          <w:cs/>
        </w:rPr>
        <w:t>หรือขาดทุน</w:t>
      </w:r>
      <w:r w:rsidRPr="00422380">
        <w:rPr>
          <w:rFonts w:ascii="Angsana New" w:hAnsi="Angsana New"/>
          <w:b/>
          <w:sz w:val="30"/>
          <w:szCs w:val="30"/>
          <w:cs/>
        </w:rPr>
        <w:t>ประจำปีที่ต้องเสียภาษี โดยใช้อัตราภาษีที่ประกาศใช้</w:t>
      </w:r>
      <w:r w:rsidR="00A1783E" w:rsidRPr="00422380">
        <w:rPr>
          <w:rFonts w:ascii="Angsana New" w:hAnsi="Angsana New"/>
          <w:b/>
          <w:sz w:val="30"/>
          <w:szCs w:val="30"/>
          <w:cs/>
        </w:rPr>
        <w:t>หรือที่คาดว่ามีผลบังคับใช้</w:t>
      </w:r>
      <w:r w:rsidRPr="00422380">
        <w:rPr>
          <w:rFonts w:ascii="Angsana New" w:hAnsi="Angsana New"/>
          <w:b/>
          <w:sz w:val="30"/>
          <w:szCs w:val="30"/>
          <w:cs/>
        </w:rPr>
        <w:t xml:space="preserve"> ณ วันที่รายงาน ตลอดจนการปรับปรุงทางภาษีที่เกี่ยวกับรายการในปีก่อน</w:t>
      </w:r>
      <w:r w:rsidR="001C49D5" w:rsidRPr="00422380">
        <w:rPr>
          <w:rFonts w:ascii="Angsana New" w:hAnsi="Angsana New"/>
          <w:b/>
          <w:sz w:val="30"/>
          <w:szCs w:val="30"/>
        </w:rPr>
        <w:t xml:space="preserve"> </w:t>
      </w:r>
      <w:r w:rsidRPr="00422380">
        <w:rPr>
          <w:rFonts w:ascii="Angsana New" w:hAnsi="Angsana New"/>
          <w:b/>
          <w:sz w:val="30"/>
          <w:szCs w:val="30"/>
          <w:cs/>
        </w:rPr>
        <w:t>ๆ</w:t>
      </w:r>
    </w:p>
    <w:p w14:paraId="23F4F00D" w14:textId="77777777" w:rsidR="00030371" w:rsidRPr="00422380" w:rsidRDefault="00030371" w:rsidP="003F108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b/>
          <w:cs/>
        </w:rPr>
      </w:pPr>
    </w:p>
    <w:p w14:paraId="31718F9F" w14:textId="689A6E23" w:rsidR="008F3ED9" w:rsidRPr="00422380" w:rsidRDefault="008F3ED9" w:rsidP="008F3ED9">
      <w:pPr>
        <w:pStyle w:val="BodyText"/>
        <w:spacing w:after="0"/>
        <w:ind w:left="540" w:right="27"/>
        <w:jc w:val="thaiDistribute"/>
        <w:rPr>
          <w:rFonts w:ascii="Angsana New" w:hAnsi="Angsana New"/>
          <w:sz w:val="30"/>
          <w:szCs w:val="30"/>
        </w:rPr>
      </w:pPr>
      <w:r w:rsidRPr="00422380">
        <w:rPr>
          <w:rFonts w:ascii="Angsana New" w:hAnsi="Angsana New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ภาษีเงินได้รอการตัดบัญชีจะไม่ถูกรับรู้เมื่อเกิดจากผลแตกต่าง</w:t>
      </w:r>
      <w:r w:rsidRPr="004D23AC">
        <w:rPr>
          <w:rFonts w:ascii="Angsana New" w:hAnsi="Angsana New"/>
          <w:sz w:val="30"/>
          <w:szCs w:val="30"/>
          <w:cs/>
        </w:rPr>
        <w:t>ชั่วคราว</w:t>
      </w:r>
      <w:r w:rsidR="00C44905" w:rsidRPr="004D23AC">
        <w:rPr>
          <w:rFonts w:ascii="Angsana New" w:hAnsi="Angsana New" w:hint="cs"/>
          <w:sz w:val="30"/>
          <w:szCs w:val="30"/>
          <w:cs/>
        </w:rPr>
        <w:t xml:space="preserve"> </w:t>
      </w:r>
      <w:r w:rsidR="00C44905" w:rsidRPr="004D23AC">
        <w:rPr>
          <w:rFonts w:ascii="Angsana New" w:hAnsi="Angsana New"/>
          <w:sz w:val="30"/>
          <w:szCs w:val="30"/>
          <w:cs/>
        </w:rPr>
        <w:t>การรับรู้สินทรัพย์หรือหนี้สินในครั้งแรกซึ่งเป็นรายการที่ไม่ใช่การรวมธุรกิจ</w:t>
      </w:r>
      <w:r w:rsidR="00C44905" w:rsidRPr="004D23AC">
        <w:rPr>
          <w:rFonts w:ascii="Angsana New" w:hAnsi="Angsana New"/>
          <w:sz w:val="30"/>
          <w:szCs w:val="30"/>
        </w:rPr>
        <w:t xml:space="preserve"> </w:t>
      </w:r>
      <w:r w:rsidR="00C44905" w:rsidRPr="004D23AC">
        <w:rPr>
          <w:rFonts w:ascii="Angsana New" w:hAnsi="Angsana New" w:hint="cs"/>
          <w:sz w:val="30"/>
          <w:szCs w:val="30"/>
          <w:cs/>
        </w:rPr>
        <w:t>หรือ</w:t>
      </w:r>
      <w:r w:rsidR="00C44905" w:rsidRPr="004D23AC">
        <w:rPr>
          <w:rFonts w:ascii="Angsana New" w:hAnsi="Angsana New"/>
          <w:sz w:val="30"/>
          <w:szCs w:val="30"/>
          <w:cs/>
        </w:rPr>
        <w:t>ไม่ส่งผลกระทบต่อกำไร</w:t>
      </w:r>
      <w:r w:rsidR="00C44905" w:rsidRPr="004D23AC">
        <w:rPr>
          <w:rFonts w:ascii="Angsana New" w:hAnsi="Angsana New" w:hint="cs"/>
          <w:sz w:val="30"/>
          <w:szCs w:val="30"/>
          <w:cs/>
        </w:rPr>
        <w:t>ขาดทุน</w:t>
      </w:r>
      <w:r w:rsidR="00C44905" w:rsidRPr="004D23AC">
        <w:rPr>
          <w:rFonts w:ascii="Angsana New" w:hAnsi="Angsana New"/>
          <w:sz w:val="30"/>
          <w:szCs w:val="30"/>
          <w:cs/>
        </w:rPr>
        <w:t>ทางบัญชีและทางภาษี ณ วันที่เกิดรายการนั้น และผล</w:t>
      </w:r>
      <w:r w:rsidR="00C44905" w:rsidRPr="004D23AC">
        <w:rPr>
          <w:rFonts w:ascii="Angsana New" w:hAnsi="Angsana New" w:hint="cs"/>
          <w:sz w:val="30"/>
          <w:szCs w:val="30"/>
          <w:cs/>
        </w:rPr>
        <w:t>แตก</w:t>
      </w:r>
      <w:r w:rsidR="00C44905" w:rsidRPr="004D23AC">
        <w:rPr>
          <w:rFonts w:ascii="Angsana New" w:hAnsi="Angsana New"/>
          <w:sz w:val="30"/>
          <w:szCs w:val="30"/>
          <w:cs/>
        </w:rPr>
        <w:t xml:space="preserve">ต่างชั่วคราวที่ใช้หักภาษีมีจำนวนเท่ากัน </w:t>
      </w:r>
      <w:r w:rsidR="00C44905" w:rsidRPr="004D23AC">
        <w:rPr>
          <w:rFonts w:ascii="Angsana New" w:hAnsi="Angsana New"/>
          <w:sz w:val="30"/>
          <w:szCs w:val="30"/>
          <w:cs/>
        </w:rPr>
        <w:lastRenderedPageBreak/>
        <w:t>ณ วันที่เกิดรายการนั้น</w:t>
      </w:r>
      <w:r w:rsidR="00237B4D" w:rsidRPr="004D23AC">
        <w:rPr>
          <w:rFonts w:ascii="Angsana New" w:hAnsi="Angsana New"/>
          <w:sz w:val="30"/>
          <w:szCs w:val="30"/>
          <w:cs/>
        </w:rPr>
        <w:t>ที่เกี่ยวข้องกับเงินลงทุนใน</w:t>
      </w:r>
      <w:r w:rsidR="00237B4D" w:rsidRPr="00422380">
        <w:rPr>
          <w:rFonts w:ascii="Angsana New" w:hAnsi="Angsana New"/>
          <w:sz w:val="30"/>
          <w:szCs w:val="30"/>
          <w:cs/>
        </w:rPr>
        <w:t xml:space="preserve">บริษัทย่อยหากเป็นไปได้ว่าจะไม่มีการกลับรายการในอนาคตอันใกล้ </w:t>
      </w:r>
    </w:p>
    <w:p w14:paraId="6C9F8D1E" w14:textId="77777777" w:rsidR="008F3ED9" w:rsidRPr="00422380" w:rsidRDefault="008F3ED9" w:rsidP="008F3ED9">
      <w:pPr>
        <w:pStyle w:val="BodyText"/>
        <w:spacing w:after="0"/>
        <w:ind w:left="540" w:right="27"/>
        <w:jc w:val="thaiDistribute"/>
        <w:rPr>
          <w:rFonts w:ascii="Angsana New" w:hAnsi="Angsana New"/>
        </w:rPr>
      </w:pPr>
    </w:p>
    <w:p w14:paraId="56162EE0" w14:textId="16639322" w:rsidR="0081425C" w:rsidRPr="00422380" w:rsidRDefault="00CF5CD9" w:rsidP="0081425C">
      <w:pPr>
        <w:pStyle w:val="BodyText"/>
        <w:spacing w:after="0"/>
        <w:ind w:left="540" w:right="27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422380">
        <w:rPr>
          <w:rFonts w:ascii="Angsana New" w:hAnsi="Angsana New"/>
          <w:spacing w:val="-2"/>
          <w:sz w:val="30"/>
          <w:szCs w:val="30"/>
          <w:cs/>
        </w:rPr>
        <w:t>การวัดมู</w:t>
      </w:r>
      <w:r w:rsidR="008F3ED9" w:rsidRPr="00422380">
        <w:rPr>
          <w:rFonts w:ascii="Angsana New" w:hAnsi="Angsana New"/>
          <w:spacing w:val="-2"/>
          <w:sz w:val="30"/>
          <w:szCs w:val="30"/>
          <w:cs/>
        </w:rPr>
        <w:t>ลค่าของภาษีเงินได้รอการตัดบัญชีต้องสะท้อนถึงผลกระทบทางภาษีที่จะเกิดจากลักษณะวิธีการที่</w:t>
      </w:r>
      <w:r w:rsidR="00BE1894" w:rsidRPr="00422380">
        <w:rPr>
          <w:rFonts w:ascii="Angsana New" w:hAnsi="Angsana New"/>
          <w:spacing w:val="-2"/>
          <w:sz w:val="30"/>
          <w:szCs w:val="30"/>
        </w:rPr>
        <w:br/>
      </w:r>
      <w:r w:rsidR="008F3ED9" w:rsidRPr="00422380">
        <w:rPr>
          <w:rFonts w:ascii="Angsana New" w:hAnsi="Angsana New"/>
          <w:spacing w:val="-2"/>
          <w:sz w:val="30"/>
          <w:szCs w:val="30"/>
          <w:cs/>
        </w:rPr>
        <w:t>กลุ่มบริษัทคาดว่าจะได้รับผลประโยชน์จากสินทรัพย์หรือจะจ่ายชำระหนี้สินตามมูลค่าตามบัญชี ณ วันที่สิ้นรอบระยะเวลารายงาน</w:t>
      </w:r>
      <w:r w:rsidR="005E7661" w:rsidRPr="00422380">
        <w:rPr>
          <w:rFonts w:asciiTheme="majorBidi" w:hAnsiTheme="majorBidi" w:cstheme="majorBidi"/>
          <w:spacing w:val="-2"/>
          <w:sz w:val="30"/>
          <w:szCs w:val="30"/>
          <w:cs/>
        </w:rPr>
        <w:t>โดยใช้อัตราภาษีที่ประกาศใช้หรือที่คาดว่ามีผลบังคับใช้ ณ วันที่รายงาน</w:t>
      </w:r>
      <w:r w:rsidR="005E7661" w:rsidRPr="00422380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="005E7661" w:rsidRPr="00422380">
        <w:rPr>
          <w:rFonts w:asciiTheme="majorBidi" w:hAnsiTheme="majorBidi" w:cstheme="majorBidi"/>
          <w:spacing w:val="-2"/>
          <w:sz w:val="30"/>
          <w:szCs w:val="30"/>
          <w:cs/>
        </w:rPr>
        <w:t>ทั้งนี้ สินทรัพย์ภาษีเงินได้ของงวดปัจจุบันจะหักกลบกับหนี้สินภาษีเงินได้ของงวดปัจจุบันในงบการเงินเฉพาะกิจการ</w:t>
      </w:r>
    </w:p>
    <w:p w14:paraId="2B6467ED" w14:textId="77777777" w:rsidR="0081425C" w:rsidRPr="00422380" w:rsidRDefault="0081425C" w:rsidP="0081425C">
      <w:pPr>
        <w:pStyle w:val="BodyText"/>
        <w:spacing w:after="0"/>
        <w:ind w:left="540" w:right="27"/>
        <w:jc w:val="thaiDistribute"/>
        <w:rPr>
          <w:rFonts w:asciiTheme="majorBidi" w:hAnsiTheme="majorBidi" w:cstheme="majorBidi"/>
        </w:rPr>
      </w:pPr>
    </w:p>
    <w:p w14:paraId="5B70FBFF" w14:textId="651F95D6" w:rsidR="006470E2" w:rsidRPr="00422380" w:rsidRDefault="008F3ED9" w:rsidP="006470E2">
      <w:pPr>
        <w:pStyle w:val="BodyText"/>
        <w:spacing w:after="0"/>
        <w:ind w:left="540" w:right="27"/>
        <w:jc w:val="thaiDistribute"/>
        <w:rPr>
          <w:rFonts w:ascii="Angsana New" w:hAnsi="Angsana New"/>
          <w:sz w:val="30"/>
          <w:szCs w:val="30"/>
        </w:rPr>
      </w:pPr>
      <w:r w:rsidRPr="00422380">
        <w:rPr>
          <w:rFonts w:ascii="Angsana New" w:hAnsi="Angsana New"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นอนว่ากำไรเพื่อเสียภาษีในอนาคตจะมีจำนวนเพียงพอกับการใช้ประโยชน์จากผลแตกต่างชั่วคราว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07C429BB" w14:textId="6F4BC457" w:rsidR="00DC36B2" w:rsidRPr="00422380" w:rsidRDefault="00DC36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3FF9C9E2" w14:textId="22B893CC" w:rsidR="00415FED" w:rsidRPr="00422380" w:rsidRDefault="00415FED" w:rsidP="00415F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="Angsana New" w:hAnsi="Angsana New"/>
          <w:b/>
          <w:bCs/>
          <w:i/>
          <w:iCs/>
          <w:sz w:val="30"/>
          <w:szCs w:val="30"/>
          <w:cs/>
        </w:rPr>
      </w:pPr>
      <w:bookmarkStart w:id="3" w:name="_Hlk158892483"/>
      <w:r w:rsidRPr="00422380">
        <w:rPr>
          <w:rFonts w:ascii="Angsana New" w:hAnsi="Angsana New"/>
          <w:b/>
          <w:bCs/>
          <w:i/>
          <w:iCs/>
          <w:sz w:val="30"/>
          <w:szCs w:val="30"/>
        </w:rPr>
        <w:t>(</w:t>
      </w:r>
      <w:r w:rsidRPr="00422380">
        <w:rPr>
          <w:rFonts w:ascii="Angsana New" w:hAnsi="Angsana New" w:hint="cs"/>
          <w:b/>
          <w:bCs/>
          <w:i/>
          <w:iCs/>
          <w:sz w:val="30"/>
          <w:szCs w:val="30"/>
          <w:cs/>
        </w:rPr>
        <w:t>ท</w:t>
      </w:r>
      <w:r w:rsidRPr="00422380">
        <w:rPr>
          <w:rFonts w:ascii="Angsana New" w:hAnsi="Angsana New"/>
          <w:b/>
          <w:bCs/>
          <w:i/>
          <w:iCs/>
          <w:sz w:val="30"/>
          <w:szCs w:val="30"/>
        </w:rPr>
        <w:t>)</w:t>
      </w:r>
      <w:r w:rsidRPr="00422380"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Pr="00422380">
        <w:rPr>
          <w:rFonts w:ascii="Angsana New" w:hAnsi="Angsana New"/>
          <w:b/>
          <w:bCs/>
          <w:i/>
          <w:iCs/>
          <w:sz w:val="30"/>
          <w:szCs w:val="30"/>
          <w:cs/>
        </w:rPr>
        <w:t>การดำเนินงานที่ยกเลิก</w:t>
      </w:r>
    </w:p>
    <w:bookmarkEnd w:id="3"/>
    <w:p w14:paraId="09365655" w14:textId="77777777" w:rsidR="00415FED" w:rsidRPr="00422380" w:rsidRDefault="00415FED" w:rsidP="006470E2">
      <w:pPr>
        <w:pStyle w:val="BodyText"/>
        <w:spacing w:after="0"/>
        <w:ind w:left="540" w:right="27"/>
        <w:jc w:val="thaiDistribute"/>
        <w:rPr>
          <w:rFonts w:ascii="Angsana New" w:hAnsi="Angsana New"/>
          <w:sz w:val="30"/>
          <w:szCs w:val="30"/>
        </w:rPr>
      </w:pPr>
    </w:p>
    <w:p w14:paraId="7E75DE7A" w14:textId="6A1F7E9F" w:rsidR="00415FED" w:rsidRPr="00422380" w:rsidRDefault="00415FED" w:rsidP="00415F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bookmarkStart w:id="4" w:name="_Hlk158892619"/>
      <w:r w:rsidRPr="00422380">
        <w:rPr>
          <w:rFonts w:ascii="Angsana New" w:hAnsi="Angsana New"/>
          <w:sz w:val="30"/>
          <w:szCs w:val="30"/>
          <w:cs/>
        </w:rPr>
        <w:t>การดำเนินงานที่ยกเลิกเป็นส่วนประกอบของธุรกิจของกลุ่มบริษัทเป็นสายงานธุรกิจที่สำคัญที่ยกเลิกหรือถือไว้</w:t>
      </w:r>
      <w:r w:rsidR="001E310D" w:rsidRPr="00422380">
        <w:rPr>
          <w:rFonts w:ascii="Angsana New" w:hAnsi="Angsana New"/>
          <w:sz w:val="30"/>
          <w:szCs w:val="30"/>
        </w:rPr>
        <w:br/>
      </w:r>
      <w:r w:rsidRPr="00422380">
        <w:rPr>
          <w:rFonts w:ascii="Angsana New" w:hAnsi="Angsana New"/>
          <w:sz w:val="30"/>
          <w:szCs w:val="30"/>
          <w:cs/>
        </w:rPr>
        <w:t>เพื่อขาย โดยจัดประเภทเป็นการดำเนินงานที่ยกเลิกเมื่อมีการขาย หรือ เมื่อเข้าเงื่อนไขของการถือไว้เพื่อขาย แล้วแต่เวลาใดจะเกิดขึ้นก่อน  เมื่อมีการจัดประเภทเป็นการดำเนินงานที่ยกเลิก งบกำไรขาดทุนเบ็ดเสร็จที่แสดงเปรียบเทียบจะถูกปรับปรุงใหม่เสมือนว่าส่วนงานนั้นได้ถูกยกเลิกตั้งแต่ต้นงวดที่นำมาเปรียบเทียบ</w:t>
      </w:r>
    </w:p>
    <w:p w14:paraId="1E999890" w14:textId="77777777" w:rsidR="00DC36B2" w:rsidRPr="00422380" w:rsidRDefault="00DC36B2" w:rsidP="00415F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bookmarkEnd w:id="4"/>
    <w:p w14:paraId="34F9EB53" w14:textId="69DEA880" w:rsidR="00403F07" w:rsidRPr="00422380" w:rsidRDefault="001A036E" w:rsidP="00403F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="Angsana New" w:hAnsi="Angsana New"/>
          <w:b/>
          <w:bCs/>
          <w:i/>
          <w:iCs/>
          <w:sz w:val="30"/>
          <w:szCs w:val="30"/>
        </w:rPr>
      </w:pPr>
      <w:r w:rsidRPr="00422380">
        <w:rPr>
          <w:rFonts w:ascii="Angsana New" w:hAnsi="Angsana New"/>
          <w:b/>
          <w:bCs/>
          <w:i/>
          <w:iCs/>
          <w:sz w:val="30"/>
          <w:szCs w:val="30"/>
          <w:cs/>
        </w:rPr>
        <w:t>(</w:t>
      </w:r>
      <w:r w:rsidR="00415FED" w:rsidRPr="00422380">
        <w:rPr>
          <w:rFonts w:ascii="Angsana New" w:hAnsi="Angsana New" w:hint="cs"/>
          <w:b/>
          <w:bCs/>
          <w:i/>
          <w:iCs/>
          <w:sz w:val="30"/>
          <w:szCs w:val="30"/>
          <w:cs/>
        </w:rPr>
        <w:t>ธ</w:t>
      </w:r>
      <w:r w:rsidRPr="00422380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Pr="00422380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 xml:space="preserve">กำไรต่อหุ้น </w:t>
      </w:r>
    </w:p>
    <w:p w14:paraId="0CFA25E3" w14:textId="77777777" w:rsidR="00403F07" w:rsidRPr="00422380" w:rsidRDefault="00403F07" w:rsidP="00403F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07D18097" w14:textId="2A33E365" w:rsidR="0071367A" w:rsidRPr="00422380" w:rsidRDefault="002C2C18" w:rsidP="002C2C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422380">
        <w:rPr>
          <w:rFonts w:ascii="Angsana New" w:hAnsi="Angsana New" w:hint="cs"/>
          <w:sz w:val="30"/>
          <w:szCs w:val="30"/>
          <w:cs/>
        </w:rPr>
        <w:t>การคำนวณ</w:t>
      </w:r>
      <w:r w:rsidR="00901CEB" w:rsidRPr="004D23AC">
        <w:rPr>
          <w:rFonts w:ascii="Angsana New" w:hAnsi="Angsana New"/>
          <w:sz w:val="30"/>
          <w:szCs w:val="30"/>
          <w:cs/>
        </w:rPr>
        <w:t>กำไรต่อหุ้นขั้นพื้นฐาน</w:t>
      </w:r>
      <w:r w:rsidR="00FA33DE" w:rsidRPr="004D23AC">
        <w:rPr>
          <w:rFonts w:ascii="Angsana New" w:hAnsi="Angsana New" w:hint="cs"/>
          <w:sz w:val="30"/>
          <w:szCs w:val="30"/>
          <w:cs/>
        </w:rPr>
        <w:t>มาจากกำไร</w:t>
      </w:r>
      <w:r w:rsidR="00901CEB" w:rsidRPr="004D23AC">
        <w:rPr>
          <w:rFonts w:ascii="Angsana New" w:hAnsi="Angsana New"/>
          <w:sz w:val="30"/>
          <w:szCs w:val="30"/>
          <w:cs/>
        </w:rPr>
        <w:t>ของผู้ถือหุ้นสามัญ</w:t>
      </w:r>
      <w:r w:rsidR="00901CEB" w:rsidRPr="00422380">
        <w:rPr>
          <w:rFonts w:ascii="Angsana New" w:hAnsi="Angsana New"/>
          <w:sz w:val="30"/>
          <w:szCs w:val="30"/>
          <w:cs/>
        </w:rPr>
        <w:t>ของบริษัท</w:t>
      </w:r>
      <w:r w:rsidRPr="00422380">
        <w:rPr>
          <w:rFonts w:ascii="Angsana New" w:hAnsi="Angsana New" w:hint="cs"/>
          <w:sz w:val="30"/>
          <w:szCs w:val="30"/>
          <w:cs/>
        </w:rPr>
        <w:t>กับ</w:t>
      </w:r>
      <w:r w:rsidR="00901CEB" w:rsidRPr="00422380">
        <w:rPr>
          <w:rFonts w:ascii="Angsana New" w:hAnsi="Angsana New"/>
          <w:sz w:val="30"/>
          <w:szCs w:val="30"/>
          <w:cs/>
        </w:rPr>
        <w:t>จำนวนหุ้นสามัญถัวเฉลี่ยถ่วงน้ำหนักที่ออกจำหน่ายระหว่างปี</w:t>
      </w:r>
      <w:r w:rsidRPr="00422380">
        <w:rPr>
          <w:rFonts w:ascii="Angsana New" w:hAnsi="Angsana New" w:hint="cs"/>
          <w:sz w:val="30"/>
          <w:szCs w:val="30"/>
          <w:cs/>
        </w:rPr>
        <w:t>แล้ว</w:t>
      </w:r>
    </w:p>
    <w:p w14:paraId="051ACC61" w14:textId="77777777" w:rsidR="00F86951" w:rsidRDefault="00F86951" w:rsidP="007136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3E880C42" w14:textId="77777777" w:rsidR="009434FF" w:rsidRDefault="009434FF" w:rsidP="007136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51AE4723" w14:textId="77777777" w:rsidR="009434FF" w:rsidRDefault="009434FF" w:rsidP="007136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6851500E" w14:textId="77777777" w:rsidR="009434FF" w:rsidRDefault="009434FF" w:rsidP="007136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48D39FDD" w14:textId="77777777" w:rsidR="009434FF" w:rsidRDefault="009434FF" w:rsidP="007136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57D4FB2B" w14:textId="77777777" w:rsidR="009434FF" w:rsidRDefault="009434FF" w:rsidP="007136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48C4BBC7" w14:textId="77777777" w:rsidR="009434FF" w:rsidRDefault="009434FF" w:rsidP="007136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3518F398" w14:textId="77777777" w:rsidR="009434FF" w:rsidRDefault="009434FF" w:rsidP="007136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26E1FBC8" w14:textId="77777777" w:rsidR="009434FF" w:rsidRPr="00422380" w:rsidRDefault="009434FF" w:rsidP="007136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5166FF5B" w14:textId="6D307033" w:rsidR="000A10DE" w:rsidRPr="00422380" w:rsidRDefault="000A10DE" w:rsidP="00541989">
      <w:pPr>
        <w:numPr>
          <w:ilvl w:val="0"/>
          <w:numId w:val="16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422380">
        <w:rPr>
          <w:rFonts w:ascii="Angsana New" w:hAnsi="Angsana New"/>
          <w:b/>
          <w:bCs/>
          <w:sz w:val="30"/>
          <w:szCs w:val="30"/>
          <w:cs/>
        </w:rPr>
        <w:lastRenderedPageBreak/>
        <w:t>บุคคลหรือกิจการที่เกี่ยวข้องกัน</w:t>
      </w:r>
    </w:p>
    <w:p w14:paraId="52EBED04" w14:textId="394FB7B9" w:rsidR="000330BE" w:rsidRPr="00422380" w:rsidRDefault="000330BE" w:rsidP="00A365B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="Angsana New" w:hAnsi="Angsana New"/>
          <w:sz w:val="30"/>
          <w:szCs w:val="30"/>
          <w:cs/>
        </w:rPr>
      </w:pPr>
    </w:p>
    <w:p w14:paraId="0FD67F74" w14:textId="68A9A910" w:rsidR="000A10DE" w:rsidRPr="00422380" w:rsidRDefault="000A10DE" w:rsidP="007C5DD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422380">
        <w:rPr>
          <w:rFonts w:ascii="Angsana New" w:hAnsi="Angsana New"/>
          <w:sz w:val="30"/>
          <w:szCs w:val="30"/>
          <w:cs/>
        </w:rPr>
        <w:t>ความสัมพันธ์ที่มี</w:t>
      </w:r>
      <w:r w:rsidR="003B61E9" w:rsidRPr="00422380">
        <w:rPr>
          <w:rFonts w:ascii="Angsana New" w:hAnsi="Angsana New"/>
          <w:sz w:val="30"/>
          <w:szCs w:val="30"/>
          <w:cs/>
        </w:rPr>
        <w:t>กับบริษัทย่อย</w:t>
      </w:r>
      <w:r w:rsidR="006E7EE6" w:rsidRPr="00422380">
        <w:rPr>
          <w:rFonts w:ascii="Angsana New" w:hAnsi="Angsana New" w:hint="cs"/>
          <w:sz w:val="30"/>
          <w:szCs w:val="30"/>
          <w:cs/>
        </w:rPr>
        <w:t>ได้เปิดเผยในหมายเหตุข้อ</w:t>
      </w:r>
      <w:r w:rsidR="006E7EE6" w:rsidRPr="00422380">
        <w:rPr>
          <w:rFonts w:ascii="Angsana New" w:hAnsi="Angsana New"/>
          <w:sz w:val="30"/>
          <w:szCs w:val="30"/>
          <w:cs/>
        </w:rPr>
        <w:t xml:space="preserve"> </w:t>
      </w:r>
      <w:r w:rsidR="00F83DF4" w:rsidRPr="00422380">
        <w:rPr>
          <w:rFonts w:ascii="Angsana New" w:hAnsi="Angsana New"/>
          <w:sz w:val="30"/>
          <w:szCs w:val="30"/>
        </w:rPr>
        <w:t>9</w:t>
      </w:r>
      <w:r w:rsidR="006E7EE6" w:rsidRPr="00422380">
        <w:rPr>
          <w:rFonts w:ascii="Angsana New" w:hAnsi="Angsana New"/>
          <w:sz w:val="30"/>
          <w:szCs w:val="30"/>
          <w:cs/>
        </w:rPr>
        <w:t xml:space="preserve"> </w:t>
      </w:r>
      <w:r w:rsidR="00893AA1" w:rsidRPr="00422380">
        <w:rPr>
          <w:rFonts w:ascii="Angsana New" w:hAnsi="Angsana New" w:hint="cs"/>
          <w:sz w:val="30"/>
          <w:szCs w:val="30"/>
          <w:cs/>
        </w:rPr>
        <w:t>สำหรับบุคคลหรือกิจการอื่นที่เกี่ยวข้องกันที่มีรายการระหว่างกันที่มีนัยสำคัญกับกลุ่มบริษัท ในระหว่างปีมีดังต่อไปนี้</w:t>
      </w:r>
    </w:p>
    <w:p w14:paraId="40FAD726" w14:textId="77777777" w:rsidR="000F1DF9" w:rsidRPr="00D8373D" w:rsidRDefault="000F1DF9" w:rsidP="007C5DD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0"/>
        <w:gridCol w:w="1440"/>
        <w:gridCol w:w="4680"/>
      </w:tblGrid>
      <w:tr w:rsidR="000F1DF9" w:rsidRPr="00422380" w14:paraId="47661973" w14:textId="77777777" w:rsidTr="00CD4302">
        <w:trPr>
          <w:trHeight w:val="20"/>
          <w:tblHeader/>
        </w:trPr>
        <w:tc>
          <w:tcPr>
            <w:tcW w:w="3240" w:type="dxa"/>
          </w:tcPr>
          <w:p w14:paraId="4ADC6CB3" w14:textId="77777777" w:rsidR="000F1DF9" w:rsidRPr="00422380" w:rsidRDefault="000F1DF9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240" w:lineRule="auto"/>
              <w:ind w:left="-1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2238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ชื่อกิจการ</w:t>
            </w:r>
            <w:r w:rsidRPr="0042238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440" w:type="dxa"/>
          </w:tcPr>
          <w:p w14:paraId="0542EF8A" w14:textId="77777777" w:rsidR="000F1DF9" w:rsidRPr="00422380" w:rsidRDefault="000F1DF9" w:rsidP="00964F55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238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ประเทศที่จัดตั้ง</w:t>
            </w:r>
          </w:p>
        </w:tc>
        <w:tc>
          <w:tcPr>
            <w:tcW w:w="4680" w:type="dxa"/>
          </w:tcPr>
          <w:p w14:paraId="73EC32CF" w14:textId="77777777" w:rsidR="000F1DF9" w:rsidRPr="00422380" w:rsidRDefault="000F1DF9" w:rsidP="00964F55">
            <w:pPr>
              <w:tabs>
                <w:tab w:val="clear" w:pos="227"/>
              </w:tabs>
              <w:spacing w:line="240" w:lineRule="auto"/>
              <w:ind w:left="25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2238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CD4302" w:rsidRPr="00422380" w14:paraId="4FA1F134" w14:textId="77777777" w:rsidTr="00CD4302">
        <w:trPr>
          <w:trHeight w:val="20"/>
          <w:tblHeader/>
        </w:trPr>
        <w:tc>
          <w:tcPr>
            <w:tcW w:w="3240" w:type="dxa"/>
          </w:tcPr>
          <w:p w14:paraId="1B4A9D90" w14:textId="0F0A3992" w:rsidR="00CD4302" w:rsidRPr="00422380" w:rsidRDefault="00CD4302" w:rsidP="000F1DF9">
            <w:pPr>
              <w:spacing w:line="240" w:lineRule="auto"/>
              <w:ind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22380">
              <w:rPr>
                <w:rFonts w:ascii="Angsana New" w:hAnsi="Angsana New"/>
                <w:sz w:val="28"/>
                <w:szCs w:val="28"/>
                <w:cs/>
              </w:rPr>
              <w:t>บ</w:t>
            </w:r>
            <w:r w:rsidRPr="00422380">
              <w:rPr>
                <w:rFonts w:ascii="Angsana New" w:hAnsi="Angsana New" w:hint="cs"/>
                <w:sz w:val="28"/>
                <w:szCs w:val="28"/>
                <w:cs/>
              </w:rPr>
              <w:t>ริษัท จีวา เรสซิเดนเซส จำกัด</w:t>
            </w:r>
          </w:p>
        </w:tc>
        <w:tc>
          <w:tcPr>
            <w:tcW w:w="1440" w:type="dxa"/>
          </w:tcPr>
          <w:p w14:paraId="188B616D" w14:textId="7BACF425" w:rsidR="00CD4302" w:rsidRPr="00422380" w:rsidRDefault="00CD4302" w:rsidP="00964F55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22380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680" w:type="dxa"/>
          </w:tcPr>
          <w:p w14:paraId="36254A58" w14:textId="0A1A2BC1" w:rsidR="00CD4302" w:rsidRPr="00422380" w:rsidRDefault="00CD4302" w:rsidP="001740BB">
            <w:pPr>
              <w:tabs>
                <w:tab w:val="clear" w:pos="227"/>
              </w:tabs>
              <w:spacing w:line="240" w:lineRule="auto"/>
              <w:ind w:left="159" w:right="-18" w:hanging="180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22380">
              <w:rPr>
                <w:rFonts w:ascii="Angsana New" w:hAnsi="Angsana New" w:hint="cs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CD4302" w:rsidRPr="00422380" w14:paraId="34EF4C5E" w14:textId="77777777" w:rsidTr="00CD4302">
        <w:trPr>
          <w:trHeight w:val="20"/>
          <w:tblHeader/>
        </w:trPr>
        <w:tc>
          <w:tcPr>
            <w:tcW w:w="3240" w:type="dxa"/>
          </w:tcPr>
          <w:p w14:paraId="0D6D319F" w14:textId="7F5FF368" w:rsidR="00CD4302" w:rsidRPr="00422380" w:rsidRDefault="00CD4302" w:rsidP="000F1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240" w:lineRule="auto"/>
              <w:ind w:left="-18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422380">
              <w:rPr>
                <w:rFonts w:ascii="Angsana New" w:hAnsi="Angsana New"/>
                <w:sz w:val="28"/>
                <w:szCs w:val="28"/>
                <w:cs/>
              </w:rPr>
              <w:t>บ</w:t>
            </w:r>
            <w:r w:rsidRPr="00422380">
              <w:rPr>
                <w:rFonts w:ascii="Angsana New" w:hAnsi="Angsana New" w:hint="cs"/>
                <w:sz w:val="28"/>
                <w:szCs w:val="28"/>
                <w:cs/>
              </w:rPr>
              <w:t>ริษัท ไวศยะ คอนซัลติ้ง จำกัด</w:t>
            </w:r>
          </w:p>
        </w:tc>
        <w:tc>
          <w:tcPr>
            <w:tcW w:w="1440" w:type="dxa"/>
          </w:tcPr>
          <w:p w14:paraId="31155AAF" w14:textId="595856BE" w:rsidR="00CD4302" w:rsidRPr="00422380" w:rsidRDefault="00CD4302" w:rsidP="00964F55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22380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680" w:type="dxa"/>
          </w:tcPr>
          <w:p w14:paraId="1B44AEB6" w14:textId="24DCCCF3" w:rsidR="00CD4302" w:rsidRPr="00422380" w:rsidRDefault="00CD4302" w:rsidP="001740BB">
            <w:pPr>
              <w:tabs>
                <w:tab w:val="clear" w:pos="227"/>
              </w:tabs>
              <w:spacing w:line="240" w:lineRule="auto"/>
              <w:ind w:left="159" w:right="-18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22380">
              <w:rPr>
                <w:rFonts w:ascii="Angsana New" w:hAnsi="Angsana New" w:hint="cs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CD4302" w:rsidRPr="00422380" w14:paraId="66C677B9" w14:textId="77777777" w:rsidTr="00CD4302">
        <w:trPr>
          <w:trHeight w:val="20"/>
          <w:tblHeader/>
        </w:trPr>
        <w:tc>
          <w:tcPr>
            <w:tcW w:w="3240" w:type="dxa"/>
          </w:tcPr>
          <w:p w14:paraId="57EE16D3" w14:textId="6F69C5B8" w:rsidR="00CD4302" w:rsidRPr="00422380" w:rsidRDefault="00CD4302" w:rsidP="000F1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240" w:lineRule="auto"/>
              <w:ind w:left="-18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422380">
              <w:rPr>
                <w:rFonts w:ascii="Angsana New" w:hAnsi="Angsana New"/>
                <w:sz w:val="28"/>
                <w:szCs w:val="28"/>
                <w:cs/>
              </w:rPr>
              <w:t>บริษัท คาสเซิล พาร์ทเนอร์ จำกัด</w:t>
            </w:r>
          </w:p>
        </w:tc>
        <w:tc>
          <w:tcPr>
            <w:tcW w:w="1440" w:type="dxa"/>
          </w:tcPr>
          <w:p w14:paraId="63EE77EA" w14:textId="0AE6C901" w:rsidR="00CD4302" w:rsidRPr="00422380" w:rsidRDefault="00CD4302" w:rsidP="00964F55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22380">
              <w:rPr>
                <w:rFonts w:ascii="Angsana New" w:hAnsi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4680" w:type="dxa"/>
          </w:tcPr>
          <w:p w14:paraId="4E7B2EFD" w14:textId="3E116203" w:rsidR="00CD4302" w:rsidRPr="00422380" w:rsidRDefault="00CD4302" w:rsidP="001740BB">
            <w:pPr>
              <w:tabs>
                <w:tab w:val="clear" w:pos="227"/>
              </w:tabs>
              <w:spacing w:line="240" w:lineRule="auto"/>
              <w:ind w:left="159" w:right="-18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22380">
              <w:rPr>
                <w:rFonts w:ascii="Angsana New" w:hAnsi="Angsana New" w:hint="cs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CD4302" w:rsidRPr="00422380" w14:paraId="20E3BDE6" w14:textId="77777777" w:rsidTr="00CD4302">
        <w:trPr>
          <w:trHeight w:val="20"/>
          <w:tblHeader/>
        </w:trPr>
        <w:tc>
          <w:tcPr>
            <w:tcW w:w="3240" w:type="dxa"/>
          </w:tcPr>
          <w:p w14:paraId="3F0FD4AF" w14:textId="455BCEED" w:rsidR="00CD4302" w:rsidRPr="00422380" w:rsidRDefault="00CD4302" w:rsidP="000F1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240" w:lineRule="auto"/>
              <w:ind w:left="-18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422380">
              <w:rPr>
                <w:rFonts w:asciiTheme="majorBidi" w:hAnsiTheme="majorBidi" w:cstheme="majorBidi" w:hint="cs"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1440" w:type="dxa"/>
          </w:tcPr>
          <w:p w14:paraId="5D5F183C" w14:textId="680FE628" w:rsidR="00CD4302" w:rsidRPr="00422380" w:rsidRDefault="00CD4302" w:rsidP="00964F55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22380">
              <w:rPr>
                <w:rFonts w:ascii="Angsana New" w:hAnsi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4680" w:type="dxa"/>
          </w:tcPr>
          <w:p w14:paraId="2431ADC2" w14:textId="0F2FB086" w:rsidR="00CD4302" w:rsidRPr="00422380" w:rsidRDefault="00CD4302" w:rsidP="00E55314">
            <w:pPr>
              <w:tabs>
                <w:tab w:val="clear" w:pos="227"/>
                <w:tab w:val="clear" w:pos="4451"/>
                <w:tab w:val="clear" w:pos="4678"/>
                <w:tab w:val="left" w:pos="3850"/>
                <w:tab w:val="left" w:pos="4120"/>
              </w:tabs>
              <w:spacing w:after="100" w:afterAutospacing="1" w:line="240" w:lineRule="auto"/>
              <w:ind w:right="-2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2380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บุคคลที่มีอำนาจและความรับผิดชอบการวางแผนสั่งการ</w:t>
            </w:r>
            <w:r w:rsidRPr="00422380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422380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และควบคุมกิจกรรมต่างๆ ของกิจการไม่ว่าทางตรง หรือทางอ้อม ทั้งนี้รวมถึงกรรมการของกลุ่มบริษัท (ไม่ว่าจะทำหน้าที่ในระดับบริหารหรือไม่)</w:t>
            </w:r>
          </w:p>
        </w:tc>
      </w:tr>
    </w:tbl>
    <w:p w14:paraId="598CA01C" w14:textId="48B8332B" w:rsidR="00A365BE" w:rsidRPr="00D8373D" w:rsidRDefault="00950CF7" w:rsidP="00893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"/>
          <w:tab w:val="left" w:pos="540"/>
        </w:tabs>
        <w:spacing w:line="240" w:lineRule="auto"/>
        <w:rPr>
          <w:rFonts w:ascii="Angsana New" w:hAnsi="Angsana New"/>
          <w:sz w:val="24"/>
          <w:szCs w:val="24"/>
        </w:rPr>
      </w:pPr>
      <w:r w:rsidRPr="00422380">
        <w:rPr>
          <w:rFonts w:ascii="Angsana New" w:hAnsi="Angsana New"/>
          <w:sz w:val="30"/>
          <w:szCs w:val="30"/>
        </w:rPr>
        <w:tab/>
      </w:r>
      <w:r w:rsidRPr="00422380">
        <w:rPr>
          <w:rFonts w:ascii="Angsana New" w:hAnsi="Angsana New"/>
          <w:sz w:val="30"/>
          <w:szCs w:val="30"/>
        </w:rPr>
        <w:tab/>
      </w:r>
    </w:p>
    <w:tbl>
      <w:tblPr>
        <w:tblW w:w="927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988"/>
        <w:gridCol w:w="274"/>
        <w:gridCol w:w="1083"/>
        <w:gridCol w:w="271"/>
        <w:gridCol w:w="1079"/>
        <w:gridCol w:w="271"/>
        <w:gridCol w:w="1075"/>
      </w:tblGrid>
      <w:tr w:rsidR="000A10DE" w:rsidRPr="00422380" w14:paraId="1ADC392F" w14:textId="77777777" w:rsidTr="00B52F7E">
        <w:trPr>
          <w:tblHeader/>
        </w:trPr>
        <w:tc>
          <w:tcPr>
            <w:tcW w:w="2281" w:type="pct"/>
          </w:tcPr>
          <w:p w14:paraId="15C96444" w14:textId="22FCA650" w:rsidR="000A10DE" w:rsidRPr="00422380" w:rsidRDefault="00444A64" w:rsidP="001E20DD">
            <w:pPr>
              <w:pStyle w:val="a"/>
              <w:tabs>
                <w:tab w:val="clear" w:pos="1080"/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  <w:r w:rsidRPr="00422380">
              <w:rPr>
                <w:rFonts w:ascii="Angsana New" w:hAnsi="Angsana New" w:cs="Angsana New" w:hint="cs"/>
                <w:b/>
                <w:bCs/>
                <w:i/>
                <w:iCs/>
                <w:cs/>
                <w:lang w:val="en-US"/>
              </w:rPr>
              <w:t>รายการที่สำคัญกับบุคคลหรือกิจการที่เกี่ยวข้อ</w:t>
            </w:r>
            <w:r w:rsidR="00E46226" w:rsidRPr="00422380">
              <w:rPr>
                <w:rFonts w:ascii="Angsana New" w:hAnsi="Angsana New" w:cs="Angsana New" w:hint="cs"/>
                <w:b/>
                <w:bCs/>
                <w:i/>
                <w:iCs/>
                <w:cs/>
                <w:lang w:val="en-US"/>
              </w:rPr>
              <w:t>ง</w:t>
            </w:r>
            <w:r w:rsidRPr="00422380">
              <w:rPr>
                <w:rFonts w:ascii="Angsana New" w:hAnsi="Angsana New" w:cs="Angsana New" w:hint="cs"/>
                <w:b/>
                <w:bCs/>
                <w:i/>
                <w:iCs/>
                <w:cs/>
                <w:lang w:val="en-US"/>
              </w:rPr>
              <w:t>กัน</w:t>
            </w:r>
          </w:p>
        </w:tc>
        <w:tc>
          <w:tcPr>
            <w:tcW w:w="1265" w:type="pct"/>
            <w:gridSpan w:val="3"/>
          </w:tcPr>
          <w:p w14:paraId="6A183FD2" w14:textId="77777777" w:rsidR="000A10DE" w:rsidRPr="00422380" w:rsidRDefault="000A10DE" w:rsidP="001E20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23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</w:tcPr>
          <w:p w14:paraId="3F554131" w14:textId="77777777" w:rsidR="000A10DE" w:rsidRPr="00422380" w:rsidRDefault="000A10DE" w:rsidP="001E20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8" w:type="pct"/>
            <w:gridSpan w:val="3"/>
          </w:tcPr>
          <w:p w14:paraId="44B2CFD7" w14:textId="77777777" w:rsidR="000A10DE" w:rsidRPr="00422380" w:rsidRDefault="000A10DE" w:rsidP="001E20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23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02536" w:rsidRPr="00422380" w14:paraId="24B82813" w14:textId="77777777" w:rsidTr="00B52F7E">
        <w:trPr>
          <w:tblHeader/>
        </w:trPr>
        <w:tc>
          <w:tcPr>
            <w:tcW w:w="2281" w:type="pct"/>
          </w:tcPr>
          <w:p w14:paraId="0D8A7DE5" w14:textId="18F1E193" w:rsidR="00A02536" w:rsidRPr="00422380" w:rsidRDefault="00A02536" w:rsidP="00A02536">
            <w:pPr>
              <w:pStyle w:val="a"/>
              <w:tabs>
                <w:tab w:val="clear" w:pos="1080"/>
                <w:tab w:val="left" w:pos="0"/>
              </w:tabs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  <w:r w:rsidRPr="00422380">
              <w:rPr>
                <w:rFonts w:ascii="Angsana New" w:hAnsi="Angsana New" w:cs="Angsana New"/>
                <w:b/>
                <w:bCs/>
                <w:i/>
                <w:iCs/>
                <w:cs/>
              </w:rPr>
              <w:t>สำหรับปีสิ้นสุด</w:t>
            </w:r>
            <w:r w:rsidRPr="00422380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 xml:space="preserve">วันที่ </w:t>
            </w:r>
            <w:r w:rsidRPr="00422380"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  <w:t>3</w:t>
            </w:r>
            <w:r w:rsidR="005C5BE4" w:rsidRPr="00422380"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  <w:t>1</w:t>
            </w:r>
            <w:r w:rsidRPr="00422380"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  <w:t xml:space="preserve"> ธันวาคม </w:t>
            </w:r>
          </w:p>
        </w:tc>
        <w:tc>
          <w:tcPr>
            <w:tcW w:w="533" w:type="pct"/>
          </w:tcPr>
          <w:p w14:paraId="150C680D" w14:textId="456104B9" w:rsidR="00A02536" w:rsidRPr="00422380" w:rsidRDefault="00226489" w:rsidP="00A02536">
            <w:pPr>
              <w:pStyle w:val="BodyText"/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2380">
              <w:rPr>
                <w:rFonts w:ascii="Angsana New" w:hAnsi="Angsana New"/>
                <w:sz w:val="30"/>
                <w:szCs w:val="30"/>
              </w:rPr>
              <w:t>256</w:t>
            </w:r>
            <w:r w:rsidR="0042730A" w:rsidRPr="00422380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48" w:type="pct"/>
          </w:tcPr>
          <w:p w14:paraId="1800747F" w14:textId="77777777" w:rsidR="00A02536" w:rsidRPr="00422380" w:rsidRDefault="00A02536" w:rsidP="00A02536">
            <w:pPr>
              <w:pStyle w:val="BodyText"/>
              <w:spacing w:after="0" w:line="240" w:lineRule="auto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84" w:type="pct"/>
          </w:tcPr>
          <w:p w14:paraId="6481E155" w14:textId="13622D2C" w:rsidR="00A02536" w:rsidRPr="00422380" w:rsidRDefault="00226489" w:rsidP="00A025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2380">
              <w:rPr>
                <w:rFonts w:ascii="Angsana New" w:hAnsi="Angsana New"/>
                <w:sz w:val="30"/>
                <w:szCs w:val="30"/>
              </w:rPr>
              <w:t>256</w:t>
            </w:r>
            <w:r w:rsidR="0042730A" w:rsidRPr="00422380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46" w:type="pct"/>
          </w:tcPr>
          <w:p w14:paraId="65AE78BB" w14:textId="77777777" w:rsidR="00A02536" w:rsidRPr="00422380" w:rsidRDefault="00A02536" w:rsidP="00A025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715A8BA0" w14:textId="1703B859" w:rsidR="00A02536" w:rsidRPr="00422380" w:rsidRDefault="00226489" w:rsidP="00A02536">
            <w:pPr>
              <w:pStyle w:val="BodyText"/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2380">
              <w:rPr>
                <w:rFonts w:ascii="Angsana New" w:hAnsi="Angsana New"/>
                <w:sz w:val="30"/>
                <w:szCs w:val="30"/>
              </w:rPr>
              <w:t>256</w:t>
            </w:r>
            <w:r w:rsidR="0042730A" w:rsidRPr="00422380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46" w:type="pct"/>
          </w:tcPr>
          <w:p w14:paraId="39AB7655" w14:textId="77777777" w:rsidR="00A02536" w:rsidRPr="00422380" w:rsidRDefault="00A02536" w:rsidP="00A02536">
            <w:pPr>
              <w:pStyle w:val="BodyText"/>
              <w:spacing w:after="0" w:line="240" w:lineRule="auto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80" w:type="pct"/>
          </w:tcPr>
          <w:p w14:paraId="01E76271" w14:textId="6D01EE1B" w:rsidR="00A02536" w:rsidRPr="00422380" w:rsidRDefault="00226489" w:rsidP="00A025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2380">
              <w:rPr>
                <w:rFonts w:ascii="Angsana New" w:hAnsi="Angsana New"/>
                <w:sz w:val="30"/>
                <w:szCs w:val="30"/>
              </w:rPr>
              <w:t>256</w:t>
            </w:r>
            <w:r w:rsidR="0042730A" w:rsidRPr="00422380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A02536" w:rsidRPr="00422380" w14:paraId="3365D32E" w14:textId="77777777" w:rsidTr="00B52F7E">
        <w:trPr>
          <w:tblHeader/>
        </w:trPr>
        <w:tc>
          <w:tcPr>
            <w:tcW w:w="2281" w:type="pct"/>
          </w:tcPr>
          <w:p w14:paraId="47E61C06" w14:textId="77777777" w:rsidR="00A02536" w:rsidRPr="00422380" w:rsidRDefault="00A02536" w:rsidP="00A02536">
            <w:pPr>
              <w:pStyle w:val="a"/>
              <w:tabs>
                <w:tab w:val="clear" w:pos="1080"/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</w:p>
        </w:tc>
        <w:tc>
          <w:tcPr>
            <w:tcW w:w="2719" w:type="pct"/>
            <w:gridSpan w:val="7"/>
          </w:tcPr>
          <w:p w14:paraId="61CDE8B8" w14:textId="77777777" w:rsidR="00A02536" w:rsidRPr="00422380" w:rsidRDefault="00A02536" w:rsidP="00A025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2238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02536" w:rsidRPr="00422380" w14:paraId="2AE2FD8C" w14:textId="77777777" w:rsidTr="00B52F7E">
        <w:trPr>
          <w:trHeight w:val="317"/>
        </w:trPr>
        <w:tc>
          <w:tcPr>
            <w:tcW w:w="2281" w:type="pct"/>
          </w:tcPr>
          <w:p w14:paraId="64635A9C" w14:textId="77777777" w:rsidR="00A02536" w:rsidRPr="00422380" w:rsidRDefault="00A02536" w:rsidP="00A02536">
            <w:pPr>
              <w:pStyle w:val="a"/>
              <w:tabs>
                <w:tab w:val="clear" w:pos="1080"/>
                <w:tab w:val="left" w:pos="342"/>
              </w:tabs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422380">
              <w:rPr>
                <w:rFonts w:ascii="Angsana New" w:hAnsi="Angsana New" w:cs="Angsana New"/>
                <w:b/>
                <w:bCs/>
                <w:cs/>
                <w:lang w:val="en-US"/>
              </w:rPr>
              <w:t>บริษัทย่อย</w:t>
            </w:r>
          </w:p>
        </w:tc>
        <w:tc>
          <w:tcPr>
            <w:tcW w:w="2719" w:type="pct"/>
            <w:gridSpan w:val="7"/>
          </w:tcPr>
          <w:p w14:paraId="5297F6C6" w14:textId="77777777" w:rsidR="00A02536" w:rsidRPr="00422380" w:rsidRDefault="00A02536" w:rsidP="00A02536">
            <w:pPr>
              <w:pStyle w:val="a"/>
              <w:rPr>
                <w:rFonts w:ascii="Angsana New" w:hAnsi="Angsana New" w:cs="Angsana New"/>
                <w:i/>
                <w:iCs/>
                <w:cs/>
              </w:rPr>
            </w:pPr>
          </w:p>
        </w:tc>
      </w:tr>
      <w:tr w:rsidR="00E96D3E" w:rsidRPr="00422380" w14:paraId="7FB64768" w14:textId="77777777" w:rsidTr="00B52F7E">
        <w:tc>
          <w:tcPr>
            <w:tcW w:w="2281" w:type="pct"/>
            <w:shd w:val="clear" w:color="auto" w:fill="auto"/>
          </w:tcPr>
          <w:p w14:paraId="6125A1C0" w14:textId="4E86E174" w:rsidR="00E96D3E" w:rsidRPr="00422380" w:rsidRDefault="00E96D3E" w:rsidP="00E96D3E">
            <w:pPr>
              <w:pStyle w:val="a"/>
              <w:tabs>
                <w:tab w:val="clear" w:pos="1080"/>
                <w:tab w:val="left" w:pos="342"/>
              </w:tabs>
              <w:rPr>
                <w:rFonts w:ascii="Angsana New" w:hAnsi="Angsana New" w:cs="Angsana New"/>
                <w:cs/>
                <w:lang w:val="en-US"/>
              </w:rPr>
            </w:pPr>
            <w:r w:rsidRPr="00422380">
              <w:rPr>
                <w:rFonts w:ascii="Angsana New" w:hAnsi="Angsana New" w:cs="Angsana New" w:hint="cs"/>
                <w:cs/>
                <w:lang w:val="en-US"/>
              </w:rPr>
              <w:t>ขายสินค้า</w:t>
            </w:r>
          </w:p>
        </w:tc>
        <w:tc>
          <w:tcPr>
            <w:tcW w:w="533" w:type="pct"/>
          </w:tcPr>
          <w:p w14:paraId="7BBB1DEF" w14:textId="54145771" w:rsidR="00E96D3E" w:rsidRPr="00422380" w:rsidRDefault="00E96D3E" w:rsidP="00E96D3E">
            <w:pPr>
              <w:pStyle w:val="a"/>
              <w:tabs>
                <w:tab w:val="clear" w:pos="1080"/>
                <w:tab w:val="decimal" w:pos="525"/>
              </w:tabs>
              <w:ind w:right="72"/>
              <w:rPr>
                <w:rFonts w:ascii="Angsana New" w:hAnsi="Angsana New" w:cs="Angsana New"/>
                <w:lang w:val="en-US"/>
              </w:rPr>
            </w:pPr>
            <w:r w:rsidRPr="00422380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8" w:type="pct"/>
          </w:tcPr>
          <w:p w14:paraId="54785C33" w14:textId="77777777" w:rsidR="00E96D3E" w:rsidRPr="00422380" w:rsidRDefault="00E96D3E" w:rsidP="00E96D3E">
            <w:pPr>
              <w:pStyle w:val="a"/>
              <w:tabs>
                <w:tab w:val="clear" w:pos="1080"/>
                <w:tab w:val="left" w:pos="342"/>
                <w:tab w:val="left" w:pos="469"/>
              </w:tabs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84" w:type="pct"/>
          </w:tcPr>
          <w:p w14:paraId="2875EC77" w14:textId="4A023791" w:rsidR="00E96D3E" w:rsidRPr="00422380" w:rsidRDefault="00E96D3E" w:rsidP="00E96D3E">
            <w:pPr>
              <w:pStyle w:val="a"/>
              <w:tabs>
                <w:tab w:val="clear" w:pos="1080"/>
                <w:tab w:val="decimal" w:pos="610"/>
              </w:tabs>
              <w:ind w:right="72"/>
              <w:rPr>
                <w:rFonts w:ascii="Angsana New" w:hAnsi="Angsana New" w:cs="Angsana New"/>
                <w:lang w:val="en-US"/>
              </w:rPr>
            </w:pPr>
            <w:r w:rsidRPr="00422380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46" w:type="pct"/>
          </w:tcPr>
          <w:p w14:paraId="4EFD6633" w14:textId="77777777" w:rsidR="00E96D3E" w:rsidRPr="00422380" w:rsidRDefault="00E96D3E" w:rsidP="00E96D3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6A468B9D" w14:textId="1BD85804" w:rsidR="00E96D3E" w:rsidRPr="00422380" w:rsidRDefault="00E96D3E" w:rsidP="00E96D3E">
            <w:pPr>
              <w:pStyle w:val="a"/>
              <w:tabs>
                <w:tab w:val="clear" w:pos="1080"/>
                <w:tab w:val="decimal" w:pos="1295"/>
              </w:tabs>
              <w:ind w:right="72"/>
              <w:rPr>
                <w:rFonts w:ascii="Angsana New" w:hAnsi="Angsana New" w:cs="Angsana New"/>
                <w:cs/>
                <w:lang w:val="en-US"/>
              </w:rPr>
            </w:pPr>
            <w:r w:rsidRPr="00422380">
              <w:rPr>
                <w:rFonts w:ascii="Angsana New" w:hAnsi="Angsana New" w:cs="Angsana New"/>
                <w:lang w:val="en-US"/>
              </w:rPr>
              <w:t>54</w:t>
            </w:r>
          </w:p>
        </w:tc>
        <w:tc>
          <w:tcPr>
            <w:tcW w:w="146" w:type="pct"/>
          </w:tcPr>
          <w:p w14:paraId="2F67051D" w14:textId="77777777" w:rsidR="00E96D3E" w:rsidRPr="00422380" w:rsidRDefault="00E96D3E" w:rsidP="00E96D3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0" w:type="pct"/>
          </w:tcPr>
          <w:p w14:paraId="1E3C05C6" w14:textId="69AD062C" w:rsidR="00E96D3E" w:rsidRPr="00422380" w:rsidRDefault="00E96D3E" w:rsidP="00E96D3E">
            <w:pPr>
              <w:pStyle w:val="a"/>
              <w:tabs>
                <w:tab w:val="clear" w:pos="1080"/>
                <w:tab w:val="decimal" w:pos="780"/>
              </w:tabs>
              <w:ind w:right="72"/>
              <w:rPr>
                <w:rFonts w:ascii="Angsana New" w:hAnsi="Angsana New" w:cs="Angsana New"/>
                <w:lang w:val="en-US"/>
              </w:rPr>
            </w:pPr>
            <w:r w:rsidRPr="00422380">
              <w:rPr>
                <w:rFonts w:ascii="Angsana New" w:hAnsi="Angsana New" w:cs="Angsana New"/>
                <w:lang w:val="en-US"/>
              </w:rPr>
              <w:t>80</w:t>
            </w:r>
          </w:p>
        </w:tc>
      </w:tr>
      <w:tr w:rsidR="00E96D3E" w:rsidRPr="00422380" w14:paraId="6EFD0239" w14:textId="77777777" w:rsidTr="00B52F7E">
        <w:tc>
          <w:tcPr>
            <w:tcW w:w="2281" w:type="pct"/>
            <w:shd w:val="clear" w:color="auto" w:fill="auto"/>
          </w:tcPr>
          <w:p w14:paraId="252CC8C4" w14:textId="3CC74417" w:rsidR="00E96D3E" w:rsidRPr="00422380" w:rsidRDefault="00E96D3E" w:rsidP="00E96D3E">
            <w:pPr>
              <w:pStyle w:val="a"/>
              <w:tabs>
                <w:tab w:val="clear" w:pos="1080"/>
                <w:tab w:val="left" w:pos="342"/>
              </w:tabs>
              <w:rPr>
                <w:rFonts w:ascii="Angsana New" w:hAnsi="Angsana New" w:cs="Angsana New"/>
                <w:cs/>
                <w:lang w:val="en-US"/>
              </w:rPr>
            </w:pPr>
            <w:r w:rsidRPr="00422380">
              <w:rPr>
                <w:rFonts w:ascii="Angsana New" w:hAnsi="Angsana New" w:cs="Angsana New" w:hint="cs"/>
                <w:cs/>
                <w:lang w:val="en-US"/>
              </w:rPr>
              <w:t>ซื้อสินค้า</w:t>
            </w:r>
          </w:p>
        </w:tc>
        <w:tc>
          <w:tcPr>
            <w:tcW w:w="533" w:type="pct"/>
          </w:tcPr>
          <w:p w14:paraId="421ED581" w14:textId="2B6B7CFE" w:rsidR="00E96D3E" w:rsidRPr="00422380" w:rsidRDefault="00E96D3E" w:rsidP="00E96D3E">
            <w:pPr>
              <w:pStyle w:val="a"/>
              <w:tabs>
                <w:tab w:val="clear" w:pos="1080"/>
                <w:tab w:val="decimal" w:pos="525"/>
              </w:tabs>
              <w:ind w:right="72"/>
              <w:rPr>
                <w:rFonts w:ascii="Angsana New" w:hAnsi="Angsana New" w:cs="Angsana New"/>
                <w:lang w:val="en-US"/>
              </w:rPr>
            </w:pPr>
            <w:r w:rsidRPr="00422380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8" w:type="pct"/>
          </w:tcPr>
          <w:p w14:paraId="33F18896" w14:textId="77777777" w:rsidR="00E96D3E" w:rsidRPr="00422380" w:rsidRDefault="00E96D3E" w:rsidP="00E96D3E">
            <w:pPr>
              <w:pStyle w:val="a"/>
              <w:tabs>
                <w:tab w:val="clear" w:pos="1080"/>
                <w:tab w:val="left" w:pos="342"/>
                <w:tab w:val="left" w:pos="469"/>
              </w:tabs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84" w:type="pct"/>
          </w:tcPr>
          <w:p w14:paraId="5411AA59" w14:textId="61C85B0B" w:rsidR="00E96D3E" w:rsidRPr="00422380" w:rsidRDefault="00E96D3E" w:rsidP="00E96D3E">
            <w:pPr>
              <w:pStyle w:val="a"/>
              <w:tabs>
                <w:tab w:val="clear" w:pos="1080"/>
                <w:tab w:val="decimal" w:pos="610"/>
              </w:tabs>
              <w:ind w:right="72"/>
              <w:rPr>
                <w:rFonts w:ascii="Angsana New" w:hAnsi="Angsana New" w:cs="Angsana New"/>
                <w:lang w:val="en-US"/>
              </w:rPr>
            </w:pPr>
            <w:r w:rsidRPr="00422380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46" w:type="pct"/>
          </w:tcPr>
          <w:p w14:paraId="44C0F997" w14:textId="77777777" w:rsidR="00E96D3E" w:rsidRPr="00422380" w:rsidRDefault="00E96D3E" w:rsidP="00E96D3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3A33E6DB" w14:textId="55B541EE" w:rsidR="00E96D3E" w:rsidRPr="00422380" w:rsidRDefault="00E96D3E" w:rsidP="00E96D3E">
            <w:pPr>
              <w:pStyle w:val="a"/>
              <w:tabs>
                <w:tab w:val="clear" w:pos="1080"/>
                <w:tab w:val="decimal" w:pos="1295"/>
              </w:tabs>
              <w:ind w:right="72"/>
              <w:rPr>
                <w:rFonts w:ascii="Angsana New" w:hAnsi="Angsana New" w:cs="Angsana New"/>
                <w:lang w:val="en-US"/>
              </w:rPr>
            </w:pPr>
            <w:r w:rsidRPr="00422380">
              <w:rPr>
                <w:rFonts w:ascii="Angsana New" w:hAnsi="Angsana New" w:cs="Angsana New"/>
                <w:lang w:val="en-US"/>
              </w:rPr>
              <w:t>42</w:t>
            </w:r>
          </w:p>
        </w:tc>
        <w:tc>
          <w:tcPr>
            <w:tcW w:w="146" w:type="pct"/>
          </w:tcPr>
          <w:p w14:paraId="742C2098" w14:textId="77777777" w:rsidR="00E96D3E" w:rsidRPr="00422380" w:rsidRDefault="00E96D3E" w:rsidP="00E96D3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0" w:type="pct"/>
          </w:tcPr>
          <w:p w14:paraId="5BEB5A88" w14:textId="08F03DC9" w:rsidR="00E96D3E" w:rsidRPr="00422380" w:rsidRDefault="00E96D3E" w:rsidP="00E96D3E">
            <w:pPr>
              <w:pStyle w:val="a"/>
              <w:tabs>
                <w:tab w:val="clear" w:pos="1080"/>
                <w:tab w:val="decimal" w:pos="780"/>
              </w:tabs>
              <w:ind w:right="72"/>
              <w:rPr>
                <w:rFonts w:ascii="Angsana New" w:hAnsi="Angsana New" w:cs="Angsana New"/>
                <w:lang w:val="en-US"/>
              </w:rPr>
            </w:pPr>
            <w:r w:rsidRPr="00422380">
              <w:rPr>
                <w:rFonts w:ascii="Angsana New" w:hAnsi="Angsana New" w:cs="Angsana New"/>
                <w:lang w:val="en-US"/>
              </w:rPr>
              <w:t>534</w:t>
            </w:r>
          </w:p>
        </w:tc>
      </w:tr>
      <w:tr w:rsidR="00E96D3E" w:rsidRPr="00422380" w14:paraId="697F6C85" w14:textId="77777777" w:rsidTr="00B52F7E">
        <w:tc>
          <w:tcPr>
            <w:tcW w:w="2281" w:type="pct"/>
          </w:tcPr>
          <w:p w14:paraId="45984B16" w14:textId="5E31B904" w:rsidR="00E96D3E" w:rsidRPr="00422380" w:rsidRDefault="00E96D3E" w:rsidP="00E96D3E">
            <w:pPr>
              <w:pStyle w:val="a"/>
              <w:tabs>
                <w:tab w:val="clear" w:pos="1080"/>
                <w:tab w:val="left" w:pos="342"/>
              </w:tabs>
              <w:rPr>
                <w:rFonts w:ascii="Angsana New" w:hAnsi="Angsana New" w:cs="Angsana New"/>
                <w:cs/>
                <w:lang w:val="en-US"/>
              </w:rPr>
            </w:pPr>
            <w:r w:rsidRPr="00422380">
              <w:rPr>
                <w:rFonts w:ascii="Angsana New" w:hAnsi="Angsana New" w:cs="Angsana New"/>
                <w:cs/>
                <w:lang w:val="en-US"/>
              </w:rPr>
              <w:t>ซื้อภาชนะบรรจุ</w:t>
            </w:r>
          </w:p>
        </w:tc>
        <w:tc>
          <w:tcPr>
            <w:tcW w:w="533" w:type="pct"/>
          </w:tcPr>
          <w:p w14:paraId="7E856401" w14:textId="55A6E82D" w:rsidR="00E96D3E" w:rsidRPr="00422380" w:rsidRDefault="00E96D3E" w:rsidP="00E96D3E">
            <w:pPr>
              <w:pStyle w:val="a"/>
              <w:tabs>
                <w:tab w:val="clear" w:pos="1080"/>
                <w:tab w:val="decimal" w:pos="525"/>
              </w:tabs>
              <w:ind w:right="72"/>
              <w:rPr>
                <w:rFonts w:ascii="Angsana New" w:hAnsi="Angsana New" w:cs="Angsana New"/>
                <w:lang w:val="en-US"/>
              </w:rPr>
            </w:pPr>
            <w:r w:rsidRPr="00422380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8" w:type="pct"/>
          </w:tcPr>
          <w:p w14:paraId="5E5A7279" w14:textId="77777777" w:rsidR="00E96D3E" w:rsidRPr="00422380" w:rsidRDefault="00E96D3E" w:rsidP="00E96D3E">
            <w:pPr>
              <w:pStyle w:val="a"/>
              <w:tabs>
                <w:tab w:val="clear" w:pos="1080"/>
                <w:tab w:val="left" w:pos="342"/>
                <w:tab w:val="left" w:pos="469"/>
                <w:tab w:val="decimal" w:pos="527"/>
              </w:tabs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84" w:type="pct"/>
          </w:tcPr>
          <w:p w14:paraId="4EE66C64" w14:textId="3493B81A" w:rsidR="00E96D3E" w:rsidRPr="00422380" w:rsidRDefault="00E96D3E" w:rsidP="00E96D3E">
            <w:pPr>
              <w:pStyle w:val="a"/>
              <w:tabs>
                <w:tab w:val="clear" w:pos="1080"/>
                <w:tab w:val="decimal" w:pos="610"/>
              </w:tabs>
              <w:ind w:right="72"/>
              <w:rPr>
                <w:rFonts w:ascii="Angsana New" w:hAnsi="Angsana New" w:cs="Angsana New"/>
                <w:lang w:val="en-US"/>
              </w:rPr>
            </w:pPr>
            <w:r w:rsidRPr="00422380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46" w:type="pct"/>
          </w:tcPr>
          <w:p w14:paraId="78D90966" w14:textId="77777777" w:rsidR="00E96D3E" w:rsidRPr="00422380" w:rsidRDefault="00E96D3E" w:rsidP="00E96D3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394A7C6D" w14:textId="25AF354F" w:rsidR="00E96D3E" w:rsidRPr="00422380" w:rsidRDefault="00E96D3E" w:rsidP="00E96D3E">
            <w:pPr>
              <w:pStyle w:val="a"/>
              <w:tabs>
                <w:tab w:val="clear" w:pos="1080"/>
                <w:tab w:val="decimal" w:pos="1295"/>
              </w:tabs>
              <w:ind w:right="72"/>
              <w:rPr>
                <w:rFonts w:ascii="Angsana New" w:hAnsi="Angsana New" w:cs="Angsana New"/>
                <w:lang w:val="en-US"/>
              </w:rPr>
            </w:pPr>
            <w:r w:rsidRPr="00422380">
              <w:rPr>
                <w:rFonts w:ascii="Angsana New" w:hAnsi="Angsana New" w:cs="Angsana New"/>
                <w:lang w:val="en-US"/>
              </w:rPr>
              <w:t>621,952</w:t>
            </w:r>
          </w:p>
        </w:tc>
        <w:tc>
          <w:tcPr>
            <w:tcW w:w="146" w:type="pct"/>
          </w:tcPr>
          <w:p w14:paraId="79942A80" w14:textId="77777777" w:rsidR="00E96D3E" w:rsidRPr="00422380" w:rsidRDefault="00E96D3E" w:rsidP="00E96D3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0" w:type="pct"/>
          </w:tcPr>
          <w:p w14:paraId="442F6696" w14:textId="3C79E6AB" w:rsidR="00E96D3E" w:rsidRPr="00422380" w:rsidRDefault="00E96D3E" w:rsidP="00E96D3E">
            <w:pPr>
              <w:pStyle w:val="a"/>
              <w:tabs>
                <w:tab w:val="clear" w:pos="1080"/>
                <w:tab w:val="decimal" w:pos="788"/>
              </w:tabs>
              <w:ind w:right="72"/>
              <w:rPr>
                <w:rFonts w:ascii="Angsana New" w:hAnsi="Angsana New" w:cs="Angsana New"/>
                <w:lang w:val="en-US"/>
              </w:rPr>
            </w:pPr>
            <w:r w:rsidRPr="00422380">
              <w:rPr>
                <w:rFonts w:ascii="Angsana New" w:hAnsi="Angsana New" w:cs="Angsana New"/>
                <w:lang w:val="en-US"/>
              </w:rPr>
              <w:t>643,849</w:t>
            </w:r>
          </w:p>
        </w:tc>
      </w:tr>
      <w:tr w:rsidR="00E96D3E" w:rsidRPr="00422380" w14:paraId="031051CB" w14:textId="77777777" w:rsidTr="00B52F7E">
        <w:tc>
          <w:tcPr>
            <w:tcW w:w="2281" w:type="pct"/>
          </w:tcPr>
          <w:p w14:paraId="0EDE4FC1" w14:textId="77777777" w:rsidR="00E96D3E" w:rsidRPr="00422380" w:rsidRDefault="00E96D3E" w:rsidP="00E96D3E">
            <w:pPr>
              <w:pStyle w:val="a"/>
              <w:tabs>
                <w:tab w:val="clear" w:pos="1080"/>
                <w:tab w:val="left" w:pos="342"/>
              </w:tabs>
              <w:rPr>
                <w:rFonts w:ascii="Angsana New" w:hAnsi="Angsana New" w:cs="Angsana New"/>
                <w:cs/>
                <w:lang w:val="en-US"/>
              </w:rPr>
            </w:pPr>
            <w:r w:rsidRPr="00422380">
              <w:rPr>
                <w:rFonts w:ascii="Angsana New" w:hAnsi="Angsana New" w:cs="Angsana New" w:hint="cs"/>
                <w:cs/>
                <w:lang w:val="en-US"/>
              </w:rPr>
              <w:t>ค่าบริการเป่าภาชนะบรรจุ</w:t>
            </w:r>
          </w:p>
        </w:tc>
        <w:tc>
          <w:tcPr>
            <w:tcW w:w="533" w:type="pct"/>
          </w:tcPr>
          <w:p w14:paraId="01A6530B" w14:textId="7F25E042" w:rsidR="00E96D3E" w:rsidRPr="00422380" w:rsidRDefault="00E96D3E" w:rsidP="00E96D3E">
            <w:pPr>
              <w:pStyle w:val="a"/>
              <w:tabs>
                <w:tab w:val="clear" w:pos="1080"/>
                <w:tab w:val="decimal" w:pos="525"/>
              </w:tabs>
              <w:ind w:right="72"/>
              <w:rPr>
                <w:rFonts w:ascii="Angsana New" w:hAnsi="Angsana New" w:cs="Angsana New"/>
                <w:lang w:val="en-US"/>
              </w:rPr>
            </w:pPr>
            <w:r w:rsidRPr="00422380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8" w:type="pct"/>
          </w:tcPr>
          <w:p w14:paraId="64CC7BC0" w14:textId="77777777" w:rsidR="00E96D3E" w:rsidRPr="00422380" w:rsidRDefault="00E96D3E" w:rsidP="00E96D3E">
            <w:pPr>
              <w:pStyle w:val="a"/>
              <w:tabs>
                <w:tab w:val="clear" w:pos="1080"/>
                <w:tab w:val="left" w:pos="342"/>
                <w:tab w:val="left" w:pos="469"/>
                <w:tab w:val="decimal" w:pos="527"/>
              </w:tabs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84" w:type="pct"/>
          </w:tcPr>
          <w:p w14:paraId="13B45BC8" w14:textId="5E4020CC" w:rsidR="00E96D3E" w:rsidRPr="00422380" w:rsidRDefault="00E96D3E" w:rsidP="00E96D3E">
            <w:pPr>
              <w:pStyle w:val="a"/>
              <w:tabs>
                <w:tab w:val="clear" w:pos="1080"/>
                <w:tab w:val="decimal" w:pos="610"/>
              </w:tabs>
              <w:ind w:right="72"/>
              <w:rPr>
                <w:rFonts w:ascii="Angsana New" w:hAnsi="Angsana New" w:cs="Angsana New"/>
                <w:lang w:val="en-US"/>
              </w:rPr>
            </w:pPr>
            <w:r w:rsidRPr="00422380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46" w:type="pct"/>
          </w:tcPr>
          <w:p w14:paraId="0931BD3C" w14:textId="77777777" w:rsidR="00E96D3E" w:rsidRPr="00422380" w:rsidRDefault="00E96D3E" w:rsidP="00E96D3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54355567" w14:textId="4D9CD61D" w:rsidR="00E96D3E" w:rsidRPr="00422380" w:rsidRDefault="00E96D3E" w:rsidP="00E96D3E">
            <w:pPr>
              <w:pStyle w:val="a"/>
              <w:tabs>
                <w:tab w:val="clear" w:pos="1080"/>
                <w:tab w:val="decimal" w:pos="1295"/>
              </w:tabs>
              <w:ind w:right="72"/>
              <w:rPr>
                <w:rFonts w:ascii="Angsana New" w:hAnsi="Angsana New" w:cs="Angsana New"/>
                <w:lang w:val="en-US"/>
              </w:rPr>
            </w:pPr>
            <w:r w:rsidRPr="00422380">
              <w:rPr>
                <w:rFonts w:ascii="Angsana New" w:hAnsi="Angsana New" w:cs="Angsana New"/>
                <w:lang w:val="en-US"/>
              </w:rPr>
              <w:t>28,689</w:t>
            </w:r>
          </w:p>
        </w:tc>
        <w:tc>
          <w:tcPr>
            <w:tcW w:w="146" w:type="pct"/>
          </w:tcPr>
          <w:p w14:paraId="1D1A2983" w14:textId="77777777" w:rsidR="00E96D3E" w:rsidRPr="00422380" w:rsidRDefault="00E96D3E" w:rsidP="00E96D3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0" w:type="pct"/>
          </w:tcPr>
          <w:p w14:paraId="0FB738F2" w14:textId="4FB844FB" w:rsidR="00E96D3E" w:rsidRPr="00422380" w:rsidRDefault="00E96D3E" w:rsidP="00E96D3E">
            <w:pPr>
              <w:pStyle w:val="a"/>
              <w:tabs>
                <w:tab w:val="clear" w:pos="1080"/>
                <w:tab w:val="decimal" w:pos="788"/>
              </w:tabs>
              <w:ind w:right="72"/>
              <w:rPr>
                <w:rFonts w:ascii="Angsana New" w:hAnsi="Angsana New" w:cs="Angsana New"/>
                <w:lang w:val="en-US"/>
              </w:rPr>
            </w:pPr>
            <w:r w:rsidRPr="00422380">
              <w:rPr>
                <w:rFonts w:ascii="Angsana New" w:hAnsi="Angsana New" w:cs="Angsana New"/>
                <w:lang w:val="en-US"/>
              </w:rPr>
              <w:t>29,317</w:t>
            </w:r>
          </w:p>
        </w:tc>
      </w:tr>
      <w:tr w:rsidR="00E96D3E" w:rsidRPr="00422380" w14:paraId="29E35702" w14:textId="77777777" w:rsidTr="00B52F7E">
        <w:tc>
          <w:tcPr>
            <w:tcW w:w="2281" w:type="pct"/>
          </w:tcPr>
          <w:p w14:paraId="241E7CDD" w14:textId="77777777" w:rsidR="00E96D3E" w:rsidRPr="00422380" w:rsidRDefault="00E96D3E" w:rsidP="00E96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22380">
              <w:rPr>
                <w:rFonts w:ascii="Angsana New" w:hAnsi="Angsana New"/>
                <w:sz w:val="30"/>
                <w:szCs w:val="30"/>
                <w:cs/>
              </w:rPr>
              <w:t>รายได้ค่าบริการให้ใช้พื้นที่</w:t>
            </w:r>
          </w:p>
        </w:tc>
        <w:tc>
          <w:tcPr>
            <w:tcW w:w="533" w:type="pct"/>
          </w:tcPr>
          <w:p w14:paraId="40A8F2E5" w14:textId="6B1942FA" w:rsidR="00E96D3E" w:rsidRPr="00422380" w:rsidRDefault="00E96D3E" w:rsidP="00E96D3E">
            <w:pPr>
              <w:pStyle w:val="a"/>
              <w:tabs>
                <w:tab w:val="clear" w:pos="1080"/>
                <w:tab w:val="decimal" w:pos="525"/>
              </w:tabs>
              <w:ind w:right="72"/>
              <w:rPr>
                <w:rFonts w:ascii="Angsana New" w:hAnsi="Angsana New" w:cs="Angsana New"/>
                <w:cs/>
                <w:lang w:val="en-US"/>
              </w:rPr>
            </w:pPr>
            <w:r w:rsidRPr="00422380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8" w:type="pct"/>
          </w:tcPr>
          <w:p w14:paraId="2C7B060C" w14:textId="77777777" w:rsidR="00E96D3E" w:rsidRPr="00422380" w:rsidRDefault="00E96D3E" w:rsidP="00E96D3E">
            <w:pPr>
              <w:pStyle w:val="a"/>
              <w:tabs>
                <w:tab w:val="clear" w:pos="1080"/>
                <w:tab w:val="left" w:pos="342"/>
                <w:tab w:val="left" w:pos="469"/>
                <w:tab w:val="decimal" w:pos="527"/>
              </w:tabs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84" w:type="pct"/>
          </w:tcPr>
          <w:p w14:paraId="06A3BF72" w14:textId="281C498C" w:rsidR="00E96D3E" w:rsidRPr="00422380" w:rsidRDefault="00E96D3E" w:rsidP="00E96D3E">
            <w:pPr>
              <w:pStyle w:val="a"/>
              <w:tabs>
                <w:tab w:val="clear" w:pos="1080"/>
                <w:tab w:val="decimal" w:pos="610"/>
              </w:tabs>
              <w:ind w:right="72"/>
              <w:rPr>
                <w:rFonts w:ascii="Angsana New" w:hAnsi="Angsana New" w:cs="Angsana New"/>
                <w:cs/>
                <w:lang w:val="en-US"/>
              </w:rPr>
            </w:pPr>
            <w:r w:rsidRPr="00422380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46" w:type="pct"/>
          </w:tcPr>
          <w:p w14:paraId="52F43E06" w14:textId="77777777" w:rsidR="00E96D3E" w:rsidRPr="00422380" w:rsidRDefault="00E96D3E" w:rsidP="00E96D3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7EFC3C33" w14:textId="14CEFC24" w:rsidR="00E96D3E" w:rsidRPr="00422380" w:rsidRDefault="00E96D3E" w:rsidP="00E96D3E">
            <w:pPr>
              <w:pStyle w:val="a"/>
              <w:tabs>
                <w:tab w:val="clear" w:pos="1080"/>
                <w:tab w:val="decimal" w:pos="1295"/>
              </w:tabs>
              <w:ind w:right="72"/>
              <w:rPr>
                <w:rFonts w:ascii="Angsana New" w:hAnsi="Angsana New" w:cs="Angsana New"/>
                <w:lang w:val="en-US"/>
              </w:rPr>
            </w:pPr>
            <w:r w:rsidRPr="00422380">
              <w:rPr>
                <w:rFonts w:ascii="Angsana New" w:hAnsi="Angsana New" w:cs="Angsana New"/>
                <w:lang w:val="en-US"/>
              </w:rPr>
              <w:t>294</w:t>
            </w:r>
          </w:p>
        </w:tc>
        <w:tc>
          <w:tcPr>
            <w:tcW w:w="146" w:type="pct"/>
          </w:tcPr>
          <w:p w14:paraId="2D9E706E" w14:textId="77777777" w:rsidR="00E96D3E" w:rsidRPr="00422380" w:rsidRDefault="00E96D3E" w:rsidP="00E96D3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0" w:type="pct"/>
          </w:tcPr>
          <w:p w14:paraId="324C0833" w14:textId="5B2FF158" w:rsidR="00E96D3E" w:rsidRPr="00422380" w:rsidRDefault="00E96D3E" w:rsidP="00E96D3E">
            <w:pPr>
              <w:pStyle w:val="a"/>
              <w:tabs>
                <w:tab w:val="clear" w:pos="1080"/>
                <w:tab w:val="decimal" w:pos="788"/>
              </w:tabs>
              <w:ind w:right="72"/>
              <w:rPr>
                <w:rFonts w:ascii="Angsana New" w:hAnsi="Angsana New" w:cs="Angsana New"/>
                <w:lang w:val="en-US"/>
              </w:rPr>
            </w:pPr>
            <w:r w:rsidRPr="00422380">
              <w:rPr>
                <w:rFonts w:ascii="Angsana New" w:hAnsi="Angsana New" w:cs="Angsana New"/>
                <w:lang w:val="en-US"/>
              </w:rPr>
              <w:t>384</w:t>
            </w:r>
          </w:p>
        </w:tc>
      </w:tr>
      <w:tr w:rsidR="00E96D3E" w:rsidRPr="00422380" w14:paraId="17B811DB" w14:textId="77777777" w:rsidTr="00B52F7E">
        <w:tc>
          <w:tcPr>
            <w:tcW w:w="2281" w:type="pct"/>
          </w:tcPr>
          <w:p w14:paraId="118DB056" w14:textId="77777777" w:rsidR="00E96D3E" w:rsidRPr="00422380" w:rsidRDefault="00E96D3E" w:rsidP="00E96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22380"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รายได้ค่าเช่าที่ดิน</w:t>
            </w:r>
          </w:p>
        </w:tc>
        <w:tc>
          <w:tcPr>
            <w:tcW w:w="533" w:type="pct"/>
          </w:tcPr>
          <w:p w14:paraId="03B28719" w14:textId="432B6C87" w:rsidR="00E96D3E" w:rsidRPr="00422380" w:rsidRDefault="00E96D3E" w:rsidP="00E96D3E">
            <w:pPr>
              <w:pStyle w:val="a"/>
              <w:tabs>
                <w:tab w:val="clear" w:pos="1080"/>
                <w:tab w:val="decimal" w:pos="525"/>
              </w:tabs>
              <w:ind w:right="72"/>
              <w:rPr>
                <w:rFonts w:ascii="Angsana New" w:hAnsi="Angsana New" w:cs="Angsana New"/>
                <w:cs/>
                <w:lang w:val="en-US"/>
              </w:rPr>
            </w:pPr>
            <w:r w:rsidRPr="00422380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48" w:type="pct"/>
          </w:tcPr>
          <w:p w14:paraId="72F571DE" w14:textId="77777777" w:rsidR="00E96D3E" w:rsidRPr="00422380" w:rsidRDefault="00E96D3E" w:rsidP="00E96D3E">
            <w:pPr>
              <w:pStyle w:val="a"/>
              <w:tabs>
                <w:tab w:val="clear" w:pos="1080"/>
                <w:tab w:val="left" w:pos="342"/>
                <w:tab w:val="left" w:pos="469"/>
                <w:tab w:val="decimal" w:pos="527"/>
              </w:tabs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84" w:type="pct"/>
          </w:tcPr>
          <w:p w14:paraId="4D1E3CCC" w14:textId="52BEFCCD" w:rsidR="00E96D3E" w:rsidRPr="00422380" w:rsidRDefault="00E96D3E" w:rsidP="00E96D3E">
            <w:pPr>
              <w:pStyle w:val="a"/>
              <w:tabs>
                <w:tab w:val="clear" w:pos="1080"/>
                <w:tab w:val="decimal" w:pos="610"/>
              </w:tabs>
              <w:ind w:right="72"/>
              <w:rPr>
                <w:rFonts w:ascii="Angsana New" w:hAnsi="Angsana New" w:cs="Angsana New"/>
                <w:cs/>
                <w:lang w:val="en-US"/>
              </w:rPr>
            </w:pPr>
            <w:r w:rsidRPr="00422380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46" w:type="pct"/>
          </w:tcPr>
          <w:p w14:paraId="1C0F2E5C" w14:textId="77777777" w:rsidR="00E96D3E" w:rsidRPr="00422380" w:rsidRDefault="00E96D3E" w:rsidP="00E96D3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0D724782" w14:textId="63ABB03E" w:rsidR="00E96D3E" w:rsidRPr="00422380" w:rsidRDefault="00E96D3E" w:rsidP="00E96D3E">
            <w:pPr>
              <w:pStyle w:val="a"/>
              <w:tabs>
                <w:tab w:val="clear" w:pos="1080"/>
                <w:tab w:val="decimal" w:pos="1295"/>
              </w:tabs>
              <w:ind w:right="72"/>
              <w:rPr>
                <w:rFonts w:ascii="Angsana New" w:hAnsi="Angsana New" w:cs="Angsana New"/>
                <w:lang w:val="en-US"/>
              </w:rPr>
            </w:pPr>
            <w:r w:rsidRPr="00422380">
              <w:rPr>
                <w:rFonts w:ascii="Angsana New" w:hAnsi="Angsana New" w:cs="Angsana New"/>
                <w:lang w:val="en-US"/>
              </w:rPr>
              <w:t>210</w:t>
            </w:r>
          </w:p>
        </w:tc>
        <w:tc>
          <w:tcPr>
            <w:tcW w:w="146" w:type="pct"/>
          </w:tcPr>
          <w:p w14:paraId="742DEFA9" w14:textId="77777777" w:rsidR="00E96D3E" w:rsidRPr="00422380" w:rsidRDefault="00E96D3E" w:rsidP="00E96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21501165" w14:textId="22569D86" w:rsidR="00E96D3E" w:rsidRPr="00422380" w:rsidRDefault="00E96D3E" w:rsidP="00E96D3E">
            <w:pPr>
              <w:pStyle w:val="a"/>
              <w:tabs>
                <w:tab w:val="clear" w:pos="1080"/>
                <w:tab w:val="decimal" w:pos="788"/>
              </w:tabs>
              <w:ind w:right="72"/>
              <w:rPr>
                <w:rFonts w:ascii="Angsana New" w:hAnsi="Angsana New" w:cs="Angsana New"/>
                <w:lang w:val="en-US"/>
              </w:rPr>
            </w:pPr>
            <w:r w:rsidRPr="00422380">
              <w:rPr>
                <w:rFonts w:ascii="Angsana New" w:hAnsi="Angsana New" w:cs="Angsana New"/>
                <w:lang w:val="en-US"/>
              </w:rPr>
              <w:t>210</w:t>
            </w:r>
          </w:p>
        </w:tc>
      </w:tr>
      <w:tr w:rsidR="00E96D3E" w:rsidRPr="00422380" w14:paraId="3AC9BD8E" w14:textId="77777777" w:rsidTr="00B52F7E">
        <w:tc>
          <w:tcPr>
            <w:tcW w:w="2281" w:type="pct"/>
          </w:tcPr>
          <w:p w14:paraId="248E05AA" w14:textId="61F79195" w:rsidR="00E96D3E" w:rsidRPr="00422380" w:rsidRDefault="00E96D3E" w:rsidP="00E96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22380"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533" w:type="pct"/>
          </w:tcPr>
          <w:p w14:paraId="777C1D8D" w14:textId="73EF4CAF" w:rsidR="00E96D3E" w:rsidRPr="00422380" w:rsidRDefault="00E96D3E" w:rsidP="00E96D3E">
            <w:pPr>
              <w:pStyle w:val="a"/>
              <w:tabs>
                <w:tab w:val="clear" w:pos="1080"/>
                <w:tab w:val="decimal" w:pos="525"/>
              </w:tabs>
              <w:ind w:right="72"/>
              <w:rPr>
                <w:rFonts w:ascii="Angsana New" w:hAnsi="Angsana New" w:cs="Angsana New"/>
                <w:lang w:val="en-US"/>
              </w:rPr>
            </w:pPr>
            <w:r w:rsidRPr="00422380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48" w:type="pct"/>
          </w:tcPr>
          <w:p w14:paraId="6F869F68" w14:textId="77777777" w:rsidR="00E96D3E" w:rsidRPr="00422380" w:rsidRDefault="00E96D3E" w:rsidP="00E96D3E">
            <w:pPr>
              <w:pStyle w:val="a"/>
              <w:tabs>
                <w:tab w:val="clear" w:pos="1080"/>
                <w:tab w:val="left" w:pos="342"/>
                <w:tab w:val="left" w:pos="469"/>
                <w:tab w:val="decimal" w:pos="527"/>
              </w:tabs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84" w:type="pct"/>
          </w:tcPr>
          <w:p w14:paraId="1A9E5C48" w14:textId="13CCA2F6" w:rsidR="00E96D3E" w:rsidRPr="00422380" w:rsidRDefault="00E96D3E" w:rsidP="00E96D3E">
            <w:pPr>
              <w:pStyle w:val="a"/>
              <w:tabs>
                <w:tab w:val="clear" w:pos="1080"/>
                <w:tab w:val="decimal" w:pos="610"/>
              </w:tabs>
              <w:ind w:right="72"/>
              <w:rPr>
                <w:rFonts w:ascii="Angsana New" w:hAnsi="Angsana New" w:cs="Angsana New"/>
                <w:lang w:val="en-US"/>
              </w:rPr>
            </w:pPr>
            <w:r w:rsidRPr="00422380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46" w:type="pct"/>
          </w:tcPr>
          <w:p w14:paraId="4847079A" w14:textId="77777777" w:rsidR="00E96D3E" w:rsidRPr="00422380" w:rsidRDefault="00E96D3E" w:rsidP="00E96D3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67FB89CA" w14:textId="4C951915" w:rsidR="00E96D3E" w:rsidRPr="00422380" w:rsidRDefault="00E96D3E" w:rsidP="00E96D3E">
            <w:pPr>
              <w:pStyle w:val="a"/>
              <w:tabs>
                <w:tab w:val="clear" w:pos="1080"/>
                <w:tab w:val="decimal" w:pos="1295"/>
              </w:tabs>
              <w:ind w:right="72"/>
              <w:rPr>
                <w:rFonts w:ascii="Angsana New" w:hAnsi="Angsana New" w:cs="Angsana New"/>
                <w:lang w:val="en-US"/>
              </w:rPr>
            </w:pPr>
            <w:r w:rsidRPr="00422380">
              <w:rPr>
                <w:rFonts w:ascii="Angsana New" w:hAnsi="Angsana New" w:cs="Angsana New"/>
                <w:lang w:val="en-US"/>
              </w:rPr>
              <w:t>2,335</w:t>
            </w:r>
          </w:p>
        </w:tc>
        <w:tc>
          <w:tcPr>
            <w:tcW w:w="146" w:type="pct"/>
          </w:tcPr>
          <w:p w14:paraId="37E20B56" w14:textId="77777777" w:rsidR="00E96D3E" w:rsidRPr="00422380" w:rsidRDefault="00E96D3E" w:rsidP="00E96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75D9ACDE" w14:textId="5EA6FC6D" w:rsidR="00E96D3E" w:rsidRPr="00422380" w:rsidRDefault="00E96D3E" w:rsidP="00E96D3E">
            <w:pPr>
              <w:pStyle w:val="a"/>
              <w:tabs>
                <w:tab w:val="clear" w:pos="1080"/>
                <w:tab w:val="decimal" w:pos="788"/>
              </w:tabs>
              <w:ind w:right="75"/>
              <w:rPr>
                <w:rFonts w:ascii="Angsana New" w:hAnsi="Angsana New" w:cs="Angsana New"/>
                <w:lang w:val="en-US"/>
              </w:rPr>
            </w:pPr>
            <w:r w:rsidRPr="00422380">
              <w:rPr>
                <w:rFonts w:ascii="Angsana New" w:hAnsi="Angsana New" w:cs="Angsana New"/>
                <w:lang w:val="en-US"/>
              </w:rPr>
              <w:t>5,851</w:t>
            </w:r>
          </w:p>
        </w:tc>
      </w:tr>
      <w:tr w:rsidR="00E96D3E" w:rsidRPr="00422380" w14:paraId="7D815FBD" w14:textId="77777777" w:rsidTr="00B52F7E">
        <w:trPr>
          <w:trHeight w:val="260"/>
        </w:trPr>
        <w:tc>
          <w:tcPr>
            <w:tcW w:w="2281" w:type="pct"/>
          </w:tcPr>
          <w:p w14:paraId="0B91C0F3" w14:textId="77777777" w:rsidR="00E96D3E" w:rsidRPr="00422380" w:rsidRDefault="00E96D3E" w:rsidP="00E96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22380"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533" w:type="pct"/>
          </w:tcPr>
          <w:p w14:paraId="71A3DB34" w14:textId="3E5DC704" w:rsidR="00E96D3E" w:rsidRPr="00422380" w:rsidRDefault="00E96D3E" w:rsidP="00E96D3E">
            <w:pPr>
              <w:pStyle w:val="a"/>
              <w:tabs>
                <w:tab w:val="clear" w:pos="1080"/>
                <w:tab w:val="decimal" w:pos="525"/>
              </w:tabs>
              <w:ind w:right="72"/>
              <w:rPr>
                <w:rFonts w:ascii="Angsana New" w:hAnsi="Angsana New" w:cs="Angsana New"/>
                <w:cs/>
                <w:lang w:val="en-US"/>
              </w:rPr>
            </w:pPr>
            <w:r w:rsidRPr="00422380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48" w:type="pct"/>
          </w:tcPr>
          <w:p w14:paraId="361D4B2F" w14:textId="77777777" w:rsidR="00E96D3E" w:rsidRPr="00422380" w:rsidRDefault="00E96D3E" w:rsidP="00E96D3E">
            <w:pPr>
              <w:pStyle w:val="a"/>
              <w:tabs>
                <w:tab w:val="clear" w:pos="1080"/>
                <w:tab w:val="left" w:pos="342"/>
                <w:tab w:val="left" w:pos="469"/>
                <w:tab w:val="decimal" w:pos="527"/>
              </w:tabs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84" w:type="pct"/>
          </w:tcPr>
          <w:p w14:paraId="1CDA1621" w14:textId="70DA4F3A" w:rsidR="00E96D3E" w:rsidRPr="00422380" w:rsidRDefault="00E96D3E" w:rsidP="00E96D3E">
            <w:pPr>
              <w:pStyle w:val="a"/>
              <w:tabs>
                <w:tab w:val="clear" w:pos="1080"/>
                <w:tab w:val="decimal" w:pos="610"/>
              </w:tabs>
              <w:ind w:right="72"/>
              <w:rPr>
                <w:rFonts w:ascii="Angsana New" w:hAnsi="Angsana New" w:cs="Angsana New"/>
                <w:cs/>
                <w:lang w:val="en-US"/>
              </w:rPr>
            </w:pPr>
            <w:r w:rsidRPr="00422380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46" w:type="pct"/>
          </w:tcPr>
          <w:p w14:paraId="758FB179" w14:textId="77777777" w:rsidR="00E96D3E" w:rsidRPr="00422380" w:rsidRDefault="00E96D3E" w:rsidP="00E96D3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249865B8" w14:textId="0EF01D50" w:rsidR="00E96D3E" w:rsidRPr="00422380" w:rsidRDefault="00E96D3E" w:rsidP="00E96D3E">
            <w:pPr>
              <w:pStyle w:val="a"/>
              <w:tabs>
                <w:tab w:val="clear" w:pos="1080"/>
                <w:tab w:val="decimal" w:pos="1295"/>
              </w:tabs>
              <w:ind w:right="72"/>
              <w:rPr>
                <w:rFonts w:ascii="Angsana New" w:hAnsi="Angsana New" w:cs="Angsana New"/>
                <w:cs/>
                <w:lang w:val="en-US"/>
              </w:rPr>
            </w:pPr>
            <w:r w:rsidRPr="00422380">
              <w:rPr>
                <w:rFonts w:ascii="Angsana New" w:hAnsi="Angsana New" w:cs="Angsana New"/>
                <w:lang w:val="en-US"/>
              </w:rPr>
              <w:t>155,189</w:t>
            </w:r>
          </w:p>
        </w:tc>
        <w:tc>
          <w:tcPr>
            <w:tcW w:w="146" w:type="pct"/>
          </w:tcPr>
          <w:p w14:paraId="058319F1" w14:textId="77777777" w:rsidR="00E96D3E" w:rsidRPr="00422380" w:rsidRDefault="00E96D3E" w:rsidP="00E96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1186DAB7" w14:textId="3E4D887A" w:rsidR="00E96D3E" w:rsidRPr="00422380" w:rsidRDefault="00E96D3E" w:rsidP="00E96D3E">
            <w:pPr>
              <w:pStyle w:val="a"/>
              <w:tabs>
                <w:tab w:val="clear" w:pos="1080"/>
                <w:tab w:val="decimal" w:pos="788"/>
              </w:tabs>
              <w:ind w:right="72"/>
              <w:rPr>
                <w:rFonts w:ascii="Angsana New" w:hAnsi="Angsana New" w:cs="Angsana New"/>
                <w:lang w:val="en-US"/>
              </w:rPr>
            </w:pPr>
            <w:r w:rsidRPr="00422380">
              <w:rPr>
                <w:rFonts w:ascii="Angsana New" w:hAnsi="Angsana New" w:cs="Angsana New"/>
                <w:lang w:val="en-US"/>
              </w:rPr>
              <w:t>74,685</w:t>
            </w:r>
          </w:p>
        </w:tc>
      </w:tr>
      <w:tr w:rsidR="00E96D3E" w:rsidRPr="00422380" w14:paraId="2F7B1E5F" w14:textId="77777777" w:rsidTr="00B52F7E">
        <w:trPr>
          <w:trHeight w:val="260"/>
        </w:trPr>
        <w:tc>
          <w:tcPr>
            <w:tcW w:w="2281" w:type="pct"/>
          </w:tcPr>
          <w:p w14:paraId="6FFE8330" w14:textId="50A708C0" w:rsidR="00E96D3E" w:rsidRPr="00422380" w:rsidRDefault="00E96D3E" w:rsidP="00E96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22380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33" w:type="pct"/>
          </w:tcPr>
          <w:p w14:paraId="11FBCA84" w14:textId="2EA8BE98" w:rsidR="00E96D3E" w:rsidRPr="00422380" w:rsidRDefault="00E96D3E" w:rsidP="00E96D3E">
            <w:pPr>
              <w:pStyle w:val="a"/>
              <w:tabs>
                <w:tab w:val="clear" w:pos="1080"/>
                <w:tab w:val="decimal" w:pos="525"/>
              </w:tabs>
              <w:ind w:right="72"/>
              <w:rPr>
                <w:rFonts w:ascii="Angsana New" w:hAnsi="Angsana New" w:cs="Angsana New"/>
                <w:lang w:val="en-US"/>
              </w:rPr>
            </w:pPr>
            <w:r w:rsidRPr="00422380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48" w:type="pct"/>
          </w:tcPr>
          <w:p w14:paraId="0394EA05" w14:textId="77777777" w:rsidR="00E96D3E" w:rsidRPr="00422380" w:rsidRDefault="00E96D3E" w:rsidP="00E96D3E">
            <w:pPr>
              <w:pStyle w:val="a"/>
              <w:tabs>
                <w:tab w:val="clear" w:pos="1080"/>
                <w:tab w:val="left" w:pos="342"/>
                <w:tab w:val="left" w:pos="469"/>
                <w:tab w:val="decimal" w:pos="527"/>
              </w:tabs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84" w:type="pct"/>
          </w:tcPr>
          <w:p w14:paraId="02E280E9" w14:textId="77551730" w:rsidR="00E96D3E" w:rsidRPr="00422380" w:rsidRDefault="00E96D3E" w:rsidP="00E96D3E">
            <w:pPr>
              <w:pStyle w:val="a"/>
              <w:tabs>
                <w:tab w:val="clear" w:pos="1080"/>
                <w:tab w:val="decimal" w:pos="610"/>
              </w:tabs>
              <w:ind w:right="72"/>
              <w:rPr>
                <w:rFonts w:ascii="Angsana New" w:hAnsi="Angsana New" w:cs="Angsana New"/>
                <w:lang w:val="en-US"/>
              </w:rPr>
            </w:pPr>
            <w:r w:rsidRPr="00422380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46" w:type="pct"/>
          </w:tcPr>
          <w:p w14:paraId="46781BDF" w14:textId="77777777" w:rsidR="00E96D3E" w:rsidRPr="00422380" w:rsidRDefault="00E96D3E" w:rsidP="00E96D3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08D220D2" w14:textId="2CA14202" w:rsidR="00E96D3E" w:rsidRPr="00422380" w:rsidRDefault="00E96D3E" w:rsidP="00E96D3E">
            <w:pPr>
              <w:pStyle w:val="a"/>
              <w:tabs>
                <w:tab w:val="clear" w:pos="1080"/>
                <w:tab w:val="decimal" w:pos="610"/>
              </w:tabs>
              <w:ind w:right="72"/>
              <w:rPr>
                <w:rFonts w:ascii="Angsana New" w:hAnsi="Angsana New" w:cs="Angsana New"/>
                <w:lang w:val="en-US"/>
              </w:rPr>
            </w:pPr>
            <w:r w:rsidRPr="00422380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6" w:type="pct"/>
          </w:tcPr>
          <w:p w14:paraId="0041C480" w14:textId="77777777" w:rsidR="00E96D3E" w:rsidRPr="00422380" w:rsidRDefault="00E96D3E" w:rsidP="00E96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761C1C6B" w14:textId="31B3BB3A" w:rsidR="00E96D3E" w:rsidRPr="00422380" w:rsidRDefault="00E96D3E" w:rsidP="00E96D3E">
            <w:pPr>
              <w:pStyle w:val="a"/>
              <w:tabs>
                <w:tab w:val="clear" w:pos="1080"/>
                <w:tab w:val="decimal" w:pos="788"/>
              </w:tabs>
              <w:ind w:right="72"/>
              <w:rPr>
                <w:rFonts w:ascii="Angsana New" w:hAnsi="Angsana New" w:cs="Angsana New"/>
                <w:lang w:val="en-US"/>
              </w:rPr>
            </w:pPr>
            <w:r w:rsidRPr="00422380">
              <w:rPr>
                <w:rFonts w:ascii="Angsana New" w:hAnsi="Angsana New" w:cs="Angsana New"/>
                <w:lang w:val="en-US"/>
              </w:rPr>
              <w:t>1,577</w:t>
            </w:r>
          </w:p>
        </w:tc>
      </w:tr>
      <w:tr w:rsidR="00E96D3E" w:rsidRPr="00422380" w14:paraId="240E004E" w14:textId="77777777" w:rsidTr="00B52F7E">
        <w:trPr>
          <w:trHeight w:val="260"/>
        </w:trPr>
        <w:tc>
          <w:tcPr>
            <w:tcW w:w="2281" w:type="pct"/>
          </w:tcPr>
          <w:p w14:paraId="20625848" w14:textId="0B9A2D15" w:rsidR="00E96D3E" w:rsidRPr="00422380" w:rsidRDefault="00E96D3E" w:rsidP="00E96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22380">
              <w:rPr>
                <w:rFonts w:ascii="Angsana New" w:hAnsi="Angsana New" w:hint="cs"/>
                <w:sz w:val="30"/>
                <w:szCs w:val="30"/>
                <w:cs/>
              </w:rPr>
              <w:t>รายได้อื่นๆ</w:t>
            </w:r>
          </w:p>
        </w:tc>
        <w:tc>
          <w:tcPr>
            <w:tcW w:w="533" w:type="pct"/>
          </w:tcPr>
          <w:p w14:paraId="77E19420" w14:textId="1AA49467" w:rsidR="00E96D3E" w:rsidRPr="00422380" w:rsidRDefault="00E96D3E" w:rsidP="00E96D3E">
            <w:pPr>
              <w:pStyle w:val="a"/>
              <w:tabs>
                <w:tab w:val="clear" w:pos="1080"/>
                <w:tab w:val="decimal" w:pos="525"/>
              </w:tabs>
              <w:ind w:right="72"/>
              <w:rPr>
                <w:rFonts w:ascii="Angsana New" w:hAnsi="Angsana New" w:cs="Angsana New"/>
                <w:lang w:val="en-US"/>
              </w:rPr>
            </w:pPr>
            <w:r w:rsidRPr="00422380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48" w:type="pct"/>
          </w:tcPr>
          <w:p w14:paraId="23FC84E4" w14:textId="77777777" w:rsidR="00E96D3E" w:rsidRPr="00422380" w:rsidRDefault="00E96D3E" w:rsidP="00E96D3E">
            <w:pPr>
              <w:pStyle w:val="a"/>
              <w:tabs>
                <w:tab w:val="clear" w:pos="1080"/>
                <w:tab w:val="left" w:pos="342"/>
                <w:tab w:val="left" w:pos="469"/>
                <w:tab w:val="decimal" w:pos="527"/>
              </w:tabs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84" w:type="pct"/>
          </w:tcPr>
          <w:p w14:paraId="2982DCA5" w14:textId="4DB37772" w:rsidR="00E96D3E" w:rsidRPr="00422380" w:rsidRDefault="00E96D3E" w:rsidP="00E96D3E">
            <w:pPr>
              <w:pStyle w:val="a"/>
              <w:tabs>
                <w:tab w:val="clear" w:pos="1080"/>
                <w:tab w:val="decimal" w:pos="614"/>
              </w:tabs>
              <w:ind w:right="72"/>
              <w:rPr>
                <w:rFonts w:ascii="Angsana New" w:hAnsi="Angsana New" w:cs="Angsana New"/>
                <w:lang w:val="en-US"/>
              </w:rPr>
            </w:pPr>
            <w:r w:rsidRPr="00422380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46" w:type="pct"/>
          </w:tcPr>
          <w:p w14:paraId="1C577A2A" w14:textId="77777777" w:rsidR="00E96D3E" w:rsidRPr="00422380" w:rsidRDefault="00E96D3E" w:rsidP="00E96D3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62F65707" w14:textId="416E0631" w:rsidR="00E96D3E" w:rsidRPr="00422380" w:rsidRDefault="00E96D3E" w:rsidP="00E96D3E">
            <w:pPr>
              <w:pStyle w:val="a"/>
              <w:tabs>
                <w:tab w:val="clear" w:pos="1080"/>
                <w:tab w:val="decimal" w:pos="1295"/>
              </w:tabs>
              <w:ind w:right="72"/>
              <w:rPr>
                <w:rFonts w:ascii="Angsana New" w:hAnsi="Angsana New" w:cs="Angsana New"/>
                <w:lang w:val="en-US"/>
              </w:rPr>
            </w:pPr>
            <w:r w:rsidRPr="00422380">
              <w:rPr>
                <w:rFonts w:ascii="Angsana New" w:hAnsi="Angsana New" w:cs="Angsana New"/>
                <w:lang w:val="en-US"/>
              </w:rPr>
              <w:t>20</w:t>
            </w:r>
          </w:p>
        </w:tc>
        <w:tc>
          <w:tcPr>
            <w:tcW w:w="146" w:type="pct"/>
          </w:tcPr>
          <w:p w14:paraId="1F75831C" w14:textId="77777777" w:rsidR="00E96D3E" w:rsidRPr="00422380" w:rsidRDefault="00E96D3E" w:rsidP="00E96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7A337B4C" w14:textId="5F64000F" w:rsidR="00E96D3E" w:rsidRPr="00422380" w:rsidRDefault="00E96D3E" w:rsidP="00E96D3E">
            <w:pPr>
              <w:pStyle w:val="a"/>
              <w:tabs>
                <w:tab w:val="clear" w:pos="1080"/>
                <w:tab w:val="decimal" w:pos="788"/>
              </w:tabs>
              <w:ind w:right="72"/>
              <w:rPr>
                <w:rFonts w:ascii="Angsana New" w:hAnsi="Angsana New" w:cs="Angsana New"/>
                <w:lang w:val="en-US"/>
              </w:rPr>
            </w:pPr>
            <w:r w:rsidRPr="00422380">
              <w:rPr>
                <w:rFonts w:ascii="Angsana New" w:hAnsi="Angsana New" w:cs="Angsana New"/>
                <w:lang w:val="en-US"/>
              </w:rPr>
              <w:t>744</w:t>
            </w:r>
          </w:p>
        </w:tc>
      </w:tr>
      <w:tr w:rsidR="00E96D3E" w:rsidRPr="00422380" w14:paraId="43B570C2" w14:textId="77777777" w:rsidTr="00B52F7E">
        <w:trPr>
          <w:trHeight w:val="260"/>
        </w:trPr>
        <w:tc>
          <w:tcPr>
            <w:tcW w:w="2281" w:type="pct"/>
          </w:tcPr>
          <w:p w14:paraId="24ED6ADA" w14:textId="77777777" w:rsidR="00E96D3E" w:rsidRPr="00422380" w:rsidRDefault="00E96D3E" w:rsidP="00E96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3" w:type="pct"/>
          </w:tcPr>
          <w:p w14:paraId="43290097" w14:textId="77777777" w:rsidR="00E96D3E" w:rsidRPr="00422380" w:rsidRDefault="00E96D3E" w:rsidP="00E96D3E">
            <w:pPr>
              <w:pStyle w:val="a"/>
              <w:tabs>
                <w:tab w:val="clear" w:pos="1080"/>
                <w:tab w:val="decimal" w:pos="527"/>
              </w:tabs>
              <w:ind w:right="72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8" w:type="pct"/>
          </w:tcPr>
          <w:p w14:paraId="17088111" w14:textId="77777777" w:rsidR="00E96D3E" w:rsidRPr="00422380" w:rsidRDefault="00E96D3E" w:rsidP="00E96D3E">
            <w:pPr>
              <w:pStyle w:val="a"/>
              <w:tabs>
                <w:tab w:val="clear" w:pos="1080"/>
                <w:tab w:val="left" w:pos="342"/>
                <w:tab w:val="left" w:pos="469"/>
                <w:tab w:val="decimal" w:pos="527"/>
              </w:tabs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84" w:type="pct"/>
          </w:tcPr>
          <w:p w14:paraId="3C4C2558" w14:textId="0B0615EC" w:rsidR="00E96D3E" w:rsidRPr="00422380" w:rsidRDefault="00E96D3E" w:rsidP="00E96D3E">
            <w:pPr>
              <w:pStyle w:val="a"/>
              <w:tabs>
                <w:tab w:val="clear" w:pos="1080"/>
                <w:tab w:val="decimal" w:pos="610"/>
              </w:tabs>
              <w:ind w:right="72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46" w:type="pct"/>
          </w:tcPr>
          <w:p w14:paraId="50417556" w14:textId="77777777" w:rsidR="00E96D3E" w:rsidRPr="00422380" w:rsidRDefault="00E96D3E" w:rsidP="00E96D3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7A3F524F" w14:textId="77777777" w:rsidR="00E96D3E" w:rsidRPr="00422380" w:rsidRDefault="00E96D3E" w:rsidP="00E96D3E">
            <w:pPr>
              <w:pStyle w:val="a"/>
              <w:tabs>
                <w:tab w:val="clear" w:pos="1080"/>
                <w:tab w:val="decimal" w:pos="1295"/>
              </w:tabs>
              <w:ind w:right="72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6" w:type="pct"/>
          </w:tcPr>
          <w:p w14:paraId="6A459A61" w14:textId="77777777" w:rsidR="00E96D3E" w:rsidRPr="00422380" w:rsidRDefault="00E96D3E" w:rsidP="00E96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0B407AD8" w14:textId="77777777" w:rsidR="00E96D3E" w:rsidRPr="00422380" w:rsidRDefault="00E96D3E" w:rsidP="00E96D3E">
            <w:pPr>
              <w:pStyle w:val="a"/>
              <w:tabs>
                <w:tab w:val="clear" w:pos="1080"/>
                <w:tab w:val="decimal" w:pos="788"/>
              </w:tabs>
              <w:ind w:right="72"/>
              <w:rPr>
                <w:rFonts w:ascii="Angsana New" w:hAnsi="Angsana New" w:cs="Angsana New"/>
                <w:lang w:val="en-US"/>
              </w:rPr>
            </w:pPr>
          </w:p>
        </w:tc>
      </w:tr>
      <w:tr w:rsidR="00E96D3E" w:rsidRPr="00422380" w14:paraId="157703ED" w14:textId="77777777" w:rsidTr="00B52F7E">
        <w:trPr>
          <w:trHeight w:val="260"/>
        </w:trPr>
        <w:tc>
          <w:tcPr>
            <w:tcW w:w="2281" w:type="pct"/>
          </w:tcPr>
          <w:p w14:paraId="7B7987E7" w14:textId="19E35EC8" w:rsidR="00E96D3E" w:rsidRPr="00422380" w:rsidRDefault="00E96D3E" w:rsidP="00E96D3E">
            <w:pPr>
              <w:pStyle w:val="a"/>
              <w:tabs>
                <w:tab w:val="clear" w:pos="1080"/>
                <w:tab w:val="left" w:pos="342"/>
              </w:tabs>
              <w:rPr>
                <w:rFonts w:ascii="Angsana New" w:hAnsi="Angsana New"/>
                <w:cs/>
              </w:rPr>
            </w:pPr>
            <w:r w:rsidRPr="00422380">
              <w:rPr>
                <w:rFonts w:ascii="Angsana New" w:hAnsi="Angsana New" w:cs="Angsana New"/>
                <w:b/>
                <w:bCs/>
                <w:cs/>
                <w:lang w:val="en-US"/>
              </w:rPr>
              <w:t>บริษัทอื่นที่เกี่ยวข้องกัน</w:t>
            </w:r>
          </w:p>
        </w:tc>
        <w:tc>
          <w:tcPr>
            <w:tcW w:w="533" w:type="pct"/>
          </w:tcPr>
          <w:p w14:paraId="005FAA53" w14:textId="77777777" w:rsidR="00E96D3E" w:rsidRPr="00422380" w:rsidRDefault="00E96D3E" w:rsidP="00E96D3E">
            <w:pPr>
              <w:pStyle w:val="a"/>
              <w:tabs>
                <w:tab w:val="clear" w:pos="1080"/>
                <w:tab w:val="decimal" w:pos="527"/>
              </w:tabs>
              <w:ind w:right="72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8" w:type="pct"/>
          </w:tcPr>
          <w:p w14:paraId="7115D9F0" w14:textId="77777777" w:rsidR="00E96D3E" w:rsidRPr="00422380" w:rsidRDefault="00E96D3E" w:rsidP="00E96D3E">
            <w:pPr>
              <w:pStyle w:val="a"/>
              <w:tabs>
                <w:tab w:val="clear" w:pos="1080"/>
                <w:tab w:val="left" w:pos="342"/>
                <w:tab w:val="left" w:pos="469"/>
                <w:tab w:val="decimal" w:pos="527"/>
              </w:tabs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84" w:type="pct"/>
          </w:tcPr>
          <w:p w14:paraId="6E56B755" w14:textId="77777777" w:rsidR="00E96D3E" w:rsidRPr="00422380" w:rsidRDefault="00E96D3E" w:rsidP="00E96D3E">
            <w:pPr>
              <w:pStyle w:val="a"/>
              <w:tabs>
                <w:tab w:val="clear" w:pos="1080"/>
                <w:tab w:val="decimal" w:pos="610"/>
              </w:tabs>
              <w:ind w:right="72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6" w:type="pct"/>
          </w:tcPr>
          <w:p w14:paraId="0FC43CBB" w14:textId="77777777" w:rsidR="00E96D3E" w:rsidRPr="00422380" w:rsidRDefault="00E96D3E" w:rsidP="00E96D3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765A875B" w14:textId="77777777" w:rsidR="00E96D3E" w:rsidRPr="00422380" w:rsidRDefault="00E96D3E" w:rsidP="00E96D3E">
            <w:pPr>
              <w:pStyle w:val="a"/>
              <w:tabs>
                <w:tab w:val="clear" w:pos="1080"/>
                <w:tab w:val="decimal" w:pos="1295"/>
              </w:tabs>
              <w:ind w:right="72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6" w:type="pct"/>
          </w:tcPr>
          <w:p w14:paraId="0A079B75" w14:textId="77777777" w:rsidR="00E96D3E" w:rsidRPr="00422380" w:rsidRDefault="00E96D3E" w:rsidP="00E96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60E39279" w14:textId="77777777" w:rsidR="00E96D3E" w:rsidRPr="00422380" w:rsidRDefault="00E96D3E" w:rsidP="00E96D3E">
            <w:pPr>
              <w:pStyle w:val="a"/>
              <w:tabs>
                <w:tab w:val="clear" w:pos="1080"/>
                <w:tab w:val="decimal" w:pos="788"/>
              </w:tabs>
              <w:ind w:right="72"/>
              <w:rPr>
                <w:rFonts w:ascii="Angsana New" w:hAnsi="Angsana New" w:cs="Angsana New"/>
                <w:lang w:val="en-US"/>
              </w:rPr>
            </w:pPr>
          </w:p>
        </w:tc>
      </w:tr>
      <w:tr w:rsidR="00E96D3E" w:rsidRPr="00422380" w14:paraId="2077AB4E" w14:textId="77777777" w:rsidTr="00B52F7E">
        <w:trPr>
          <w:trHeight w:val="260"/>
        </w:trPr>
        <w:tc>
          <w:tcPr>
            <w:tcW w:w="2281" w:type="pct"/>
          </w:tcPr>
          <w:p w14:paraId="554AF64A" w14:textId="6281DCCE" w:rsidR="00E96D3E" w:rsidRPr="00422380" w:rsidRDefault="00E96D3E" w:rsidP="00E96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22380">
              <w:rPr>
                <w:rFonts w:ascii="Angsana New" w:hAnsi="Angsana New"/>
                <w:sz w:val="30"/>
                <w:szCs w:val="30"/>
                <w:cs/>
              </w:rPr>
              <w:t>ค่าบริการก่อสร้าง</w:t>
            </w:r>
          </w:p>
        </w:tc>
        <w:tc>
          <w:tcPr>
            <w:tcW w:w="533" w:type="pct"/>
            <w:vAlign w:val="center"/>
          </w:tcPr>
          <w:p w14:paraId="37D75D7C" w14:textId="00952A44" w:rsidR="00E96D3E" w:rsidRPr="00422380" w:rsidRDefault="00E96D3E" w:rsidP="00E96D3E">
            <w:pPr>
              <w:pStyle w:val="a"/>
              <w:tabs>
                <w:tab w:val="clear" w:pos="1080"/>
                <w:tab w:val="decimal" w:pos="610"/>
                <w:tab w:val="decimal" w:pos="788"/>
              </w:tabs>
              <w:ind w:right="72"/>
              <w:jc w:val="right"/>
              <w:rPr>
                <w:rFonts w:ascii="Angsana New" w:hAnsi="Angsana New" w:cs="Angsana New"/>
                <w:lang w:val="en-US"/>
              </w:rPr>
            </w:pPr>
            <w:r w:rsidRPr="00422380">
              <w:rPr>
                <w:rFonts w:ascii="Angsana New" w:hAnsi="Angsana New" w:cs="Angsana New"/>
                <w:lang w:val="en-US"/>
              </w:rPr>
              <w:t>8,178</w:t>
            </w:r>
          </w:p>
        </w:tc>
        <w:tc>
          <w:tcPr>
            <w:tcW w:w="148" w:type="pct"/>
          </w:tcPr>
          <w:p w14:paraId="5C2A2766" w14:textId="77777777" w:rsidR="00E96D3E" w:rsidRPr="00422380" w:rsidRDefault="00E96D3E" w:rsidP="00E96D3E">
            <w:pPr>
              <w:pStyle w:val="a"/>
              <w:tabs>
                <w:tab w:val="clear" w:pos="1080"/>
                <w:tab w:val="left" w:pos="342"/>
                <w:tab w:val="left" w:pos="469"/>
                <w:tab w:val="decimal" w:pos="527"/>
                <w:tab w:val="decimal" w:pos="788"/>
              </w:tabs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84" w:type="pct"/>
            <w:vAlign w:val="center"/>
          </w:tcPr>
          <w:p w14:paraId="58366D96" w14:textId="322D7594" w:rsidR="00E96D3E" w:rsidRPr="00422380" w:rsidRDefault="00E96D3E" w:rsidP="00E96D3E">
            <w:pPr>
              <w:pStyle w:val="a"/>
              <w:tabs>
                <w:tab w:val="clear" w:pos="1080"/>
                <w:tab w:val="decimal" w:pos="788"/>
              </w:tabs>
              <w:ind w:right="72"/>
              <w:rPr>
                <w:rFonts w:ascii="Angsana New" w:hAnsi="Angsana New" w:cs="Angsana New"/>
                <w:lang w:val="en-US"/>
              </w:rPr>
            </w:pPr>
            <w:r w:rsidRPr="00422380">
              <w:rPr>
                <w:rFonts w:ascii="Angsana New" w:hAnsi="Angsana New" w:cs="Angsana New"/>
                <w:lang w:val="en-US"/>
              </w:rPr>
              <w:t>12,946</w:t>
            </w:r>
          </w:p>
        </w:tc>
        <w:tc>
          <w:tcPr>
            <w:tcW w:w="146" w:type="pct"/>
          </w:tcPr>
          <w:p w14:paraId="3B170529" w14:textId="77777777" w:rsidR="00E96D3E" w:rsidRPr="00422380" w:rsidRDefault="00E96D3E" w:rsidP="00E96D3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  <w:tab w:val="decimal" w:pos="788"/>
              </w:tabs>
              <w:spacing w:line="240" w:lineRule="auto"/>
              <w:ind w:left="-130" w:right="-10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7D2DBE6C" w14:textId="34F059DF" w:rsidR="00E96D3E" w:rsidRPr="00422380" w:rsidRDefault="00E96D3E" w:rsidP="00E96D3E">
            <w:pPr>
              <w:pStyle w:val="a"/>
              <w:tabs>
                <w:tab w:val="clear" w:pos="1080"/>
                <w:tab w:val="decimal" w:pos="610"/>
                <w:tab w:val="decimal" w:pos="788"/>
              </w:tabs>
              <w:ind w:right="72"/>
              <w:jc w:val="right"/>
              <w:rPr>
                <w:rFonts w:ascii="Angsana New" w:hAnsi="Angsana New" w:cs="Angsana New"/>
                <w:lang w:val="en-US"/>
              </w:rPr>
            </w:pPr>
            <w:bookmarkStart w:id="5" w:name="_Hlk189690424"/>
            <w:r w:rsidRPr="00422380">
              <w:rPr>
                <w:rFonts w:ascii="Angsana New" w:hAnsi="Angsana New" w:cs="Angsana New"/>
                <w:lang w:val="en-US"/>
              </w:rPr>
              <w:t>8,178</w:t>
            </w:r>
            <w:bookmarkEnd w:id="5"/>
          </w:p>
        </w:tc>
        <w:tc>
          <w:tcPr>
            <w:tcW w:w="146" w:type="pct"/>
          </w:tcPr>
          <w:p w14:paraId="5EEF2ED7" w14:textId="77777777" w:rsidR="00E96D3E" w:rsidRPr="00422380" w:rsidRDefault="00E96D3E" w:rsidP="00E96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decimal" w:pos="78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18E4E6D1" w14:textId="2B4B5FCA" w:rsidR="00E96D3E" w:rsidRPr="00422380" w:rsidRDefault="00E96D3E" w:rsidP="00E96D3E">
            <w:pPr>
              <w:pStyle w:val="a"/>
              <w:tabs>
                <w:tab w:val="clear" w:pos="1080"/>
                <w:tab w:val="decimal" w:pos="70"/>
              </w:tabs>
              <w:ind w:right="-110"/>
              <w:jc w:val="center"/>
              <w:rPr>
                <w:rFonts w:ascii="Angsana New" w:hAnsi="Angsana New" w:cs="Angsana New"/>
                <w:lang w:val="en-US"/>
              </w:rPr>
            </w:pPr>
            <w:r w:rsidRPr="00422380">
              <w:rPr>
                <w:rFonts w:ascii="Angsana New" w:hAnsi="Angsana New" w:cs="Angsana New"/>
                <w:lang w:val="en-US"/>
              </w:rPr>
              <w:t xml:space="preserve">  4,196</w:t>
            </w:r>
          </w:p>
        </w:tc>
      </w:tr>
      <w:tr w:rsidR="00E96D3E" w:rsidRPr="00422380" w14:paraId="7FAD532D" w14:textId="77777777" w:rsidTr="00A93ED2">
        <w:trPr>
          <w:trHeight w:val="260"/>
        </w:trPr>
        <w:tc>
          <w:tcPr>
            <w:tcW w:w="2281" w:type="pct"/>
          </w:tcPr>
          <w:p w14:paraId="27BFEF12" w14:textId="01274E27" w:rsidR="00E96D3E" w:rsidRPr="00422380" w:rsidRDefault="00E96D3E" w:rsidP="00E96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22380">
              <w:rPr>
                <w:rFonts w:ascii="Angsana New" w:hAnsi="Angsana New"/>
                <w:sz w:val="30"/>
                <w:szCs w:val="30"/>
                <w:cs/>
              </w:rPr>
              <w:t>ค่าบริการอื่น</w:t>
            </w:r>
          </w:p>
        </w:tc>
        <w:tc>
          <w:tcPr>
            <w:tcW w:w="533" w:type="pct"/>
            <w:vAlign w:val="center"/>
          </w:tcPr>
          <w:p w14:paraId="094347B4" w14:textId="75832FC4" w:rsidR="00E96D3E" w:rsidRPr="00422380" w:rsidRDefault="00E96D3E" w:rsidP="00E96D3E">
            <w:pPr>
              <w:pStyle w:val="a"/>
              <w:tabs>
                <w:tab w:val="clear" w:pos="1080"/>
                <w:tab w:val="decimal" w:pos="610"/>
                <w:tab w:val="decimal" w:pos="788"/>
              </w:tabs>
              <w:ind w:right="72"/>
              <w:jc w:val="right"/>
              <w:rPr>
                <w:rFonts w:ascii="Angsana New" w:hAnsi="Angsana New" w:cs="Angsana New"/>
                <w:lang w:val="en-US"/>
              </w:rPr>
            </w:pPr>
            <w:r w:rsidRPr="00422380">
              <w:rPr>
                <w:rFonts w:ascii="Angsana New" w:hAnsi="Angsana New" w:cs="Angsana New"/>
                <w:lang w:val="en-US"/>
              </w:rPr>
              <w:t>6,000</w:t>
            </w:r>
          </w:p>
        </w:tc>
        <w:tc>
          <w:tcPr>
            <w:tcW w:w="148" w:type="pct"/>
          </w:tcPr>
          <w:p w14:paraId="752286C6" w14:textId="276061AF" w:rsidR="00E96D3E" w:rsidRPr="00422380" w:rsidRDefault="00E96D3E" w:rsidP="00E96D3E">
            <w:pPr>
              <w:pStyle w:val="a"/>
              <w:tabs>
                <w:tab w:val="clear" w:pos="1080"/>
                <w:tab w:val="left" w:pos="342"/>
                <w:tab w:val="left" w:pos="469"/>
                <w:tab w:val="decimal" w:pos="527"/>
                <w:tab w:val="decimal" w:pos="788"/>
              </w:tabs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84" w:type="pct"/>
            <w:vAlign w:val="center"/>
          </w:tcPr>
          <w:p w14:paraId="48995796" w14:textId="6AA8CC17" w:rsidR="00E96D3E" w:rsidRPr="00422380" w:rsidRDefault="00E96D3E" w:rsidP="00E96D3E">
            <w:pPr>
              <w:pStyle w:val="a"/>
              <w:tabs>
                <w:tab w:val="clear" w:pos="1080"/>
                <w:tab w:val="decimal" w:pos="788"/>
              </w:tabs>
              <w:ind w:right="72"/>
              <w:rPr>
                <w:rFonts w:ascii="Angsana New" w:hAnsi="Angsana New" w:cs="Angsana New"/>
                <w:lang w:val="en-US"/>
              </w:rPr>
            </w:pPr>
            <w:r w:rsidRPr="00422380">
              <w:rPr>
                <w:rFonts w:ascii="Angsana New" w:hAnsi="Angsana New" w:cs="Angsana New"/>
                <w:lang w:val="en-US"/>
              </w:rPr>
              <w:t>6,000</w:t>
            </w:r>
          </w:p>
        </w:tc>
        <w:tc>
          <w:tcPr>
            <w:tcW w:w="146" w:type="pct"/>
          </w:tcPr>
          <w:p w14:paraId="3DC1E07F" w14:textId="77777777" w:rsidR="00E96D3E" w:rsidRPr="00422380" w:rsidRDefault="00E96D3E" w:rsidP="00E96D3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  <w:tab w:val="decimal" w:pos="788"/>
              </w:tabs>
              <w:spacing w:line="240" w:lineRule="auto"/>
              <w:ind w:left="-130" w:right="-10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51CE3B28" w14:textId="03B49236" w:rsidR="00E96D3E" w:rsidRPr="00422380" w:rsidRDefault="00E96D3E" w:rsidP="00E96D3E">
            <w:pPr>
              <w:pStyle w:val="a"/>
              <w:tabs>
                <w:tab w:val="clear" w:pos="1080"/>
                <w:tab w:val="decimal" w:pos="788"/>
              </w:tabs>
              <w:ind w:right="72"/>
              <w:rPr>
                <w:rFonts w:ascii="Angsana New" w:hAnsi="Angsana New" w:cs="Angsana New"/>
                <w:lang w:val="en-US"/>
              </w:rPr>
            </w:pPr>
            <w:r w:rsidRPr="00422380">
              <w:rPr>
                <w:rFonts w:ascii="Angsana New" w:hAnsi="Angsana New" w:cs="Angsana New"/>
                <w:lang w:val="en-US"/>
              </w:rPr>
              <w:t>6,000</w:t>
            </w:r>
          </w:p>
        </w:tc>
        <w:tc>
          <w:tcPr>
            <w:tcW w:w="146" w:type="pct"/>
          </w:tcPr>
          <w:p w14:paraId="6FC05142" w14:textId="77777777" w:rsidR="00E96D3E" w:rsidRPr="00422380" w:rsidRDefault="00E96D3E" w:rsidP="00E96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decimal" w:pos="78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3FFA481D" w14:textId="7732DFAF" w:rsidR="00E96D3E" w:rsidRPr="00422380" w:rsidRDefault="00E96D3E" w:rsidP="00E96D3E">
            <w:pPr>
              <w:pStyle w:val="a"/>
              <w:tabs>
                <w:tab w:val="clear" w:pos="1080"/>
                <w:tab w:val="decimal" w:pos="788"/>
              </w:tabs>
              <w:ind w:right="72"/>
              <w:rPr>
                <w:rFonts w:ascii="Angsana New" w:hAnsi="Angsana New" w:cs="Angsana New"/>
                <w:lang w:val="en-US"/>
              </w:rPr>
            </w:pPr>
            <w:r w:rsidRPr="00422380">
              <w:rPr>
                <w:rFonts w:ascii="Angsana New" w:hAnsi="Angsana New" w:cs="Angsana New" w:hint="cs"/>
                <w:cs/>
                <w:lang w:val="en-US"/>
              </w:rPr>
              <w:t>6,000</w:t>
            </w:r>
          </w:p>
        </w:tc>
      </w:tr>
      <w:tr w:rsidR="00E96D3E" w:rsidRPr="00422380" w14:paraId="09F3D006" w14:textId="77777777" w:rsidTr="00B52F7E">
        <w:trPr>
          <w:trHeight w:val="260"/>
        </w:trPr>
        <w:tc>
          <w:tcPr>
            <w:tcW w:w="2281" w:type="pct"/>
          </w:tcPr>
          <w:p w14:paraId="5C4A6605" w14:textId="77777777" w:rsidR="00E96D3E" w:rsidRPr="00422380" w:rsidRDefault="00E96D3E" w:rsidP="00E96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3" w:type="pct"/>
          </w:tcPr>
          <w:p w14:paraId="2D38AF00" w14:textId="77777777" w:rsidR="00E96D3E" w:rsidRPr="00422380" w:rsidRDefault="00E96D3E" w:rsidP="00E96D3E">
            <w:pPr>
              <w:pStyle w:val="a"/>
              <w:tabs>
                <w:tab w:val="clear" w:pos="1080"/>
                <w:tab w:val="decimal" w:pos="610"/>
                <w:tab w:val="decimal" w:pos="788"/>
              </w:tabs>
              <w:ind w:right="72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8" w:type="pct"/>
          </w:tcPr>
          <w:p w14:paraId="729E5D07" w14:textId="77777777" w:rsidR="00E96D3E" w:rsidRPr="00422380" w:rsidRDefault="00E96D3E" w:rsidP="00E96D3E">
            <w:pPr>
              <w:pStyle w:val="a"/>
              <w:tabs>
                <w:tab w:val="clear" w:pos="1080"/>
                <w:tab w:val="left" w:pos="342"/>
                <w:tab w:val="left" w:pos="469"/>
                <w:tab w:val="decimal" w:pos="610"/>
                <w:tab w:val="decimal" w:pos="788"/>
              </w:tabs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84" w:type="pct"/>
          </w:tcPr>
          <w:p w14:paraId="4063C111" w14:textId="77777777" w:rsidR="00E96D3E" w:rsidRPr="00422380" w:rsidRDefault="00E96D3E" w:rsidP="00E96D3E">
            <w:pPr>
              <w:pStyle w:val="a"/>
              <w:tabs>
                <w:tab w:val="clear" w:pos="1080"/>
                <w:tab w:val="decimal" w:pos="788"/>
              </w:tabs>
              <w:ind w:right="72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6" w:type="pct"/>
          </w:tcPr>
          <w:p w14:paraId="4DF275D4" w14:textId="77777777" w:rsidR="00E96D3E" w:rsidRPr="00422380" w:rsidRDefault="00E96D3E" w:rsidP="00E96D3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  <w:tab w:val="decimal" w:pos="788"/>
              </w:tabs>
              <w:spacing w:line="240" w:lineRule="auto"/>
              <w:ind w:left="-130" w:right="-10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699F18E2" w14:textId="77777777" w:rsidR="00E96D3E" w:rsidRPr="00422380" w:rsidRDefault="00E96D3E" w:rsidP="00E96D3E">
            <w:pPr>
              <w:pStyle w:val="a"/>
              <w:tabs>
                <w:tab w:val="clear" w:pos="1080"/>
                <w:tab w:val="decimal" w:pos="788"/>
              </w:tabs>
              <w:ind w:right="72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6" w:type="pct"/>
          </w:tcPr>
          <w:p w14:paraId="178A9243" w14:textId="77777777" w:rsidR="00E96D3E" w:rsidRPr="00422380" w:rsidRDefault="00E96D3E" w:rsidP="00E96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decimal" w:pos="78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3A19C6FE" w14:textId="77777777" w:rsidR="00E96D3E" w:rsidRPr="00422380" w:rsidRDefault="00E96D3E" w:rsidP="00E96D3E">
            <w:pPr>
              <w:pStyle w:val="a"/>
              <w:tabs>
                <w:tab w:val="clear" w:pos="1080"/>
                <w:tab w:val="decimal" w:pos="788"/>
              </w:tabs>
              <w:ind w:right="72"/>
              <w:rPr>
                <w:rFonts w:ascii="Angsana New" w:hAnsi="Angsana New" w:cs="Angsana New"/>
                <w:lang w:val="en-US"/>
              </w:rPr>
            </w:pPr>
          </w:p>
        </w:tc>
      </w:tr>
      <w:tr w:rsidR="00E96D3E" w:rsidRPr="00422380" w14:paraId="641E982B" w14:textId="77777777" w:rsidTr="00B52F7E">
        <w:trPr>
          <w:trHeight w:val="260"/>
        </w:trPr>
        <w:tc>
          <w:tcPr>
            <w:tcW w:w="2281" w:type="pct"/>
          </w:tcPr>
          <w:p w14:paraId="36B0D3B7" w14:textId="1D5A0576" w:rsidR="00E96D3E" w:rsidRPr="00422380" w:rsidRDefault="00E96D3E" w:rsidP="00E96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223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33" w:type="pct"/>
          </w:tcPr>
          <w:p w14:paraId="38B6EAB3" w14:textId="21903BE3" w:rsidR="00E96D3E" w:rsidRPr="00422380" w:rsidRDefault="00E96D3E" w:rsidP="00E96D3E">
            <w:pPr>
              <w:pStyle w:val="a"/>
              <w:tabs>
                <w:tab w:val="clear" w:pos="1080"/>
                <w:tab w:val="decimal" w:pos="610"/>
                <w:tab w:val="decimal" w:pos="788"/>
              </w:tabs>
              <w:ind w:right="72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8" w:type="pct"/>
          </w:tcPr>
          <w:p w14:paraId="5C5698FC" w14:textId="77777777" w:rsidR="00E96D3E" w:rsidRPr="00422380" w:rsidRDefault="00E96D3E" w:rsidP="00E96D3E">
            <w:pPr>
              <w:pStyle w:val="a"/>
              <w:tabs>
                <w:tab w:val="clear" w:pos="1080"/>
                <w:tab w:val="left" w:pos="342"/>
                <w:tab w:val="left" w:pos="469"/>
                <w:tab w:val="decimal" w:pos="610"/>
                <w:tab w:val="decimal" w:pos="788"/>
              </w:tabs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84" w:type="pct"/>
          </w:tcPr>
          <w:p w14:paraId="0137F216" w14:textId="355639E6" w:rsidR="00E96D3E" w:rsidRPr="00422380" w:rsidRDefault="00E96D3E" w:rsidP="00E96D3E">
            <w:pPr>
              <w:pStyle w:val="a"/>
              <w:tabs>
                <w:tab w:val="clear" w:pos="1080"/>
                <w:tab w:val="decimal" w:pos="788"/>
              </w:tabs>
              <w:ind w:right="72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6" w:type="pct"/>
          </w:tcPr>
          <w:p w14:paraId="5A4EF71B" w14:textId="77777777" w:rsidR="00E96D3E" w:rsidRPr="00422380" w:rsidRDefault="00E96D3E" w:rsidP="00E96D3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  <w:tab w:val="decimal" w:pos="788"/>
              </w:tabs>
              <w:spacing w:line="240" w:lineRule="auto"/>
              <w:ind w:left="-130" w:right="-10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226A9ABB" w14:textId="47F7FC81" w:rsidR="00E96D3E" w:rsidRPr="00422380" w:rsidRDefault="00E96D3E" w:rsidP="00E96D3E">
            <w:pPr>
              <w:pStyle w:val="a"/>
              <w:tabs>
                <w:tab w:val="clear" w:pos="1080"/>
                <w:tab w:val="decimal" w:pos="788"/>
              </w:tabs>
              <w:ind w:right="72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6" w:type="pct"/>
          </w:tcPr>
          <w:p w14:paraId="6EBEC7A8" w14:textId="77777777" w:rsidR="00E96D3E" w:rsidRPr="00422380" w:rsidRDefault="00E96D3E" w:rsidP="00E96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decimal" w:pos="78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27FE5C10" w14:textId="0F9EB370" w:rsidR="00E96D3E" w:rsidRPr="00422380" w:rsidRDefault="00E96D3E" w:rsidP="00E96D3E">
            <w:pPr>
              <w:pStyle w:val="a"/>
              <w:tabs>
                <w:tab w:val="clear" w:pos="1080"/>
                <w:tab w:val="decimal" w:pos="788"/>
              </w:tabs>
              <w:ind w:right="72"/>
              <w:rPr>
                <w:rFonts w:ascii="Angsana New" w:hAnsi="Angsana New" w:cs="Angsana New"/>
                <w:lang w:val="en-US"/>
              </w:rPr>
            </w:pPr>
          </w:p>
        </w:tc>
      </w:tr>
      <w:tr w:rsidR="00E96D3E" w:rsidRPr="00422380" w14:paraId="7F9F8AD5" w14:textId="77777777" w:rsidTr="00B52F7E">
        <w:trPr>
          <w:trHeight w:val="260"/>
        </w:trPr>
        <w:tc>
          <w:tcPr>
            <w:tcW w:w="2281" w:type="pct"/>
          </w:tcPr>
          <w:p w14:paraId="7750BEE1" w14:textId="50E9E8CF" w:rsidR="00E96D3E" w:rsidRPr="00422380" w:rsidRDefault="00E96D3E" w:rsidP="00E96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22380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533" w:type="pct"/>
          </w:tcPr>
          <w:p w14:paraId="6FB7C368" w14:textId="77777777" w:rsidR="00E96D3E" w:rsidRPr="00422380" w:rsidRDefault="00E96D3E" w:rsidP="00E96D3E">
            <w:pPr>
              <w:pStyle w:val="a"/>
              <w:tabs>
                <w:tab w:val="clear" w:pos="1080"/>
                <w:tab w:val="decimal" w:pos="527"/>
              </w:tabs>
              <w:ind w:right="72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8" w:type="pct"/>
          </w:tcPr>
          <w:p w14:paraId="77D06EC7" w14:textId="77777777" w:rsidR="00E96D3E" w:rsidRPr="00422380" w:rsidRDefault="00E96D3E" w:rsidP="00E96D3E">
            <w:pPr>
              <w:pStyle w:val="a"/>
              <w:tabs>
                <w:tab w:val="clear" w:pos="1080"/>
                <w:tab w:val="left" w:pos="342"/>
                <w:tab w:val="left" w:pos="469"/>
                <w:tab w:val="decimal" w:pos="527"/>
              </w:tabs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84" w:type="pct"/>
          </w:tcPr>
          <w:p w14:paraId="1236CE31" w14:textId="77777777" w:rsidR="00E96D3E" w:rsidRPr="00422380" w:rsidRDefault="00E96D3E" w:rsidP="00E96D3E">
            <w:pPr>
              <w:pStyle w:val="a"/>
              <w:tabs>
                <w:tab w:val="clear" w:pos="1080"/>
                <w:tab w:val="decimal" w:pos="788"/>
              </w:tabs>
              <w:ind w:right="72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6" w:type="pct"/>
          </w:tcPr>
          <w:p w14:paraId="5B90F80E" w14:textId="77777777" w:rsidR="00E96D3E" w:rsidRPr="00422380" w:rsidRDefault="00E96D3E" w:rsidP="00E96D3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  <w:tab w:val="decimal" w:pos="788"/>
              </w:tabs>
              <w:spacing w:line="240" w:lineRule="auto"/>
              <w:ind w:left="-130" w:right="-10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2" w:type="pct"/>
          </w:tcPr>
          <w:p w14:paraId="63890B26" w14:textId="77777777" w:rsidR="00E96D3E" w:rsidRPr="00422380" w:rsidRDefault="00E96D3E" w:rsidP="00E96D3E">
            <w:pPr>
              <w:pStyle w:val="a"/>
              <w:tabs>
                <w:tab w:val="clear" w:pos="1080"/>
                <w:tab w:val="decimal" w:pos="788"/>
                <w:tab w:val="decimal" w:pos="1295"/>
              </w:tabs>
              <w:ind w:right="72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6" w:type="pct"/>
          </w:tcPr>
          <w:p w14:paraId="1B7D9762" w14:textId="77777777" w:rsidR="00E96D3E" w:rsidRPr="00422380" w:rsidRDefault="00E96D3E" w:rsidP="00E96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decimal" w:pos="78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3C2557A1" w14:textId="77777777" w:rsidR="00E96D3E" w:rsidRPr="00422380" w:rsidRDefault="00E96D3E" w:rsidP="00E96D3E">
            <w:pPr>
              <w:pStyle w:val="a"/>
              <w:tabs>
                <w:tab w:val="clear" w:pos="1080"/>
                <w:tab w:val="decimal" w:pos="788"/>
              </w:tabs>
              <w:ind w:right="72"/>
              <w:rPr>
                <w:rFonts w:ascii="Angsana New" w:hAnsi="Angsana New" w:cs="Angsana New"/>
                <w:lang w:val="en-US"/>
              </w:rPr>
            </w:pPr>
          </w:p>
        </w:tc>
      </w:tr>
      <w:tr w:rsidR="00E96D3E" w:rsidRPr="00422380" w14:paraId="4EC1F6E5" w14:textId="77777777" w:rsidTr="00E947C7">
        <w:trPr>
          <w:trHeight w:val="260"/>
        </w:trPr>
        <w:tc>
          <w:tcPr>
            <w:tcW w:w="2281" w:type="pct"/>
          </w:tcPr>
          <w:p w14:paraId="5280AB90" w14:textId="4B978CDC" w:rsidR="00E96D3E" w:rsidRPr="00422380" w:rsidRDefault="00E96D3E" w:rsidP="00E96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22380">
              <w:rPr>
                <w:rFonts w:ascii="Angsana New" w:hAnsi="Angsana New"/>
                <w:sz w:val="30"/>
                <w:szCs w:val="30"/>
                <w:cs/>
              </w:rPr>
              <w:t xml:space="preserve"> ผลประโยชน์ระยะสั้น</w:t>
            </w:r>
          </w:p>
        </w:tc>
        <w:tc>
          <w:tcPr>
            <w:tcW w:w="533" w:type="pct"/>
          </w:tcPr>
          <w:p w14:paraId="2D428A4E" w14:textId="30A3BCF0" w:rsidR="00E96D3E" w:rsidRPr="00422380" w:rsidRDefault="00E96D3E" w:rsidP="00E96D3E">
            <w:pPr>
              <w:pStyle w:val="a"/>
              <w:tabs>
                <w:tab w:val="clear" w:pos="1080"/>
                <w:tab w:val="decimal" w:pos="1295"/>
              </w:tabs>
              <w:ind w:right="72"/>
              <w:rPr>
                <w:rFonts w:ascii="Angsana New" w:hAnsi="Angsana New" w:cs="Angsana New"/>
                <w:cs/>
                <w:lang w:val="en-US"/>
              </w:rPr>
            </w:pPr>
            <w:r w:rsidRPr="00422380">
              <w:rPr>
                <w:rFonts w:ascii="Angsana New" w:hAnsi="Angsana New" w:cs="Angsana New"/>
                <w:lang w:val="en-US"/>
              </w:rPr>
              <w:t>219,542</w:t>
            </w:r>
          </w:p>
        </w:tc>
        <w:tc>
          <w:tcPr>
            <w:tcW w:w="148" w:type="pct"/>
          </w:tcPr>
          <w:p w14:paraId="6CC0A7C0" w14:textId="77777777" w:rsidR="00E96D3E" w:rsidRPr="00422380" w:rsidRDefault="00E96D3E" w:rsidP="00E96D3E">
            <w:pPr>
              <w:pStyle w:val="a"/>
              <w:tabs>
                <w:tab w:val="clear" w:pos="1080"/>
                <w:tab w:val="left" w:pos="342"/>
                <w:tab w:val="left" w:pos="469"/>
                <w:tab w:val="decimal" w:pos="527"/>
              </w:tabs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84" w:type="pct"/>
          </w:tcPr>
          <w:p w14:paraId="35F073A7" w14:textId="6EED1AFE" w:rsidR="00E96D3E" w:rsidRPr="00422380" w:rsidRDefault="00E96D3E" w:rsidP="00E96D3E">
            <w:pPr>
              <w:pStyle w:val="a"/>
              <w:tabs>
                <w:tab w:val="clear" w:pos="1080"/>
                <w:tab w:val="decimal" w:pos="788"/>
              </w:tabs>
              <w:ind w:right="72"/>
              <w:rPr>
                <w:rFonts w:ascii="Angsana New" w:hAnsi="Angsana New" w:cs="Angsana New"/>
                <w:lang w:val="en-US"/>
              </w:rPr>
            </w:pPr>
            <w:r w:rsidRPr="00422380">
              <w:rPr>
                <w:rFonts w:ascii="Angsana New" w:hAnsi="Angsana New" w:cs="Angsana New"/>
                <w:lang w:val="en-US"/>
              </w:rPr>
              <w:t>200,164</w:t>
            </w:r>
          </w:p>
        </w:tc>
        <w:tc>
          <w:tcPr>
            <w:tcW w:w="146" w:type="pct"/>
          </w:tcPr>
          <w:p w14:paraId="64918DBB" w14:textId="77777777" w:rsidR="00E96D3E" w:rsidRPr="00422380" w:rsidRDefault="00E96D3E" w:rsidP="00E96D3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  <w:tab w:val="decimal" w:pos="788"/>
              </w:tabs>
              <w:spacing w:line="240" w:lineRule="auto"/>
              <w:ind w:left="-130" w:right="-10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2" w:type="pct"/>
          </w:tcPr>
          <w:p w14:paraId="3EF72463" w14:textId="77F9880E" w:rsidR="00E96D3E" w:rsidRPr="00422380" w:rsidRDefault="00E96D3E" w:rsidP="00E96D3E">
            <w:pPr>
              <w:pStyle w:val="a"/>
              <w:tabs>
                <w:tab w:val="clear" w:pos="1080"/>
                <w:tab w:val="decimal" w:pos="790"/>
              </w:tabs>
              <w:ind w:right="72"/>
              <w:rPr>
                <w:rFonts w:ascii="Angsana New" w:hAnsi="Angsana New" w:cs="Angsana New"/>
                <w:lang w:val="en-US"/>
              </w:rPr>
            </w:pPr>
            <w:r w:rsidRPr="00422380">
              <w:rPr>
                <w:rFonts w:ascii="Angsana New" w:hAnsi="Angsana New" w:cs="Angsana New"/>
                <w:lang w:val="en-US"/>
              </w:rPr>
              <w:t>219,542</w:t>
            </w:r>
          </w:p>
        </w:tc>
        <w:tc>
          <w:tcPr>
            <w:tcW w:w="146" w:type="pct"/>
          </w:tcPr>
          <w:p w14:paraId="2A3BC18F" w14:textId="77777777" w:rsidR="00E96D3E" w:rsidRPr="00422380" w:rsidRDefault="00E96D3E" w:rsidP="00E96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decimal" w:pos="78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517D4B63" w14:textId="4E01F7AB" w:rsidR="00E96D3E" w:rsidRPr="00422380" w:rsidRDefault="00E96D3E" w:rsidP="00E96D3E">
            <w:pPr>
              <w:pStyle w:val="a"/>
              <w:tabs>
                <w:tab w:val="clear" w:pos="1080"/>
                <w:tab w:val="decimal" w:pos="788"/>
              </w:tabs>
              <w:ind w:right="72"/>
              <w:rPr>
                <w:rFonts w:ascii="Angsana New" w:hAnsi="Angsana New" w:cs="Angsana New"/>
                <w:lang w:val="en-US"/>
              </w:rPr>
            </w:pPr>
            <w:r w:rsidRPr="00422380">
              <w:rPr>
                <w:rFonts w:ascii="Angsana New" w:hAnsi="Angsana New" w:cs="Angsana New"/>
                <w:lang w:val="en-US"/>
              </w:rPr>
              <w:t>200,164</w:t>
            </w:r>
          </w:p>
        </w:tc>
      </w:tr>
      <w:tr w:rsidR="00E96D3E" w:rsidRPr="00422380" w14:paraId="41CA2BCA" w14:textId="77777777" w:rsidTr="00E947C7">
        <w:trPr>
          <w:trHeight w:val="260"/>
        </w:trPr>
        <w:tc>
          <w:tcPr>
            <w:tcW w:w="2281" w:type="pct"/>
          </w:tcPr>
          <w:p w14:paraId="30B1254C" w14:textId="43DE9632" w:rsidR="00E96D3E" w:rsidRPr="00422380" w:rsidRDefault="00E96D3E" w:rsidP="00E96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22380">
              <w:rPr>
                <w:rFonts w:ascii="Angsana New" w:hAnsi="Angsana New"/>
                <w:sz w:val="30"/>
                <w:szCs w:val="30"/>
                <w:cs/>
              </w:rPr>
              <w:t xml:space="preserve"> ผลประโยชน์หลังออกจากงาน</w:t>
            </w:r>
          </w:p>
        </w:tc>
        <w:tc>
          <w:tcPr>
            <w:tcW w:w="533" w:type="pct"/>
          </w:tcPr>
          <w:p w14:paraId="16F0B08D" w14:textId="1494172F" w:rsidR="00E96D3E" w:rsidRPr="00422380" w:rsidRDefault="00E96D3E" w:rsidP="00E96D3E">
            <w:pPr>
              <w:pStyle w:val="a"/>
              <w:tabs>
                <w:tab w:val="clear" w:pos="1080"/>
                <w:tab w:val="decimal" w:pos="1295"/>
              </w:tabs>
              <w:ind w:right="72"/>
              <w:rPr>
                <w:rFonts w:ascii="Angsana New" w:hAnsi="Angsana New" w:cs="Angsana New"/>
                <w:lang w:val="en-US"/>
              </w:rPr>
            </w:pPr>
            <w:r w:rsidRPr="00422380">
              <w:rPr>
                <w:rFonts w:ascii="Angsana New" w:hAnsi="Angsana New" w:cs="Angsana New"/>
                <w:lang w:val="en-US"/>
              </w:rPr>
              <w:t>5,849</w:t>
            </w:r>
          </w:p>
        </w:tc>
        <w:tc>
          <w:tcPr>
            <w:tcW w:w="148" w:type="pct"/>
          </w:tcPr>
          <w:p w14:paraId="2AB1BFD4" w14:textId="77777777" w:rsidR="00E96D3E" w:rsidRPr="00422380" w:rsidRDefault="00E96D3E" w:rsidP="00E96D3E">
            <w:pPr>
              <w:pStyle w:val="a"/>
              <w:tabs>
                <w:tab w:val="clear" w:pos="1080"/>
                <w:tab w:val="left" w:pos="342"/>
                <w:tab w:val="left" w:pos="469"/>
                <w:tab w:val="decimal" w:pos="527"/>
              </w:tabs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84" w:type="pct"/>
          </w:tcPr>
          <w:p w14:paraId="0019011C" w14:textId="1B9831CC" w:rsidR="00E96D3E" w:rsidRPr="00422380" w:rsidRDefault="00E96D3E" w:rsidP="00E96D3E">
            <w:pPr>
              <w:pStyle w:val="a"/>
              <w:tabs>
                <w:tab w:val="clear" w:pos="1080"/>
                <w:tab w:val="decimal" w:pos="788"/>
              </w:tabs>
              <w:ind w:right="72"/>
              <w:rPr>
                <w:rFonts w:ascii="Angsana New" w:hAnsi="Angsana New" w:cs="Angsana New"/>
                <w:lang w:val="en-US"/>
              </w:rPr>
            </w:pPr>
            <w:r w:rsidRPr="00422380">
              <w:rPr>
                <w:rFonts w:ascii="Angsana New" w:hAnsi="Angsana New" w:cs="Angsana New"/>
                <w:lang w:val="en-US"/>
              </w:rPr>
              <w:t>5,665</w:t>
            </w:r>
          </w:p>
        </w:tc>
        <w:tc>
          <w:tcPr>
            <w:tcW w:w="146" w:type="pct"/>
          </w:tcPr>
          <w:p w14:paraId="5A4C4186" w14:textId="77777777" w:rsidR="00E96D3E" w:rsidRPr="00422380" w:rsidRDefault="00E96D3E" w:rsidP="00E96D3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  <w:tab w:val="decimal" w:pos="788"/>
              </w:tabs>
              <w:spacing w:line="240" w:lineRule="auto"/>
              <w:ind w:left="-130" w:right="-10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2" w:type="pct"/>
          </w:tcPr>
          <w:p w14:paraId="3A7A8DEB" w14:textId="3AE5790C" w:rsidR="00E96D3E" w:rsidRPr="00422380" w:rsidRDefault="00E96D3E" w:rsidP="00E96D3E">
            <w:pPr>
              <w:pStyle w:val="a"/>
              <w:tabs>
                <w:tab w:val="clear" w:pos="1080"/>
                <w:tab w:val="decimal" w:pos="790"/>
              </w:tabs>
              <w:ind w:right="72"/>
              <w:rPr>
                <w:rFonts w:ascii="Angsana New" w:hAnsi="Angsana New" w:cs="Angsana New"/>
                <w:lang w:val="en-US"/>
              </w:rPr>
            </w:pPr>
            <w:r w:rsidRPr="00422380">
              <w:rPr>
                <w:rFonts w:ascii="Angsana New" w:hAnsi="Angsana New" w:cs="Angsana New"/>
                <w:lang w:val="en-US"/>
              </w:rPr>
              <w:t>5,849</w:t>
            </w:r>
          </w:p>
        </w:tc>
        <w:tc>
          <w:tcPr>
            <w:tcW w:w="146" w:type="pct"/>
          </w:tcPr>
          <w:p w14:paraId="0AA3487E" w14:textId="77777777" w:rsidR="00E96D3E" w:rsidRPr="00422380" w:rsidRDefault="00E96D3E" w:rsidP="00E96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decimal" w:pos="78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3520AE44" w14:textId="29D9951C" w:rsidR="00E96D3E" w:rsidRPr="00422380" w:rsidRDefault="00E96D3E" w:rsidP="00E96D3E">
            <w:pPr>
              <w:pStyle w:val="a"/>
              <w:tabs>
                <w:tab w:val="clear" w:pos="1080"/>
                <w:tab w:val="decimal" w:pos="788"/>
              </w:tabs>
              <w:ind w:right="72"/>
              <w:rPr>
                <w:rFonts w:ascii="Angsana New" w:hAnsi="Angsana New" w:cs="Angsana New"/>
                <w:lang w:val="en-US"/>
              </w:rPr>
            </w:pPr>
            <w:r w:rsidRPr="00422380">
              <w:rPr>
                <w:rFonts w:ascii="Angsana New" w:hAnsi="Angsana New" w:cs="Angsana New"/>
                <w:lang w:val="en-US"/>
              </w:rPr>
              <w:t>5,665</w:t>
            </w:r>
          </w:p>
        </w:tc>
      </w:tr>
      <w:tr w:rsidR="00E96D3E" w:rsidRPr="00422380" w14:paraId="2F60064C" w14:textId="77777777" w:rsidTr="00E947C7">
        <w:trPr>
          <w:trHeight w:val="260"/>
        </w:trPr>
        <w:tc>
          <w:tcPr>
            <w:tcW w:w="2281" w:type="pct"/>
          </w:tcPr>
          <w:p w14:paraId="4BBCE307" w14:textId="03D9C786" w:rsidR="00E96D3E" w:rsidRPr="00422380" w:rsidRDefault="00E96D3E" w:rsidP="00E96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22380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422380">
              <w:rPr>
                <w:rFonts w:ascii="Angsana New" w:hAnsi="Angsana New"/>
                <w:sz w:val="30"/>
                <w:szCs w:val="30"/>
                <w:cs/>
              </w:rPr>
              <w:t>ผลประโยชน</w:t>
            </w:r>
            <w:r w:rsidRPr="00422380">
              <w:rPr>
                <w:rFonts w:ascii="Angsana New" w:hAnsi="Angsana New" w:hint="cs"/>
                <w:sz w:val="30"/>
                <w:szCs w:val="30"/>
                <w:cs/>
              </w:rPr>
              <w:t>์ระยะยาวอื่น</w:t>
            </w:r>
          </w:p>
        </w:tc>
        <w:tc>
          <w:tcPr>
            <w:tcW w:w="533" w:type="pct"/>
          </w:tcPr>
          <w:p w14:paraId="285E6840" w14:textId="104A314E" w:rsidR="00E96D3E" w:rsidRPr="00422380" w:rsidRDefault="00E96D3E" w:rsidP="00E96D3E">
            <w:pPr>
              <w:pStyle w:val="a"/>
              <w:tabs>
                <w:tab w:val="clear" w:pos="1080"/>
                <w:tab w:val="decimal" w:pos="1295"/>
              </w:tabs>
              <w:ind w:right="72"/>
              <w:rPr>
                <w:rFonts w:ascii="Angsana New" w:hAnsi="Angsana New" w:cs="Angsana New"/>
                <w:lang w:val="en-US"/>
              </w:rPr>
            </w:pPr>
            <w:r w:rsidRPr="00422380">
              <w:rPr>
                <w:rFonts w:ascii="Angsana New" w:hAnsi="Angsana New" w:cs="Angsana New"/>
                <w:lang w:val="en-US"/>
              </w:rPr>
              <w:t>39,607</w:t>
            </w:r>
          </w:p>
        </w:tc>
        <w:tc>
          <w:tcPr>
            <w:tcW w:w="148" w:type="pct"/>
          </w:tcPr>
          <w:p w14:paraId="48D21785" w14:textId="77777777" w:rsidR="00E96D3E" w:rsidRPr="00422380" w:rsidRDefault="00E96D3E" w:rsidP="00E96D3E">
            <w:pPr>
              <w:pStyle w:val="a"/>
              <w:tabs>
                <w:tab w:val="clear" w:pos="1080"/>
                <w:tab w:val="left" w:pos="342"/>
                <w:tab w:val="left" w:pos="469"/>
                <w:tab w:val="decimal" w:pos="527"/>
              </w:tabs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84" w:type="pct"/>
          </w:tcPr>
          <w:p w14:paraId="3EDD32F7" w14:textId="7CB36B6D" w:rsidR="00E96D3E" w:rsidRPr="00422380" w:rsidRDefault="00E96D3E" w:rsidP="00E96D3E">
            <w:pPr>
              <w:pStyle w:val="a"/>
              <w:tabs>
                <w:tab w:val="clear" w:pos="1080"/>
                <w:tab w:val="decimal" w:pos="788"/>
              </w:tabs>
              <w:ind w:right="72"/>
              <w:rPr>
                <w:rFonts w:ascii="Angsana New" w:hAnsi="Angsana New" w:cs="Angsana New"/>
                <w:lang w:val="en-US"/>
              </w:rPr>
            </w:pPr>
            <w:r w:rsidRPr="00422380">
              <w:rPr>
                <w:rFonts w:ascii="Angsana New" w:hAnsi="Angsana New" w:cs="Angsana New"/>
                <w:lang w:val="en-US"/>
              </w:rPr>
              <w:t>20,954</w:t>
            </w:r>
          </w:p>
        </w:tc>
        <w:tc>
          <w:tcPr>
            <w:tcW w:w="146" w:type="pct"/>
          </w:tcPr>
          <w:p w14:paraId="46F90BEA" w14:textId="77777777" w:rsidR="00E96D3E" w:rsidRPr="00422380" w:rsidRDefault="00E96D3E" w:rsidP="00E96D3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  <w:tab w:val="decimal" w:pos="788"/>
              </w:tabs>
              <w:spacing w:line="240" w:lineRule="auto"/>
              <w:ind w:left="-130" w:right="-10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2" w:type="pct"/>
          </w:tcPr>
          <w:p w14:paraId="5B4AF635" w14:textId="106193DC" w:rsidR="00E96D3E" w:rsidRPr="00422380" w:rsidRDefault="00E96D3E" w:rsidP="00E96D3E">
            <w:pPr>
              <w:pStyle w:val="a"/>
              <w:tabs>
                <w:tab w:val="clear" w:pos="1080"/>
                <w:tab w:val="decimal" w:pos="790"/>
              </w:tabs>
              <w:ind w:right="72"/>
              <w:rPr>
                <w:rFonts w:ascii="Angsana New" w:hAnsi="Angsana New" w:cs="Angsana New"/>
                <w:lang w:val="en-US"/>
              </w:rPr>
            </w:pPr>
            <w:r w:rsidRPr="00422380">
              <w:rPr>
                <w:rFonts w:ascii="Angsana New" w:hAnsi="Angsana New" w:cs="Angsana New"/>
                <w:lang w:val="en-US"/>
              </w:rPr>
              <w:t>39,607</w:t>
            </w:r>
          </w:p>
        </w:tc>
        <w:tc>
          <w:tcPr>
            <w:tcW w:w="146" w:type="pct"/>
          </w:tcPr>
          <w:p w14:paraId="65D4462A" w14:textId="77777777" w:rsidR="00E96D3E" w:rsidRPr="00422380" w:rsidRDefault="00E96D3E" w:rsidP="00E96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decimal" w:pos="78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1B949D37" w14:textId="202E712A" w:rsidR="00E96D3E" w:rsidRPr="00422380" w:rsidRDefault="00E96D3E" w:rsidP="007A4D3B">
            <w:pPr>
              <w:pStyle w:val="a"/>
              <w:tabs>
                <w:tab w:val="clear" w:pos="1080"/>
                <w:tab w:val="decimal" w:pos="788"/>
              </w:tabs>
              <w:ind w:right="72"/>
              <w:rPr>
                <w:rFonts w:ascii="Angsana New" w:hAnsi="Angsana New" w:cs="Angsana New"/>
                <w:lang w:val="en-US"/>
              </w:rPr>
            </w:pPr>
            <w:r w:rsidRPr="00422380">
              <w:rPr>
                <w:rFonts w:ascii="Angsana New" w:hAnsi="Angsana New" w:cs="Angsana New"/>
                <w:lang w:val="en-US"/>
              </w:rPr>
              <w:t>20,954</w:t>
            </w:r>
          </w:p>
        </w:tc>
      </w:tr>
      <w:tr w:rsidR="00E96D3E" w:rsidRPr="00422380" w14:paraId="080586AD" w14:textId="77777777" w:rsidTr="00F86951">
        <w:trPr>
          <w:trHeight w:val="260"/>
        </w:trPr>
        <w:tc>
          <w:tcPr>
            <w:tcW w:w="2281" w:type="pct"/>
          </w:tcPr>
          <w:p w14:paraId="4B273E04" w14:textId="19C18D37" w:rsidR="00E96D3E" w:rsidRPr="00422380" w:rsidRDefault="00E96D3E" w:rsidP="00E96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223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รวมค่าตอบแทนผู้บริหารสำคัญ</w:t>
            </w:r>
          </w:p>
        </w:tc>
        <w:tc>
          <w:tcPr>
            <w:tcW w:w="533" w:type="pct"/>
            <w:tcBorders>
              <w:top w:val="single" w:sz="4" w:space="0" w:color="auto"/>
              <w:bottom w:val="double" w:sz="4" w:space="0" w:color="000000" w:themeColor="text1"/>
            </w:tcBorders>
          </w:tcPr>
          <w:p w14:paraId="3B830BE0" w14:textId="09523EE7" w:rsidR="00E96D3E" w:rsidRPr="00422380" w:rsidRDefault="00E96D3E" w:rsidP="00E96D3E">
            <w:pPr>
              <w:pStyle w:val="a"/>
              <w:tabs>
                <w:tab w:val="clear" w:pos="1080"/>
                <w:tab w:val="decimal" w:pos="1295"/>
              </w:tabs>
              <w:ind w:right="72"/>
              <w:rPr>
                <w:rFonts w:ascii="Angsana New" w:hAnsi="Angsana New" w:cs="Angsana New"/>
                <w:lang w:val="en-US"/>
              </w:rPr>
            </w:pPr>
            <w:r w:rsidRPr="00422380">
              <w:rPr>
                <w:rFonts w:ascii="Angsana New" w:hAnsi="Angsana New" w:cs="Angsana New"/>
                <w:b/>
                <w:bCs/>
                <w:lang w:val="en-US"/>
              </w:rPr>
              <w:t>264,998</w:t>
            </w:r>
          </w:p>
        </w:tc>
        <w:tc>
          <w:tcPr>
            <w:tcW w:w="148" w:type="pct"/>
          </w:tcPr>
          <w:p w14:paraId="2D6B63D9" w14:textId="77777777" w:rsidR="00E96D3E" w:rsidRPr="00422380" w:rsidRDefault="00E96D3E" w:rsidP="00E96D3E">
            <w:pPr>
              <w:pStyle w:val="a"/>
              <w:tabs>
                <w:tab w:val="clear" w:pos="1080"/>
                <w:tab w:val="left" w:pos="342"/>
                <w:tab w:val="left" w:pos="469"/>
                <w:tab w:val="decimal" w:pos="527"/>
              </w:tabs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000000" w:themeColor="text1"/>
            </w:tcBorders>
          </w:tcPr>
          <w:p w14:paraId="0BE23CA6" w14:textId="03B9C95D" w:rsidR="00E96D3E" w:rsidRPr="00422380" w:rsidRDefault="00E96D3E" w:rsidP="00E96D3E">
            <w:pPr>
              <w:pStyle w:val="a"/>
              <w:tabs>
                <w:tab w:val="clear" w:pos="1080"/>
                <w:tab w:val="decimal" w:pos="788"/>
              </w:tabs>
              <w:ind w:right="72"/>
              <w:rPr>
                <w:rFonts w:ascii="Angsana New" w:hAnsi="Angsana New" w:cs="Angsana New"/>
                <w:lang w:val="en-US"/>
              </w:rPr>
            </w:pPr>
            <w:r w:rsidRPr="00422380">
              <w:rPr>
                <w:rFonts w:ascii="Angsana New" w:hAnsi="Angsana New" w:cs="Angsana New"/>
                <w:b/>
                <w:bCs/>
                <w:lang w:val="en-US"/>
              </w:rPr>
              <w:t>226,783</w:t>
            </w:r>
          </w:p>
        </w:tc>
        <w:tc>
          <w:tcPr>
            <w:tcW w:w="146" w:type="pct"/>
          </w:tcPr>
          <w:p w14:paraId="013D645B" w14:textId="77777777" w:rsidR="00E96D3E" w:rsidRPr="00422380" w:rsidRDefault="00E96D3E" w:rsidP="00E96D3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  <w:tab w:val="decimal" w:pos="788"/>
              </w:tabs>
              <w:spacing w:line="240" w:lineRule="auto"/>
              <w:ind w:left="-130" w:right="-10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000000" w:themeColor="text1"/>
            </w:tcBorders>
          </w:tcPr>
          <w:p w14:paraId="2B3FA571" w14:textId="0A7211E0" w:rsidR="00E96D3E" w:rsidRPr="00422380" w:rsidRDefault="00E96D3E" w:rsidP="00E96D3E">
            <w:pPr>
              <w:pStyle w:val="a"/>
              <w:tabs>
                <w:tab w:val="clear" w:pos="1080"/>
                <w:tab w:val="decimal" w:pos="788"/>
              </w:tabs>
              <w:ind w:right="72"/>
              <w:rPr>
                <w:rFonts w:ascii="Angsana New" w:hAnsi="Angsana New" w:cs="Angsana New"/>
                <w:b/>
                <w:bCs/>
                <w:lang w:val="en-US"/>
              </w:rPr>
            </w:pPr>
            <w:r w:rsidRPr="00422380">
              <w:rPr>
                <w:rFonts w:ascii="Angsana New" w:hAnsi="Angsana New" w:cs="Angsana New"/>
                <w:b/>
                <w:bCs/>
                <w:lang w:val="en-US"/>
              </w:rPr>
              <w:t>264,998</w:t>
            </w:r>
          </w:p>
        </w:tc>
        <w:tc>
          <w:tcPr>
            <w:tcW w:w="146" w:type="pct"/>
          </w:tcPr>
          <w:p w14:paraId="43BAA43D" w14:textId="77777777" w:rsidR="00E96D3E" w:rsidRPr="00422380" w:rsidRDefault="00E96D3E" w:rsidP="00E96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decimal" w:pos="78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000000" w:themeColor="text1"/>
            </w:tcBorders>
          </w:tcPr>
          <w:p w14:paraId="6A3B8260" w14:textId="203C763F" w:rsidR="00E96D3E" w:rsidRPr="00422380" w:rsidRDefault="00E96D3E" w:rsidP="00E96D3E">
            <w:pPr>
              <w:pStyle w:val="a"/>
              <w:tabs>
                <w:tab w:val="clear" w:pos="1080"/>
                <w:tab w:val="decimal" w:pos="788"/>
              </w:tabs>
              <w:ind w:right="72"/>
              <w:rPr>
                <w:rFonts w:ascii="Angsana New" w:hAnsi="Angsana New" w:cs="Angsana New"/>
                <w:lang w:val="en-US"/>
              </w:rPr>
            </w:pPr>
            <w:r w:rsidRPr="00422380">
              <w:rPr>
                <w:rFonts w:ascii="Angsana New" w:hAnsi="Angsana New" w:cs="Angsana New"/>
                <w:b/>
                <w:bCs/>
                <w:lang w:val="en-US"/>
              </w:rPr>
              <w:t>226,783</w:t>
            </w:r>
          </w:p>
        </w:tc>
      </w:tr>
    </w:tbl>
    <w:p w14:paraId="7C8457A3" w14:textId="4B079793" w:rsidR="00DC36B2" w:rsidRPr="00422380" w:rsidRDefault="00DC36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2"/>
          <w:szCs w:val="32"/>
        </w:rPr>
      </w:pPr>
    </w:p>
    <w:tbl>
      <w:tblPr>
        <w:tblW w:w="92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991"/>
        <w:gridCol w:w="1086"/>
        <w:gridCol w:w="275"/>
        <w:gridCol w:w="1074"/>
        <w:gridCol w:w="273"/>
        <w:gridCol w:w="1100"/>
        <w:gridCol w:w="273"/>
        <w:gridCol w:w="1056"/>
      </w:tblGrid>
      <w:tr w:rsidR="00807680" w:rsidRPr="00422380" w14:paraId="1FA556EF" w14:textId="77777777" w:rsidTr="00901113">
        <w:tc>
          <w:tcPr>
            <w:tcW w:w="2232" w:type="pct"/>
            <w:gridSpan w:val="2"/>
          </w:tcPr>
          <w:p w14:paraId="609DC2B0" w14:textId="401014A5" w:rsidR="00807680" w:rsidRPr="00422380" w:rsidRDefault="004D40F0" w:rsidP="00862D47">
            <w:pPr>
              <w:pStyle w:val="a"/>
              <w:tabs>
                <w:tab w:val="clear" w:pos="1080"/>
              </w:tabs>
              <w:ind w:left="-110" w:firstLine="90"/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</w:pPr>
            <w:r w:rsidRPr="00422380"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  <w:t>ยอดคงเหลือกับบุคคลหรือกิจการที่เกี่ยวข้องกัน</w:t>
            </w:r>
          </w:p>
        </w:tc>
        <w:tc>
          <w:tcPr>
            <w:tcW w:w="1312" w:type="pct"/>
            <w:gridSpan w:val="3"/>
          </w:tcPr>
          <w:p w14:paraId="1F42BFC4" w14:textId="77777777" w:rsidR="00807680" w:rsidRPr="00422380" w:rsidRDefault="00807680" w:rsidP="00515F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2238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5EC39645" w14:textId="77777777" w:rsidR="00807680" w:rsidRPr="00422380" w:rsidRDefault="00807680" w:rsidP="00515F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9" w:type="pct"/>
            <w:gridSpan w:val="3"/>
          </w:tcPr>
          <w:p w14:paraId="1068CDA1" w14:textId="77777777" w:rsidR="00807680" w:rsidRPr="00422380" w:rsidRDefault="00807680" w:rsidP="00515F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2238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24CAF" w:rsidRPr="00422380" w14:paraId="6F95CC82" w14:textId="77777777" w:rsidTr="00901113">
        <w:tc>
          <w:tcPr>
            <w:tcW w:w="2232" w:type="pct"/>
            <w:gridSpan w:val="2"/>
          </w:tcPr>
          <w:p w14:paraId="2504C034" w14:textId="1988D4BF" w:rsidR="00807680" w:rsidRPr="00422380" w:rsidRDefault="003174BF" w:rsidP="002354B3">
            <w:pPr>
              <w:pStyle w:val="a"/>
              <w:tabs>
                <w:tab w:val="clear" w:pos="1080"/>
              </w:tabs>
              <w:ind w:left="-110" w:firstLine="90"/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</w:pPr>
            <w:r w:rsidRPr="00422380"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  <w:t>ณ วันที่</w:t>
            </w:r>
            <w:r w:rsidRPr="00422380"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  <w:t xml:space="preserve"> 31 </w:t>
            </w:r>
            <w:r w:rsidRPr="00422380"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  <w:t>ธันวาคม</w:t>
            </w:r>
          </w:p>
        </w:tc>
        <w:tc>
          <w:tcPr>
            <w:tcW w:w="585" w:type="pct"/>
          </w:tcPr>
          <w:p w14:paraId="424E5944" w14:textId="13C222FB" w:rsidR="00807680" w:rsidRPr="00422380" w:rsidRDefault="00226489" w:rsidP="00515F33">
            <w:pPr>
              <w:pStyle w:val="BodyText"/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2238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2730A" w:rsidRPr="00422380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8" w:type="pct"/>
          </w:tcPr>
          <w:p w14:paraId="52C35F64" w14:textId="77777777" w:rsidR="00807680" w:rsidRPr="00422380" w:rsidRDefault="00807680" w:rsidP="00515F33">
            <w:pPr>
              <w:pStyle w:val="BodyText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79" w:type="pct"/>
          </w:tcPr>
          <w:p w14:paraId="2C2F696E" w14:textId="29F919E0" w:rsidR="00807680" w:rsidRPr="00422380" w:rsidRDefault="00226489" w:rsidP="00515F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2238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2730A" w:rsidRPr="00422380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7" w:type="pct"/>
          </w:tcPr>
          <w:p w14:paraId="31EC5C3B" w14:textId="77777777" w:rsidR="00807680" w:rsidRPr="00422380" w:rsidRDefault="00807680" w:rsidP="00515F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539B10E9" w14:textId="620B8D95" w:rsidR="00807680" w:rsidRPr="00422380" w:rsidRDefault="00226489" w:rsidP="00515F33">
            <w:pPr>
              <w:pStyle w:val="BodyText"/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2238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2730A" w:rsidRPr="00422380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7" w:type="pct"/>
          </w:tcPr>
          <w:p w14:paraId="7EE48D70" w14:textId="77777777" w:rsidR="00807680" w:rsidRPr="00422380" w:rsidRDefault="00807680" w:rsidP="00515F33">
            <w:pPr>
              <w:pStyle w:val="BodyText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69" w:type="pct"/>
          </w:tcPr>
          <w:p w14:paraId="2112F6E1" w14:textId="665EB7EB" w:rsidR="00807680" w:rsidRPr="00422380" w:rsidRDefault="00226489" w:rsidP="00515F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2238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2730A" w:rsidRPr="00422380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807680" w:rsidRPr="00422380" w14:paraId="06C5AA57" w14:textId="77777777" w:rsidTr="00901113">
        <w:tc>
          <w:tcPr>
            <w:tcW w:w="2232" w:type="pct"/>
            <w:gridSpan w:val="2"/>
          </w:tcPr>
          <w:p w14:paraId="60D38EF6" w14:textId="77777777" w:rsidR="00807680" w:rsidRPr="00422380" w:rsidRDefault="00807680" w:rsidP="00515F33">
            <w:pPr>
              <w:pStyle w:val="a"/>
              <w:tabs>
                <w:tab w:val="clear" w:pos="1080"/>
                <w:tab w:val="left" w:pos="342"/>
              </w:tabs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</w:pPr>
          </w:p>
        </w:tc>
        <w:tc>
          <w:tcPr>
            <w:tcW w:w="2768" w:type="pct"/>
            <w:gridSpan w:val="7"/>
          </w:tcPr>
          <w:p w14:paraId="2F205766" w14:textId="77777777" w:rsidR="00807680" w:rsidRPr="00422380" w:rsidRDefault="00807680" w:rsidP="00515F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2238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356CE" w:rsidRPr="00422380" w14:paraId="66CA1B9D" w14:textId="77777777" w:rsidTr="00901113">
        <w:tc>
          <w:tcPr>
            <w:tcW w:w="2232" w:type="pct"/>
            <w:gridSpan w:val="2"/>
          </w:tcPr>
          <w:p w14:paraId="09FDE1ED" w14:textId="4D0E28C3" w:rsidR="001356CE" w:rsidRPr="00422380" w:rsidRDefault="001356CE" w:rsidP="001356CE">
            <w:pPr>
              <w:pStyle w:val="a"/>
              <w:tabs>
                <w:tab w:val="clear" w:pos="1080"/>
              </w:tabs>
              <w:ind w:left="-110" w:firstLine="90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422380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ลูกหนี้</w:t>
            </w:r>
            <w:r w:rsidR="009434FF" w:rsidRPr="002C21AA"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>หมุนเวียน</w:t>
            </w:r>
            <w:r w:rsidRPr="002C21AA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อื่น</w:t>
            </w:r>
          </w:p>
        </w:tc>
        <w:tc>
          <w:tcPr>
            <w:tcW w:w="585" w:type="pct"/>
            <w:shd w:val="clear" w:color="auto" w:fill="auto"/>
          </w:tcPr>
          <w:p w14:paraId="6BD0FEE9" w14:textId="77777777" w:rsidR="001356CE" w:rsidRPr="00422380" w:rsidRDefault="001356CE" w:rsidP="001356CE">
            <w:pPr>
              <w:pStyle w:val="a"/>
              <w:tabs>
                <w:tab w:val="clear" w:pos="1080"/>
                <w:tab w:val="decimal" w:pos="527"/>
              </w:tabs>
              <w:ind w:right="72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48" w:type="pct"/>
            <w:shd w:val="clear" w:color="auto" w:fill="auto"/>
          </w:tcPr>
          <w:p w14:paraId="4BD02B3A" w14:textId="77777777" w:rsidR="001356CE" w:rsidRPr="00422380" w:rsidRDefault="001356CE" w:rsidP="001356CE">
            <w:pPr>
              <w:pStyle w:val="a"/>
              <w:tabs>
                <w:tab w:val="clear" w:pos="1080"/>
                <w:tab w:val="left" w:pos="342"/>
                <w:tab w:val="left" w:pos="469"/>
                <w:tab w:val="decimal" w:pos="527"/>
              </w:tabs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579" w:type="pct"/>
            <w:shd w:val="clear" w:color="auto" w:fill="auto"/>
          </w:tcPr>
          <w:p w14:paraId="0C173035" w14:textId="77777777" w:rsidR="001356CE" w:rsidRPr="00422380" w:rsidRDefault="001356CE" w:rsidP="001356CE">
            <w:pPr>
              <w:pStyle w:val="a"/>
              <w:tabs>
                <w:tab w:val="clear" w:pos="1080"/>
                <w:tab w:val="decimal" w:pos="610"/>
              </w:tabs>
              <w:ind w:right="72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47" w:type="pct"/>
            <w:shd w:val="clear" w:color="auto" w:fill="auto"/>
          </w:tcPr>
          <w:p w14:paraId="70A11673" w14:textId="77777777" w:rsidR="001356CE" w:rsidRPr="00422380" w:rsidRDefault="001356CE" w:rsidP="001356C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14:paraId="6EE738A1" w14:textId="77777777" w:rsidR="001356CE" w:rsidRPr="00422380" w:rsidRDefault="001356CE" w:rsidP="001356CE">
            <w:pPr>
              <w:pStyle w:val="a"/>
              <w:tabs>
                <w:tab w:val="clear" w:pos="1080"/>
                <w:tab w:val="decimal" w:pos="1295"/>
              </w:tabs>
              <w:ind w:right="72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47" w:type="pct"/>
            <w:shd w:val="clear" w:color="auto" w:fill="auto"/>
          </w:tcPr>
          <w:p w14:paraId="37746642" w14:textId="77777777" w:rsidR="001356CE" w:rsidRPr="00422380" w:rsidRDefault="001356CE" w:rsidP="001356C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  <w:shd w:val="clear" w:color="auto" w:fill="auto"/>
          </w:tcPr>
          <w:p w14:paraId="0783CFDE" w14:textId="77777777" w:rsidR="001356CE" w:rsidRPr="00422380" w:rsidRDefault="001356CE" w:rsidP="001356CE">
            <w:pPr>
              <w:pStyle w:val="a"/>
              <w:tabs>
                <w:tab w:val="clear" w:pos="1080"/>
                <w:tab w:val="decimal" w:pos="788"/>
              </w:tabs>
              <w:ind w:right="72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</w:tr>
      <w:tr w:rsidR="0042730A" w:rsidRPr="00422380" w14:paraId="74D55CE2" w14:textId="77777777" w:rsidTr="00901113">
        <w:tc>
          <w:tcPr>
            <w:tcW w:w="2232" w:type="pct"/>
            <w:gridSpan w:val="2"/>
          </w:tcPr>
          <w:p w14:paraId="27228140" w14:textId="43D30FB3" w:rsidR="0042730A" w:rsidRPr="00422380" w:rsidRDefault="0042730A" w:rsidP="0042730A">
            <w:pPr>
              <w:pStyle w:val="a"/>
              <w:tabs>
                <w:tab w:val="clear" w:pos="1080"/>
              </w:tabs>
              <w:ind w:left="-110" w:firstLine="90"/>
              <w:rPr>
                <w:rFonts w:asciiTheme="majorBidi" w:hAnsiTheme="majorBidi" w:cstheme="majorBidi"/>
                <w:cs/>
                <w:lang w:val="en-US"/>
              </w:rPr>
            </w:pPr>
            <w:r w:rsidRPr="00422380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585" w:type="pct"/>
            <w:tcBorders>
              <w:bottom w:val="double" w:sz="4" w:space="0" w:color="auto"/>
            </w:tcBorders>
            <w:shd w:val="clear" w:color="auto" w:fill="auto"/>
          </w:tcPr>
          <w:p w14:paraId="71C53DD4" w14:textId="52D934B8" w:rsidR="0042730A" w:rsidRPr="00422380" w:rsidRDefault="00E96D3E" w:rsidP="0042730A">
            <w:pPr>
              <w:pStyle w:val="a"/>
              <w:tabs>
                <w:tab w:val="clear" w:pos="1080"/>
                <w:tab w:val="decimal" w:pos="527"/>
              </w:tabs>
              <w:ind w:right="72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422380">
              <w:rPr>
                <w:rFonts w:asciiTheme="majorBidi" w:hAnsiTheme="majorBidi" w:cstheme="majorBidi"/>
                <w:b/>
                <w:bCs/>
                <w:lang w:val="en-US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36E1D618" w14:textId="77777777" w:rsidR="0042730A" w:rsidRPr="00422380" w:rsidRDefault="0042730A" w:rsidP="0042730A">
            <w:pPr>
              <w:pStyle w:val="a"/>
              <w:tabs>
                <w:tab w:val="clear" w:pos="1080"/>
                <w:tab w:val="left" w:pos="342"/>
                <w:tab w:val="left" w:pos="469"/>
                <w:tab w:val="decimal" w:pos="527"/>
              </w:tabs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579" w:type="pct"/>
            <w:tcBorders>
              <w:bottom w:val="double" w:sz="4" w:space="0" w:color="auto"/>
            </w:tcBorders>
            <w:shd w:val="clear" w:color="auto" w:fill="auto"/>
          </w:tcPr>
          <w:p w14:paraId="10DF15BD" w14:textId="34BCF35E" w:rsidR="0042730A" w:rsidRPr="00422380" w:rsidRDefault="0042730A" w:rsidP="0026233F">
            <w:pPr>
              <w:pStyle w:val="a"/>
              <w:tabs>
                <w:tab w:val="clear" w:pos="1080"/>
                <w:tab w:val="decimal" w:pos="420"/>
              </w:tabs>
              <w:ind w:right="72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422380">
              <w:rPr>
                <w:rFonts w:asciiTheme="majorBidi" w:hAnsiTheme="majorBidi" w:cs="Angsana New"/>
                <w:b/>
                <w:bCs/>
                <w:cs/>
                <w:lang w:val="en-US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59519DEB" w14:textId="77777777" w:rsidR="0042730A" w:rsidRPr="00422380" w:rsidRDefault="0042730A" w:rsidP="0042730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  <w:tcBorders>
              <w:bottom w:val="double" w:sz="4" w:space="0" w:color="auto"/>
            </w:tcBorders>
            <w:shd w:val="clear" w:color="auto" w:fill="auto"/>
          </w:tcPr>
          <w:p w14:paraId="2B242B4C" w14:textId="2D47B5B0" w:rsidR="0042730A" w:rsidRPr="00422380" w:rsidRDefault="00E96D3E" w:rsidP="0042730A">
            <w:pPr>
              <w:pStyle w:val="a"/>
              <w:tabs>
                <w:tab w:val="clear" w:pos="1080"/>
                <w:tab w:val="decimal" w:pos="1295"/>
              </w:tabs>
              <w:ind w:right="72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422380">
              <w:rPr>
                <w:rFonts w:asciiTheme="majorBidi" w:hAnsiTheme="majorBidi" w:cstheme="majorBidi"/>
                <w:b/>
                <w:bCs/>
                <w:lang w:val="en-US"/>
              </w:rPr>
              <w:t>3,199</w:t>
            </w:r>
          </w:p>
        </w:tc>
        <w:tc>
          <w:tcPr>
            <w:tcW w:w="147" w:type="pct"/>
            <w:shd w:val="clear" w:color="auto" w:fill="auto"/>
          </w:tcPr>
          <w:p w14:paraId="259DBDCE" w14:textId="77777777" w:rsidR="0042730A" w:rsidRPr="00422380" w:rsidRDefault="0042730A" w:rsidP="0042730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  <w:tcBorders>
              <w:bottom w:val="double" w:sz="4" w:space="0" w:color="auto"/>
            </w:tcBorders>
            <w:shd w:val="clear" w:color="auto" w:fill="auto"/>
          </w:tcPr>
          <w:p w14:paraId="2F874E58" w14:textId="38865767" w:rsidR="0042730A" w:rsidRPr="00422380" w:rsidRDefault="0042730A" w:rsidP="0042730A">
            <w:pPr>
              <w:pStyle w:val="a"/>
              <w:tabs>
                <w:tab w:val="clear" w:pos="1080"/>
                <w:tab w:val="decimal" w:pos="788"/>
              </w:tabs>
              <w:ind w:right="72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422380">
              <w:rPr>
                <w:rFonts w:asciiTheme="majorBidi" w:hAnsiTheme="majorBidi" w:cstheme="majorBidi"/>
                <w:b/>
                <w:bCs/>
                <w:lang w:val="en-US"/>
              </w:rPr>
              <w:t>3,309</w:t>
            </w:r>
          </w:p>
        </w:tc>
      </w:tr>
      <w:tr w:rsidR="00901113" w:rsidRPr="00422380" w14:paraId="48DA86C4" w14:textId="77777777" w:rsidTr="00901113">
        <w:tc>
          <w:tcPr>
            <w:tcW w:w="2232" w:type="pct"/>
            <w:gridSpan w:val="2"/>
          </w:tcPr>
          <w:p w14:paraId="0C77D7A9" w14:textId="77777777" w:rsidR="00901113" w:rsidRPr="00422380" w:rsidRDefault="00901113" w:rsidP="0042730A">
            <w:pPr>
              <w:pStyle w:val="a"/>
              <w:tabs>
                <w:tab w:val="clear" w:pos="1080"/>
              </w:tabs>
              <w:ind w:left="-110" w:firstLine="9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85" w:type="pct"/>
            <w:shd w:val="clear" w:color="auto" w:fill="auto"/>
          </w:tcPr>
          <w:p w14:paraId="6C99343A" w14:textId="77777777" w:rsidR="00901113" w:rsidRPr="00422380" w:rsidRDefault="00901113" w:rsidP="0042730A">
            <w:pPr>
              <w:pStyle w:val="a"/>
              <w:tabs>
                <w:tab w:val="clear" w:pos="1080"/>
                <w:tab w:val="decimal" w:pos="527"/>
              </w:tabs>
              <w:ind w:right="72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48" w:type="pct"/>
            <w:shd w:val="clear" w:color="auto" w:fill="auto"/>
          </w:tcPr>
          <w:p w14:paraId="4C757A00" w14:textId="77777777" w:rsidR="00901113" w:rsidRPr="00422380" w:rsidRDefault="00901113" w:rsidP="0042730A">
            <w:pPr>
              <w:pStyle w:val="a"/>
              <w:tabs>
                <w:tab w:val="clear" w:pos="1080"/>
                <w:tab w:val="left" w:pos="342"/>
                <w:tab w:val="left" w:pos="469"/>
                <w:tab w:val="decimal" w:pos="527"/>
              </w:tabs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579" w:type="pct"/>
            <w:shd w:val="clear" w:color="auto" w:fill="auto"/>
          </w:tcPr>
          <w:p w14:paraId="51D61F40" w14:textId="77777777" w:rsidR="00901113" w:rsidRPr="00422380" w:rsidRDefault="00901113" w:rsidP="0042730A">
            <w:pPr>
              <w:pStyle w:val="a"/>
              <w:tabs>
                <w:tab w:val="clear" w:pos="1080"/>
                <w:tab w:val="decimal" w:pos="610"/>
              </w:tabs>
              <w:ind w:right="72"/>
              <w:rPr>
                <w:rFonts w:asciiTheme="majorBidi" w:hAnsiTheme="majorBidi" w:cs="Angsana New"/>
                <w:b/>
                <w:bCs/>
                <w:cs/>
                <w:lang w:val="en-US"/>
              </w:rPr>
            </w:pPr>
          </w:p>
        </w:tc>
        <w:tc>
          <w:tcPr>
            <w:tcW w:w="147" w:type="pct"/>
            <w:shd w:val="clear" w:color="auto" w:fill="auto"/>
          </w:tcPr>
          <w:p w14:paraId="1E79BE82" w14:textId="77777777" w:rsidR="00901113" w:rsidRPr="00422380" w:rsidRDefault="00901113" w:rsidP="0042730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14:paraId="3F8E360D" w14:textId="77777777" w:rsidR="00901113" w:rsidRPr="00422380" w:rsidRDefault="00901113" w:rsidP="0042730A">
            <w:pPr>
              <w:pStyle w:val="a"/>
              <w:tabs>
                <w:tab w:val="clear" w:pos="1080"/>
                <w:tab w:val="decimal" w:pos="1295"/>
              </w:tabs>
              <w:ind w:right="72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47" w:type="pct"/>
            <w:shd w:val="clear" w:color="auto" w:fill="auto"/>
          </w:tcPr>
          <w:p w14:paraId="4DBC6CBC" w14:textId="77777777" w:rsidR="00901113" w:rsidRPr="00422380" w:rsidRDefault="00901113" w:rsidP="0042730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  <w:shd w:val="clear" w:color="auto" w:fill="auto"/>
          </w:tcPr>
          <w:p w14:paraId="50A4443C" w14:textId="77777777" w:rsidR="00901113" w:rsidRPr="00422380" w:rsidRDefault="00901113" w:rsidP="0042730A">
            <w:pPr>
              <w:pStyle w:val="a"/>
              <w:tabs>
                <w:tab w:val="clear" w:pos="1080"/>
                <w:tab w:val="decimal" w:pos="788"/>
              </w:tabs>
              <w:ind w:right="72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</w:tr>
      <w:tr w:rsidR="00212E3B" w:rsidRPr="00422380" w14:paraId="776A6969" w14:textId="77777777" w:rsidTr="00901113">
        <w:tc>
          <w:tcPr>
            <w:tcW w:w="2232" w:type="pct"/>
            <w:gridSpan w:val="2"/>
          </w:tcPr>
          <w:p w14:paraId="07A8A8CE" w14:textId="424850C0" w:rsidR="00E202B0" w:rsidRPr="00422380" w:rsidRDefault="005E586B" w:rsidP="00226489">
            <w:pPr>
              <w:pStyle w:val="a"/>
              <w:tabs>
                <w:tab w:val="clear" w:pos="1080"/>
                <w:tab w:val="left" w:pos="342"/>
              </w:tabs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</w:pPr>
            <w:r w:rsidRPr="00422380">
              <w:rPr>
                <w:rFonts w:asciiTheme="majorBidi" w:hAnsiTheme="majorBidi" w:cstheme="majorBidi" w:hint="cs"/>
                <w:b/>
                <w:bCs/>
                <w:i/>
                <w:iCs/>
                <w:cs/>
                <w:lang w:val="en-US"/>
              </w:rPr>
              <w:t>กลับรายการ</w:t>
            </w:r>
            <w:r w:rsidR="00212E3B" w:rsidRPr="00422380"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  <w:t>ผลขาดทุนด้านเครดิตที่คาดว่าจะ</w:t>
            </w:r>
          </w:p>
          <w:p w14:paraId="4099C433" w14:textId="5D6C115F" w:rsidR="00212E3B" w:rsidRPr="00422380" w:rsidRDefault="00E202B0" w:rsidP="00226489">
            <w:pPr>
              <w:pStyle w:val="a"/>
              <w:tabs>
                <w:tab w:val="clear" w:pos="1080"/>
                <w:tab w:val="left" w:pos="342"/>
              </w:tabs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</w:pPr>
            <w:r w:rsidRPr="00422380"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  <w:t xml:space="preserve">   </w:t>
            </w:r>
            <w:r w:rsidR="00212E3B" w:rsidRPr="00422380"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  <w:t>เกิดขึ้น</w:t>
            </w:r>
          </w:p>
        </w:tc>
        <w:tc>
          <w:tcPr>
            <w:tcW w:w="1312" w:type="pct"/>
            <w:gridSpan w:val="3"/>
          </w:tcPr>
          <w:p w14:paraId="4DBE5A9B" w14:textId="77777777" w:rsidR="0064596D" w:rsidRPr="00422380" w:rsidRDefault="0064596D" w:rsidP="002264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2913A4D0" w14:textId="20E35EF3" w:rsidR="00212E3B" w:rsidRPr="00422380" w:rsidRDefault="00212E3B" w:rsidP="002264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2238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71A67EE0" w14:textId="77777777" w:rsidR="00212E3B" w:rsidRPr="00422380" w:rsidRDefault="00212E3B" w:rsidP="002264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09" w:type="pct"/>
            <w:gridSpan w:val="3"/>
          </w:tcPr>
          <w:p w14:paraId="62C45450" w14:textId="77777777" w:rsidR="0064596D" w:rsidRPr="00422380" w:rsidRDefault="0064596D" w:rsidP="002264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6608B73C" w14:textId="4A6012F6" w:rsidR="00212E3B" w:rsidRPr="00422380" w:rsidRDefault="00212E3B" w:rsidP="002264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2238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044B8" w:rsidRPr="00422380" w14:paraId="0E2B2381" w14:textId="77777777" w:rsidTr="00901113">
        <w:tc>
          <w:tcPr>
            <w:tcW w:w="1698" w:type="pct"/>
          </w:tcPr>
          <w:p w14:paraId="59ECD6B1" w14:textId="77777777" w:rsidR="00C044B8" w:rsidRPr="00422380" w:rsidRDefault="00C044B8" w:rsidP="00226489">
            <w:pPr>
              <w:pStyle w:val="a"/>
              <w:tabs>
                <w:tab w:val="clear" w:pos="1080"/>
                <w:tab w:val="left" w:pos="342"/>
              </w:tabs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</w:pPr>
            <w:r w:rsidRPr="00422380"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  <w:t xml:space="preserve">สำหรับปีสิ้นสุดวันที่ </w:t>
            </w:r>
            <w:r w:rsidRPr="00422380"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  <w:t>31</w:t>
            </w:r>
            <w:r w:rsidRPr="00422380"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  <w:t xml:space="preserve"> ธันวาคม</w:t>
            </w:r>
          </w:p>
        </w:tc>
        <w:tc>
          <w:tcPr>
            <w:tcW w:w="534" w:type="pct"/>
          </w:tcPr>
          <w:p w14:paraId="2696BE6A" w14:textId="7C4CDC7E" w:rsidR="00C044B8" w:rsidRPr="00422380" w:rsidRDefault="00C044B8" w:rsidP="00C044B8">
            <w:pPr>
              <w:pStyle w:val="a"/>
              <w:tabs>
                <w:tab w:val="clear" w:pos="1080"/>
                <w:tab w:val="left" w:pos="342"/>
              </w:tabs>
              <w:jc w:val="center"/>
              <w:rPr>
                <w:rFonts w:asciiTheme="majorBidi" w:hAnsiTheme="majorBidi" w:cstheme="majorBidi"/>
                <w:i/>
                <w:iCs/>
                <w:cs/>
                <w:lang w:val="en-US"/>
              </w:rPr>
            </w:pPr>
          </w:p>
        </w:tc>
        <w:tc>
          <w:tcPr>
            <w:tcW w:w="585" w:type="pct"/>
          </w:tcPr>
          <w:p w14:paraId="5C18DDA7" w14:textId="0E197FA1" w:rsidR="00C044B8" w:rsidRPr="00422380" w:rsidRDefault="00C044B8" w:rsidP="002264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2238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2730A" w:rsidRPr="00422380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8" w:type="pct"/>
          </w:tcPr>
          <w:p w14:paraId="40FC3426" w14:textId="77777777" w:rsidR="00C044B8" w:rsidRPr="00422380" w:rsidRDefault="00C044B8" w:rsidP="002264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26695F89" w14:textId="17A8D101" w:rsidR="00C044B8" w:rsidRPr="00422380" w:rsidRDefault="00C044B8" w:rsidP="002264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2238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2730A" w:rsidRPr="00422380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7" w:type="pct"/>
          </w:tcPr>
          <w:p w14:paraId="3382DA6B" w14:textId="77777777" w:rsidR="00C044B8" w:rsidRPr="00422380" w:rsidRDefault="00C044B8" w:rsidP="002264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3E0217EF" w14:textId="7E48735C" w:rsidR="00C044B8" w:rsidRPr="00422380" w:rsidRDefault="00C044B8" w:rsidP="002264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2238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2730A" w:rsidRPr="00422380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7" w:type="pct"/>
          </w:tcPr>
          <w:p w14:paraId="715CF63A" w14:textId="77777777" w:rsidR="00C044B8" w:rsidRPr="00422380" w:rsidRDefault="00C044B8" w:rsidP="002264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0013AEF2" w14:textId="5E5F7D38" w:rsidR="00C044B8" w:rsidRPr="00422380" w:rsidRDefault="00C044B8" w:rsidP="002264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2238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2730A" w:rsidRPr="00422380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212E3B" w:rsidRPr="00422380" w14:paraId="6911BBED" w14:textId="77777777" w:rsidTr="00901113">
        <w:tc>
          <w:tcPr>
            <w:tcW w:w="2232" w:type="pct"/>
            <w:gridSpan w:val="2"/>
          </w:tcPr>
          <w:p w14:paraId="7E55BD18" w14:textId="77777777" w:rsidR="00212E3B" w:rsidRPr="00422380" w:rsidRDefault="00212E3B" w:rsidP="00C044B8">
            <w:pPr>
              <w:pStyle w:val="a"/>
              <w:tabs>
                <w:tab w:val="clear" w:pos="1080"/>
                <w:tab w:val="left" w:pos="342"/>
              </w:tabs>
              <w:jc w:val="center"/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</w:pPr>
          </w:p>
        </w:tc>
        <w:tc>
          <w:tcPr>
            <w:tcW w:w="2768" w:type="pct"/>
            <w:gridSpan w:val="7"/>
          </w:tcPr>
          <w:p w14:paraId="3A444B83" w14:textId="4095D3CE" w:rsidR="00212E3B" w:rsidRPr="00422380" w:rsidRDefault="00212E3B" w:rsidP="002264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42238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968F1" w:rsidRPr="00422380" w14:paraId="7B063296" w14:textId="77777777" w:rsidTr="00901113">
        <w:tc>
          <w:tcPr>
            <w:tcW w:w="1698" w:type="pct"/>
          </w:tcPr>
          <w:p w14:paraId="6744D9E4" w14:textId="77777777" w:rsidR="008968F1" w:rsidRDefault="008968F1" w:rsidP="008968F1">
            <w:pPr>
              <w:pStyle w:val="a"/>
              <w:tabs>
                <w:tab w:val="clear" w:pos="1080"/>
                <w:tab w:val="left" w:pos="342"/>
              </w:tabs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FA33DE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เงินให้กู้ยืม</w:t>
            </w:r>
          </w:p>
          <w:p w14:paraId="277834D5" w14:textId="29B30B38" w:rsidR="00FA33DE" w:rsidRPr="00FA33DE" w:rsidRDefault="00FA33DE" w:rsidP="008968F1">
            <w:pPr>
              <w:pStyle w:val="a"/>
              <w:tabs>
                <w:tab w:val="clear" w:pos="1080"/>
                <w:tab w:val="left" w:pos="342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4D23AC">
              <w:rPr>
                <w:rFonts w:asciiTheme="majorBidi" w:hAnsiTheme="majorBidi" w:cstheme="majorBidi" w:hint="cs"/>
                <w:cs/>
                <w:lang w:val="en-US"/>
              </w:rPr>
              <w:t>บริษัทย่อย</w:t>
            </w:r>
          </w:p>
        </w:tc>
        <w:tc>
          <w:tcPr>
            <w:tcW w:w="534" w:type="pct"/>
          </w:tcPr>
          <w:p w14:paraId="43DA627B" w14:textId="012B2F64" w:rsidR="008968F1" w:rsidRPr="00422380" w:rsidRDefault="008968F1" w:rsidP="008968F1">
            <w:pPr>
              <w:pStyle w:val="a"/>
              <w:tabs>
                <w:tab w:val="clear" w:pos="1080"/>
                <w:tab w:val="left" w:pos="342"/>
              </w:tabs>
              <w:jc w:val="center"/>
              <w:rPr>
                <w:rFonts w:asciiTheme="majorBidi" w:hAnsiTheme="majorBidi" w:cstheme="majorBidi"/>
                <w:i/>
                <w:iCs/>
                <w:cs/>
                <w:lang w:val="en-US"/>
              </w:rPr>
            </w:pPr>
          </w:p>
        </w:tc>
        <w:tc>
          <w:tcPr>
            <w:tcW w:w="585" w:type="pct"/>
          </w:tcPr>
          <w:p w14:paraId="21CE2A92" w14:textId="77777777" w:rsidR="00FA33DE" w:rsidRDefault="00FA33DE" w:rsidP="00E96D3E">
            <w:pPr>
              <w:pStyle w:val="a"/>
              <w:tabs>
                <w:tab w:val="clear" w:pos="1080"/>
                <w:tab w:val="decimal" w:pos="527"/>
              </w:tabs>
              <w:ind w:right="72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  <w:p w14:paraId="2C00CEBE" w14:textId="6AFDB323" w:rsidR="008968F1" w:rsidRPr="00FA33DE" w:rsidRDefault="00E96D3E" w:rsidP="00E96D3E">
            <w:pPr>
              <w:pStyle w:val="a"/>
              <w:tabs>
                <w:tab w:val="clear" w:pos="1080"/>
                <w:tab w:val="decimal" w:pos="527"/>
              </w:tabs>
              <w:ind w:right="72"/>
              <w:rPr>
                <w:rFonts w:asciiTheme="majorBidi" w:hAnsiTheme="majorBidi" w:cstheme="majorBidi"/>
                <w:lang w:val="en-US"/>
              </w:rPr>
            </w:pPr>
            <w:r w:rsidRPr="00FA33DE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8" w:type="pct"/>
          </w:tcPr>
          <w:p w14:paraId="3608227F" w14:textId="77777777" w:rsidR="008968F1" w:rsidRPr="00422380" w:rsidRDefault="008968F1" w:rsidP="008968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9" w:type="pct"/>
          </w:tcPr>
          <w:p w14:paraId="315DB709" w14:textId="77777777" w:rsidR="00FA33DE" w:rsidRDefault="00FA33DE" w:rsidP="0026233F">
            <w:pPr>
              <w:pStyle w:val="a"/>
              <w:tabs>
                <w:tab w:val="clear" w:pos="1080"/>
                <w:tab w:val="decimal" w:pos="420"/>
              </w:tabs>
              <w:ind w:right="72"/>
              <w:rPr>
                <w:rFonts w:asciiTheme="majorBidi" w:hAnsiTheme="majorBidi" w:cstheme="majorBidi"/>
                <w:lang w:val="en-US"/>
              </w:rPr>
            </w:pPr>
          </w:p>
          <w:p w14:paraId="712022F2" w14:textId="7D43E965" w:rsidR="008968F1" w:rsidRPr="00422380" w:rsidRDefault="008968F1" w:rsidP="0026233F">
            <w:pPr>
              <w:pStyle w:val="a"/>
              <w:tabs>
                <w:tab w:val="clear" w:pos="1080"/>
                <w:tab w:val="decimal" w:pos="420"/>
              </w:tabs>
              <w:ind w:right="72"/>
              <w:rPr>
                <w:rFonts w:asciiTheme="majorBidi" w:hAnsiTheme="majorBidi" w:cstheme="majorBidi"/>
                <w:lang w:val="en-US"/>
              </w:rPr>
            </w:pPr>
            <w:r w:rsidRPr="00422380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147" w:type="pct"/>
          </w:tcPr>
          <w:p w14:paraId="78E9A2AF" w14:textId="77777777" w:rsidR="008968F1" w:rsidRPr="00422380" w:rsidRDefault="008968F1" w:rsidP="008968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06083F05" w14:textId="77777777" w:rsidR="00FA33DE" w:rsidRDefault="00FA33DE" w:rsidP="0026233F">
            <w:pPr>
              <w:pStyle w:val="a"/>
              <w:tabs>
                <w:tab w:val="clear" w:pos="1080"/>
                <w:tab w:val="decimal" w:pos="601"/>
              </w:tabs>
              <w:ind w:right="72"/>
              <w:rPr>
                <w:rFonts w:asciiTheme="majorBidi" w:hAnsiTheme="majorBidi" w:cstheme="majorBidi"/>
                <w:lang w:val="en-US"/>
              </w:rPr>
            </w:pPr>
          </w:p>
          <w:p w14:paraId="36130EAF" w14:textId="7343AB1C" w:rsidR="008968F1" w:rsidRPr="00422380" w:rsidRDefault="00E96D3E" w:rsidP="0026233F">
            <w:pPr>
              <w:pStyle w:val="a"/>
              <w:tabs>
                <w:tab w:val="clear" w:pos="1080"/>
                <w:tab w:val="decimal" w:pos="601"/>
              </w:tabs>
              <w:ind w:right="72"/>
              <w:rPr>
                <w:rFonts w:asciiTheme="majorBidi" w:hAnsiTheme="majorBidi" w:cstheme="majorBidi"/>
                <w:lang w:val="en-US"/>
              </w:rPr>
            </w:pPr>
            <w:r w:rsidRPr="00422380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7" w:type="pct"/>
          </w:tcPr>
          <w:p w14:paraId="142713D6" w14:textId="77777777" w:rsidR="008968F1" w:rsidRPr="00422380" w:rsidRDefault="008968F1" w:rsidP="008968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43B2B9C7" w14:textId="77777777" w:rsidR="00FA33DE" w:rsidRDefault="00FA33DE" w:rsidP="00EE21F2">
            <w:pPr>
              <w:pStyle w:val="a"/>
              <w:tabs>
                <w:tab w:val="clear" w:pos="1080"/>
                <w:tab w:val="decimal" w:pos="780"/>
              </w:tabs>
              <w:ind w:right="72"/>
              <w:rPr>
                <w:rFonts w:asciiTheme="majorBidi" w:hAnsiTheme="majorBidi" w:cstheme="majorBidi"/>
                <w:lang w:val="en-US"/>
              </w:rPr>
            </w:pPr>
          </w:p>
          <w:p w14:paraId="3A30BE6D" w14:textId="05666163" w:rsidR="008968F1" w:rsidRPr="00422380" w:rsidRDefault="0042730A" w:rsidP="00EE21F2">
            <w:pPr>
              <w:pStyle w:val="a"/>
              <w:tabs>
                <w:tab w:val="clear" w:pos="1080"/>
                <w:tab w:val="decimal" w:pos="780"/>
              </w:tabs>
              <w:ind w:right="72"/>
              <w:rPr>
                <w:rFonts w:asciiTheme="majorBidi" w:hAnsiTheme="majorBidi" w:cs="Angsana New"/>
                <w:lang w:val="en-US"/>
              </w:rPr>
            </w:pPr>
            <w:r w:rsidRPr="00422380">
              <w:rPr>
                <w:rFonts w:asciiTheme="majorBidi" w:hAnsiTheme="majorBidi" w:cstheme="majorBidi"/>
                <w:lang w:val="en-US"/>
              </w:rPr>
              <w:t>(23,000)</w:t>
            </w:r>
          </w:p>
        </w:tc>
      </w:tr>
      <w:tr w:rsidR="008742EB" w:rsidRPr="00422380" w14:paraId="3491E2F5" w14:textId="77777777" w:rsidTr="00901113">
        <w:tc>
          <w:tcPr>
            <w:tcW w:w="1698" w:type="pct"/>
          </w:tcPr>
          <w:p w14:paraId="38AC7629" w14:textId="77777777" w:rsidR="008742EB" w:rsidRPr="00422380" w:rsidRDefault="008742EB" w:rsidP="00226489">
            <w:pPr>
              <w:pStyle w:val="a"/>
              <w:tabs>
                <w:tab w:val="clear" w:pos="1080"/>
                <w:tab w:val="left" w:pos="342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534" w:type="pct"/>
          </w:tcPr>
          <w:p w14:paraId="4B3DD04C" w14:textId="77777777" w:rsidR="008742EB" w:rsidRPr="00422380" w:rsidRDefault="008742EB" w:rsidP="00C044B8">
            <w:pPr>
              <w:pStyle w:val="a"/>
              <w:tabs>
                <w:tab w:val="clear" w:pos="1080"/>
                <w:tab w:val="left" w:pos="342"/>
              </w:tabs>
              <w:jc w:val="center"/>
              <w:rPr>
                <w:rFonts w:asciiTheme="majorBidi" w:hAnsiTheme="majorBidi" w:cstheme="majorBidi"/>
                <w:i/>
                <w:iCs/>
                <w:lang w:val="en-US"/>
              </w:rPr>
            </w:pPr>
          </w:p>
        </w:tc>
        <w:tc>
          <w:tcPr>
            <w:tcW w:w="585" w:type="pct"/>
          </w:tcPr>
          <w:p w14:paraId="1D6CBF70" w14:textId="77777777" w:rsidR="008742EB" w:rsidRPr="00422380" w:rsidRDefault="008742EB" w:rsidP="002264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6FF8FEA1" w14:textId="77777777" w:rsidR="008742EB" w:rsidRPr="00422380" w:rsidRDefault="008742EB" w:rsidP="002264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9" w:type="pct"/>
          </w:tcPr>
          <w:p w14:paraId="3E4D699D" w14:textId="77777777" w:rsidR="008742EB" w:rsidRPr="00422380" w:rsidRDefault="008742EB" w:rsidP="002264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3AD98114" w14:textId="77777777" w:rsidR="008742EB" w:rsidRPr="00422380" w:rsidRDefault="008742EB" w:rsidP="002264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4539BC53" w14:textId="77777777" w:rsidR="008742EB" w:rsidRPr="00422380" w:rsidRDefault="008742EB" w:rsidP="00E10E35">
            <w:pPr>
              <w:pStyle w:val="a"/>
              <w:tabs>
                <w:tab w:val="clear" w:pos="1080"/>
                <w:tab w:val="decimal" w:pos="1295"/>
              </w:tabs>
              <w:ind w:right="72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7" w:type="pct"/>
          </w:tcPr>
          <w:p w14:paraId="52FA90BF" w14:textId="77777777" w:rsidR="008742EB" w:rsidRPr="00422380" w:rsidRDefault="008742EB" w:rsidP="002264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718FCBFF" w14:textId="77777777" w:rsidR="008742EB" w:rsidRPr="00422380" w:rsidRDefault="008742EB" w:rsidP="002264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823D0" w:rsidRPr="00422380" w14:paraId="54E653E9" w14:textId="77777777" w:rsidTr="00901113">
        <w:tc>
          <w:tcPr>
            <w:tcW w:w="5000" w:type="pct"/>
            <w:gridSpan w:val="9"/>
          </w:tcPr>
          <w:p w14:paraId="696EA615" w14:textId="7CB115A0" w:rsidR="004823D0" w:rsidRPr="00422380" w:rsidRDefault="00A74B4D" w:rsidP="00D83F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422380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ในปี </w:t>
            </w:r>
            <w:r w:rsidRPr="00422380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2566 </w:t>
            </w:r>
            <w:r w:rsidRPr="00422380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บริษัทมีมติยกหนี้เงินให้กู้ยืมแก่บริษัทย่อยสองแห่งและตัดจำหน่ายหนี้สูญเป็นจำนวนเงินทั้งสิ้น</w:t>
            </w:r>
            <w:r w:rsidRPr="00422380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128 </w:t>
            </w:r>
            <w:r w:rsidRPr="00422380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ล้านบาท เนื่องจากบริษัทย่อยประสบปัญหาด้านกระแสเงินสดส่งผลกระทบต่อความสามารถในการชำระหนี้คืน</w:t>
            </w:r>
          </w:p>
        </w:tc>
      </w:tr>
      <w:tr w:rsidR="008D7C01" w:rsidRPr="00422380" w14:paraId="645D7AC8" w14:textId="77777777" w:rsidTr="00901113">
        <w:tc>
          <w:tcPr>
            <w:tcW w:w="2232" w:type="pct"/>
            <w:gridSpan w:val="2"/>
          </w:tcPr>
          <w:p w14:paraId="04A35635" w14:textId="77777777" w:rsidR="008D7C01" w:rsidRPr="00422380" w:rsidRDefault="008D7C01" w:rsidP="004823D0">
            <w:pPr>
              <w:pStyle w:val="a"/>
              <w:tabs>
                <w:tab w:val="clear" w:pos="1080"/>
                <w:tab w:val="left" w:pos="342"/>
              </w:tabs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</w:pPr>
          </w:p>
        </w:tc>
        <w:tc>
          <w:tcPr>
            <w:tcW w:w="1312" w:type="pct"/>
            <w:gridSpan w:val="3"/>
          </w:tcPr>
          <w:p w14:paraId="092EE641" w14:textId="77777777" w:rsidR="008D7C01" w:rsidRPr="00422380" w:rsidRDefault="008D7C01" w:rsidP="004823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14:paraId="67440B86" w14:textId="77777777" w:rsidR="008D7C01" w:rsidRPr="00422380" w:rsidRDefault="008D7C01" w:rsidP="004823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9" w:type="pct"/>
            <w:gridSpan w:val="3"/>
          </w:tcPr>
          <w:p w14:paraId="387B118F" w14:textId="77777777" w:rsidR="008D7C01" w:rsidRPr="00422380" w:rsidRDefault="008D7C01" w:rsidP="004823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8D7C01" w:rsidRPr="00422380" w14:paraId="232CBE6C" w14:textId="77777777" w:rsidTr="00901113">
        <w:tc>
          <w:tcPr>
            <w:tcW w:w="2232" w:type="pct"/>
            <w:gridSpan w:val="2"/>
          </w:tcPr>
          <w:p w14:paraId="713C30B5" w14:textId="77777777" w:rsidR="008D7C01" w:rsidRPr="00422380" w:rsidRDefault="008D7C01" w:rsidP="004823D0">
            <w:pPr>
              <w:pStyle w:val="a"/>
              <w:tabs>
                <w:tab w:val="clear" w:pos="1080"/>
                <w:tab w:val="left" w:pos="342"/>
              </w:tabs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</w:pPr>
          </w:p>
        </w:tc>
        <w:tc>
          <w:tcPr>
            <w:tcW w:w="1312" w:type="pct"/>
            <w:gridSpan w:val="3"/>
          </w:tcPr>
          <w:p w14:paraId="2D2578BB" w14:textId="77777777" w:rsidR="008D7C01" w:rsidRPr="00422380" w:rsidRDefault="008D7C01" w:rsidP="004823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14:paraId="119563D8" w14:textId="77777777" w:rsidR="008D7C01" w:rsidRPr="00422380" w:rsidRDefault="008D7C01" w:rsidP="004823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9" w:type="pct"/>
            <w:gridSpan w:val="3"/>
          </w:tcPr>
          <w:p w14:paraId="2B241B01" w14:textId="77777777" w:rsidR="008D7C01" w:rsidRPr="00422380" w:rsidRDefault="008D7C01" w:rsidP="004823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8D7C01" w:rsidRPr="00422380" w14:paraId="35F70E1E" w14:textId="77777777" w:rsidTr="00901113">
        <w:tc>
          <w:tcPr>
            <w:tcW w:w="2232" w:type="pct"/>
            <w:gridSpan w:val="2"/>
          </w:tcPr>
          <w:p w14:paraId="0101FCC4" w14:textId="77777777" w:rsidR="008D7C01" w:rsidRPr="00422380" w:rsidRDefault="008D7C01" w:rsidP="004823D0">
            <w:pPr>
              <w:pStyle w:val="a"/>
              <w:tabs>
                <w:tab w:val="clear" w:pos="1080"/>
                <w:tab w:val="left" w:pos="342"/>
              </w:tabs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</w:pPr>
          </w:p>
        </w:tc>
        <w:tc>
          <w:tcPr>
            <w:tcW w:w="1312" w:type="pct"/>
            <w:gridSpan w:val="3"/>
          </w:tcPr>
          <w:p w14:paraId="444A9D7B" w14:textId="77777777" w:rsidR="008D7C01" w:rsidRPr="00422380" w:rsidRDefault="008D7C01" w:rsidP="004823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14:paraId="7D884CF3" w14:textId="77777777" w:rsidR="008D7C01" w:rsidRPr="00422380" w:rsidRDefault="008D7C01" w:rsidP="004823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9" w:type="pct"/>
            <w:gridSpan w:val="3"/>
          </w:tcPr>
          <w:p w14:paraId="70FD06B4" w14:textId="77777777" w:rsidR="008D7C01" w:rsidRPr="00422380" w:rsidRDefault="008D7C01" w:rsidP="004823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D8373D" w:rsidRPr="00422380" w14:paraId="0EBD1C65" w14:textId="77777777" w:rsidTr="00901113">
        <w:tc>
          <w:tcPr>
            <w:tcW w:w="2232" w:type="pct"/>
            <w:gridSpan w:val="2"/>
          </w:tcPr>
          <w:p w14:paraId="73A86A77" w14:textId="77777777" w:rsidR="00D8373D" w:rsidRPr="00422380" w:rsidRDefault="00D8373D" w:rsidP="004823D0">
            <w:pPr>
              <w:pStyle w:val="a"/>
              <w:tabs>
                <w:tab w:val="clear" w:pos="1080"/>
                <w:tab w:val="left" w:pos="342"/>
              </w:tabs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</w:pPr>
          </w:p>
        </w:tc>
        <w:tc>
          <w:tcPr>
            <w:tcW w:w="1312" w:type="pct"/>
            <w:gridSpan w:val="3"/>
          </w:tcPr>
          <w:p w14:paraId="1F095B08" w14:textId="77777777" w:rsidR="00D8373D" w:rsidRPr="00422380" w:rsidRDefault="00D8373D" w:rsidP="004823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14:paraId="44F608DD" w14:textId="77777777" w:rsidR="00D8373D" w:rsidRPr="00422380" w:rsidRDefault="00D8373D" w:rsidP="004823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9" w:type="pct"/>
            <w:gridSpan w:val="3"/>
          </w:tcPr>
          <w:p w14:paraId="2DBEE0A6" w14:textId="77777777" w:rsidR="00D8373D" w:rsidRPr="00422380" w:rsidRDefault="00D8373D" w:rsidP="004823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4823D0" w:rsidRPr="00422380" w14:paraId="6124FE0B" w14:textId="77777777" w:rsidTr="00901113">
        <w:tc>
          <w:tcPr>
            <w:tcW w:w="2232" w:type="pct"/>
            <w:gridSpan w:val="2"/>
          </w:tcPr>
          <w:p w14:paraId="1126EFA9" w14:textId="1A28E8E1" w:rsidR="004823D0" w:rsidRPr="00422380" w:rsidRDefault="004823D0" w:rsidP="004823D0">
            <w:pPr>
              <w:pStyle w:val="a"/>
              <w:tabs>
                <w:tab w:val="clear" w:pos="1080"/>
                <w:tab w:val="left" w:pos="342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422380"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  <w:lastRenderedPageBreak/>
              <w:t>ยอดคงเหลือกับบุคคลหรือกิจการที่เกี่ยวข้องกัน</w:t>
            </w:r>
          </w:p>
        </w:tc>
        <w:tc>
          <w:tcPr>
            <w:tcW w:w="1312" w:type="pct"/>
            <w:gridSpan w:val="3"/>
          </w:tcPr>
          <w:p w14:paraId="4D387A97" w14:textId="13A2E901" w:rsidR="004823D0" w:rsidRPr="00422380" w:rsidRDefault="004823D0" w:rsidP="004823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2238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0AC3DC48" w14:textId="77777777" w:rsidR="004823D0" w:rsidRPr="00422380" w:rsidRDefault="004823D0" w:rsidP="004823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9" w:type="pct"/>
            <w:gridSpan w:val="3"/>
          </w:tcPr>
          <w:p w14:paraId="3F920DB7" w14:textId="7C9E9C2C" w:rsidR="004823D0" w:rsidRPr="00422380" w:rsidRDefault="004823D0" w:rsidP="004823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2238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823D0" w:rsidRPr="00422380" w14:paraId="4BCF05AC" w14:textId="77777777" w:rsidTr="00901113">
        <w:tc>
          <w:tcPr>
            <w:tcW w:w="2232" w:type="pct"/>
            <w:gridSpan w:val="2"/>
          </w:tcPr>
          <w:p w14:paraId="423AB0FE" w14:textId="0FF194BC" w:rsidR="004823D0" w:rsidRPr="00422380" w:rsidRDefault="004823D0" w:rsidP="004823D0">
            <w:pPr>
              <w:pStyle w:val="a"/>
              <w:tabs>
                <w:tab w:val="clear" w:pos="1080"/>
                <w:tab w:val="left" w:pos="342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422380"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  <w:t>ณ วันที่</w:t>
            </w:r>
            <w:r w:rsidRPr="00422380"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  <w:t xml:space="preserve"> 31 </w:t>
            </w:r>
            <w:r w:rsidRPr="00422380"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  <w:t>ธันวาคม</w:t>
            </w:r>
          </w:p>
        </w:tc>
        <w:tc>
          <w:tcPr>
            <w:tcW w:w="585" w:type="pct"/>
          </w:tcPr>
          <w:p w14:paraId="60A4CA87" w14:textId="5D6B8287" w:rsidR="004823D0" w:rsidRPr="00422380" w:rsidRDefault="004823D0" w:rsidP="004823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2238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2730A" w:rsidRPr="00422380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8" w:type="pct"/>
          </w:tcPr>
          <w:p w14:paraId="2CFA771C" w14:textId="77777777" w:rsidR="004823D0" w:rsidRPr="00422380" w:rsidRDefault="004823D0" w:rsidP="004823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9" w:type="pct"/>
          </w:tcPr>
          <w:p w14:paraId="1FB82D63" w14:textId="1817A88C" w:rsidR="004823D0" w:rsidRPr="00422380" w:rsidRDefault="004823D0" w:rsidP="004823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2238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2730A" w:rsidRPr="00422380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7" w:type="pct"/>
          </w:tcPr>
          <w:p w14:paraId="77B1FBFD" w14:textId="77777777" w:rsidR="004823D0" w:rsidRPr="00422380" w:rsidRDefault="004823D0" w:rsidP="004823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021D0EA0" w14:textId="33DB2F58" w:rsidR="004823D0" w:rsidRPr="00422380" w:rsidRDefault="004823D0" w:rsidP="004823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2238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2730A" w:rsidRPr="00422380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7" w:type="pct"/>
          </w:tcPr>
          <w:p w14:paraId="2FC6D164" w14:textId="77777777" w:rsidR="004823D0" w:rsidRPr="00422380" w:rsidRDefault="004823D0" w:rsidP="004823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795BA4D2" w14:textId="5474F2EE" w:rsidR="004823D0" w:rsidRPr="00422380" w:rsidRDefault="004823D0" w:rsidP="004823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2238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2730A" w:rsidRPr="00422380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4823D0" w:rsidRPr="00422380" w14:paraId="1BA789EF" w14:textId="77777777" w:rsidTr="00901113">
        <w:tc>
          <w:tcPr>
            <w:tcW w:w="2232" w:type="pct"/>
            <w:gridSpan w:val="2"/>
          </w:tcPr>
          <w:p w14:paraId="4F437B6D" w14:textId="77777777" w:rsidR="004823D0" w:rsidRPr="00422380" w:rsidRDefault="004823D0" w:rsidP="004823D0">
            <w:pPr>
              <w:pStyle w:val="a"/>
              <w:tabs>
                <w:tab w:val="clear" w:pos="1080"/>
                <w:tab w:val="left" w:pos="342"/>
              </w:tabs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</w:pPr>
          </w:p>
        </w:tc>
        <w:tc>
          <w:tcPr>
            <w:tcW w:w="2768" w:type="pct"/>
            <w:gridSpan w:val="7"/>
          </w:tcPr>
          <w:p w14:paraId="6AE2D8E4" w14:textId="1D85DF93" w:rsidR="004823D0" w:rsidRPr="00422380" w:rsidRDefault="004823D0" w:rsidP="004823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42238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823D0" w:rsidRPr="00422380" w14:paraId="35D0F589" w14:textId="77777777" w:rsidTr="00901113">
        <w:tc>
          <w:tcPr>
            <w:tcW w:w="2232" w:type="pct"/>
            <w:gridSpan w:val="2"/>
          </w:tcPr>
          <w:p w14:paraId="772A122B" w14:textId="5B60D0E7" w:rsidR="004823D0" w:rsidRPr="00422380" w:rsidRDefault="004823D0" w:rsidP="004823D0">
            <w:pPr>
              <w:pStyle w:val="a"/>
              <w:tabs>
                <w:tab w:val="clear" w:pos="1080"/>
              </w:tabs>
              <w:ind w:left="-110" w:firstLine="90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422380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เจ้าหนี้การค้า</w:t>
            </w:r>
          </w:p>
        </w:tc>
        <w:tc>
          <w:tcPr>
            <w:tcW w:w="585" w:type="pct"/>
          </w:tcPr>
          <w:p w14:paraId="2407FB60" w14:textId="77777777" w:rsidR="004823D0" w:rsidRPr="00422380" w:rsidRDefault="004823D0" w:rsidP="004823D0">
            <w:pPr>
              <w:pStyle w:val="a"/>
              <w:tabs>
                <w:tab w:val="clear" w:pos="1080"/>
                <w:tab w:val="decimal" w:pos="527"/>
              </w:tabs>
              <w:ind w:right="72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48" w:type="pct"/>
          </w:tcPr>
          <w:p w14:paraId="6143602C" w14:textId="77777777" w:rsidR="004823D0" w:rsidRPr="00422380" w:rsidRDefault="004823D0" w:rsidP="004823D0">
            <w:pPr>
              <w:pStyle w:val="a"/>
              <w:tabs>
                <w:tab w:val="clear" w:pos="1080"/>
                <w:tab w:val="left" w:pos="342"/>
                <w:tab w:val="left" w:pos="469"/>
                <w:tab w:val="decimal" w:pos="527"/>
              </w:tabs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579" w:type="pct"/>
          </w:tcPr>
          <w:p w14:paraId="70CD7111" w14:textId="77777777" w:rsidR="004823D0" w:rsidRPr="00422380" w:rsidRDefault="004823D0" w:rsidP="004823D0">
            <w:pPr>
              <w:pStyle w:val="a"/>
              <w:tabs>
                <w:tab w:val="clear" w:pos="1080"/>
                <w:tab w:val="decimal" w:pos="610"/>
              </w:tabs>
              <w:ind w:right="72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47" w:type="pct"/>
          </w:tcPr>
          <w:p w14:paraId="14778766" w14:textId="77777777" w:rsidR="004823D0" w:rsidRPr="00422380" w:rsidRDefault="004823D0" w:rsidP="004823D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48920F06" w14:textId="77777777" w:rsidR="004823D0" w:rsidRPr="00422380" w:rsidRDefault="004823D0" w:rsidP="004823D0">
            <w:pPr>
              <w:pStyle w:val="a"/>
              <w:tabs>
                <w:tab w:val="clear" w:pos="1080"/>
                <w:tab w:val="decimal" w:pos="1295"/>
              </w:tabs>
              <w:ind w:right="72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47" w:type="pct"/>
          </w:tcPr>
          <w:p w14:paraId="26573126" w14:textId="77777777" w:rsidR="004823D0" w:rsidRPr="00422380" w:rsidRDefault="004823D0" w:rsidP="004823D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7A053BB8" w14:textId="77777777" w:rsidR="004823D0" w:rsidRPr="00422380" w:rsidRDefault="004823D0" w:rsidP="004823D0">
            <w:pPr>
              <w:pStyle w:val="a"/>
              <w:tabs>
                <w:tab w:val="clear" w:pos="1080"/>
                <w:tab w:val="decimal" w:pos="788"/>
              </w:tabs>
              <w:ind w:right="72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</w:tr>
      <w:tr w:rsidR="0042730A" w:rsidRPr="00422380" w14:paraId="75851124" w14:textId="77777777" w:rsidTr="00901113">
        <w:tc>
          <w:tcPr>
            <w:tcW w:w="2232" w:type="pct"/>
            <w:gridSpan w:val="2"/>
          </w:tcPr>
          <w:p w14:paraId="2C684DA1" w14:textId="77777777" w:rsidR="0042730A" w:rsidRPr="00422380" w:rsidRDefault="0042730A" w:rsidP="0042730A">
            <w:pPr>
              <w:pStyle w:val="a"/>
              <w:tabs>
                <w:tab w:val="clear" w:pos="1080"/>
              </w:tabs>
              <w:ind w:left="-110" w:firstLine="90"/>
              <w:rPr>
                <w:rFonts w:asciiTheme="majorBidi" w:hAnsiTheme="majorBidi" w:cstheme="majorBidi"/>
                <w:cs/>
                <w:lang w:val="en-US"/>
              </w:rPr>
            </w:pPr>
            <w:r w:rsidRPr="00422380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585" w:type="pct"/>
            <w:tcBorders>
              <w:bottom w:val="double" w:sz="4" w:space="0" w:color="auto"/>
            </w:tcBorders>
            <w:shd w:val="clear" w:color="auto" w:fill="auto"/>
          </w:tcPr>
          <w:p w14:paraId="3876F08E" w14:textId="5D22DB43" w:rsidR="0042730A" w:rsidRPr="00422380" w:rsidRDefault="0026233F" w:rsidP="0042730A">
            <w:pPr>
              <w:pStyle w:val="a"/>
              <w:tabs>
                <w:tab w:val="clear" w:pos="1080"/>
                <w:tab w:val="decimal" w:pos="527"/>
              </w:tabs>
              <w:ind w:right="72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422380">
              <w:rPr>
                <w:rFonts w:asciiTheme="majorBidi" w:hAnsiTheme="majorBidi" w:cstheme="majorBidi"/>
                <w:b/>
                <w:bCs/>
                <w:lang w:val="en-US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45F753F9" w14:textId="77777777" w:rsidR="0042730A" w:rsidRPr="00422380" w:rsidRDefault="0042730A" w:rsidP="0042730A">
            <w:pPr>
              <w:pStyle w:val="a"/>
              <w:tabs>
                <w:tab w:val="clear" w:pos="1080"/>
                <w:tab w:val="left" w:pos="342"/>
                <w:tab w:val="left" w:pos="469"/>
                <w:tab w:val="decimal" w:pos="527"/>
              </w:tabs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579" w:type="pct"/>
            <w:tcBorders>
              <w:bottom w:val="double" w:sz="4" w:space="0" w:color="auto"/>
            </w:tcBorders>
            <w:shd w:val="clear" w:color="auto" w:fill="auto"/>
          </w:tcPr>
          <w:p w14:paraId="3C5D4FDF" w14:textId="1BBBBEC1" w:rsidR="0042730A" w:rsidRPr="00422380" w:rsidRDefault="0042730A" w:rsidP="0042730A">
            <w:pPr>
              <w:pStyle w:val="a"/>
              <w:tabs>
                <w:tab w:val="clear" w:pos="1080"/>
                <w:tab w:val="decimal" w:pos="610"/>
              </w:tabs>
              <w:ind w:right="72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422380">
              <w:rPr>
                <w:rFonts w:asciiTheme="majorBidi" w:hAnsiTheme="majorBidi" w:cs="Angsana New"/>
                <w:b/>
                <w:bCs/>
                <w:cs/>
                <w:lang w:val="en-US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62CE04BD" w14:textId="77777777" w:rsidR="0042730A" w:rsidRPr="00422380" w:rsidRDefault="0042730A" w:rsidP="0042730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  <w:tcBorders>
              <w:bottom w:val="double" w:sz="4" w:space="0" w:color="auto"/>
            </w:tcBorders>
            <w:shd w:val="clear" w:color="auto" w:fill="auto"/>
          </w:tcPr>
          <w:p w14:paraId="1498A1A0" w14:textId="0C7AE674" w:rsidR="0042730A" w:rsidRPr="00422380" w:rsidRDefault="0026233F" w:rsidP="0042730A">
            <w:pPr>
              <w:pStyle w:val="a"/>
              <w:tabs>
                <w:tab w:val="clear" w:pos="1080"/>
                <w:tab w:val="decimal" w:pos="780"/>
              </w:tabs>
              <w:ind w:right="72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422380">
              <w:rPr>
                <w:rFonts w:asciiTheme="majorBidi" w:hAnsiTheme="majorBidi" w:cstheme="majorBidi"/>
                <w:b/>
                <w:bCs/>
                <w:lang w:val="en-US"/>
              </w:rPr>
              <w:t>146,7</w:t>
            </w:r>
            <w:r w:rsidR="00F40C08" w:rsidRPr="00422380">
              <w:rPr>
                <w:rFonts w:asciiTheme="majorBidi" w:hAnsiTheme="majorBidi" w:cstheme="majorBidi"/>
                <w:b/>
                <w:bCs/>
                <w:lang w:val="en-US"/>
              </w:rPr>
              <w:t>25</w:t>
            </w:r>
          </w:p>
        </w:tc>
        <w:tc>
          <w:tcPr>
            <w:tcW w:w="147" w:type="pct"/>
            <w:shd w:val="clear" w:color="auto" w:fill="auto"/>
          </w:tcPr>
          <w:p w14:paraId="3E7D3E3B" w14:textId="77777777" w:rsidR="0042730A" w:rsidRPr="00422380" w:rsidRDefault="0042730A" w:rsidP="0042730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  <w:tab w:val="decimal" w:pos="780"/>
              </w:tabs>
              <w:spacing w:line="240" w:lineRule="auto"/>
              <w:ind w:left="-13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  <w:tcBorders>
              <w:bottom w:val="double" w:sz="4" w:space="0" w:color="auto"/>
            </w:tcBorders>
            <w:shd w:val="clear" w:color="auto" w:fill="auto"/>
          </w:tcPr>
          <w:p w14:paraId="65C945BB" w14:textId="4ED71A06" w:rsidR="0042730A" w:rsidRPr="00422380" w:rsidRDefault="0042730A" w:rsidP="0042730A">
            <w:pPr>
              <w:pStyle w:val="a"/>
              <w:tabs>
                <w:tab w:val="clear" w:pos="1080"/>
                <w:tab w:val="decimal" w:pos="780"/>
              </w:tabs>
              <w:ind w:right="72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422380"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>160,52</w:t>
            </w:r>
            <w:r w:rsidRPr="00422380">
              <w:rPr>
                <w:rFonts w:asciiTheme="majorBidi" w:hAnsiTheme="majorBidi" w:cstheme="majorBidi"/>
                <w:b/>
                <w:bCs/>
                <w:lang w:val="en-US"/>
              </w:rPr>
              <w:t>5</w:t>
            </w:r>
          </w:p>
        </w:tc>
      </w:tr>
      <w:tr w:rsidR="0042730A" w:rsidRPr="00422380" w14:paraId="5C1228BD" w14:textId="77777777" w:rsidTr="00901113">
        <w:tc>
          <w:tcPr>
            <w:tcW w:w="2232" w:type="pct"/>
            <w:gridSpan w:val="2"/>
          </w:tcPr>
          <w:p w14:paraId="1F9466C2" w14:textId="77777777" w:rsidR="0042730A" w:rsidRPr="00422380" w:rsidRDefault="0042730A" w:rsidP="0042730A">
            <w:pPr>
              <w:pStyle w:val="a"/>
              <w:tabs>
                <w:tab w:val="clear" w:pos="1080"/>
                <w:tab w:val="left" w:pos="342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85" w:type="pct"/>
            <w:tcBorders>
              <w:top w:val="double" w:sz="4" w:space="0" w:color="auto"/>
            </w:tcBorders>
            <w:shd w:val="clear" w:color="auto" w:fill="auto"/>
          </w:tcPr>
          <w:p w14:paraId="1B36F2D3" w14:textId="77777777" w:rsidR="0042730A" w:rsidRPr="00422380" w:rsidRDefault="0042730A" w:rsidP="0042730A">
            <w:pPr>
              <w:pStyle w:val="a"/>
              <w:tabs>
                <w:tab w:val="clear" w:pos="1080"/>
                <w:tab w:val="decimal" w:pos="527"/>
              </w:tabs>
              <w:ind w:right="72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48" w:type="pct"/>
            <w:shd w:val="clear" w:color="auto" w:fill="auto"/>
          </w:tcPr>
          <w:p w14:paraId="260E5408" w14:textId="77777777" w:rsidR="0042730A" w:rsidRPr="00422380" w:rsidRDefault="0042730A" w:rsidP="0042730A">
            <w:pPr>
              <w:pStyle w:val="a"/>
              <w:tabs>
                <w:tab w:val="clear" w:pos="1080"/>
                <w:tab w:val="left" w:pos="342"/>
                <w:tab w:val="left" w:pos="469"/>
                <w:tab w:val="decimal" w:pos="527"/>
              </w:tabs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579" w:type="pct"/>
            <w:tcBorders>
              <w:top w:val="double" w:sz="4" w:space="0" w:color="auto"/>
            </w:tcBorders>
            <w:shd w:val="clear" w:color="auto" w:fill="auto"/>
          </w:tcPr>
          <w:p w14:paraId="0EBA8669" w14:textId="77777777" w:rsidR="0042730A" w:rsidRPr="00422380" w:rsidRDefault="0042730A" w:rsidP="0042730A">
            <w:pPr>
              <w:pStyle w:val="a"/>
              <w:tabs>
                <w:tab w:val="clear" w:pos="1080"/>
                <w:tab w:val="decimal" w:pos="610"/>
              </w:tabs>
              <w:ind w:right="72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47" w:type="pct"/>
            <w:shd w:val="clear" w:color="auto" w:fill="auto"/>
          </w:tcPr>
          <w:p w14:paraId="24C312E8" w14:textId="77777777" w:rsidR="0042730A" w:rsidRPr="00422380" w:rsidRDefault="0042730A" w:rsidP="0042730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double" w:sz="4" w:space="0" w:color="auto"/>
            </w:tcBorders>
            <w:shd w:val="clear" w:color="auto" w:fill="auto"/>
          </w:tcPr>
          <w:p w14:paraId="6AB920ED" w14:textId="77777777" w:rsidR="0042730A" w:rsidRPr="00422380" w:rsidRDefault="0042730A" w:rsidP="0042730A">
            <w:pPr>
              <w:pStyle w:val="a"/>
              <w:tabs>
                <w:tab w:val="clear" w:pos="1080"/>
                <w:tab w:val="decimal" w:pos="1295"/>
              </w:tabs>
              <w:ind w:right="72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47" w:type="pct"/>
            <w:shd w:val="clear" w:color="auto" w:fill="auto"/>
          </w:tcPr>
          <w:p w14:paraId="5B310B59" w14:textId="77777777" w:rsidR="0042730A" w:rsidRPr="00422380" w:rsidRDefault="0042730A" w:rsidP="0042730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double" w:sz="4" w:space="0" w:color="auto"/>
            </w:tcBorders>
            <w:shd w:val="clear" w:color="auto" w:fill="auto"/>
          </w:tcPr>
          <w:p w14:paraId="038D3AB7" w14:textId="77777777" w:rsidR="0042730A" w:rsidRPr="00422380" w:rsidRDefault="0042730A" w:rsidP="0042730A">
            <w:pPr>
              <w:pStyle w:val="a"/>
              <w:tabs>
                <w:tab w:val="clear" w:pos="1080"/>
                <w:tab w:val="decimal" w:pos="780"/>
              </w:tabs>
              <w:ind w:right="72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</w:tr>
      <w:tr w:rsidR="0042730A" w:rsidRPr="00422380" w14:paraId="587DF8E9" w14:textId="77777777" w:rsidTr="00901113">
        <w:tc>
          <w:tcPr>
            <w:tcW w:w="2232" w:type="pct"/>
            <w:gridSpan w:val="2"/>
          </w:tcPr>
          <w:p w14:paraId="43E368F1" w14:textId="470EB5B4" w:rsidR="0042730A" w:rsidRPr="00422380" w:rsidRDefault="0042730A" w:rsidP="0042730A">
            <w:pPr>
              <w:pStyle w:val="a"/>
              <w:tabs>
                <w:tab w:val="clear" w:pos="1080"/>
              </w:tabs>
              <w:ind w:left="-110" w:firstLine="90"/>
              <w:rPr>
                <w:rFonts w:asciiTheme="majorBidi" w:hAnsiTheme="majorBidi" w:cstheme="majorBidi"/>
                <w:cs/>
              </w:rPr>
            </w:pPr>
            <w:r w:rsidRPr="002C21AA">
              <w:rPr>
                <w:rFonts w:asciiTheme="majorBidi" w:hAnsiTheme="majorBidi" w:cstheme="majorBidi"/>
                <w:b/>
                <w:bCs/>
                <w:cs/>
              </w:rPr>
              <w:t>เจ้าหนี้</w:t>
            </w:r>
            <w:r w:rsidR="009434FF" w:rsidRPr="002C21AA">
              <w:rPr>
                <w:rFonts w:asciiTheme="majorBidi" w:hAnsiTheme="majorBidi" w:cstheme="majorBidi" w:hint="cs"/>
                <w:b/>
                <w:bCs/>
                <w:cs/>
              </w:rPr>
              <w:t>หมุนเวียน</w:t>
            </w:r>
            <w:r w:rsidRPr="002C21AA">
              <w:rPr>
                <w:rFonts w:asciiTheme="majorBidi" w:hAnsiTheme="majorBidi" w:cstheme="majorBidi"/>
                <w:b/>
                <w:bCs/>
                <w:cs/>
              </w:rPr>
              <w:t>อื่น</w:t>
            </w:r>
          </w:p>
        </w:tc>
        <w:tc>
          <w:tcPr>
            <w:tcW w:w="585" w:type="pct"/>
            <w:shd w:val="clear" w:color="auto" w:fill="auto"/>
          </w:tcPr>
          <w:p w14:paraId="063DAD90" w14:textId="77777777" w:rsidR="0042730A" w:rsidRPr="00422380" w:rsidRDefault="0042730A" w:rsidP="0042730A">
            <w:pPr>
              <w:pStyle w:val="a"/>
              <w:tabs>
                <w:tab w:val="clear" w:pos="1080"/>
                <w:tab w:val="decimal" w:pos="527"/>
              </w:tabs>
              <w:ind w:right="72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48" w:type="pct"/>
            <w:shd w:val="clear" w:color="auto" w:fill="auto"/>
          </w:tcPr>
          <w:p w14:paraId="07380FC9" w14:textId="77777777" w:rsidR="0042730A" w:rsidRPr="00422380" w:rsidRDefault="0042730A" w:rsidP="0042730A">
            <w:pPr>
              <w:pStyle w:val="a"/>
              <w:tabs>
                <w:tab w:val="clear" w:pos="1080"/>
                <w:tab w:val="left" w:pos="342"/>
                <w:tab w:val="left" w:pos="469"/>
                <w:tab w:val="decimal" w:pos="527"/>
              </w:tabs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579" w:type="pct"/>
            <w:shd w:val="clear" w:color="auto" w:fill="auto"/>
          </w:tcPr>
          <w:p w14:paraId="0CC2346A" w14:textId="77777777" w:rsidR="0042730A" w:rsidRPr="00422380" w:rsidRDefault="0042730A" w:rsidP="0042730A">
            <w:pPr>
              <w:pStyle w:val="a"/>
              <w:tabs>
                <w:tab w:val="clear" w:pos="1080"/>
                <w:tab w:val="decimal" w:pos="610"/>
              </w:tabs>
              <w:ind w:right="72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47" w:type="pct"/>
            <w:shd w:val="clear" w:color="auto" w:fill="auto"/>
          </w:tcPr>
          <w:p w14:paraId="1161884C" w14:textId="77777777" w:rsidR="0042730A" w:rsidRPr="00422380" w:rsidRDefault="0042730A" w:rsidP="0042730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14:paraId="65B69184" w14:textId="77777777" w:rsidR="0042730A" w:rsidRPr="00422380" w:rsidRDefault="0042730A" w:rsidP="0042730A">
            <w:pPr>
              <w:pStyle w:val="a"/>
              <w:tabs>
                <w:tab w:val="clear" w:pos="1080"/>
                <w:tab w:val="decimal" w:pos="1295"/>
              </w:tabs>
              <w:ind w:right="72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47" w:type="pct"/>
            <w:shd w:val="clear" w:color="auto" w:fill="auto"/>
          </w:tcPr>
          <w:p w14:paraId="27F960DA" w14:textId="77777777" w:rsidR="0042730A" w:rsidRPr="00422380" w:rsidRDefault="0042730A" w:rsidP="0042730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  <w:shd w:val="clear" w:color="auto" w:fill="auto"/>
          </w:tcPr>
          <w:p w14:paraId="25055441" w14:textId="77777777" w:rsidR="0042730A" w:rsidRPr="00422380" w:rsidRDefault="0042730A" w:rsidP="0042730A">
            <w:pPr>
              <w:pStyle w:val="a"/>
              <w:tabs>
                <w:tab w:val="clear" w:pos="1080"/>
                <w:tab w:val="decimal" w:pos="780"/>
              </w:tabs>
              <w:ind w:right="72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</w:tr>
      <w:tr w:rsidR="0042730A" w:rsidRPr="00422380" w14:paraId="7B028512" w14:textId="77777777" w:rsidTr="00901113">
        <w:tc>
          <w:tcPr>
            <w:tcW w:w="2232" w:type="pct"/>
            <w:gridSpan w:val="2"/>
          </w:tcPr>
          <w:p w14:paraId="2D048B0A" w14:textId="6EE9441A" w:rsidR="0042730A" w:rsidRPr="00422380" w:rsidRDefault="0042730A" w:rsidP="0042730A">
            <w:pPr>
              <w:pStyle w:val="a"/>
              <w:tabs>
                <w:tab w:val="clear" w:pos="1080"/>
              </w:tabs>
              <w:ind w:left="-110" w:firstLine="90"/>
              <w:rPr>
                <w:rFonts w:asciiTheme="majorBidi" w:hAnsiTheme="majorBidi" w:cstheme="majorBidi"/>
                <w:cs/>
              </w:rPr>
            </w:pPr>
            <w:r w:rsidRPr="00422380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585" w:type="pct"/>
            <w:tcBorders>
              <w:bottom w:val="double" w:sz="4" w:space="0" w:color="auto"/>
            </w:tcBorders>
            <w:shd w:val="clear" w:color="auto" w:fill="auto"/>
          </w:tcPr>
          <w:p w14:paraId="2256B9E7" w14:textId="1D427428" w:rsidR="0042730A" w:rsidRPr="00422380" w:rsidRDefault="0026233F" w:rsidP="0042730A">
            <w:pPr>
              <w:pStyle w:val="a"/>
              <w:tabs>
                <w:tab w:val="clear" w:pos="1080"/>
                <w:tab w:val="decimal" w:pos="527"/>
              </w:tabs>
              <w:ind w:right="72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422380">
              <w:rPr>
                <w:rFonts w:asciiTheme="majorBidi" w:hAnsiTheme="majorBidi" w:cstheme="majorBidi"/>
                <w:b/>
                <w:bCs/>
                <w:lang w:val="en-US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7426A064" w14:textId="7A454B30" w:rsidR="0042730A" w:rsidRPr="00422380" w:rsidRDefault="0042730A" w:rsidP="0042730A">
            <w:pPr>
              <w:pStyle w:val="a"/>
              <w:tabs>
                <w:tab w:val="clear" w:pos="1080"/>
                <w:tab w:val="left" w:pos="342"/>
                <w:tab w:val="left" w:pos="469"/>
                <w:tab w:val="decimal" w:pos="527"/>
              </w:tabs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579" w:type="pct"/>
            <w:tcBorders>
              <w:bottom w:val="double" w:sz="4" w:space="0" w:color="auto"/>
            </w:tcBorders>
            <w:shd w:val="clear" w:color="auto" w:fill="auto"/>
          </w:tcPr>
          <w:p w14:paraId="08E4157E" w14:textId="0C464F66" w:rsidR="0042730A" w:rsidRPr="00422380" w:rsidRDefault="0042730A" w:rsidP="0042730A">
            <w:pPr>
              <w:pStyle w:val="a"/>
              <w:tabs>
                <w:tab w:val="clear" w:pos="1080"/>
                <w:tab w:val="decimal" w:pos="610"/>
              </w:tabs>
              <w:ind w:right="72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422380">
              <w:rPr>
                <w:rFonts w:asciiTheme="majorBidi" w:hAnsiTheme="majorBidi" w:cstheme="majorBidi"/>
                <w:b/>
                <w:bCs/>
                <w:cs/>
                <w:lang w:val="en-US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31192B50" w14:textId="77777777" w:rsidR="0042730A" w:rsidRPr="00422380" w:rsidRDefault="0042730A" w:rsidP="0042730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  <w:tcBorders>
              <w:bottom w:val="double" w:sz="4" w:space="0" w:color="auto"/>
            </w:tcBorders>
            <w:shd w:val="clear" w:color="auto" w:fill="auto"/>
          </w:tcPr>
          <w:p w14:paraId="2D9F59CE" w14:textId="0189AE6B" w:rsidR="0042730A" w:rsidRPr="00422380" w:rsidRDefault="0026233F" w:rsidP="0026233F">
            <w:pPr>
              <w:pStyle w:val="a"/>
              <w:tabs>
                <w:tab w:val="clear" w:pos="1080"/>
                <w:tab w:val="decimal" w:pos="601"/>
              </w:tabs>
              <w:ind w:right="72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422380">
              <w:rPr>
                <w:rFonts w:asciiTheme="majorBidi" w:hAnsiTheme="majorBidi" w:cstheme="majorBidi"/>
                <w:b/>
                <w:bCs/>
                <w:lang w:val="en-US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55450116" w14:textId="77777777" w:rsidR="0042730A" w:rsidRPr="00422380" w:rsidRDefault="0042730A" w:rsidP="0042730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  <w:tcBorders>
              <w:bottom w:val="double" w:sz="4" w:space="0" w:color="auto"/>
            </w:tcBorders>
            <w:shd w:val="clear" w:color="auto" w:fill="auto"/>
          </w:tcPr>
          <w:p w14:paraId="53478D3F" w14:textId="17C69748" w:rsidR="0042730A" w:rsidRPr="00422380" w:rsidRDefault="0042730A" w:rsidP="0042730A">
            <w:pPr>
              <w:pStyle w:val="a"/>
              <w:tabs>
                <w:tab w:val="clear" w:pos="1080"/>
                <w:tab w:val="decimal" w:pos="780"/>
              </w:tabs>
              <w:ind w:right="72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422380"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>107</w:t>
            </w:r>
          </w:p>
        </w:tc>
      </w:tr>
    </w:tbl>
    <w:p w14:paraId="4B345160" w14:textId="61E56FEF" w:rsidR="00DC36B2" w:rsidRPr="00422380" w:rsidRDefault="00DC36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34BF5404" w14:textId="337739A0" w:rsidR="000A10DE" w:rsidRPr="00422380" w:rsidRDefault="000A10DE" w:rsidP="00FA3D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40" w:firstLine="200"/>
        <w:rPr>
          <w:rFonts w:ascii="Angsana New" w:hAnsi="Angsana New"/>
          <w:b/>
          <w:bCs/>
          <w:sz w:val="30"/>
          <w:szCs w:val="30"/>
        </w:rPr>
      </w:pPr>
      <w:r w:rsidRPr="00422380">
        <w:rPr>
          <w:rFonts w:ascii="Angsana New" w:hAnsi="Angsana New" w:hint="cs"/>
          <w:b/>
          <w:bCs/>
          <w:sz w:val="30"/>
          <w:szCs w:val="30"/>
          <w:cs/>
        </w:rPr>
        <w:t>สัญญาสำคัญ</w:t>
      </w:r>
      <w:r w:rsidR="00553373" w:rsidRPr="00422380">
        <w:rPr>
          <w:rFonts w:ascii="Angsana New" w:hAnsi="Angsana New"/>
          <w:b/>
          <w:bCs/>
          <w:sz w:val="30"/>
          <w:szCs w:val="30"/>
          <w:cs/>
        </w:rPr>
        <w:t>ที่ทำกับ</w:t>
      </w:r>
      <w:r w:rsidRPr="00422380">
        <w:rPr>
          <w:rFonts w:ascii="Angsana New" w:hAnsi="Angsana New" w:hint="cs"/>
          <w:b/>
          <w:bCs/>
          <w:sz w:val="30"/>
          <w:szCs w:val="30"/>
          <w:cs/>
        </w:rPr>
        <w:t>กิจการที่เกี่ยวข้องกัน</w:t>
      </w:r>
    </w:p>
    <w:p w14:paraId="2B06F74B" w14:textId="77777777" w:rsidR="000A10DE" w:rsidRPr="00422380" w:rsidRDefault="000A10DE" w:rsidP="00030371">
      <w:pPr>
        <w:pStyle w:val="a"/>
        <w:tabs>
          <w:tab w:val="clear" w:pos="1080"/>
        </w:tabs>
        <w:spacing w:line="60" w:lineRule="atLeast"/>
        <w:ind w:firstLine="540"/>
        <w:jc w:val="thaiDistribute"/>
        <w:rPr>
          <w:rFonts w:ascii="Angsana New" w:hAnsi="Angsana New" w:cs="Angsana New"/>
          <w:i/>
          <w:iCs/>
          <w:lang w:val="en-US"/>
        </w:rPr>
      </w:pPr>
    </w:p>
    <w:p w14:paraId="4549C9EB" w14:textId="77777777" w:rsidR="000A10DE" w:rsidRPr="00422380" w:rsidRDefault="000A10DE" w:rsidP="00582EBB">
      <w:pPr>
        <w:pStyle w:val="a"/>
        <w:tabs>
          <w:tab w:val="clear" w:pos="1080"/>
        </w:tabs>
        <w:spacing w:line="60" w:lineRule="atLeast"/>
        <w:ind w:firstLine="540"/>
        <w:jc w:val="thaiDistribute"/>
        <w:rPr>
          <w:rFonts w:ascii="Angsana New" w:hAnsi="Angsana New" w:cs="Angsana New"/>
          <w:i/>
          <w:iCs/>
          <w:lang w:val="en-US"/>
        </w:rPr>
      </w:pPr>
      <w:r w:rsidRPr="00422380">
        <w:rPr>
          <w:rFonts w:ascii="Angsana New" w:hAnsi="Angsana New" w:cs="Angsana New" w:hint="cs"/>
          <w:i/>
          <w:iCs/>
          <w:cs/>
          <w:lang w:val="en-US"/>
        </w:rPr>
        <w:t>สัญญาให้บริการใช้พื้นที่</w:t>
      </w:r>
    </w:p>
    <w:p w14:paraId="3AD415C3" w14:textId="77777777" w:rsidR="0055720C" w:rsidRPr="00422380" w:rsidRDefault="0055720C" w:rsidP="00030371">
      <w:pPr>
        <w:pStyle w:val="a"/>
        <w:tabs>
          <w:tab w:val="clear" w:pos="1080"/>
        </w:tabs>
        <w:spacing w:line="60" w:lineRule="atLeast"/>
        <w:ind w:firstLine="540"/>
        <w:jc w:val="thaiDistribute"/>
        <w:rPr>
          <w:rFonts w:ascii="Angsana New" w:hAnsi="Angsana New" w:cs="Angsana New"/>
          <w:i/>
          <w:iCs/>
          <w:lang w:val="en-US"/>
        </w:rPr>
      </w:pPr>
    </w:p>
    <w:p w14:paraId="7553A810" w14:textId="1D7FD157" w:rsidR="00825D77" w:rsidRPr="00422380" w:rsidRDefault="00825D77" w:rsidP="00825D77">
      <w:pPr>
        <w:pStyle w:val="a"/>
        <w:tabs>
          <w:tab w:val="clear" w:pos="1080"/>
        </w:tabs>
        <w:spacing w:line="60" w:lineRule="atLeast"/>
        <w:ind w:left="540"/>
        <w:jc w:val="thaiDistribute"/>
        <w:rPr>
          <w:rFonts w:ascii="Angsana New" w:hAnsi="Angsana New" w:cs="Angsana New"/>
          <w:spacing w:val="-6"/>
          <w:lang w:val="en-US"/>
        </w:rPr>
      </w:pPr>
      <w:r w:rsidRPr="00422380">
        <w:rPr>
          <w:rFonts w:ascii="Angsana New" w:hAnsi="Angsana New" w:cs="Angsana New"/>
          <w:spacing w:val="-6"/>
          <w:cs/>
          <w:lang w:val="en-US"/>
        </w:rPr>
        <w:t>บริษัททำสัญญาให้บริการใช้พื้นที่กับบริษัทย่อยสำหรับโรงงานพุนพิน</w:t>
      </w:r>
      <w:r w:rsidR="00965276" w:rsidRPr="00422380">
        <w:rPr>
          <w:rFonts w:ascii="Angsana New" w:hAnsi="Angsana New" w:cs="Angsana New"/>
          <w:color w:val="FFFFFF"/>
          <w:spacing w:val="-6"/>
          <w:cs/>
          <w:lang w:val="en-US"/>
        </w:rPr>
        <w:t xml:space="preserve"> </w:t>
      </w:r>
      <w:r w:rsidR="001E1B1A" w:rsidRPr="00422380">
        <w:rPr>
          <w:rFonts w:ascii="Angsana New" w:hAnsi="Angsana New" w:cs="Angsana New"/>
          <w:spacing w:val="-6"/>
          <w:lang w:val="en-US"/>
        </w:rPr>
        <w:t>8</w:t>
      </w:r>
      <w:r w:rsidRPr="00422380">
        <w:rPr>
          <w:rFonts w:ascii="Angsana New" w:hAnsi="Angsana New" w:cs="Angsana New"/>
          <w:color w:val="FFFFFF"/>
          <w:spacing w:val="-6"/>
          <w:cs/>
          <w:lang w:val="en-US"/>
        </w:rPr>
        <w:t>/</w:t>
      </w:r>
      <w:r w:rsidRPr="00422380">
        <w:rPr>
          <w:rFonts w:ascii="Angsana New" w:hAnsi="Angsana New" w:cs="Angsana New"/>
          <w:spacing w:val="-6"/>
          <w:cs/>
          <w:lang w:val="en-US"/>
        </w:rPr>
        <w:t>ปี</w:t>
      </w:r>
      <w:r w:rsidRPr="00422380">
        <w:rPr>
          <w:rFonts w:ascii="Angsana New" w:hAnsi="Angsana New" w:cs="Angsana New"/>
          <w:color w:val="FFFFFF"/>
          <w:spacing w:val="-6"/>
          <w:cs/>
          <w:lang w:val="en-US"/>
        </w:rPr>
        <w:t>/</w:t>
      </w:r>
      <w:r w:rsidRPr="00422380">
        <w:rPr>
          <w:rFonts w:ascii="Angsana New" w:hAnsi="Angsana New" w:cs="Angsana New" w:hint="cs"/>
          <w:spacing w:val="-6"/>
          <w:cs/>
          <w:lang w:val="en-US"/>
        </w:rPr>
        <w:t xml:space="preserve">สิ้นสุดเดือนกุมภาพันธ์ </w:t>
      </w:r>
      <w:r w:rsidR="005E0518" w:rsidRPr="00422380">
        <w:rPr>
          <w:rFonts w:ascii="Angsana New" w:hAnsi="Angsana New" w:cs="Angsana New"/>
          <w:spacing w:val="-6"/>
          <w:lang w:val="en-US"/>
        </w:rPr>
        <w:t>2564</w:t>
      </w:r>
      <w:r w:rsidR="005E0518" w:rsidRPr="00422380">
        <w:rPr>
          <w:rFonts w:ascii="Angsana New" w:hAnsi="Angsana New" w:cs="Angsana New" w:hint="cs"/>
          <w:spacing w:val="-6"/>
          <w:cs/>
          <w:lang w:val="en-US"/>
        </w:rPr>
        <w:t xml:space="preserve"> และ</w:t>
      </w:r>
      <w:r w:rsidR="00835C0E" w:rsidRPr="00422380">
        <w:rPr>
          <w:rFonts w:ascii="Angsana New" w:hAnsi="Angsana New" w:cs="Angsana New" w:hint="cs"/>
          <w:spacing w:val="-6"/>
          <w:cs/>
          <w:lang w:val="en-US"/>
        </w:rPr>
        <w:t xml:space="preserve">ได้ต่อสัญญาออกไปอีก </w:t>
      </w:r>
      <w:r w:rsidR="00835C0E" w:rsidRPr="00422380">
        <w:rPr>
          <w:rFonts w:ascii="Angsana New" w:hAnsi="Angsana New" w:cs="Angsana New"/>
          <w:spacing w:val="-6"/>
          <w:lang w:val="en-US"/>
        </w:rPr>
        <w:t xml:space="preserve">8 </w:t>
      </w:r>
      <w:r w:rsidR="00835C0E" w:rsidRPr="00422380">
        <w:rPr>
          <w:rFonts w:ascii="Angsana New" w:hAnsi="Angsana New" w:cs="Angsana New" w:hint="cs"/>
          <w:spacing w:val="-6"/>
          <w:cs/>
          <w:lang w:val="en-US"/>
        </w:rPr>
        <w:t>ปี สิ้นสุด</w:t>
      </w:r>
      <w:r w:rsidR="005E0518" w:rsidRPr="00422380">
        <w:rPr>
          <w:rFonts w:ascii="Angsana New" w:hAnsi="Angsana New" w:cs="Angsana New" w:hint="cs"/>
          <w:spacing w:val="-6"/>
          <w:cs/>
          <w:lang w:val="en-US"/>
        </w:rPr>
        <w:t xml:space="preserve">เดือนกุมภาพันธ์ </w:t>
      </w:r>
      <w:r w:rsidR="001E1B1A" w:rsidRPr="00422380">
        <w:rPr>
          <w:rFonts w:ascii="Angsana New" w:hAnsi="Angsana New" w:cs="Angsana New"/>
          <w:spacing w:val="-6"/>
          <w:lang w:val="en-US"/>
        </w:rPr>
        <w:t>25</w:t>
      </w:r>
      <w:r w:rsidR="00E71461" w:rsidRPr="00422380">
        <w:rPr>
          <w:rFonts w:ascii="Angsana New" w:hAnsi="Angsana New" w:cs="Angsana New"/>
          <w:spacing w:val="-6"/>
          <w:lang w:val="en-US"/>
        </w:rPr>
        <w:t>72</w:t>
      </w:r>
      <w:r w:rsidRPr="00422380">
        <w:rPr>
          <w:rFonts w:ascii="Angsana New" w:hAnsi="Angsana New" w:cs="Angsana New"/>
          <w:color w:val="FFFFFF"/>
          <w:spacing w:val="-6"/>
          <w:cs/>
          <w:lang w:val="en-US"/>
        </w:rPr>
        <w:t>/</w:t>
      </w:r>
      <w:r w:rsidRPr="00422380">
        <w:rPr>
          <w:rFonts w:ascii="Angsana New" w:hAnsi="Angsana New" w:cs="Angsana New"/>
          <w:spacing w:val="-6"/>
          <w:cs/>
          <w:lang w:val="en-US"/>
        </w:rPr>
        <w:t>บริษัทย่อยตกลงจ่ายค่าบริการเป็นจำนวนเงินตามที่ระบุในสัญญา</w:t>
      </w:r>
    </w:p>
    <w:p w14:paraId="4B8EC73A" w14:textId="77777777" w:rsidR="00807B23" w:rsidRPr="00422380" w:rsidRDefault="00807B23" w:rsidP="00825D77">
      <w:pPr>
        <w:pStyle w:val="a"/>
        <w:tabs>
          <w:tab w:val="clear" w:pos="1080"/>
        </w:tabs>
        <w:spacing w:line="60" w:lineRule="atLeast"/>
        <w:ind w:left="540"/>
        <w:jc w:val="thaiDistribute"/>
        <w:rPr>
          <w:rFonts w:ascii="Angsana New" w:hAnsi="Angsana New" w:cs="Angsana New"/>
          <w:spacing w:val="-6"/>
          <w:lang w:val="en-US"/>
        </w:rPr>
      </w:pPr>
    </w:p>
    <w:p w14:paraId="7063F983" w14:textId="77777777" w:rsidR="00E42920" w:rsidRPr="00422380" w:rsidRDefault="00E42920" w:rsidP="001F3E45">
      <w:pPr>
        <w:pStyle w:val="a"/>
        <w:tabs>
          <w:tab w:val="clear" w:pos="1080"/>
        </w:tabs>
        <w:spacing w:line="60" w:lineRule="atLeast"/>
        <w:ind w:left="540"/>
        <w:jc w:val="thaiDistribute"/>
        <w:rPr>
          <w:rFonts w:ascii="Angsana New" w:hAnsi="Angsana New" w:cs="Angsana New"/>
          <w:i/>
          <w:iCs/>
          <w:lang w:val="en-US"/>
        </w:rPr>
      </w:pPr>
      <w:r w:rsidRPr="00422380">
        <w:rPr>
          <w:rFonts w:ascii="Angsana New" w:hAnsi="Angsana New" w:cs="Angsana New" w:hint="cs"/>
          <w:i/>
          <w:iCs/>
          <w:cs/>
          <w:lang w:val="en-US"/>
        </w:rPr>
        <w:t>สัญญาเช่าที่ดิน</w:t>
      </w:r>
    </w:p>
    <w:p w14:paraId="4667FE71" w14:textId="77777777" w:rsidR="00B235CF" w:rsidRPr="00422380" w:rsidRDefault="00B235CF" w:rsidP="00030371">
      <w:pPr>
        <w:pStyle w:val="a"/>
        <w:tabs>
          <w:tab w:val="clear" w:pos="1080"/>
        </w:tabs>
        <w:spacing w:line="60" w:lineRule="atLeast"/>
        <w:ind w:firstLine="540"/>
        <w:jc w:val="thaiDistribute"/>
        <w:rPr>
          <w:rFonts w:ascii="Angsana New" w:hAnsi="Angsana New" w:cs="Angsana New"/>
          <w:i/>
          <w:iCs/>
          <w:lang w:val="en-US"/>
        </w:rPr>
      </w:pPr>
    </w:p>
    <w:p w14:paraId="1E99059A" w14:textId="2186C620" w:rsidR="00E42920" w:rsidRPr="00422380" w:rsidRDefault="00B235CF" w:rsidP="0030684A">
      <w:pPr>
        <w:pStyle w:val="a"/>
        <w:tabs>
          <w:tab w:val="clear" w:pos="1080"/>
        </w:tabs>
        <w:spacing w:line="60" w:lineRule="atLeast"/>
        <w:ind w:left="540"/>
        <w:jc w:val="thaiDistribute"/>
        <w:rPr>
          <w:rFonts w:ascii="Angsana New" w:hAnsi="Angsana New" w:cs="Angsana New"/>
          <w:spacing w:val="-6"/>
          <w:lang w:val="en-US"/>
        </w:rPr>
      </w:pPr>
      <w:r w:rsidRPr="00422380">
        <w:rPr>
          <w:rFonts w:ascii="Angsana New" w:hAnsi="Angsana New" w:cs="Angsana New" w:hint="cs"/>
          <w:spacing w:val="-6"/>
          <w:cs/>
          <w:lang w:val="en-US"/>
        </w:rPr>
        <w:t xml:space="preserve">เมื่อวันที่ </w:t>
      </w:r>
      <w:r w:rsidR="005C5BE4" w:rsidRPr="00422380">
        <w:rPr>
          <w:rFonts w:ascii="Angsana New" w:hAnsi="Angsana New" w:cs="Angsana New"/>
          <w:spacing w:val="-6"/>
          <w:lang w:val="en-US"/>
        </w:rPr>
        <w:t>1</w:t>
      </w:r>
      <w:r w:rsidRPr="00422380">
        <w:rPr>
          <w:rFonts w:ascii="Angsana New" w:hAnsi="Angsana New" w:cs="Angsana New"/>
          <w:spacing w:val="-6"/>
          <w:cs/>
          <w:lang w:val="en-US"/>
        </w:rPr>
        <w:t xml:space="preserve"> </w:t>
      </w:r>
      <w:r w:rsidRPr="00422380">
        <w:rPr>
          <w:rFonts w:ascii="Angsana New" w:hAnsi="Angsana New" w:cs="Angsana New" w:hint="cs"/>
          <w:spacing w:val="-6"/>
          <w:cs/>
          <w:lang w:val="en-US"/>
        </w:rPr>
        <w:t xml:space="preserve">พฤศจิกายน </w:t>
      </w:r>
      <w:r w:rsidR="001E1B1A" w:rsidRPr="00422380">
        <w:rPr>
          <w:rFonts w:ascii="Angsana New" w:hAnsi="Angsana New" w:cs="Angsana New"/>
          <w:spacing w:val="-6"/>
          <w:lang w:val="en-US"/>
        </w:rPr>
        <w:t>2557</w:t>
      </w:r>
      <w:r w:rsidRPr="00422380">
        <w:rPr>
          <w:rFonts w:ascii="Angsana New" w:hAnsi="Angsana New" w:cs="Angsana New"/>
          <w:spacing w:val="-6"/>
          <w:cs/>
          <w:lang w:val="en-US"/>
        </w:rPr>
        <w:t xml:space="preserve"> </w:t>
      </w:r>
      <w:r w:rsidRPr="00422380">
        <w:rPr>
          <w:rFonts w:ascii="Angsana New" w:hAnsi="Angsana New" w:cs="Angsana New" w:hint="cs"/>
          <w:spacing w:val="-6"/>
          <w:cs/>
          <w:lang w:val="en-US"/>
        </w:rPr>
        <w:t>บริษัทได้ทำสัญญาให้</w:t>
      </w:r>
      <w:r w:rsidR="005340BA" w:rsidRPr="00422380">
        <w:rPr>
          <w:rFonts w:ascii="Angsana New" w:hAnsi="Angsana New" w:cs="Angsana New" w:hint="cs"/>
          <w:spacing w:val="-6"/>
          <w:cs/>
          <w:lang w:val="en-US"/>
        </w:rPr>
        <w:t>เช่าที่ดินกับบริษัทย่อย</w:t>
      </w:r>
      <w:r w:rsidRPr="00422380">
        <w:rPr>
          <w:rFonts w:ascii="Angsana New" w:hAnsi="Angsana New" w:cs="Angsana New" w:hint="cs"/>
          <w:spacing w:val="-6"/>
          <w:cs/>
          <w:lang w:val="en-US"/>
        </w:rPr>
        <w:t xml:space="preserve">เพื่อนำไปปรับปรุงพื้นที่และก่อสร้างอาคาร โดยมีกำหนดระยะเวลาเช่า </w:t>
      </w:r>
      <w:r w:rsidR="001E1B1A" w:rsidRPr="00422380">
        <w:rPr>
          <w:rFonts w:ascii="Angsana New" w:hAnsi="Angsana New" w:cs="Angsana New"/>
          <w:spacing w:val="-6"/>
          <w:lang w:val="en-US"/>
        </w:rPr>
        <w:t>2</w:t>
      </w:r>
      <w:r w:rsidR="005C5BE4" w:rsidRPr="00422380">
        <w:rPr>
          <w:rFonts w:ascii="Angsana New" w:hAnsi="Angsana New" w:cs="Angsana New"/>
          <w:spacing w:val="-6"/>
          <w:lang w:val="en-US"/>
        </w:rPr>
        <w:t>0</w:t>
      </w:r>
      <w:r w:rsidRPr="00422380">
        <w:rPr>
          <w:rFonts w:ascii="Angsana New" w:hAnsi="Angsana New" w:cs="Angsana New" w:hint="cs"/>
          <w:spacing w:val="-6"/>
          <w:cs/>
          <w:lang w:val="en-US"/>
        </w:rPr>
        <w:t xml:space="preserve"> ปี เริ่มตั้งแต่วันที่ </w:t>
      </w:r>
      <w:r w:rsidR="005C5BE4" w:rsidRPr="00422380">
        <w:rPr>
          <w:rFonts w:ascii="Angsana New" w:hAnsi="Angsana New" w:cs="Angsana New"/>
          <w:spacing w:val="-6"/>
          <w:lang w:val="en-US"/>
        </w:rPr>
        <w:t>1</w:t>
      </w:r>
      <w:r w:rsidRPr="00422380">
        <w:rPr>
          <w:rFonts w:ascii="Angsana New" w:hAnsi="Angsana New" w:cs="Angsana New"/>
          <w:spacing w:val="-6"/>
          <w:cs/>
          <w:lang w:val="en-US"/>
        </w:rPr>
        <w:t xml:space="preserve"> </w:t>
      </w:r>
      <w:r w:rsidRPr="00422380">
        <w:rPr>
          <w:rFonts w:ascii="Angsana New" w:hAnsi="Angsana New" w:cs="Angsana New" w:hint="cs"/>
          <w:spacing w:val="-6"/>
          <w:cs/>
          <w:lang w:val="en-US"/>
        </w:rPr>
        <w:t xml:space="preserve">พฤศจิกายน </w:t>
      </w:r>
      <w:r w:rsidR="001E1B1A" w:rsidRPr="00422380">
        <w:rPr>
          <w:rFonts w:ascii="Angsana New" w:hAnsi="Angsana New" w:cs="Angsana New"/>
          <w:spacing w:val="-6"/>
          <w:lang w:val="en-US"/>
        </w:rPr>
        <w:t>2557</w:t>
      </w:r>
      <w:r w:rsidRPr="00422380">
        <w:rPr>
          <w:rFonts w:ascii="Angsana New" w:hAnsi="Angsana New" w:cs="Angsana New"/>
          <w:spacing w:val="-6"/>
          <w:cs/>
          <w:lang w:val="en-US"/>
        </w:rPr>
        <w:t xml:space="preserve"> </w:t>
      </w:r>
      <w:r w:rsidR="003E33EC" w:rsidRPr="00422380">
        <w:rPr>
          <w:rFonts w:ascii="Angsana New" w:hAnsi="Angsana New" w:cs="Angsana New" w:hint="cs"/>
          <w:spacing w:val="-6"/>
          <w:cs/>
          <w:lang w:val="en-US"/>
        </w:rPr>
        <w:t>ถึง</w:t>
      </w:r>
      <w:r w:rsidRPr="00422380">
        <w:rPr>
          <w:rFonts w:ascii="Angsana New" w:hAnsi="Angsana New" w:cs="Angsana New" w:hint="cs"/>
          <w:spacing w:val="-6"/>
          <w:cs/>
          <w:lang w:val="en-US"/>
        </w:rPr>
        <w:t xml:space="preserve">วันที่ </w:t>
      </w:r>
      <w:r w:rsidR="001E1B1A" w:rsidRPr="00422380">
        <w:rPr>
          <w:rFonts w:ascii="Angsana New" w:hAnsi="Angsana New" w:cs="Angsana New"/>
          <w:spacing w:val="-6"/>
          <w:lang w:val="en-US"/>
        </w:rPr>
        <w:t>3</w:t>
      </w:r>
      <w:r w:rsidR="005C5BE4" w:rsidRPr="00422380">
        <w:rPr>
          <w:rFonts w:ascii="Angsana New" w:hAnsi="Angsana New" w:cs="Angsana New"/>
          <w:spacing w:val="-6"/>
          <w:lang w:val="en-US"/>
        </w:rPr>
        <w:t>1</w:t>
      </w:r>
      <w:r w:rsidRPr="00422380">
        <w:rPr>
          <w:rFonts w:ascii="Angsana New" w:hAnsi="Angsana New" w:cs="Angsana New"/>
          <w:spacing w:val="-6"/>
          <w:cs/>
          <w:lang w:val="en-US"/>
        </w:rPr>
        <w:t xml:space="preserve"> </w:t>
      </w:r>
      <w:r w:rsidRPr="00422380">
        <w:rPr>
          <w:rFonts w:ascii="Angsana New" w:hAnsi="Angsana New" w:cs="Angsana New" w:hint="cs"/>
          <w:spacing w:val="-6"/>
          <w:cs/>
          <w:lang w:val="en-US"/>
        </w:rPr>
        <w:t xml:space="preserve">ตุลาคม </w:t>
      </w:r>
      <w:r w:rsidR="001E1B1A" w:rsidRPr="00422380">
        <w:rPr>
          <w:rFonts w:ascii="Angsana New" w:hAnsi="Angsana New" w:cs="Angsana New"/>
          <w:spacing w:val="-6"/>
          <w:lang w:val="en-US"/>
        </w:rPr>
        <w:t>2577</w:t>
      </w:r>
      <w:r w:rsidRPr="00422380">
        <w:rPr>
          <w:rFonts w:ascii="Angsana New" w:hAnsi="Angsana New" w:cs="Angsana New"/>
          <w:spacing w:val="-6"/>
          <w:cs/>
          <w:lang w:val="en-US"/>
        </w:rPr>
        <w:t xml:space="preserve"> </w:t>
      </w:r>
      <w:r w:rsidRPr="00422380">
        <w:rPr>
          <w:rFonts w:ascii="Angsana New" w:hAnsi="Angsana New" w:cs="Angsana New" w:hint="cs"/>
          <w:spacing w:val="-6"/>
          <w:cs/>
          <w:lang w:val="en-US"/>
        </w:rPr>
        <w:t xml:space="preserve">บริษัทย่อยมีสิทธิในลำดับแรกที่จะต่ออายุสัญญาเช่าออกไปอีกคราวละไม่เกิน </w:t>
      </w:r>
      <w:r w:rsidR="005C5BE4" w:rsidRPr="00422380">
        <w:rPr>
          <w:rFonts w:ascii="Angsana New" w:hAnsi="Angsana New" w:cs="Angsana New"/>
          <w:spacing w:val="-6"/>
          <w:lang w:val="en-US"/>
        </w:rPr>
        <w:t>10</w:t>
      </w:r>
      <w:r w:rsidRPr="00422380">
        <w:rPr>
          <w:rFonts w:ascii="Angsana New" w:hAnsi="Angsana New" w:cs="Angsana New"/>
          <w:spacing w:val="-6"/>
          <w:cs/>
          <w:lang w:val="en-US"/>
        </w:rPr>
        <w:t xml:space="preserve"> </w:t>
      </w:r>
      <w:r w:rsidRPr="00422380">
        <w:rPr>
          <w:rFonts w:ascii="Angsana New" w:hAnsi="Angsana New" w:cs="Angsana New" w:hint="cs"/>
          <w:spacing w:val="-6"/>
          <w:cs/>
          <w:lang w:val="en-US"/>
        </w:rPr>
        <w:t>ปี ทั้งนี้บริษัท</w:t>
      </w:r>
      <w:r w:rsidR="0030684A" w:rsidRPr="00422380">
        <w:rPr>
          <w:rFonts w:ascii="Angsana New" w:hAnsi="Angsana New" w:cs="Angsana New" w:hint="cs"/>
          <w:spacing w:val="-6"/>
          <w:cs/>
          <w:lang w:val="en-US"/>
        </w:rPr>
        <w:t>ย่อย</w:t>
      </w:r>
      <w:r w:rsidRPr="00422380">
        <w:rPr>
          <w:rFonts w:ascii="Angsana New" w:hAnsi="Angsana New" w:cs="Angsana New" w:hint="cs"/>
          <w:spacing w:val="-6"/>
          <w:cs/>
          <w:lang w:val="en-US"/>
        </w:rPr>
        <w:t>จะต้องบอกกล่าวเจตนาที่จะต่อสัญญา</w:t>
      </w:r>
      <w:r w:rsidR="003E33EC" w:rsidRPr="00422380">
        <w:rPr>
          <w:rFonts w:ascii="Angsana New" w:hAnsi="Angsana New" w:cs="Angsana New" w:hint="cs"/>
          <w:spacing w:val="-6"/>
          <w:cs/>
          <w:lang w:val="en-US"/>
        </w:rPr>
        <w:t>การเช่าแก่บริษัท</w:t>
      </w:r>
      <w:r w:rsidR="0030684A" w:rsidRPr="00422380">
        <w:rPr>
          <w:rFonts w:ascii="Angsana New" w:hAnsi="Angsana New" w:cs="Angsana New" w:hint="cs"/>
          <w:spacing w:val="-6"/>
          <w:cs/>
          <w:lang w:val="en-US"/>
        </w:rPr>
        <w:t xml:space="preserve">เป็นการล่วงหน้าไม่น้อยกว่า </w:t>
      </w:r>
      <w:r w:rsidR="001E1B1A" w:rsidRPr="00422380">
        <w:rPr>
          <w:rFonts w:ascii="Angsana New" w:hAnsi="Angsana New" w:cs="Angsana New"/>
          <w:spacing w:val="-6"/>
          <w:lang w:val="en-US"/>
        </w:rPr>
        <w:t>3</w:t>
      </w:r>
      <w:r w:rsidR="005C5BE4" w:rsidRPr="00422380">
        <w:rPr>
          <w:rFonts w:ascii="Angsana New" w:hAnsi="Angsana New" w:cs="Angsana New"/>
          <w:spacing w:val="-6"/>
          <w:lang w:val="en-US"/>
        </w:rPr>
        <w:t>0</w:t>
      </w:r>
      <w:r w:rsidR="0030684A" w:rsidRPr="00422380">
        <w:rPr>
          <w:rFonts w:ascii="Angsana New" w:hAnsi="Angsana New" w:cs="Angsana New"/>
          <w:spacing w:val="-6"/>
          <w:cs/>
          <w:lang w:val="en-US"/>
        </w:rPr>
        <w:t xml:space="preserve"> </w:t>
      </w:r>
      <w:r w:rsidR="0030684A" w:rsidRPr="00422380">
        <w:rPr>
          <w:rFonts w:ascii="Angsana New" w:hAnsi="Angsana New" w:cs="Angsana New" w:hint="cs"/>
          <w:spacing w:val="-6"/>
          <w:cs/>
          <w:lang w:val="en-US"/>
        </w:rPr>
        <w:t>วัน ก่อนครบกำหนดอายุการเช่า บริษัท</w:t>
      </w:r>
      <w:r w:rsidR="003E33EC" w:rsidRPr="00422380">
        <w:rPr>
          <w:rFonts w:ascii="Angsana New" w:hAnsi="Angsana New" w:cs="Angsana New" w:hint="cs"/>
          <w:spacing w:val="-6"/>
          <w:cs/>
          <w:lang w:val="en-US"/>
        </w:rPr>
        <w:t>ย่อย</w:t>
      </w:r>
      <w:r w:rsidR="0030684A" w:rsidRPr="00422380">
        <w:rPr>
          <w:rFonts w:ascii="Angsana New" w:hAnsi="Angsana New" w:cs="Angsana New" w:hint="cs"/>
          <w:spacing w:val="-6"/>
          <w:cs/>
          <w:lang w:val="en-US"/>
        </w:rPr>
        <w:t>ตกลงจ่ายค่าเช่าเป็นจำนวนเงินตามที่ระบุในสัญญา โดยให้มีการปรับอัตราการเช่าทุก</w:t>
      </w:r>
      <w:r w:rsidR="003E33EC" w:rsidRPr="00422380">
        <w:rPr>
          <w:rFonts w:ascii="Angsana New" w:hAnsi="Angsana New" w:cs="Angsana New" w:hint="cs"/>
          <w:spacing w:val="-6"/>
          <w:cs/>
          <w:lang w:val="en-US"/>
        </w:rPr>
        <w:t xml:space="preserve"> </w:t>
      </w:r>
      <w:r w:rsidR="0030684A" w:rsidRPr="00422380">
        <w:rPr>
          <w:rFonts w:ascii="Angsana New" w:hAnsi="Angsana New" w:cs="Angsana New" w:hint="cs"/>
          <w:spacing w:val="-6"/>
          <w:cs/>
          <w:lang w:val="en-US"/>
        </w:rPr>
        <w:t>ๆ</w:t>
      </w:r>
      <w:r w:rsidR="003E33EC" w:rsidRPr="00422380">
        <w:rPr>
          <w:rFonts w:ascii="Angsana New" w:hAnsi="Angsana New" w:cs="Angsana New" w:hint="cs"/>
          <w:spacing w:val="-6"/>
          <w:cs/>
          <w:lang w:val="en-US"/>
        </w:rPr>
        <w:t xml:space="preserve"> </w:t>
      </w:r>
      <w:r w:rsidR="00AA11FA" w:rsidRPr="00422380">
        <w:rPr>
          <w:rFonts w:ascii="Angsana New" w:hAnsi="Angsana New" w:cs="Angsana New" w:hint="cs"/>
          <w:spacing w:val="-6"/>
          <w:cs/>
          <w:lang w:val="en-US"/>
        </w:rPr>
        <w:t>ห้าปี ภายใต้ข้อกำหนดในสัญญา</w:t>
      </w:r>
      <w:r w:rsidR="009E75D7" w:rsidRPr="00422380">
        <w:rPr>
          <w:rFonts w:ascii="Angsana New" w:hAnsi="Angsana New" w:cs="Angsana New" w:hint="cs"/>
          <w:spacing w:val="-6"/>
          <w:cs/>
          <w:lang w:val="en-US"/>
        </w:rPr>
        <w:t xml:space="preserve"> </w:t>
      </w:r>
      <w:r w:rsidR="0030684A" w:rsidRPr="00422380">
        <w:rPr>
          <w:rFonts w:ascii="Angsana New" w:hAnsi="Angsana New" w:cs="Angsana New" w:hint="cs"/>
          <w:spacing w:val="-6"/>
          <w:cs/>
          <w:lang w:val="en-US"/>
        </w:rPr>
        <w:t>อาคารที่ปลูกสร้างบนที่ดินนี้รวมทั้งสิ่งปลูกสร้างอื่นๆจะตกเป็นกรรมสิทธิ์ของบร</w:t>
      </w:r>
      <w:r w:rsidR="005340BA" w:rsidRPr="00422380">
        <w:rPr>
          <w:rFonts w:ascii="Angsana New" w:hAnsi="Angsana New" w:cs="Angsana New" w:hint="cs"/>
          <w:spacing w:val="-6"/>
          <w:cs/>
          <w:lang w:val="en-US"/>
        </w:rPr>
        <w:t>ิษัททันทีเมื่อสัญญาเช่าที่ดิน</w:t>
      </w:r>
      <w:r w:rsidR="0030684A" w:rsidRPr="00422380">
        <w:rPr>
          <w:rFonts w:ascii="Angsana New" w:hAnsi="Angsana New" w:cs="Angsana New" w:hint="cs"/>
          <w:spacing w:val="-6"/>
          <w:cs/>
          <w:lang w:val="en-US"/>
        </w:rPr>
        <w:t>สิ้นสุดลง</w:t>
      </w:r>
    </w:p>
    <w:p w14:paraId="3C5197CB" w14:textId="77777777" w:rsidR="00DB5045" w:rsidRPr="00422380" w:rsidRDefault="00DB5045" w:rsidP="00A14681">
      <w:pPr>
        <w:pStyle w:val="a"/>
        <w:tabs>
          <w:tab w:val="clear" w:pos="1080"/>
        </w:tabs>
        <w:spacing w:line="60" w:lineRule="atLeast"/>
        <w:ind w:firstLine="540"/>
        <w:jc w:val="thaiDistribute"/>
        <w:rPr>
          <w:rFonts w:ascii="Angsana New" w:hAnsi="Angsana New" w:cs="Angsana New"/>
          <w:i/>
          <w:iCs/>
          <w:lang w:val="en-US"/>
        </w:rPr>
      </w:pPr>
    </w:p>
    <w:p w14:paraId="02004774" w14:textId="3418F3E6" w:rsidR="00A14681" w:rsidRPr="00422380" w:rsidRDefault="00A14681" w:rsidP="00A14681">
      <w:pPr>
        <w:pStyle w:val="a"/>
        <w:tabs>
          <w:tab w:val="clear" w:pos="1080"/>
        </w:tabs>
        <w:spacing w:line="60" w:lineRule="atLeast"/>
        <w:ind w:firstLine="540"/>
        <w:jc w:val="thaiDistribute"/>
        <w:rPr>
          <w:rFonts w:ascii="Angsana New" w:hAnsi="Angsana New" w:cs="Angsana New"/>
          <w:i/>
          <w:iCs/>
          <w:cs/>
          <w:lang w:val="en-US"/>
        </w:rPr>
      </w:pPr>
      <w:r w:rsidRPr="00422380">
        <w:rPr>
          <w:rFonts w:ascii="Angsana New" w:hAnsi="Angsana New" w:cs="Angsana New"/>
          <w:i/>
          <w:iCs/>
          <w:cs/>
          <w:lang w:val="en-US"/>
        </w:rPr>
        <w:t>สัญญา</w:t>
      </w:r>
      <w:r w:rsidRPr="00422380">
        <w:rPr>
          <w:rFonts w:ascii="Angsana New" w:hAnsi="Angsana New" w:cs="Angsana New" w:hint="cs"/>
          <w:i/>
          <w:iCs/>
          <w:cs/>
          <w:lang w:val="en-US"/>
        </w:rPr>
        <w:t>ว่าจ้างเป่าภาชนะบรรจุ</w:t>
      </w:r>
    </w:p>
    <w:p w14:paraId="5FC1CCFC" w14:textId="77777777" w:rsidR="00A14681" w:rsidRPr="00422380" w:rsidRDefault="00A14681" w:rsidP="00A14681">
      <w:pPr>
        <w:pStyle w:val="a"/>
        <w:tabs>
          <w:tab w:val="clear" w:pos="1080"/>
        </w:tabs>
        <w:spacing w:line="60" w:lineRule="atLeast"/>
        <w:ind w:firstLine="547"/>
        <w:jc w:val="thaiDistribute"/>
        <w:rPr>
          <w:rFonts w:ascii="Angsana New" w:hAnsi="Angsana New" w:cs="Angsana New"/>
          <w:b/>
          <w:bCs/>
          <w:i/>
          <w:iCs/>
          <w:sz w:val="20"/>
          <w:szCs w:val="20"/>
          <w:lang w:val="en-US"/>
        </w:rPr>
      </w:pPr>
    </w:p>
    <w:p w14:paraId="135330A3" w14:textId="77777777" w:rsidR="00835C0E" w:rsidRDefault="00AE49A1" w:rsidP="0024677F">
      <w:pPr>
        <w:pStyle w:val="a"/>
        <w:tabs>
          <w:tab w:val="clear" w:pos="1080"/>
          <w:tab w:val="left" w:pos="9720"/>
        </w:tabs>
        <w:spacing w:line="60" w:lineRule="atLeast"/>
        <w:ind w:left="540" w:right="-25"/>
        <w:jc w:val="thaiDistribute"/>
        <w:rPr>
          <w:rFonts w:ascii="Angsana New" w:hAnsi="Angsana New" w:cs="Angsana New"/>
          <w:lang w:val="en-US"/>
        </w:rPr>
      </w:pPr>
      <w:r w:rsidRPr="00422380">
        <w:rPr>
          <w:rFonts w:ascii="Angsana New" w:hAnsi="Angsana New" w:cs="Angsana New" w:hint="cs"/>
          <w:cs/>
          <w:lang w:val="en-US"/>
        </w:rPr>
        <w:t xml:space="preserve">ในเดือนกุมภาพันธ์ </w:t>
      </w:r>
      <w:r w:rsidR="001E1B1A" w:rsidRPr="00422380">
        <w:rPr>
          <w:rFonts w:ascii="Angsana New" w:hAnsi="Angsana New" w:cs="Angsana New"/>
          <w:lang w:val="en-US"/>
        </w:rPr>
        <w:t>2558</w:t>
      </w:r>
      <w:r w:rsidRPr="00422380">
        <w:rPr>
          <w:rFonts w:ascii="Angsana New" w:hAnsi="Angsana New" w:cs="Angsana New"/>
          <w:cs/>
          <w:lang w:val="en-US"/>
        </w:rPr>
        <w:t xml:space="preserve"> </w:t>
      </w:r>
      <w:r w:rsidR="00A14681" w:rsidRPr="00422380">
        <w:rPr>
          <w:rFonts w:ascii="Angsana New" w:hAnsi="Angsana New" w:cs="Angsana New"/>
          <w:cs/>
          <w:lang w:val="en-US"/>
        </w:rPr>
        <w:t>บริษัท</w:t>
      </w:r>
      <w:r w:rsidRPr="00422380">
        <w:rPr>
          <w:rFonts w:ascii="Angsana New" w:hAnsi="Angsana New" w:cs="Angsana New" w:hint="cs"/>
          <w:cs/>
          <w:lang w:val="en-US"/>
        </w:rPr>
        <w:t>ได้</w:t>
      </w:r>
      <w:r w:rsidR="00A14681" w:rsidRPr="00422380">
        <w:rPr>
          <w:rFonts w:ascii="Angsana New" w:hAnsi="Angsana New" w:cs="Angsana New"/>
          <w:cs/>
          <w:lang w:val="en-US"/>
        </w:rPr>
        <w:t>ทำสัญญา</w:t>
      </w:r>
      <w:r w:rsidR="00A14681" w:rsidRPr="00422380">
        <w:rPr>
          <w:rFonts w:ascii="Angsana New" w:hAnsi="Angsana New" w:cs="Angsana New" w:hint="cs"/>
          <w:cs/>
          <w:lang w:val="en-US"/>
        </w:rPr>
        <w:t>ว่าจ้างเป่าภาชนะบรรจุ</w:t>
      </w:r>
      <w:r w:rsidR="00A14681" w:rsidRPr="00422380">
        <w:rPr>
          <w:rFonts w:ascii="Angsana New" w:hAnsi="Angsana New" w:cs="Angsana New"/>
          <w:cs/>
          <w:lang w:val="en-US"/>
        </w:rPr>
        <w:t>กับบริษัทย่อย โดยบริษัทตกลงจ่าย</w:t>
      </w:r>
      <w:r w:rsidR="00C31984" w:rsidRPr="00422380">
        <w:rPr>
          <w:rFonts w:ascii="Angsana New" w:hAnsi="Angsana New" w:cs="Angsana New"/>
          <w:cs/>
          <w:lang w:val="en-US"/>
        </w:rPr>
        <w:t>ค่าบริการเป็นจำนวนเงินตามที่ระบ</w:t>
      </w:r>
      <w:r w:rsidR="00C31984" w:rsidRPr="00422380">
        <w:rPr>
          <w:rFonts w:ascii="Angsana New" w:hAnsi="Angsana New" w:cs="Angsana New" w:hint="cs"/>
          <w:cs/>
          <w:lang w:val="en-US"/>
        </w:rPr>
        <w:t>ุ</w:t>
      </w:r>
      <w:r w:rsidR="00A14681" w:rsidRPr="00422380">
        <w:rPr>
          <w:rFonts w:ascii="Angsana New" w:hAnsi="Angsana New" w:cs="Angsana New"/>
          <w:cs/>
          <w:lang w:val="en-US"/>
        </w:rPr>
        <w:t>ในสัญญา</w:t>
      </w:r>
      <w:r w:rsidR="00A14681" w:rsidRPr="00422380">
        <w:rPr>
          <w:rFonts w:ascii="Angsana New" w:hAnsi="Angsana New" w:cs="Angsana New" w:hint="cs"/>
          <w:cs/>
          <w:lang w:val="en-US"/>
        </w:rPr>
        <w:t xml:space="preserve"> ทั้งนี้บริษัทย่อยสามารถเปลี่ยนแปลงราคาได้ตามความเหมาะสมโดยไม่ต้องแจ้งให้บริษัททราบล่วงหน้า</w:t>
      </w:r>
      <w:r w:rsidRPr="00422380">
        <w:rPr>
          <w:rFonts w:ascii="Angsana New" w:hAnsi="Angsana New" w:cs="Angsana New"/>
          <w:cs/>
          <w:lang w:val="en-US"/>
        </w:rPr>
        <w:t xml:space="preserve"> </w:t>
      </w:r>
      <w:r w:rsidRPr="00422380">
        <w:rPr>
          <w:rFonts w:ascii="Angsana New" w:hAnsi="Angsana New" w:cs="Angsana New" w:hint="cs"/>
          <w:cs/>
          <w:lang w:val="en-US"/>
        </w:rPr>
        <w:t>โดย</w:t>
      </w:r>
      <w:r w:rsidR="00E56D55" w:rsidRPr="00422380">
        <w:rPr>
          <w:rFonts w:ascii="Angsana New" w:hAnsi="Angsana New" w:cs="Angsana New" w:hint="cs"/>
          <w:cs/>
          <w:lang w:val="en-US"/>
        </w:rPr>
        <w:t>บริษัท</w:t>
      </w:r>
      <w:r w:rsidRPr="00422380">
        <w:rPr>
          <w:rFonts w:ascii="Angsana New" w:hAnsi="Angsana New" w:cs="Angsana New" w:hint="cs"/>
          <w:cs/>
          <w:lang w:val="en-US"/>
        </w:rPr>
        <w:t>สามารถบอกเลิกสัญญา ณ เวลาใดก็ได้</w:t>
      </w:r>
    </w:p>
    <w:p w14:paraId="21B8B756" w14:textId="77777777" w:rsidR="009434FF" w:rsidRPr="00422380" w:rsidRDefault="009434FF" w:rsidP="0024677F">
      <w:pPr>
        <w:pStyle w:val="a"/>
        <w:tabs>
          <w:tab w:val="clear" w:pos="1080"/>
          <w:tab w:val="left" w:pos="9720"/>
        </w:tabs>
        <w:spacing w:line="60" w:lineRule="atLeast"/>
        <w:ind w:left="540" w:right="-25"/>
        <w:jc w:val="thaiDistribute"/>
        <w:rPr>
          <w:rFonts w:ascii="Angsana New" w:hAnsi="Angsana New" w:cs="Angsana New"/>
          <w:cs/>
          <w:lang w:val="en-US"/>
        </w:rPr>
      </w:pPr>
    </w:p>
    <w:p w14:paraId="6498B008" w14:textId="20A7F243" w:rsidR="00835C0E" w:rsidRPr="00422380" w:rsidRDefault="00835C0E" w:rsidP="0024677F">
      <w:pPr>
        <w:pStyle w:val="a"/>
        <w:tabs>
          <w:tab w:val="clear" w:pos="1080"/>
          <w:tab w:val="left" w:pos="9720"/>
        </w:tabs>
        <w:spacing w:line="60" w:lineRule="atLeast"/>
        <w:ind w:left="540" w:right="-25"/>
        <w:jc w:val="thaiDistribute"/>
        <w:rPr>
          <w:rFonts w:ascii="Angsana New" w:hAnsi="Angsana New" w:cs="Angsana New"/>
          <w:i/>
          <w:iCs/>
          <w:cs/>
          <w:lang w:val="en-US"/>
        </w:rPr>
      </w:pPr>
      <w:r w:rsidRPr="00422380">
        <w:rPr>
          <w:rFonts w:ascii="Angsana New" w:hAnsi="Angsana New" w:cs="Angsana New" w:hint="cs"/>
          <w:i/>
          <w:iCs/>
          <w:cs/>
          <w:lang w:val="en-US"/>
        </w:rPr>
        <w:lastRenderedPageBreak/>
        <w:t>สัญญาให้บริกา</w:t>
      </w:r>
      <w:r w:rsidR="00B41713" w:rsidRPr="00422380">
        <w:rPr>
          <w:rFonts w:ascii="Angsana New" w:hAnsi="Angsana New" w:cs="Angsana New" w:hint="cs"/>
          <w:i/>
          <w:iCs/>
          <w:cs/>
          <w:lang w:val="en-US"/>
        </w:rPr>
        <w:t>ร</w:t>
      </w:r>
    </w:p>
    <w:p w14:paraId="0F840785" w14:textId="77777777" w:rsidR="00835C0E" w:rsidRPr="00422380" w:rsidRDefault="00835C0E" w:rsidP="0024677F">
      <w:pPr>
        <w:pStyle w:val="a"/>
        <w:tabs>
          <w:tab w:val="clear" w:pos="1080"/>
          <w:tab w:val="left" w:pos="9720"/>
        </w:tabs>
        <w:spacing w:line="60" w:lineRule="atLeast"/>
        <w:ind w:left="540" w:right="-25"/>
        <w:jc w:val="thaiDistribute"/>
        <w:rPr>
          <w:rFonts w:ascii="Angsana New" w:hAnsi="Angsana New" w:cs="Angsana New"/>
          <w:lang w:val="en-US"/>
        </w:rPr>
      </w:pPr>
    </w:p>
    <w:p w14:paraId="424FF96B" w14:textId="77777777" w:rsidR="0071367A" w:rsidRPr="00422380" w:rsidRDefault="005132A7" w:rsidP="0071367A">
      <w:pPr>
        <w:pStyle w:val="a"/>
        <w:tabs>
          <w:tab w:val="clear" w:pos="1080"/>
          <w:tab w:val="left" w:pos="9720"/>
        </w:tabs>
        <w:spacing w:line="60" w:lineRule="atLeast"/>
        <w:ind w:left="540" w:right="-25"/>
        <w:jc w:val="thaiDistribute"/>
        <w:rPr>
          <w:rFonts w:ascii="Angsana New" w:hAnsi="Angsana New" w:cs="Angsana New"/>
          <w:color w:val="242424"/>
        </w:rPr>
      </w:pPr>
      <w:r w:rsidRPr="00422380">
        <w:rPr>
          <w:rFonts w:ascii="Angsana New" w:hAnsi="Angsana New" w:cs="Angsana New"/>
          <w:color w:val="242424"/>
          <w:cs/>
        </w:rPr>
        <w:t>ในเดือนเมษายน</w:t>
      </w:r>
      <w:r w:rsidRPr="00422380">
        <w:rPr>
          <w:rFonts w:ascii="Angsana New" w:hAnsi="Angsana New" w:cs="Angsana New" w:hint="cs"/>
          <w:color w:val="242424"/>
          <w:cs/>
        </w:rPr>
        <w:t xml:space="preserve"> </w:t>
      </w:r>
      <w:r w:rsidRPr="00422380">
        <w:rPr>
          <w:rFonts w:ascii="Angsana New" w:hAnsi="Angsana New" w:cs="Angsana New"/>
          <w:color w:val="242424"/>
          <w:lang w:val="en-US"/>
        </w:rPr>
        <w:t>2564</w:t>
      </w:r>
      <w:r w:rsidRPr="00422380">
        <w:rPr>
          <w:rFonts w:ascii="Angsana New" w:hAnsi="Angsana New" w:cs="Angsana New"/>
          <w:color w:val="242424"/>
          <w:cs/>
        </w:rPr>
        <w:t xml:space="preserve"> บริษัทได้ทำสัญญาให้บริการด้านการบริหารจัดการ</w:t>
      </w:r>
      <w:r w:rsidR="00B41713" w:rsidRPr="00422380">
        <w:rPr>
          <w:rFonts w:ascii="Angsana New" w:hAnsi="Angsana New" w:cs="Angsana New" w:hint="cs"/>
          <w:color w:val="242424"/>
          <w:cs/>
        </w:rPr>
        <w:t xml:space="preserve"> ให้เช่าพื้นที่สำนักงาน</w:t>
      </w:r>
      <w:r w:rsidRPr="00422380">
        <w:rPr>
          <w:rFonts w:ascii="Angsana New" w:hAnsi="Angsana New" w:cs="Angsana New"/>
          <w:color w:val="242424"/>
          <w:cs/>
        </w:rPr>
        <w:t xml:space="preserve"> ให้บริการขนส่ง ให้บริการด้านการขาย แ</w:t>
      </w:r>
      <w:r w:rsidR="00B41713" w:rsidRPr="00422380">
        <w:rPr>
          <w:rFonts w:ascii="Angsana New" w:hAnsi="Angsana New" w:cs="Angsana New" w:hint="cs"/>
          <w:color w:val="242424"/>
          <w:cs/>
        </w:rPr>
        <w:t>ละ</w:t>
      </w:r>
      <w:r w:rsidRPr="00422380">
        <w:rPr>
          <w:rFonts w:ascii="Angsana New" w:hAnsi="Angsana New" w:cs="Angsana New"/>
          <w:color w:val="242424"/>
          <w:cs/>
        </w:rPr>
        <w:t>ให้บริการจัดการคลังสินค้ากับบริษัทย่อย</w:t>
      </w:r>
      <w:r w:rsidR="00DB5045" w:rsidRPr="00422380">
        <w:rPr>
          <w:rFonts w:ascii="Angsana New" w:hAnsi="Angsana New" w:cs="Angsana New" w:hint="cs"/>
          <w:color w:val="242424"/>
          <w:cs/>
        </w:rPr>
        <w:t>บางแห่ง</w:t>
      </w:r>
      <w:r w:rsidRPr="00422380">
        <w:rPr>
          <w:rFonts w:ascii="Angsana New" w:hAnsi="Angsana New" w:cs="Angsana New"/>
          <w:color w:val="242424"/>
          <w:cs/>
        </w:rPr>
        <w:t xml:space="preserve"> โดยบริษัทจะได้รับค่าบริการตามอัตราที่ระบุในสัญญา</w:t>
      </w:r>
    </w:p>
    <w:p w14:paraId="26943575" w14:textId="3A041843" w:rsidR="00DC36B2" w:rsidRPr="00422380" w:rsidRDefault="00DC36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lang w:val="th-TH"/>
        </w:rPr>
      </w:pPr>
    </w:p>
    <w:p w14:paraId="10445F62" w14:textId="112051B8" w:rsidR="00212C5D" w:rsidRPr="00422380" w:rsidRDefault="00212C5D" w:rsidP="0071367A">
      <w:pPr>
        <w:numPr>
          <w:ilvl w:val="0"/>
          <w:numId w:val="16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  <w:cs/>
        </w:rPr>
      </w:pPr>
      <w:r w:rsidRPr="00422380">
        <w:rPr>
          <w:rFonts w:ascii="Angsana New" w:hAnsi="Angsana New" w:hint="cs"/>
          <w:b/>
          <w:bCs/>
          <w:sz w:val="30"/>
          <w:szCs w:val="30"/>
          <w:cs/>
        </w:rPr>
        <w:t>เงินสดและรายการเทียบเท่าเงินสด</w:t>
      </w:r>
    </w:p>
    <w:p w14:paraId="3B9514C8" w14:textId="77777777" w:rsidR="00FF6B84" w:rsidRPr="00422380" w:rsidRDefault="00FF6B84" w:rsidP="005F63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sz w:val="30"/>
          <w:szCs w:val="30"/>
          <w:cs/>
        </w:rPr>
      </w:pPr>
    </w:p>
    <w:tbl>
      <w:tblPr>
        <w:tblW w:w="9270" w:type="dxa"/>
        <w:tblInd w:w="450" w:type="dxa"/>
        <w:tblLook w:val="01E0" w:firstRow="1" w:lastRow="1" w:firstColumn="1" w:lastColumn="1" w:noHBand="0" w:noVBand="0"/>
      </w:tblPr>
      <w:tblGrid>
        <w:gridCol w:w="4500"/>
        <w:gridCol w:w="990"/>
        <w:gridCol w:w="270"/>
        <w:gridCol w:w="990"/>
        <w:gridCol w:w="270"/>
        <w:gridCol w:w="990"/>
        <w:gridCol w:w="270"/>
        <w:gridCol w:w="990"/>
      </w:tblGrid>
      <w:tr w:rsidR="00212C5D" w:rsidRPr="00422380" w14:paraId="247A9F42" w14:textId="77777777" w:rsidTr="005E2827">
        <w:trPr>
          <w:trHeight w:val="335"/>
        </w:trPr>
        <w:tc>
          <w:tcPr>
            <w:tcW w:w="4500" w:type="dxa"/>
          </w:tcPr>
          <w:p w14:paraId="26DC6F8D" w14:textId="77777777" w:rsidR="00212C5D" w:rsidRPr="00422380" w:rsidRDefault="00212C5D" w:rsidP="00212C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250" w:type="dxa"/>
            <w:gridSpan w:val="3"/>
            <w:shd w:val="clear" w:color="auto" w:fill="auto"/>
          </w:tcPr>
          <w:p w14:paraId="71B02F90" w14:textId="77777777" w:rsidR="00212C5D" w:rsidRPr="00422380" w:rsidRDefault="00212C5D" w:rsidP="008E4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422380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  <w:r w:rsidRPr="00422380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0" w:type="dxa"/>
          </w:tcPr>
          <w:p w14:paraId="0F1DA220" w14:textId="77777777" w:rsidR="00212C5D" w:rsidRPr="00422380" w:rsidRDefault="00212C5D" w:rsidP="008E4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250" w:type="dxa"/>
            <w:gridSpan w:val="3"/>
            <w:shd w:val="clear" w:color="auto" w:fill="auto"/>
          </w:tcPr>
          <w:p w14:paraId="7EE14E02" w14:textId="77777777" w:rsidR="00212C5D" w:rsidRPr="00422380" w:rsidRDefault="00212C5D" w:rsidP="008E4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422380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422380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 </w:t>
            </w:r>
          </w:p>
        </w:tc>
      </w:tr>
      <w:tr w:rsidR="0031546A" w:rsidRPr="00422380" w14:paraId="531EDB30" w14:textId="77777777" w:rsidTr="005E2827">
        <w:tc>
          <w:tcPr>
            <w:tcW w:w="4500" w:type="dxa"/>
          </w:tcPr>
          <w:p w14:paraId="0F3C7C9F" w14:textId="77777777" w:rsidR="0031546A" w:rsidRPr="00422380" w:rsidRDefault="0031546A" w:rsidP="00315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1E85AAD8" w14:textId="33CC6332" w:rsidR="0031546A" w:rsidRPr="00422380" w:rsidRDefault="00226489" w:rsidP="003154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2380">
              <w:rPr>
                <w:rFonts w:ascii="Angsana New" w:hAnsi="Angsana New"/>
                <w:sz w:val="30"/>
                <w:szCs w:val="30"/>
              </w:rPr>
              <w:t>256</w:t>
            </w:r>
            <w:r w:rsidR="0042730A" w:rsidRPr="00422380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08F7D419" w14:textId="77777777" w:rsidR="0031546A" w:rsidRPr="00422380" w:rsidRDefault="0031546A" w:rsidP="003154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6907C54" w14:textId="5FFB5A1C" w:rsidR="0031546A" w:rsidRPr="00422380" w:rsidRDefault="00226489" w:rsidP="003154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2380">
              <w:rPr>
                <w:rFonts w:ascii="Angsana New" w:hAnsi="Angsana New"/>
                <w:sz w:val="30"/>
                <w:szCs w:val="30"/>
              </w:rPr>
              <w:t>256</w:t>
            </w:r>
            <w:r w:rsidR="0042730A" w:rsidRPr="00422380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0FFE73AB" w14:textId="77777777" w:rsidR="0031546A" w:rsidRPr="00422380" w:rsidRDefault="0031546A" w:rsidP="003154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FA80FBC" w14:textId="0C5684D1" w:rsidR="0031546A" w:rsidRPr="00422380" w:rsidRDefault="00226489" w:rsidP="003154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2380">
              <w:rPr>
                <w:rFonts w:ascii="Angsana New" w:hAnsi="Angsana New"/>
                <w:sz w:val="30"/>
                <w:szCs w:val="30"/>
              </w:rPr>
              <w:t>256</w:t>
            </w:r>
            <w:r w:rsidR="0042730A" w:rsidRPr="00422380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5D706401" w14:textId="77777777" w:rsidR="0031546A" w:rsidRPr="00422380" w:rsidRDefault="0031546A" w:rsidP="003154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BB969DB" w14:textId="0E7EB2FD" w:rsidR="0031546A" w:rsidRPr="00422380" w:rsidRDefault="00226489" w:rsidP="003154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2380">
              <w:rPr>
                <w:rFonts w:ascii="Angsana New" w:hAnsi="Angsana New"/>
                <w:sz w:val="30"/>
                <w:szCs w:val="30"/>
              </w:rPr>
              <w:t>256</w:t>
            </w:r>
            <w:r w:rsidR="0042730A" w:rsidRPr="00422380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31546A" w:rsidRPr="00422380" w14:paraId="6F961ACA" w14:textId="77777777" w:rsidTr="005E2827">
        <w:trPr>
          <w:trHeight w:val="317"/>
        </w:trPr>
        <w:tc>
          <w:tcPr>
            <w:tcW w:w="4500" w:type="dxa"/>
          </w:tcPr>
          <w:p w14:paraId="61CB981A" w14:textId="77777777" w:rsidR="0031546A" w:rsidRPr="00422380" w:rsidRDefault="0031546A" w:rsidP="00315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4770" w:type="dxa"/>
            <w:gridSpan w:val="7"/>
          </w:tcPr>
          <w:p w14:paraId="5A970B37" w14:textId="77777777" w:rsidR="0031546A" w:rsidRPr="00422380" w:rsidRDefault="0031546A" w:rsidP="00315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422380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2730A" w:rsidRPr="00422380" w14:paraId="551FEB7D" w14:textId="77777777" w:rsidTr="005E2827">
        <w:tc>
          <w:tcPr>
            <w:tcW w:w="4500" w:type="dxa"/>
          </w:tcPr>
          <w:p w14:paraId="6C8EA11B" w14:textId="77777777" w:rsidR="0042730A" w:rsidRPr="00422380" w:rsidRDefault="0042730A" w:rsidP="0042730A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422380">
              <w:rPr>
                <w:rFonts w:ascii="Angsana New" w:hAnsi="Angsana New" w:hint="cs"/>
                <w:sz w:val="30"/>
                <w:szCs w:val="30"/>
                <w:cs/>
              </w:rPr>
              <w:t>เงินสดและเช็คในมือ</w:t>
            </w:r>
          </w:p>
        </w:tc>
        <w:tc>
          <w:tcPr>
            <w:tcW w:w="990" w:type="dxa"/>
          </w:tcPr>
          <w:p w14:paraId="36C76E0A" w14:textId="29F8BEB8" w:rsidR="0042730A" w:rsidRPr="00422380" w:rsidRDefault="00EE0842" w:rsidP="0042730A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22380">
              <w:rPr>
                <w:rFonts w:ascii="Angsana New" w:hAnsi="Angsana New"/>
                <w:sz w:val="30"/>
                <w:szCs w:val="30"/>
                <w:lang w:val="en-US" w:bidi="th-TH"/>
              </w:rPr>
              <w:t>16,839</w:t>
            </w:r>
          </w:p>
        </w:tc>
        <w:tc>
          <w:tcPr>
            <w:tcW w:w="270" w:type="dxa"/>
          </w:tcPr>
          <w:p w14:paraId="1BD53865" w14:textId="77777777" w:rsidR="0042730A" w:rsidRPr="00422380" w:rsidRDefault="0042730A" w:rsidP="00427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5DE14E76" w14:textId="15D592FD" w:rsidR="0042730A" w:rsidRPr="00422380" w:rsidRDefault="0042730A" w:rsidP="0042730A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22380">
              <w:rPr>
                <w:rFonts w:ascii="Angsana New" w:hAnsi="Angsana New"/>
                <w:sz w:val="30"/>
                <w:szCs w:val="30"/>
                <w:lang w:val="en-US" w:bidi="th-TH"/>
              </w:rPr>
              <w:t>23,488</w:t>
            </w:r>
          </w:p>
        </w:tc>
        <w:tc>
          <w:tcPr>
            <w:tcW w:w="270" w:type="dxa"/>
          </w:tcPr>
          <w:p w14:paraId="278BE18E" w14:textId="77777777" w:rsidR="0042730A" w:rsidRPr="00422380" w:rsidRDefault="0042730A" w:rsidP="00427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3C58D283" w14:textId="5233643A" w:rsidR="0042730A" w:rsidRPr="00422380" w:rsidRDefault="00261730" w:rsidP="0042730A">
            <w:pPr>
              <w:pStyle w:val="acctfourfigures"/>
              <w:tabs>
                <w:tab w:val="clear" w:pos="765"/>
                <w:tab w:val="left" w:pos="767"/>
              </w:tabs>
              <w:spacing w:line="240" w:lineRule="atLeast"/>
              <w:ind w:right="-28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22380">
              <w:rPr>
                <w:rFonts w:ascii="Angsana New" w:hAnsi="Angsana New"/>
                <w:sz w:val="30"/>
                <w:szCs w:val="30"/>
                <w:lang w:val="en-US" w:bidi="th-TH"/>
              </w:rPr>
              <w:t>16,763</w:t>
            </w:r>
          </w:p>
        </w:tc>
        <w:tc>
          <w:tcPr>
            <w:tcW w:w="270" w:type="dxa"/>
          </w:tcPr>
          <w:p w14:paraId="3690C1D5" w14:textId="77777777" w:rsidR="0042730A" w:rsidRPr="00422380" w:rsidRDefault="0042730A" w:rsidP="00427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6A68E4D7" w14:textId="03A4D2BD" w:rsidR="0042730A" w:rsidRPr="00422380" w:rsidRDefault="0042730A" w:rsidP="0042730A">
            <w:pPr>
              <w:pStyle w:val="acctfourfigures"/>
              <w:tabs>
                <w:tab w:val="clear" w:pos="765"/>
                <w:tab w:val="left" w:pos="715"/>
              </w:tabs>
              <w:spacing w:line="240" w:lineRule="atLeast"/>
              <w:ind w:right="-28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2380">
              <w:rPr>
                <w:rFonts w:ascii="Angsana New" w:hAnsi="Angsana New"/>
                <w:sz w:val="30"/>
                <w:szCs w:val="30"/>
                <w:lang w:val="en-US" w:bidi="th-TH"/>
              </w:rPr>
              <w:t>23,400</w:t>
            </w:r>
          </w:p>
        </w:tc>
      </w:tr>
      <w:tr w:rsidR="0042730A" w:rsidRPr="00422380" w14:paraId="45A86705" w14:textId="77777777" w:rsidTr="00725DC5">
        <w:tc>
          <w:tcPr>
            <w:tcW w:w="4500" w:type="dxa"/>
          </w:tcPr>
          <w:p w14:paraId="4499FD04" w14:textId="54CF762F" w:rsidR="0042730A" w:rsidRPr="00422380" w:rsidRDefault="0042730A" w:rsidP="0042730A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422380">
              <w:rPr>
                <w:rFonts w:ascii="Angsana New" w:hAnsi="Angsana New"/>
                <w:sz w:val="30"/>
                <w:szCs w:val="30"/>
                <w:cs/>
              </w:rPr>
              <w:t>เงินฝากธนาคา</w:t>
            </w:r>
            <w:r w:rsidRPr="00422380">
              <w:rPr>
                <w:rFonts w:ascii="Angsana New" w:hAnsi="Angsana New" w:hint="cs"/>
                <w:sz w:val="30"/>
                <w:szCs w:val="30"/>
                <w:cs/>
              </w:rPr>
              <w:t>ร</w:t>
            </w:r>
          </w:p>
        </w:tc>
        <w:tc>
          <w:tcPr>
            <w:tcW w:w="990" w:type="dxa"/>
          </w:tcPr>
          <w:p w14:paraId="628C5DCA" w14:textId="20C55977" w:rsidR="0042730A" w:rsidRPr="00422380" w:rsidRDefault="00EE0842" w:rsidP="0042730A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22380">
              <w:rPr>
                <w:rFonts w:ascii="Angsana New" w:hAnsi="Angsana New"/>
                <w:sz w:val="30"/>
                <w:szCs w:val="30"/>
                <w:lang w:val="en-US" w:bidi="th-TH"/>
              </w:rPr>
              <w:t>72,439</w:t>
            </w:r>
          </w:p>
        </w:tc>
        <w:tc>
          <w:tcPr>
            <w:tcW w:w="270" w:type="dxa"/>
          </w:tcPr>
          <w:p w14:paraId="3DF6F855" w14:textId="77777777" w:rsidR="0042730A" w:rsidRPr="00422380" w:rsidRDefault="0042730A" w:rsidP="00427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46A1A893" w14:textId="41AD76F6" w:rsidR="0042730A" w:rsidRPr="00422380" w:rsidRDefault="0042730A" w:rsidP="0042730A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22380">
              <w:rPr>
                <w:rFonts w:ascii="Angsana New" w:hAnsi="Angsana New"/>
                <w:sz w:val="30"/>
                <w:szCs w:val="30"/>
                <w:lang w:val="en-US" w:bidi="th-TH"/>
              </w:rPr>
              <w:t>74,394</w:t>
            </w:r>
          </w:p>
        </w:tc>
        <w:tc>
          <w:tcPr>
            <w:tcW w:w="270" w:type="dxa"/>
          </w:tcPr>
          <w:p w14:paraId="42CCE51F" w14:textId="77777777" w:rsidR="0042730A" w:rsidRPr="00422380" w:rsidRDefault="0042730A" w:rsidP="00427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97EA84F" w14:textId="3466FFC8" w:rsidR="0042730A" w:rsidRPr="00422380" w:rsidRDefault="00261730" w:rsidP="0042730A">
            <w:pPr>
              <w:pStyle w:val="acctfourfigures"/>
              <w:tabs>
                <w:tab w:val="clear" w:pos="765"/>
              </w:tabs>
              <w:spacing w:line="240" w:lineRule="atLeast"/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22380">
              <w:rPr>
                <w:rFonts w:ascii="Angsana New" w:hAnsi="Angsana New"/>
                <w:sz w:val="30"/>
                <w:szCs w:val="30"/>
              </w:rPr>
              <w:t>51,109</w:t>
            </w:r>
          </w:p>
        </w:tc>
        <w:tc>
          <w:tcPr>
            <w:tcW w:w="270" w:type="dxa"/>
          </w:tcPr>
          <w:p w14:paraId="1B0BB492" w14:textId="77777777" w:rsidR="0042730A" w:rsidRPr="00422380" w:rsidRDefault="0042730A" w:rsidP="00427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2B1AFEA9" w14:textId="4716F9FE" w:rsidR="0042730A" w:rsidRPr="00422380" w:rsidRDefault="0042730A" w:rsidP="0042730A">
            <w:pPr>
              <w:pStyle w:val="acctfourfigures"/>
              <w:tabs>
                <w:tab w:val="clear" w:pos="765"/>
              </w:tabs>
              <w:spacing w:line="240" w:lineRule="atLeast"/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22380">
              <w:rPr>
                <w:rFonts w:ascii="Angsana New" w:hAnsi="Angsana New"/>
                <w:sz w:val="30"/>
                <w:szCs w:val="30"/>
              </w:rPr>
              <w:t>40,854</w:t>
            </w:r>
          </w:p>
        </w:tc>
      </w:tr>
      <w:tr w:rsidR="0042730A" w:rsidRPr="00422380" w14:paraId="1D6B077C" w14:textId="77777777" w:rsidTr="005E2827">
        <w:tc>
          <w:tcPr>
            <w:tcW w:w="4500" w:type="dxa"/>
          </w:tcPr>
          <w:p w14:paraId="68850B8C" w14:textId="09E30E7C" w:rsidR="0042730A" w:rsidRPr="00422380" w:rsidRDefault="0042730A" w:rsidP="0042730A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238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318E6CE" w14:textId="24AD779B" w:rsidR="0042730A" w:rsidRPr="00422380" w:rsidRDefault="00EE0842" w:rsidP="0042730A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422380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89,278</w:t>
            </w:r>
          </w:p>
        </w:tc>
        <w:tc>
          <w:tcPr>
            <w:tcW w:w="270" w:type="dxa"/>
          </w:tcPr>
          <w:p w14:paraId="7D5B4AB8" w14:textId="77777777" w:rsidR="0042730A" w:rsidRPr="00422380" w:rsidRDefault="0042730A" w:rsidP="00427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24E6589" w14:textId="089DE3EE" w:rsidR="0042730A" w:rsidRPr="00422380" w:rsidRDefault="0042730A" w:rsidP="0042730A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2380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97,882</w:t>
            </w:r>
          </w:p>
        </w:tc>
        <w:tc>
          <w:tcPr>
            <w:tcW w:w="270" w:type="dxa"/>
          </w:tcPr>
          <w:p w14:paraId="049A19CE" w14:textId="77777777" w:rsidR="0042730A" w:rsidRPr="00422380" w:rsidRDefault="0042730A" w:rsidP="00427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6DCAFEE" w14:textId="3322B0ED" w:rsidR="0042730A" w:rsidRPr="00422380" w:rsidRDefault="00261730" w:rsidP="0042730A">
            <w:pPr>
              <w:pStyle w:val="acctfourfigures"/>
              <w:tabs>
                <w:tab w:val="clear" w:pos="765"/>
              </w:tabs>
              <w:spacing w:line="240" w:lineRule="atLeast"/>
              <w:ind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2238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67,872</w:t>
            </w:r>
          </w:p>
        </w:tc>
        <w:tc>
          <w:tcPr>
            <w:tcW w:w="270" w:type="dxa"/>
          </w:tcPr>
          <w:p w14:paraId="7B560ADC" w14:textId="77777777" w:rsidR="0042730A" w:rsidRPr="00422380" w:rsidRDefault="0042730A" w:rsidP="00427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EEB8C1D" w14:textId="1AA61C23" w:rsidR="0042730A" w:rsidRPr="00422380" w:rsidRDefault="0042730A" w:rsidP="0042730A">
            <w:pPr>
              <w:pStyle w:val="acctfourfigures"/>
              <w:tabs>
                <w:tab w:val="clear" w:pos="765"/>
              </w:tabs>
              <w:spacing w:line="240" w:lineRule="atLeast"/>
              <w:ind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238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64,254</w:t>
            </w:r>
          </w:p>
        </w:tc>
      </w:tr>
    </w:tbl>
    <w:p w14:paraId="7D171D06" w14:textId="1F2E55CD" w:rsidR="00901113" w:rsidRPr="00422380" w:rsidRDefault="00901113" w:rsidP="00DA66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  <w:cs/>
        </w:rPr>
      </w:pPr>
    </w:p>
    <w:p w14:paraId="236B6879" w14:textId="4CEB61E3" w:rsidR="00E6798F" w:rsidRPr="00422380" w:rsidRDefault="00E6798F" w:rsidP="00541989">
      <w:pPr>
        <w:numPr>
          <w:ilvl w:val="0"/>
          <w:numId w:val="16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sz w:val="30"/>
          <w:szCs w:val="30"/>
        </w:rPr>
      </w:pPr>
      <w:r w:rsidRPr="00422380">
        <w:rPr>
          <w:rFonts w:ascii="Angsana New" w:hAnsi="Angsana New" w:hint="cs"/>
          <w:b/>
          <w:bCs/>
          <w:sz w:val="30"/>
          <w:szCs w:val="30"/>
          <w:cs/>
        </w:rPr>
        <w:t>ลูกหนี้การค้า</w:t>
      </w:r>
      <w:r w:rsidR="003013C2" w:rsidRPr="00422380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</w:p>
    <w:p w14:paraId="550E74FD" w14:textId="41342F84" w:rsidR="003013C2" w:rsidRPr="00422380" w:rsidRDefault="003013C2" w:rsidP="00E953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tbl>
      <w:tblPr>
        <w:tblW w:w="9457" w:type="dxa"/>
        <w:tblInd w:w="450" w:type="dxa"/>
        <w:tblLook w:val="01E0" w:firstRow="1" w:lastRow="1" w:firstColumn="1" w:lastColumn="1" w:noHBand="0" w:noVBand="0"/>
      </w:tblPr>
      <w:tblGrid>
        <w:gridCol w:w="4500"/>
        <w:gridCol w:w="990"/>
        <w:gridCol w:w="270"/>
        <w:gridCol w:w="990"/>
        <w:gridCol w:w="270"/>
        <w:gridCol w:w="1177"/>
        <w:gridCol w:w="270"/>
        <w:gridCol w:w="990"/>
      </w:tblGrid>
      <w:tr w:rsidR="002C2112" w:rsidRPr="00422380" w14:paraId="35197309" w14:textId="77777777" w:rsidTr="00E853BE">
        <w:trPr>
          <w:trHeight w:val="335"/>
        </w:trPr>
        <w:tc>
          <w:tcPr>
            <w:tcW w:w="4500" w:type="dxa"/>
          </w:tcPr>
          <w:p w14:paraId="003D1B73" w14:textId="77777777" w:rsidR="002C2112" w:rsidRPr="00422380" w:rsidRDefault="002C2112" w:rsidP="00D70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250" w:type="dxa"/>
            <w:gridSpan w:val="3"/>
            <w:shd w:val="clear" w:color="auto" w:fill="auto"/>
          </w:tcPr>
          <w:p w14:paraId="4352B8B5" w14:textId="77777777" w:rsidR="002C2112" w:rsidRPr="00422380" w:rsidRDefault="002C2112" w:rsidP="00D70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422380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  <w:r w:rsidRPr="00422380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0" w:type="dxa"/>
          </w:tcPr>
          <w:p w14:paraId="5784DEDB" w14:textId="77777777" w:rsidR="002C2112" w:rsidRPr="00422380" w:rsidRDefault="002C2112" w:rsidP="00D70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437" w:type="dxa"/>
            <w:gridSpan w:val="3"/>
            <w:shd w:val="clear" w:color="auto" w:fill="auto"/>
          </w:tcPr>
          <w:p w14:paraId="1F665D63" w14:textId="77777777" w:rsidR="002C2112" w:rsidRPr="00422380" w:rsidRDefault="002C2112" w:rsidP="00D70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422380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422380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 </w:t>
            </w:r>
          </w:p>
        </w:tc>
      </w:tr>
      <w:tr w:rsidR="002C2112" w:rsidRPr="00422380" w14:paraId="164C1CEA" w14:textId="77777777" w:rsidTr="00E853BE">
        <w:tc>
          <w:tcPr>
            <w:tcW w:w="4500" w:type="dxa"/>
          </w:tcPr>
          <w:p w14:paraId="2C5EF278" w14:textId="3CB2B8F4" w:rsidR="002C2112" w:rsidRPr="00422380" w:rsidRDefault="002C2112" w:rsidP="00D70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i/>
                <w:iCs/>
                <w:color w:val="0000FF"/>
                <w:sz w:val="30"/>
                <w:szCs w:val="30"/>
                <w:cs/>
              </w:rPr>
            </w:pPr>
            <w:r w:rsidRPr="0042238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42238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 w:rsidR="005C5BE4" w:rsidRPr="0042238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1</w:t>
            </w:r>
            <w:r w:rsidRPr="0042238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990" w:type="dxa"/>
            <w:shd w:val="clear" w:color="auto" w:fill="auto"/>
          </w:tcPr>
          <w:p w14:paraId="5188A309" w14:textId="46887DFB" w:rsidR="002C2112" w:rsidRPr="00422380" w:rsidRDefault="00226489" w:rsidP="00D70A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2380">
              <w:rPr>
                <w:rFonts w:ascii="Angsana New" w:hAnsi="Angsana New"/>
                <w:sz w:val="30"/>
                <w:szCs w:val="30"/>
              </w:rPr>
              <w:t>256</w:t>
            </w:r>
            <w:r w:rsidR="0042730A" w:rsidRPr="00422380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01E36804" w14:textId="77777777" w:rsidR="002C2112" w:rsidRPr="00422380" w:rsidRDefault="002C2112" w:rsidP="00D70A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C1A0978" w14:textId="617D637D" w:rsidR="002C2112" w:rsidRPr="00422380" w:rsidRDefault="00226489" w:rsidP="00D70A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2380">
              <w:rPr>
                <w:rFonts w:ascii="Angsana New" w:hAnsi="Angsana New"/>
                <w:sz w:val="30"/>
                <w:szCs w:val="30"/>
              </w:rPr>
              <w:t>256</w:t>
            </w:r>
            <w:r w:rsidR="0042730A" w:rsidRPr="00422380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5DE9F3EC" w14:textId="77777777" w:rsidR="002C2112" w:rsidRPr="00422380" w:rsidRDefault="002C2112" w:rsidP="00D70A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7" w:type="dxa"/>
            <w:shd w:val="clear" w:color="auto" w:fill="auto"/>
          </w:tcPr>
          <w:p w14:paraId="733F7F76" w14:textId="4E0494BF" w:rsidR="002C2112" w:rsidRPr="00422380" w:rsidRDefault="00226489" w:rsidP="00D70A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2380">
              <w:rPr>
                <w:rFonts w:ascii="Angsana New" w:hAnsi="Angsana New"/>
                <w:sz w:val="30"/>
                <w:szCs w:val="30"/>
              </w:rPr>
              <w:t>256</w:t>
            </w:r>
            <w:r w:rsidR="0042730A" w:rsidRPr="00422380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6609C182" w14:textId="77777777" w:rsidR="002C2112" w:rsidRPr="00422380" w:rsidRDefault="002C2112" w:rsidP="00D70A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F518AF2" w14:textId="7A189333" w:rsidR="002C2112" w:rsidRPr="00422380" w:rsidRDefault="00226489" w:rsidP="00D70A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2380">
              <w:rPr>
                <w:rFonts w:ascii="Angsana New" w:hAnsi="Angsana New"/>
                <w:sz w:val="30"/>
                <w:szCs w:val="30"/>
              </w:rPr>
              <w:t>256</w:t>
            </w:r>
            <w:r w:rsidR="0042730A" w:rsidRPr="00422380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2C2112" w:rsidRPr="00422380" w14:paraId="71EE9415" w14:textId="77777777" w:rsidTr="00E853BE">
        <w:trPr>
          <w:trHeight w:val="317"/>
        </w:trPr>
        <w:tc>
          <w:tcPr>
            <w:tcW w:w="4500" w:type="dxa"/>
          </w:tcPr>
          <w:p w14:paraId="00FDFCED" w14:textId="77777777" w:rsidR="002C2112" w:rsidRPr="00422380" w:rsidRDefault="002C2112" w:rsidP="00D70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4957" w:type="dxa"/>
            <w:gridSpan w:val="7"/>
          </w:tcPr>
          <w:p w14:paraId="2ADCC141" w14:textId="77777777" w:rsidR="002C2112" w:rsidRPr="00422380" w:rsidRDefault="002C2112" w:rsidP="00D70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422380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2730A" w:rsidRPr="00422380" w14:paraId="751FE470" w14:textId="77777777" w:rsidTr="00E853BE">
        <w:tc>
          <w:tcPr>
            <w:tcW w:w="4500" w:type="dxa"/>
          </w:tcPr>
          <w:p w14:paraId="68B3DB2E" w14:textId="3E8D3F69" w:rsidR="0042730A" w:rsidRPr="00422380" w:rsidRDefault="0042730A" w:rsidP="0042730A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422380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990" w:type="dxa"/>
          </w:tcPr>
          <w:p w14:paraId="56EC6B5F" w14:textId="1F845D38" w:rsidR="0042730A" w:rsidRPr="00422380" w:rsidRDefault="001E3508" w:rsidP="0042730A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22380">
              <w:rPr>
                <w:rFonts w:ascii="Angsana New" w:hAnsi="Angsana New"/>
                <w:sz w:val="30"/>
                <w:szCs w:val="30"/>
                <w:lang w:val="en-US" w:bidi="th-TH"/>
              </w:rPr>
              <w:t>647,194</w:t>
            </w:r>
          </w:p>
        </w:tc>
        <w:tc>
          <w:tcPr>
            <w:tcW w:w="270" w:type="dxa"/>
          </w:tcPr>
          <w:p w14:paraId="46DFF86C" w14:textId="77777777" w:rsidR="0042730A" w:rsidRPr="00422380" w:rsidRDefault="0042730A" w:rsidP="00427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94A2A11" w14:textId="2CC4C729" w:rsidR="0042730A" w:rsidRPr="00422380" w:rsidRDefault="0042730A" w:rsidP="0042730A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22380">
              <w:rPr>
                <w:rFonts w:ascii="Angsana New" w:hAnsi="Angsana New"/>
                <w:sz w:val="30"/>
                <w:szCs w:val="30"/>
                <w:lang w:val="en-US" w:bidi="th-TH"/>
              </w:rPr>
              <w:t>614,508</w:t>
            </w:r>
          </w:p>
        </w:tc>
        <w:tc>
          <w:tcPr>
            <w:tcW w:w="270" w:type="dxa"/>
          </w:tcPr>
          <w:p w14:paraId="4D3C980E" w14:textId="77777777" w:rsidR="0042730A" w:rsidRPr="00422380" w:rsidRDefault="0042730A" w:rsidP="00427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7" w:type="dxa"/>
          </w:tcPr>
          <w:p w14:paraId="28A22EAC" w14:textId="0DDE378D" w:rsidR="0042730A" w:rsidRPr="00422380" w:rsidRDefault="001E3508" w:rsidP="0042730A">
            <w:pPr>
              <w:pStyle w:val="acctfourfigures"/>
              <w:tabs>
                <w:tab w:val="clear" w:pos="765"/>
              </w:tabs>
              <w:spacing w:line="240" w:lineRule="atLeast"/>
              <w:ind w:right="-28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22380">
              <w:rPr>
                <w:rFonts w:ascii="Angsana New" w:hAnsi="Angsana New"/>
                <w:sz w:val="30"/>
                <w:szCs w:val="30"/>
                <w:lang w:val="en-US" w:bidi="th-TH"/>
              </w:rPr>
              <w:t>647,147</w:t>
            </w:r>
          </w:p>
        </w:tc>
        <w:tc>
          <w:tcPr>
            <w:tcW w:w="270" w:type="dxa"/>
          </w:tcPr>
          <w:p w14:paraId="70E5514D" w14:textId="77777777" w:rsidR="0042730A" w:rsidRPr="00422380" w:rsidRDefault="0042730A" w:rsidP="00427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86CE87E" w14:textId="4657F0A8" w:rsidR="0042730A" w:rsidRPr="00422380" w:rsidRDefault="0042730A" w:rsidP="0042730A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22380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6</w:t>
            </w:r>
            <w:r w:rsidRPr="00422380">
              <w:rPr>
                <w:rFonts w:ascii="Angsana New" w:hAnsi="Angsana New"/>
                <w:sz w:val="30"/>
                <w:szCs w:val="30"/>
                <w:lang w:val="en-US" w:bidi="th-TH"/>
              </w:rPr>
              <w:t>14</w:t>
            </w:r>
            <w:r w:rsidRPr="00422380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,</w:t>
            </w:r>
            <w:r w:rsidRPr="00422380">
              <w:rPr>
                <w:rFonts w:ascii="Angsana New" w:hAnsi="Angsana New"/>
                <w:sz w:val="30"/>
                <w:szCs w:val="30"/>
                <w:lang w:val="en-US" w:bidi="th-TH"/>
              </w:rPr>
              <w:t>459</w:t>
            </w:r>
          </w:p>
        </w:tc>
      </w:tr>
      <w:tr w:rsidR="0042730A" w:rsidRPr="00422380" w14:paraId="526F73A8" w14:textId="77777777" w:rsidTr="00E853BE">
        <w:tc>
          <w:tcPr>
            <w:tcW w:w="4500" w:type="dxa"/>
          </w:tcPr>
          <w:p w14:paraId="084BE749" w14:textId="4BC67C94" w:rsidR="0042730A" w:rsidRPr="00422380" w:rsidRDefault="0042730A" w:rsidP="0042730A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422380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990" w:type="dxa"/>
          </w:tcPr>
          <w:p w14:paraId="62F4974F" w14:textId="74E044E7" w:rsidR="0042730A" w:rsidRPr="00422380" w:rsidRDefault="0042730A" w:rsidP="0042730A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C5DAFF4" w14:textId="77777777" w:rsidR="0042730A" w:rsidRPr="00422380" w:rsidRDefault="0042730A" w:rsidP="00427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133FFF5" w14:textId="589C07B3" w:rsidR="0042730A" w:rsidRPr="00422380" w:rsidRDefault="0042730A" w:rsidP="0042730A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2EF0517" w14:textId="77777777" w:rsidR="0042730A" w:rsidRPr="00422380" w:rsidRDefault="0042730A" w:rsidP="00427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7" w:type="dxa"/>
          </w:tcPr>
          <w:p w14:paraId="76A307D6" w14:textId="065727BC" w:rsidR="0042730A" w:rsidRPr="00422380" w:rsidRDefault="0042730A" w:rsidP="0042730A">
            <w:pPr>
              <w:pStyle w:val="acctfourfigures"/>
              <w:tabs>
                <w:tab w:val="clear" w:pos="765"/>
              </w:tabs>
              <w:spacing w:line="240" w:lineRule="atLeast"/>
              <w:ind w:right="-28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7709DB1" w14:textId="77777777" w:rsidR="0042730A" w:rsidRPr="00422380" w:rsidRDefault="0042730A" w:rsidP="00427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65E805E" w14:textId="0BE25EAF" w:rsidR="0042730A" w:rsidRPr="00422380" w:rsidRDefault="0042730A" w:rsidP="0042730A">
            <w:pPr>
              <w:pStyle w:val="acctfourfigures"/>
              <w:tabs>
                <w:tab w:val="clear" w:pos="765"/>
              </w:tabs>
              <w:spacing w:line="240" w:lineRule="atLeast"/>
              <w:ind w:right="-28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42730A" w:rsidRPr="00422380" w14:paraId="489B4334" w14:textId="77777777" w:rsidTr="00E853BE">
        <w:tc>
          <w:tcPr>
            <w:tcW w:w="4500" w:type="dxa"/>
          </w:tcPr>
          <w:p w14:paraId="0ACD4B32" w14:textId="18A62704" w:rsidR="0042730A" w:rsidRPr="00422380" w:rsidRDefault="0042730A" w:rsidP="0042730A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422380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422380">
              <w:rPr>
                <w:rFonts w:ascii="Angsana New" w:hAnsi="Angsana New" w:hint="cs"/>
                <w:sz w:val="30"/>
                <w:szCs w:val="30"/>
                <w:cs/>
              </w:rPr>
              <w:t xml:space="preserve">น้อยกว่า </w:t>
            </w:r>
            <w:r w:rsidRPr="00422380">
              <w:rPr>
                <w:rFonts w:ascii="Angsana New" w:hAnsi="Angsana New"/>
                <w:sz w:val="30"/>
                <w:szCs w:val="30"/>
              </w:rPr>
              <w:t xml:space="preserve">3 </w:t>
            </w:r>
            <w:r w:rsidRPr="00422380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990" w:type="dxa"/>
          </w:tcPr>
          <w:p w14:paraId="00CA66C1" w14:textId="4E7168D1" w:rsidR="0042730A" w:rsidRPr="00422380" w:rsidRDefault="001E3508" w:rsidP="0042730A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22380">
              <w:rPr>
                <w:rFonts w:ascii="Angsana New" w:hAnsi="Angsana New"/>
                <w:sz w:val="30"/>
                <w:szCs w:val="30"/>
                <w:lang w:val="en-US" w:bidi="th-TH"/>
              </w:rPr>
              <w:t>15,300</w:t>
            </w:r>
          </w:p>
        </w:tc>
        <w:tc>
          <w:tcPr>
            <w:tcW w:w="270" w:type="dxa"/>
          </w:tcPr>
          <w:p w14:paraId="6FD4A652" w14:textId="77777777" w:rsidR="0042730A" w:rsidRPr="00422380" w:rsidRDefault="0042730A" w:rsidP="00427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BFD7813" w14:textId="2857A49E" w:rsidR="0042730A" w:rsidRPr="00422380" w:rsidRDefault="0042730A" w:rsidP="0042730A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22380">
              <w:rPr>
                <w:rFonts w:ascii="Angsana New" w:hAnsi="Angsana New"/>
                <w:sz w:val="30"/>
                <w:szCs w:val="30"/>
                <w:lang w:val="en-US" w:bidi="th-TH"/>
              </w:rPr>
              <w:t>15,242</w:t>
            </w:r>
          </w:p>
        </w:tc>
        <w:tc>
          <w:tcPr>
            <w:tcW w:w="270" w:type="dxa"/>
          </w:tcPr>
          <w:p w14:paraId="55F43FA7" w14:textId="77777777" w:rsidR="0042730A" w:rsidRPr="00422380" w:rsidRDefault="0042730A" w:rsidP="00427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7" w:type="dxa"/>
          </w:tcPr>
          <w:p w14:paraId="163ABFD7" w14:textId="07994D78" w:rsidR="0042730A" w:rsidRPr="00422380" w:rsidRDefault="00273DD6" w:rsidP="0042730A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22380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1E3508" w:rsidRPr="00422380">
              <w:rPr>
                <w:rFonts w:ascii="Angsana New" w:hAnsi="Angsana New"/>
                <w:sz w:val="30"/>
                <w:szCs w:val="30"/>
                <w:lang w:val="en-US" w:bidi="th-TH"/>
              </w:rPr>
              <w:t>5,</w:t>
            </w:r>
            <w:r w:rsidRPr="00422380">
              <w:rPr>
                <w:rFonts w:ascii="Angsana New" w:hAnsi="Angsana New"/>
                <w:sz w:val="30"/>
                <w:szCs w:val="30"/>
                <w:lang w:val="en-US" w:bidi="th-TH"/>
              </w:rPr>
              <w:t>30</w:t>
            </w:r>
            <w:r w:rsidR="001E3508" w:rsidRPr="00422380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270" w:type="dxa"/>
          </w:tcPr>
          <w:p w14:paraId="66DE4A3C" w14:textId="77777777" w:rsidR="0042730A" w:rsidRPr="00422380" w:rsidRDefault="0042730A" w:rsidP="00427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8D2C34C" w14:textId="553D4DC0" w:rsidR="0042730A" w:rsidRPr="00422380" w:rsidRDefault="0042730A" w:rsidP="0042730A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22380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15,195</w:t>
            </w:r>
          </w:p>
        </w:tc>
      </w:tr>
      <w:tr w:rsidR="0042730A" w:rsidRPr="00422380" w14:paraId="1381811C" w14:textId="77777777" w:rsidTr="00E853BE">
        <w:tc>
          <w:tcPr>
            <w:tcW w:w="4500" w:type="dxa"/>
          </w:tcPr>
          <w:p w14:paraId="6BFB9DC0" w14:textId="3933717C" w:rsidR="0042730A" w:rsidRPr="00422380" w:rsidRDefault="0042730A" w:rsidP="0042730A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422380">
              <w:rPr>
                <w:rFonts w:ascii="Angsana New" w:hAnsi="Angsana New"/>
                <w:sz w:val="30"/>
                <w:szCs w:val="30"/>
              </w:rPr>
              <w:t xml:space="preserve">   3</w:t>
            </w:r>
            <w:r w:rsidRPr="00422380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422380">
              <w:rPr>
                <w:rFonts w:ascii="Angsana New" w:hAnsi="Angsana New"/>
                <w:sz w:val="30"/>
                <w:szCs w:val="30"/>
                <w:cs/>
              </w:rPr>
              <w:t xml:space="preserve">- </w:t>
            </w:r>
            <w:r w:rsidRPr="00422380">
              <w:rPr>
                <w:rFonts w:ascii="Angsana New" w:hAnsi="Angsana New"/>
                <w:sz w:val="30"/>
                <w:szCs w:val="30"/>
              </w:rPr>
              <w:t>6</w:t>
            </w:r>
            <w:r w:rsidRPr="00422380"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990" w:type="dxa"/>
          </w:tcPr>
          <w:p w14:paraId="2EDFB807" w14:textId="74CBB0F2" w:rsidR="0042730A" w:rsidRPr="00422380" w:rsidRDefault="001E3508" w:rsidP="0042730A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22380">
              <w:rPr>
                <w:rFonts w:ascii="Angsana New" w:hAnsi="Angsana New"/>
                <w:sz w:val="30"/>
                <w:szCs w:val="30"/>
                <w:lang w:val="en-US" w:bidi="th-TH"/>
              </w:rPr>
              <w:t>85</w:t>
            </w:r>
          </w:p>
        </w:tc>
        <w:tc>
          <w:tcPr>
            <w:tcW w:w="270" w:type="dxa"/>
          </w:tcPr>
          <w:p w14:paraId="57A39FF6" w14:textId="77777777" w:rsidR="0042730A" w:rsidRPr="00422380" w:rsidRDefault="0042730A" w:rsidP="00427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B3C7BC8" w14:textId="202086A5" w:rsidR="0042730A" w:rsidRPr="00422380" w:rsidRDefault="0042730A" w:rsidP="0042730A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22380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</w:tcPr>
          <w:p w14:paraId="1A657236" w14:textId="77777777" w:rsidR="0042730A" w:rsidRPr="00422380" w:rsidRDefault="0042730A" w:rsidP="00427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7" w:type="dxa"/>
          </w:tcPr>
          <w:p w14:paraId="40DB5131" w14:textId="243A3E87" w:rsidR="0042730A" w:rsidRPr="00422380" w:rsidRDefault="001E3508" w:rsidP="0042730A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22380">
              <w:rPr>
                <w:rFonts w:ascii="Angsana New" w:hAnsi="Angsana New"/>
                <w:sz w:val="30"/>
                <w:szCs w:val="30"/>
                <w:lang w:val="en-US" w:bidi="th-TH"/>
              </w:rPr>
              <w:t>85</w:t>
            </w:r>
          </w:p>
        </w:tc>
        <w:tc>
          <w:tcPr>
            <w:tcW w:w="270" w:type="dxa"/>
          </w:tcPr>
          <w:p w14:paraId="38C69AE5" w14:textId="77777777" w:rsidR="0042730A" w:rsidRPr="00422380" w:rsidRDefault="0042730A" w:rsidP="00427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63111B8" w14:textId="4A40DA3B" w:rsidR="0042730A" w:rsidRPr="00422380" w:rsidRDefault="0042730A" w:rsidP="0042730A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22380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2</w:t>
            </w:r>
          </w:p>
        </w:tc>
      </w:tr>
      <w:tr w:rsidR="0042730A" w:rsidRPr="00422380" w14:paraId="0C02B4EC" w14:textId="77777777" w:rsidTr="00E853BE">
        <w:tc>
          <w:tcPr>
            <w:tcW w:w="4500" w:type="dxa"/>
          </w:tcPr>
          <w:p w14:paraId="17A52F79" w14:textId="78FDE3E4" w:rsidR="0042730A" w:rsidRPr="00422380" w:rsidRDefault="0042730A" w:rsidP="0042730A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422380">
              <w:rPr>
                <w:rFonts w:ascii="Angsana New" w:hAnsi="Angsana New"/>
                <w:sz w:val="30"/>
                <w:szCs w:val="30"/>
              </w:rPr>
              <w:t xml:space="preserve">   6 </w:t>
            </w:r>
            <w:r w:rsidRPr="00422380">
              <w:rPr>
                <w:rFonts w:ascii="Angsana New" w:hAnsi="Angsana New"/>
                <w:sz w:val="30"/>
                <w:szCs w:val="30"/>
                <w:cs/>
              </w:rPr>
              <w:t xml:space="preserve">- </w:t>
            </w:r>
            <w:r w:rsidRPr="00422380">
              <w:rPr>
                <w:rFonts w:ascii="Angsana New" w:hAnsi="Angsana New"/>
                <w:sz w:val="30"/>
                <w:szCs w:val="30"/>
              </w:rPr>
              <w:t xml:space="preserve">12 </w:t>
            </w:r>
            <w:r w:rsidRPr="00422380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990" w:type="dxa"/>
          </w:tcPr>
          <w:p w14:paraId="371AED61" w14:textId="26BA3088" w:rsidR="0042730A" w:rsidRPr="00422380" w:rsidRDefault="00C8700A" w:rsidP="00C8700A">
            <w:pPr>
              <w:pStyle w:val="acctfourfigures"/>
              <w:tabs>
                <w:tab w:val="clear" w:pos="765"/>
                <w:tab w:val="decimal" w:pos="614"/>
              </w:tabs>
              <w:spacing w:line="240" w:lineRule="atLeast"/>
              <w:ind w:left="-108" w:right="-158"/>
              <w:rPr>
                <w:rFonts w:ascii="Angsana New" w:hAnsi="Angsana New"/>
                <w:sz w:val="30"/>
                <w:szCs w:val="30"/>
              </w:rPr>
            </w:pPr>
            <w:r w:rsidRPr="0042238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F117376" w14:textId="77777777" w:rsidR="0042730A" w:rsidRPr="00422380" w:rsidRDefault="0042730A" w:rsidP="00C87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ind w:left="-108" w:right="-15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</w:tcPr>
          <w:p w14:paraId="7B874BCE" w14:textId="3F2F08F4" w:rsidR="0042730A" w:rsidRPr="00422380" w:rsidRDefault="0042730A" w:rsidP="00C8700A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22380">
              <w:rPr>
                <w:rFonts w:ascii="Angsana New" w:hAnsi="Angsana New"/>
                <w:sz w:val="30"/>
                <w:szCs w:val="30"/>
                <w:lang w:val="en-US" w:bidi="th-TH"/>
              </w:rPr>
              <w:t>73</w:t>
            </w:r>
          </w:p>
        </w:tc>
        <w:tc>
          <w:tcPr>
            <w:tcW w:w="270" w:type="dxa"/>
          </w:tcPr>
          <w:p w14:paraId="10742B27" w14:textId="77777777" w:rsidR="0042730A" w:rsidRPr="00422380" w:rsidRDefault="0042730A" w:rsidP="00C87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ind w:left="-108" w:right="-15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7" w:type="dxa"/>
          </w:tcPr>
          <w:p w14:paraId="53A840D2" w14:textId="697D97CF" w:rsidR="0042730A" w:rsidRPr="00422380" w:rsidRDefault="001E3508" w:rsidP="00C8700A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108" w:right="-158"/>
              <w:rPr>
                <w:rFonts w:ascii="Angsana New" w:hAnsi="Angsana New"/>
                <w:sz w:val="30"/>
                <w:szCs w:val="30"/>
              </w:rPr>
            </w:pPr>
            <w:r w:rsidRPr="0042238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8CBA754" w14:textId="77777777" w:rsidR="0042730A" w:rsidRPr="00422380" w:rsidRDefault="0042730A" w:rsidP="00427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7DF4910" w14:textId="00B6A81A" w:rsidR="0042730A" w:rsidRPr="00422380" w:rsidRDefault="0042730A" w:rsidP="0042730A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22380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73</w:t>
            </w:r>
          </w:p>
        </w:tc>
      </w:tr>
      <w:tr w:rsidR="0042730A" w:rsidRPr="00422380" w14:paraId="4EAE7F01" w14:textId="77777777" w:rsidTr="00E853BE">
        <w:tc>
          <w:tcPr>
            <w:tcW w:w="4500" w:type="dxa"/>
          </w:tcPr>
          <w:p w14:paraId="76F91D60" w14:textId="59F25385" w:rsidR="0042730A" w:rsidRPr="00422380" w:rsidRDefault="0042730A" w:rsidP="0042730A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42238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</w:t>
            </w:r>
            <w:r w:rsidRPr="00422380">
              <w:rPr>
                <w:rFonts w:ascii="Angsana New" w:hAnsi="Angsana New"/>
                <w:sz w:val="30"/>
                <w:szCs w:val="30"/>
                <w:cs/>
              </w:rPr>
              <w:t>มา</w:t>
            </w:r>
            <w:r w:rsidRPr="00422380">
              <w:rPr>
                <w:rFonts w:ascii="Angsana New" w:hAnsi="Angsana New" w:hint="cs"/>
                <w:sz w:val="30"/>
                <w:szCs w:val="30"/>
                <w:cs/>
              </w:rPr>
              <w:t>กกว่า</w:t>
            </w:r>
            <w:r w:rsidRPr="0042238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422380">
              <w:rPr>
                <w:rFonts w:ascii="Angsana New" w:hAnsi="Angsana New"/>
                <w:sz w:val="30"/>
                <w:szCs w:val="30"/>
              </w:rPr>
              <w:t>12</w:t>
            </w:r>
            <w:r w:rsidRPr="0042238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422380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DE8D094" w14:textId="5FFEF663" w:rsidR="0042730A" w:rsidRPr="00422380" w:rsidRDefault="001E3508" w:rsidP="0042730A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22380">
              <w:rPr>
                <w:rFonts w:ascii="Angsana New" w:hAnsi="Angsana New"/>
                <w:sz w:val="30"/>
                <w:szCs w:val="30"/>
                <w:lang w:val="en-US" w:bidi="th-TH"/>
              </w:rPr>
              <w:t>271</w:t>
            </w:r>
          </w:p>
        </w:tc>
        <w:tc>
          <w:tcPr>
            <w:tcW w:w="270" w:type="dxa"/>
          </w:tcPr>
          <w:p w14:paraId="77969C66" w14:textId="77777777" w:rsidR="0042730A" w:rsidRPr="00422380" w:rsidRDefault="0042730A" w:rsidP="00427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7FADEB4" w14:textId="1E2B4FCA" w:rsidR="0042730A" w:rsidRPr="00422380" w:rsidRDefault="0042730A" w:rsidP="0042730A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22380">
              <w:rPr>
                <w:rFonts w:ascii="Angsana New" w:hAnsi="Angsana New"/>
                <w:sz w:val="30"/>
                <w:szCs w:val="30"/>
                <w:lang w:val="en-US" w:bidi="th-TH"/>
              </w:rPr>
              <w:t>298</w:t>
            </w:r>
          </w:p>
        </w:tc>
        <w:tc>
          <w:tcPr>
            <w:tcW w:w="270" w:type="dxa"/>
          </w:tcPr>
          <w:p w14:paraId="1E3E7DBA" w14:textId="77777777" w:rsidR="0042730A" w:rsidRPr="00422380" w:rsidRDefault="0042730A" w:rsidP="00427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7" w:type="dxa"/>
            <w:tcBorders>
              <w:bottom w:val="single" w:sz="4" w:space="0" w:color="auto"/>
            </w:tcBorders>
          </w:tcPr>
          <w:p w14:paraId="5E6A1658" w14:textId="3FAEF9B3" w:rsidR="0042730A" w:rsidRPr="00422380" w:rsidRDefault="001E3508" w:rsidP="0042730A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22380">
              <w:rPr>
                <w:rFonts w:ascii="Angsana New" w:hAnsi="Angsana New"/>
                <w:sz w:val="30"/>
                <w:szCs w:val="30"/>
                <w:lang w:val="en-US" w:bidi="th-TH"/>
              </w:rPr>
              <w:t>271</w:t>
            </w:r>
          </w:p>
        </w:tc>
        <w:tc>
          <w:tcPr>
            <w:tcW w:w="270" w:type="dxa"/>
          </w:tcPr>
          <w:p w14:paraId="26E81CA4" w14:textId="77777777" w:rsidR="0042730A" w:rsidRPr="00422380" w:rsidRDefault="0042730A" w:rsidP="00427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19F7DEB" w14:textId="289B0B03" w:rsidR="0042730A" w:rsidRPr="00422380" w:rsidRDefault="0042730A" w:rsidP="0042730A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22380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298</w:t>
            </w:r>
          </w:p>
        </w:tc>
      </w:tr>
      <w:tr w:rsidR="0042730A" w:rsidRPr="00422380" w14:paraId="16DCF868" w14:textId="77777777" w:rsidTr="00E853BE">
        <w:tc>
          <w:tcPr>
            <w:tcW w:w="4500" w:type="dxa"/>
          </w:tcPr>
          <w:p w14:paraId="638BA581" w14:textId="0F6791D0" w:rsidR="0042730A" w:rsidRPr="00422380" w:rsidRDefault="0042730A" w:rsidP="0042730A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4223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F5939C6" w14:textId="005FC09D" w:rsidR="0042730A" w:rsidRPr="00422380" w:rsidRDefault="001E3508" w:rsidP="0042730A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2238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662,850</w:t>
            </w:r>
          </w:p>
        </w:tc>
        <w:tc>
          <w:tcPr>
            <w:tcW w:w="270" w:type="dxa"/>
          </w:tcPr>
          <w:p w14:paraId="1D0A610F" w14:textId="77777777" w:rsidR="0042730A" w:rsidRPr="00422380" w:rsidRDefault="0042730A" w:rsidP="00427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23A474E" w14:textId="46FF2648" w:rsidR="0042730A" w:rsidRPr="00422380" w:rsidRDefault="0042730A" w:rsidP="0042730A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2238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630,123</w:t>
            </w:r>
          </w:p>
        </w:tc>
        <w:tc>
          <w:tcPr>
            <w:tcW w:w="270" w:type="dxa"/>
          </w:tcPr>
          <w:p w14:paraId="00CE406D" w14:textId="77777777" w:rsidR="0042730A" w:rsidRPr="00422380" w:rsidRDefault="0042730A" w:rsidP="00427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7" w:type="dxa"/>
            <w:tcBorders>
              <w:top w:val="single" w:sz="4" w:space="0" w:color="auto"/>
            </w:tcBorders>
            <w:shd w:val="clear" w:color="auto" w:fill="auto"/>
          </w:tcPr>
          <w:p w14:paraId="038A34D9" w14:textId="225218CD" w:rsidR="0042730A" w:rsidRPr="00422380" w:rsidRDefault="00273DD6" w:rsidP="0042730A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2238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662,803</w:t>
            </w:r>
          </w:p>
        </w:tc>
        <w:tc>
          <w:tcPr>
            <w:tcW w:w="270" w:type="dxa"/>
          </w:tcPr>
          <w:p w14:paraId="681A127E" w14:textId="77777777" w:rsidR="0042730A" w:rsidRPr="00422380" w:rsidRDefault="0042730A" w:rsidP="00427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B4450CF" w14:textId="7411132F" w:rsidR="0042730A" w:rsidRPr="00422380" w:rsidRDefault="0042730A" w:rsidP="0042730A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2238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63</w:t>
            </w:r>
            <w:r w:rsidRPr="0042238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</w:t>
            </w:r>
            <w:r w:rsidRPr="0042238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,</w:t>
            </w:r>
            <w:r w:rsidRPr="0042238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027</w:t>
            </w:r>
          </w:p>
        </w:tc>
      </w:tr>
      <w:tr w:rsidR="0042730A" w:rsidRPr="00422380" w14:paraId="4F2DD3FC" w14:textId="77777777" w:rsidTr="00E853BE">
        <w:tc>
          <w:tcPr>
            <w:tcW w:w="4500" w:type="dxa"/>
            <w:vAlign w:val="bottom"/>
          </w:tcPr>
          <w:p w14:paraId="36327424" w14:textId="1351A046" w:rsidR="0042730A" w:rsidRPr="00422380" w:rsidRDefault="0042730A" w:rsidP="0042730A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238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422380">
              <w:rPr>
                <w:rFonts w:ascii="Angsana New" w:hAnsi="Angsana New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89E520F" w14:textId="3B767EB1" w:rsidR="0042730A" w:rsidRPr="00422380" w:rsidRDefault="001E3508" w:rsidP="0042730A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22380">
              <w:rPr>
                <w:rFonts w:ascii="Angsana New" w:hAnsi="Angsana New"/>
                <w:sz w:val="30"/>
                <w:szCs w:val="30"/>
                <w:lang w:val="en-US" w:bidi="th-TH"/>
              </w:rPr>
              <w:t>(271)</w:t>
            </w:r>
          </w:p>
        </w:tc>
        <w:tc>
          <w:tcPr>
            <w:tcW w:w="270" w:type="dxa"/>
            <w:vAlign w:val="bottom"/>
          </w:tcPr>
          <w:p w14:paraId="7CBEE023" w14:textId="77777777" w:rsidR="0042730A" w:rsidRPr="00422380" w:rsidRDefault="0042730A" w:rsidP="00427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1A9A4FD" w14:textId="6C7AD403" w:rsidR="0042730A" w:rsidRPr="00422380" w:rsidRDefault="0042730A" w:rsidP="0042730A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22380">
              <w:rPr>
                <w:rFonts w:ascii="Angsana New" w:hAnsi="Angsana New"/>
                <w:sz w:val="30"/>
                <w:szCs w:val="30"/>
                <w:lang w:val="en-US" w:bidi="th-TH"/>
              </w:rPr>
              <w:t>(315)</w:t>
            </w:r>
          </w:p>
        </w:tc>
        <w:tc>
          <w:tcPr>
            <w:tcW w:w="270" w:type="dxa"/>
            <w:vAlign w:val="bottom"/>
          </w:tcPr>
          <w:p w14:paraId="242B4492" w14:textId="77777777" w:rsidR="0042730A" w:rsidRPr="00422380" w:rsidRDefault="0042730A" w:rsidP="00427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7" w:type="dxa"/>
            <w:tcBorders>
              <w:bottom w:val="single" w:sz="4" w:space="0" w:color="auto"/>
            </w:tcBorders>
            <w:vAlign w:val="bottom"/>
          </w:tcPr>
          <w:p w14:paraId="2AF25388" w14:textId="2C919E5E" w:rsidR="0042730A" w:rsidRPr="00422380" w:rsidRDefault="001E3508" w:rsidP="0042730A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22380">
              <w:rPr>
                <w:rFonts w:ascii="Angsana New" w:hAnsi="Angsana New"/>
                <w:sz w:val="30"/>
                <w:szCs w:val="30"/>
                <w:lang w:val="en-US" w:bidi="th-TH"/>
              </w:rPr>
              <w:t>(271)</w:t>
            </w:r>
          </w:p>
        </w:tc>
        <w:tc>
          <w:tcPr>
            <w:tcW w:w="270" w:type="dxa"/>
            <w:vAlign w:val="bottom"/>
          </w:tcPr>
          <w:p w14:paraId="2D7B4E9E" w14:textId="4BF158E0" w:rsidR="0042730A" w:rsidRPr="00422380" w:rsidRDefault="0042730A" w:rsidP="00427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6E83BE70" w14:textId="5442619C" w:rsidR="0042730A" w:rsidRPr="00422380" w:rsidRDefault="0042730A" w:rsidP="0042730A">
            <w:pPr>
              <w:pStyle w:val="acctfourfigures"/>
              <w:tabs>
                <w:tab w:val="clear" w:pos="765"/>
              </w:tabs>
              <w:spacing w:line="240" w:lineRule="atLeast"/>
              <w:ind w:right="-10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22380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(315)</w:t>
            </w:r>
          </w:p>
        </w:tc>
      </w:tr>
      <w:tr w:rsidR="0042730A" w:rsidRPr="00422380" w14:paraId="3A105F26" w14:textId="77777777" w:rsidTr="00E853BE">
        <w:tc>
          <w:tcPr>
            <w:tcW w:w="4500" w:type="dxa"/>
          </w:tcPr>
          <w:p w14:paraId="1FD54DEC" w14:textId="211EF971" w:rsidR="0042730A" w:rsidRPr="00422380" w:rsidRDefault="0042730A" w:rsidP="0042730A">
            <w:pPr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4223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51B1898" w14:textId="236A5030" w:rsidR="0042730A" w:rsidRPr="00422380" w:rsidRDefault="001E3508" w:rsidP="0042730A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2238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662,579</w:t>
            </w:r>
          </w:p>
        </w:tc>
        <w:tc>
          <w:tcPr>
            <w:tcW w:w="270" w:type="dxa"/>
          </w:tcPr>
          <w:p w14:paraId="0B8B7276" w14:textId="77777777" w:rsidR="0042730A" w:rsidRPr="00422380" w:rsidRDefault="0042730A" w:rsidP="00427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FB2DA47" w14:textId="7482CFAE" w:rsidR="0042730A" w:rsidRPr="00422380" w:rsidRDefault="0042730A" w:rsidP="0042730A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2238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629,808</w:t>
            </w:r>
          </w:p>
        </w:tc>
        <w:tc>
          <w:tcPr>
            <w:tcW w:w="270" w:type="dxa"/>
          </w:tcPr>
          <w:p w14:paraId="0B6CC597" w14:textId="77777777" w:rsidR="0042730A" w:rsidRPr="00422380" w:rsidRDefault="0042730A" w:rsidP="00427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double" w:sz="4" w:space="0" w:color="auto"/>
            </w:tcBorders>
          </w:tcPr>
          <w:p w14:paraId="66E4E5A1" w14:textId="1C7F1144" w:rsidR="0042730A" w:rsidRPr="00422380" w:rsidRDefault="00273DD6" w:rsidP="0042730A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2238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662</w:t>
            </w:r>
            <w:r w:rsidR="002E09B9" w:rsidRPr="0042238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42238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532</w:t>
            </w:r>
          </w:p>
        </w:tc>
        <w:tc>
          <w:tcPr>
            <w:tcW w:w="270" w:type="dxa"/>
          </w:tcPr>
          <w:p w14:paraId="764A3F08" w14:textId="77777777" w:rsidR="0042730A" w:rsidRPr="00422380" w:rsidRDefault="0042730A" w:rsidP="00427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1961052D" w14:textId="5FFCD5A2" w:rsidR="0042730A" w:rsidRPr="00422380" w:rsidRDefault="0042730A" w:rsidP="0042730A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2238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6</w:t>
            </w:r>
            <w:r w:rsidRPr="0042238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29</w:t>
            </w:r>
            <w:r w:rsidRPr="0042238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,</w:t>
            </w:r>
            <w:r w:rsidRPr="0042238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712</w:t>
            </w:r>
          </w:p>
        </w:tc>
      </w:tr>
    </w:tbl>
    <w:p w14:paraId="0A0FADFA" w14:textId="5133DD04" w:rsidR="002D6B5A" w:rsidRPr="00422380" w:rsidRDefault="002D6B5A" w:rsidP="00E953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4DB2B8B2" w14:textId="156271D1" w:rsidR="002A47D5" w:rsidRPr="00422380" w:rsidRDefault="002A47D5" w:rsidP="00E953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  <w:r w:rsidRPr="00422380">
        <w:rPr>
          <w:rFonts w:ascii="Angsana New" w:hAnsi="Angsana New"/>
          <w:sz w:val="30"/>
          <w:szCs w:val="30"/>
          <w:cs/>
        </w:rPr>
        <w:t>ข้อมูลเกี่ยวกับความเสี่ยงด้านเครดิตเปิด</w:t>
      </w:r>
      <w:r w:rsidR="002C7A72" w:rsidRPr="00422380">
        <w:rPr>
          <w:rFonts w:ascii="Angsana New" w:hAnsi="Angsana New" w:hint="cs"/>
          <w:sz w:val="30"/>
          <w:szCs w:val="30"/>
          <w:cs/>
        </w:rPr>
        <w:t>เ</w:t>
      </w:r>
      <w:r w:rsidRPr="00422380">
        <w:rPr>
          <w:rFonts w:ascii="Angsana New" w:hAnsi="Angsana New"/>
          <w:sz w:val="30"/>
          <w:szCs w:val="30"/>
          <w:cs/>
        </w:rPr>
        <w:t xml:space="preserve">ผยในหมายเหตุข้อ </w:t>
      </w:r>
      <w:r w:rsidR="002C7A72" w:rsidRPr="00422380">
        <w:rPr>
          <w:rFonts w:ascii="Angsana New" w:hAnsi="Angsana New"/>
          <w:sz w:val="30"/>
          <w:szCs w:val="30"/>
        </w:rPr>
        <w:t>2</w:t>
      </w:r>
      <w:r w:rsidR="00D12816" w:rsidRPr="00422380">
        <w:rPr>
          <w:rFonts w:ascii="Angsana New" w:hAnsi="Angsana New"/>
          <w:sz w:val="30"/>
          <w:szCs w:val="30"/>
        </w:rPr>
        <w:t>5</w:t>
      </w:r>
      <w:r w:rsidRPr="00422380">
        <w:rPr>
          <w:rFonts w:ascii="Angsana New" w:hAnsi="Angsana New"/>
          <w:sz w:val="30"/>
          <w:szCs w:val="30"/>
          <w:cs/>
        </w:rPr>
        <w:t xml:space="preserve"> (ข.</w:t>
      </w:r>
      <w:r w:rsidR="003C4401" w:rsidRPr="00422380">
        <w:rPr>
          <w:rFonts w:ascii="Angsana New" w:hAnsi="Angsana New"/>
          <w:sz w:val="30"/>
          <w:szCs w:val="30"/>
        </w:rPr>
        <w:t>1</w:t>
      </w:r>
      <w:r w:rsidR="003C4401" w:rsidRPr="00422380">
        <w:rPr>
          <w:rFonts w:ascii="Angsana New" w:hAnsi="Angsana New"/>
          <w:sz w:val="30"/>
          <w:szCs w:val="30"/>
          <w:cs/>
        </w:rPr>
        <w:t>.</w:t>
      </w:r>
      <w:r w:rsidR="003C4401" w:rsidRPr="00422380">
        <w:rPr>
          <w:rFonts w:ascii="Angsana New" w:hAnsi="Angsana New"/>
          <w:sz w:val="30"/>
          <w:szCs w:val="30"/>
        </w:rPr>
        <w:t>1</w:t>
      </w:r>
      <w:r w:rsidRPr="00422380">
        <w:rPr>
          <w:rFonts w:ascii="Angsana New" w:hAnsi="Angsana New"/>
          <w:sz w:val="30"/>
          <w:szCs w:val="30"/>
          <w:cs/>
        </w:rPr>
        <w:t>)</w:t>
      </w:r>
      <w:r w:rsidRPr="00422380">
        <w:rPr>
          <w:rFonts w:ascii="Angsana New" w:hAnsi="Angsana New"/>
          <w:sz w:val="30"/>
          <w:szCs w:val="30"/>
        </w:rPr>
        <w:t> </w:t>
      </w:r>
    </w:p>
    <w:p w14:paraId="4A8C4A46" w14:textId="796D050F" w:rsidR="007B79D9" w:rsidRPr="00422380" w:rsidRDefault="00A54EFC" w:rsidP="00541989">
      <w:pPr>
        <w:numPr>
          <w:ilvl w:val="0"/>
          <w:numId w:val="16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422380">
        <w:rPr>
          <w:rFonts w:ascii="Angsana New" w:hAnsi="Angsana New" w:hint="cs"/>
          <w:b/>
          <w:bCs/>
          <w:sz w:val="30"/>
          <w:szCs w:val="30"/>
          <w:cs/>
        </w:rPr>
        <w:lastRenderedPageBreak/>
        <w:t>สินค้าคงเหลือ</w:t>
      </w:r>
      <w:r w:rsidRPr="00422380">
        <w:rPr>
          <w:rFonts w:ascii="Angsana New" w:hAnsi="Angsana New"/>
          <w:b/>
          <w:bCs/>
          <w:sz w:val="30"/>
          <w:szCs w:val="30"/>
          <w:cs/>
        </w:rPr>
        <w:t xml:space="preserve"> </w:t>
      </w:r>
    </w:p>
    <w:p w14:paraId="061C5650" w14:textId="77777777" w:rsidR="00A54EFC" w:rsidRPr="00422380" w:rsidRDefault="00A54EFC" w:rsidP="00773B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  <w:cs/>
        </w:rPr>
      </w:pPr>
    </w:p>
    <w:tbl>
      <w:tblPr>
        <w:tblW w:w="932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320"/>
        <w:gridCol w:w="1058"/>
        <w:gridCol w:w="259"/>
        <w:gridCol w:w="1064"/>
        <w:gridCol w:w="253"/>
        <w:gridCol w:w="72"/>
        <w:gridCol w:w="991"/>
        <w:gridCol w:w="247"/>
        <w:gridCol w:w="1064"/>
      </w:tblGrid>
      <w:tr w:rsidR="00A54EFC" w:rsidRPr="00422380" w14:paraId="16CD86E7" w14:textId="77777777" w:rsidTr="006F064B">
        <w:trPr>
          <w:tblHeader/>
        </w:trPr>
        <w:tc>
          <w:tcPr>
            <w:tcW w:w="4320" w:type="dxa"/>
          </w:tcPr>
          <w:p w14:paraId="0827E95F" w14:textId="77777777" w:rsidR="00A54EFC" w:rsidRPr="00422380" w:rsidRDefault="00A54EFC" w:rsidP="000767B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thaiDistribute"/>
              <w:rPr>
                <w:rFonts w:ascii="Angsana New" w:hAnsi="Angsana New"/>
                <w:bCs/>
                <w:color w:val="0000FF"/>
                <w:sz w:val="28"/>
                <w:szCs w:val="28"/>
              </w:rPr>
            </w:pPr>
          </w:p>
        </w:tc>
        <w:tc>
          <w:tcPr>
            <w:tcW w:w="2381" w:type="dxa"/>
            <w:gridSpan w:val="3"/>
            <w:hideMark/>
          </w:tcPr>
          <w:p w14:paraId="7E309EBA" w14:textId="77777777" w:rsidR="00A54EFC" w:rsidRPr="00422380" w:rsidRDefault="00A54EFC" w:rsidP="000767B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422380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325" w:type="dxa"/>
            <w:gridSpan w:val="2"/>
          </w:tcPr>
          <w:p w14:paraId="2A462EC5" w14:textId="77777777" w:rsidR="00A54EFC" w:rsidRPr="00422380" w:rsidRDefault="00A54EFC" w:rsidP="000767B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302" w:type="dxa"/>
            <w:gridSpan w:val="3"/>
            <w:hideMark/>
          </w:tcPr>
          <w:p w14:paraId="617D164E" w14:textId="77777777" w:rsidR="00A54EFC" w:rsidRPr="00422380" w:rsidRDefault="00A54EFC" w:rsidP="000767B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422380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31546A" w:rsidRPr="00422380" w14:paraId="05ACA54F" w14:textId="77777777" w:rsidTr="006F064B">
        <w:trPr>
          <w:tblHeader/>
        </w:trPr>
        <w:tc>
          <w:tcPr>
            <w:tcW w:w="4320" w:type="dxa"/>
          </w:tcPr>
          <w:p w14:paraId="65BD1A37" w14:textId="77777777" w:rsidR="0031546A" w:rsidRPr="00422380" w:rsidRDefault="0031546A" w:rsidP="0031546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58" w:type="dxa"/>
          </w:tcPr>
          <w:p w14:paraId="22A3A911" w14:textId="3A1647D3" w:rsidR="0031546A" w:rsidRPr="00422380" w:rsidRDefault="00502A99" w:rsidP="003154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2380">
              <w:rPr>
                <w:rFonts w:ascii="Angsana New" w:hAnsi="Angsana New"/>
                <w:sz w:val="30"/>
                <w:szCs w:val="30"/>
              </w:rPr>
              <w:t>256</w:t>
            </w:r>
            <w:r w:rsidR="0042730A" w:rsidRPr="00422380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59" w:type="dxa"/>
          </w:tcPr>
          <w:p w14:paraId="7B99B907" w14:textId="77777777" w:rsidR="0031546A" w:rsidRPr="00422380" w:rsidRDefault="0031546A" w:rsidP="003154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</w:tcPr>
          <w:p w14:paraId="535C492A" w14:textId="18932662" w:rsidR="0031546A" w:rsidRPr="00422380" w:rsidRDefault="00502A99" w:rsidP="003154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2380">
              <w:rPr>
                <w:rFonts w:ascii="Angsana New" w:hAnsi="Angsana New"/>
                <w:sz w:val="30"/>
                <w:szCs w:val="30"/>
              </w:rPr>
              <w:t>256</w:t>
            </w:r>
            <w:r w:rsidR="0042730A" w:rsidRPr="00422380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325" w:type="dxa"/>
            <w:gridSpan w:val="2"/>
          </w:tcPr>
          <w:p w14:paraId="166FA168" w14:textId="77777777" w:rsidR="0031546A" w:rsidRPr="00422380" w:rsidRDefault="0031546A" w:rsidP="003154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1" w:type="dxa"/>
          </w:tcPr>
          <w:p w14:paraId="538FE1C1" w14:textId="4E655143" w:rsidR="0031546A" w:rsidRPr="00422380" w:rsidRDefault="00502A99" w:rsidP="003154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2380">
              <w:rPr>
                <w:rFonts w:ascii="Angsana New" w:hAnsi="Angsana New"/>
                <w:sz w:val="30"/>
                <w:szCs w:val="30"/>
              </w:rPr>
              <w:t>256</w:t>
            </w:r>
            <w:r w:rsidR="0042730A" w:rsidRPr="00422380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47" w:type="dxa"/>
          </w:tcPr>
          <w:p w14:paraId="51D4942F" w14:textId="77777777" w:rsidR="0031546A" w:rsidRPr="00422380" w:rsidRDefault="0031546A" w:rsidP="003154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</w:tcPr>
          <w:p w14:paraId="6345BE91" w14:textId="243C84DD" w:rsidR="0031546A" w:rsidRPr="00422380" w:rsidRDefault="00502A99" w:rsidP="003154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2380">
              <w:rPr>
                <w:rFonts w:ascii="Angsana New" w:hAnsi="Angsana New"/>
                <w:sz w:val="30"/>
                <w:szCs w:val="30"/>
              </w:rPr>
              <w:t>256</w:t>
            </w:r>
            <w:r w:rsidR="0042730A" w:rsidRPr="00422380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31546A" w:rsidRPr="00422380" w14:paraId="30FC7D61" w14:textId="77777777" w:rsidTr="006F064B">
        <w:trPr>
          <w:tblHeader/>
        </w:trPr>
        <w:tc>
          <w:tcPr>
            <w:tcW w:w="4320" w:type="dxa"/>
          </w:tcPr>
          <w:p w14:paraId="4B4E7900" w14:textId="77777777" w:rsidR="0031546A" w:rsidRPr="00422380" w:rsidRDefault="0031546A" w:rsidP="0031546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008" w:type="dxa"/>
            <w:gridSpan w:val="8"/>
            <w:hideMark/>
          </w:tcPr>
          <w:p w14:paraId="1C84E2C6" w14:textId="77777777" w:rsidR="0031546A" w:rsidRPr="00422380" w:rsidRDefault="0031546A" w:rsidP="0031546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422380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</w:t>
            </w:r>
            <w:r w:rsidRPr="00422380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Pr="00422380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A75EC8" w:rsidRPr="00422380" w14:paraId="5B74B1A7" w14:textId="77777777" w:rsidTr="006F064B">
        <w:tc>
          <w:tcPr>
            <w:tcW w:w="4320" w:type="dxa"/>
            <w:hideMark/>
          </w:tcPr>
          <w:p w14:paraId="6162B599" w14:textId="2E5D6C33" w:rsidR="00A75EC8" w:rsidRPr="00422380" w:rsidRDefault="00A75EC8" w:rsidP="00A75EC8">
            <w:pPr>
              <w:rPr>
                <w:rFonts w:ascii="Angsana New" w:hAnsi="Angsana New"/>
                <w:sz w:val="30"/>
                <w:szCs w:val="30"/>
              </w:rPr>
            </w:pPr>
            <w:r w:rsidRPr="00422380">
              <w:rPr>
                <w:rFonts w:ascii="Angsana New" w:hAnsi="Angsana New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1058" w:type="dxa"/>
          </w:tcPr>
          <w:p w14:paraId="22DD93BD" w14:textId="7A404CCF" w:rsidR="00A75EC8" w:rsidRPr="00422380" w:rsidRDefault="00A75EC8" w:rsidP="00A75EC8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108" w:right="-1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22380">
              <w:rPr>
                <w:rFonts w:ascii="Angsana New" w:hAnsi="Angsana New"/>
                <w:sz w:val="30"/>
                <w:szCs w:val="30"/>
                <w:lang w:val="en-US" w:bidi="th-TH"/>
              </w:rPr>
              <w:t>140,171</w:t>
            </w:r>
          </w:p>
        </w:tc>
        <w:tc>
          <w:tcPr>
            <w:tcW w:w="259" w:type="dxa"/>
          </w:tcPr>
          <w:p w14:paraId="29797561" w14:textId="77777777" w:rsidR="00A75EC8" w:rsidRPr="00422380" w:rsidRDefault="00A75EC8" w:rsidP="00A7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108" w:right="-15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4" w:type="dxa"/>
            <w:hideMark/>
          </w:tcPr>
          <w:p w14:paraId="3398DB29" w14:textId="00CB6FF8" w:rsidR="00A75EC8" w:rsidRPr="00422380" w:rsidRDefault="00A75EC8" w:rsidP="00A75EC8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108" w:right="-15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422380">
              <w:rPr>
                <w:rFonts w:ascii="Angsana New" w:hAnsi="Angsana New"/>
                <w:sz w:val="30"/>
                <w:szCs w:val="30"/>
                <w:lang w:val="en-US" w:bidi="th-TH"/>
              </w:rPr>
              <w:t>137,419</w:t>
            </w:r>
          </w:p>
        </w:tc>
        <w:tc>
          <w:tcPr>
            <w:tcW w:w="253" w:type="dxa"/>
          </w:tcPr>
          <w:p w14:paraId="0A1C9455" w14:textId="77777777" w:rsidR="00A75EC8" w:rsidRPr="00422380" w:rsidRDefault="00A75EC8" w:rsidP="00A7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108" w:right="-15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3" w:type="dxa"/>
            <w:gridSpan w:val="2"/>
          </w:tcPr>
          <w:p w14:paraId="05732B98" w14:textId="148E173F" w:rsidR="00A75EC8" w:rsidRPr="00422380" w:rsidRDefault="00A75EC8" w:rsidP="00A75EC8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108" w:right="-1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22380">
              <w:rPr>
                <w:rFonts w:ascii="Angsana New" w:hAnsi="Angsana New"/>
                <w:sz w:val="30"/>
                <w:szCs w:val="30"/>
                <w:lang w:val="en-US" w:bidi="th-TH"/>
              </w:rPr>
              <w:t>120,60</w:t>
            </w:r>
            <w:r w:rsidR="00CF13B6" w:rsidRPr="00422380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47" w:type="dxa"/>
          </w:tcPr>
          <w:p w14:paraId="2E5C07DD" w14:textId="77777777" w:rsidR="00A75EC8" w:rsidRPr="00422380" w:rsidRDefault="00A75EC8" w:rsidP="00A7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108" w:right="-15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4" w:type="dxa"/>
            <w:hideMark/>
          </w:tcPr>
          <w:p w14:paraId="1BA6721E" w14:textId="55DF60C1" w:rsidR="00A75EC8" w:rsidRPr="00422380" w:rsidRDefault="00A75EC8" w:rsidP="00A75EC8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108" w:right="-158"/>
              <w:rPr>
                <w:rFonts w:ascii="Angsana New" w:hAnsi="Angsana New"/>
                <w:sz w:val="30"/>
                <w:szCs w:val="30"/>
              </w:rPr>
            </w:pPr>
            <w:r w:rsidRPr="00422380">
              <w:rPr>
                <w:rFonts w:ascii="Angsana New" w:hAnsi="Angsana New"/>
                <w:sz w:val="30"/>
                <w:szCs w:val="30"/>
                <w:lang w:val="en-US" w:bidi="th-TH"/>
              </w:rPr>
              <w:t>118,456</w:t>
            </w:r>
          </w:p>
        </w:tc>
      </w:tr>
      <w:tr w:rsidR="00A75EC8" w:rsidRPr="00422380" w14:paraId="52FAD607" w14:textId="77777777" w:rsidTr="006F064B">
        <w:tc>
          <w:tcPr>
            <w:tcW w:w="4320" w:type="dxa"/>
          </w:tcPr>
          <w:p w14:paraId="46F9559E" w14:textId="2B97C021" w:rsidR="00A75EC8" w:rsidRPr="00422380" w:rsidRDefault="00A75EC8" w:rsidP="00A75EC8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422380">
              <w:rPr>
                <w:rFonts w:ascii="Angsana New" w:hAnsi="Angsana New"/>
                <w:sz w:val="30"/>
                <w:szCs w:val="30"/>
                <w:cs/>
              </w:rPr>
              <w:t>วัตถุดิบ</w:t>
            </w:r>
            <w:r w:rsidRPr="00422380">
              <w:rPr>
                <w:rFonts w:ascii="Angsana New" w:hAnsi="Angsana New" w:hint="cs"/>
                <w:sz w:val="30"/>
                <w:szCs w:val="30"/>
                <w:cs/>
              </w:rPr>
              <w:t>และวัสดุหีบห่อ</w:t>
            </w:r>
          </w:p>
        </w:tc>
        <w:tc>
          <w:tcPr>
            <w:tcW w:w="1058" w:type="dxa"/>
          </w:tcPr>
          <w:p w14:paraId="66566D7B" w14:textId="0FCF8C20" w:rsidR="00A75EC8" w:rsidRPr="00422380" w:rsidRDefault="00A75EC8" w:rsidP="00A75EC8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108" w:right="-1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22380">
              <w:rPr>
                <w:rFonts w:ascii="Angsana New" w:hAnsi="Angsana New"/>
                <w:sz w:val="30"/>
                <w:szCs w:val="30"/>
                <w:lang w:val="en-US" w:bidi="th-TH"/>
              </w:rPr>
              <w:t>160,757</w:t>
            </w:r>
          </w:p>
        </w:tc>
        <w:tc>
          <w:tcPr>
            <w:tcW w:w="259" w:type="dxa"/>
          </w:tcPr>
          <w:p w14:paraId="1CB2F4C8" w14:textId="77777777" w:rsidR="00A75EC8" w:rsidRPr="00422380" w:rsidRDefault="00A75EC8" w:rsidP="00A7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108" w:right="-15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4" w:type="dxa"/>
          </w:tcPr>
          <w:p w14:paraId="1865621E" w14:textId="0422C992" w:rsidR="00A75EC8" w:rsidRPr="00422380" w:rsidRDefault="00A75EC8" w:rsidP="00A75EC8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108" w:right="-1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22380">
              <w:rPr>
                <w:rFonts w:ascii="Angsana New" w:hAnsi="Angsana New"/>
                <w:sz w:val="30"/>
                <w:szCs w:val="30"/>
                <w:lang w:val="en-US" w:bidi="th-TH"/>
              </w:rPr>
              <w:t>182,874</w:t>
            </w:r>
          </w:p>
        </w:tc>
        <w:tc>
          <w:tcPr>
            <w:tcW w:w="253" w:type="dxa"/>
          </w:tcPr>
          <w:p w14:paraId="0471DAFD" w14:textId="77777777" w:rsidR="00A75EC8" w:rsidRPr="00422380" w:rsidRDefault="00A75EC8" w:rsidP="00A7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108" w:right="-15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3" w:type="dxa"/>
            <w:gridSpan w:val="2"/>
          </w:tcPr>
          <w:p w14:paraId="1EEAD755" w14:textId="75B6F8A5" w:rsidR="00A75EC8" w:rsidRPr="00422380" w:rsidRDefault="00A75EC8" w:rsidP="00A75EC8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108" w:right="-15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22380">
              <w:rPr>
                <w:rFonts w:ascii="Angsana New" w:hAnsi="Angsana New"/>
                <w:sz w:val="30"/>
                <w:szCs w:val="30"/>
                <w:lang w:val="en-US"/>
              </w:rPr>
              <w:t>145,217</w:t>
            </w:r>
          </w:p>
        </w:tc>
        <w:tc>
          <w:tcPr>
            <w:tcW w:w="247" w:type="dxa"/>
          </w:tcPr>
          <w:p w14:paraId="32538CEE" w14:textId="77777777" w:rsidR="00A75EC8" w:rsidRPr="00422380" w:rsidRDefault="00A75EC8" w:rsidP="00A7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108" w:right="-15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4" w:type="dxa"/>
          </w:tcPr>
          <w:p w14:paraId="4A525104" w14:textId="26288D6C" w:rsidR="00A75EC8" w:rsidRPr="00422380" w:rsidRDefault="00A75EC8" w:rsidP="00A75EC8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108" w:right="-15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22380">
              <w:rPr>
                <w:rFonts w:ascii="Angsana New" w:hAnsi="Angsana New"/>
                <w:sz w:val="30"/>
                <w:szCs w:val="30"/>
                <w:lang w:val="en-US"/>
              </w:rPr>
              <w:t>172,139</w:t>
            </w:r>
          </w:p>
        </w:tc>
      </w:tr>
      <w:tr w:rsidR="00A75EC8" w:rsidRPr="00422380" w14:paraId="288857C4" w14:textId="77777777" w:rsidTr="006F064B">
        <w:tc>
          <w:tcPr>
            <w:tcW w:w="4320" w:type="dxa"/>
          </w:tcPr>
          <w:p w14:paraId="6A37D0D2" w14:textId="7B118CA7" w:rsidR="00A75EC8" w:rsidRPr="00422380" w:rsidRDefault="00A75EC8" w:rsidP="00A75EC8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422380">
              <w:rPr>
                <w:rFonts w:ascii="Angsana New" w:hAnsi="Angsana New"/>
                <w:sz w:val="30"/>
                <w:szCs w:val="30"/>
                <w:cs/>
              </w:rPr>
              <w:t>สินค้าระหว่างผลิต</w:t>
            </w:r>
          </w:p>
        </w:tc>
        <w:tc>
          <w:tcPr>
            <w:tcW w:w="1058" w:type="dxa"/>
          </w:tcPr>
          <w:p w14:paraId="7A52F6BB" w14:textId="283F62E5" w:rsidR="00A75EC8" w:rsidRPr="00422380" w:rsidRDefault="00A75EC8" w:rsidP="002210AB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108" w:right="-158"/>
              <w:rPr>
                <w:rFonts w:ascii="Angsana New" w:hAnsi="Angsana New"/>
                <w:sz w:val="30"/>
                <w:szCs w:val="30"/>
              </w:rPr>
            </w:pPr>
            <w:r w:rsidRPr="00422380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       2,516</w:t>
            </w:r>
          </w:p>
        </w:tc>
        <w:tc>
          <w:tcPr>
            <w:tcW w:w="259" w:type="dxa"/>
          </w:tcPr>
          <w:p w14:paraId="5BD05A18" w14:textId="77777777" w:rsidR="00A75EC8" w:rsidRPr="00422380" w:rsidRDefault="00A75EC8" w:rsidP="00A7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108" w:right="-15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4" w:type="dxa"/>
          </w:tcPr>
          <w:p w14:paraId="631D35CA" w14:textId="7D41DFDA" w:rsidR="00A75EC8" w:rsidRPr="00422380" w:rsidRDefault="00A75EC8" w:rsidP="00A75EC8">
            <w:pPr>
              <w:pStyle w:val="acctfourfigures"/>
              <w:tabs>
                <w:tab w:val="clear" w:pos="765"/>
                <w:tab w:val="decimal" w:pos="614"/>
              </w:tabs>
              <w:spacing w:line="240" w:lineRule="atLeast"/>
              <w:ind w:left="-108" w:right="-158"/>
              <w:rPr>
                <w:rFonts w:ascii="Angsana New" w:hAnsi="Angsana New"/>
                <w:sz w:val="30"/>
                <w:szCs w:val="30"/>
              </w:rPr>
            </w:pPr>
            <w:r w:rsidRPr="0042238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3" w:type="dxa"/>
          </w:tcPr>
          <w:p w14:paraId="72A575E0" w14:textId="77777777" w:rsidR="00A75EC8" w:rsidRPr="00422380" w:rsidRDefault="00A75EC8" w:rsidP="00A7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108" w:right="-15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3" w:type="dxa"/>
            <w:gridSpan w:val="2"/>
          </w:tcPr>
          <w:p w14:paraId="50A7F701" w14:textId="076DBDB1" w:rsidR="00A75EC8" w:rsidRPr="00422380" w:rsidRDefault="00A75EC8" w:rsidP="002210AB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108" w:right="-158"/>
              <w:rPr>
                <w:rFonts w:ascii="Angsana New" w:hAnsi="Angsana New"/>
                <w:sz w:val="30"/>
                <w:szCs w:val="30"/>
              </w:rPr>
            </w:pPr>
            <w:r w:rsidRPr="00422380">
              <w:rPr>
                <w:rFonts w:ascii="Angsana New" w:hAnsi="Angsana New"/>
                <w:sz w:val="30"/>
                <w:szCs w:val="30"/>
                <w:lang w:val="en-US"/>
              </w:rPr>
              <w:t xml:space="preserve">        2,516</w:t>
            </w:r>
          </w:p>
        </w:tc>
        <w:tc>
          <w:tcPr>
            <w:tcW w:w="247" w:type="dxa"/>
          </w:tcPr>
          <w:p w14:paraId="56BBB91A" w14:textId="77777777" w:rsidR="00A75EC8" w:rsidRPr="00422380" w:rsidRDefault="00A75EC8" w:rsidP="00A7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108" w:right="-15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4" w:type="dxa"/>
          </w:tcPr>
          <w:p w14:paraId="7AB90F2E" w14:textId="5A18C4A5" w:rsidR="00A75EC8" w:rsidRPr="00422380" w:rsidRDefault="00A75EC8" w:rsidP="00A75EC8">
            <w:pPr>
              <w:pStyle w:val="acctfourfigures"/>
              <w:tabs>
                <w:tab w:val="clear" w:pos="765"/>
                <w:tab w:val="decimal" w:pos="586"/>
              </w:tabs>
              <w:spacing w:line="240" w:lineRule="atLeast"/>
              <w:ind w:left="-108" w:right="-158"/>
              <w:rPr>
                <w:rFonts w:ascii="Angsana New" w:hAnsi="Angsana New"/>
                <w:sz w:val="30"/>
                <w:szCs w:val="30"/>
              </w:rPr>
            </w:pPr>
            <w:r w:rsidRPr="0042238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75EC8" w:rsidRPr="00422380" w14:paraId="4C6D3069" w14:textId="77777777" w:rsidTr="006F064B">
        <w:tc>
          <w:tcPr>
            <w:tcW w:w="4320" w:type="dxa"/>
            <w:hideMark/>
          </w:tcPr>
          <w:p w14:paraId="3A21AA66" w14:textId="5FB7D3F7" w:rsidR="00A75EC8" w:rsidRPr="00422380" w:rsidRDefault="00A75EC8" w:rsidP="00A75EC8">
            <w:pPr>
              <w:rPr>
                <w:rFonts w:ascii="Angsana New" w:hAnsi="Angsana New"/>
                <w:sz w:val="30"/>
                <w:szCs w:val="30"/>
              </w:rPr>
            </w:pPr>
            <w:r w:rsidRPr="00422380">
              <w:rPr>
                <w:rFonts w:ascii="Angsana New" w:hAnsi="Angsana New" w:hint="cs"/>
                <w:sz w:val="30"/>
                <w:szCs w:val="30"/>
                <w:cs/>
              </w:rPr>
              <w:t>อะไหล่และวัสดุ</w:t>
            </w:r>
            <w:r w:rsidRPr="00422380">
              <w:rPr>
                <w:rFonts w:ascii="Angsana New" w:hAnsi="Angsana New"/>
                <w:sz w:val="30"/>
                <w:szCs w:val="30"/>
                <w:cs/>
              </w:rPr>
              <w:t>โรงงาน</w:t>
            </w:r>
          </w:p>
        </w:tc>
        <w:tc>
          <w:tcPr>
            <w:tcW w:w="1058" w:type="dxa"/>
          </w:tcPr>
          <w:p w14:paraId="3892F0BC" w14:textId="22C1B8AB" w:rsidR="00A75EC8" w:rsidRPr="00422380" w:rsidRDefault="00A75EC8" w:rsidP="00A75EC8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108" w:right="-158"/>
              <w:rPr>
                <w:rFonts w:ascii="Angsana New" w:hAnsi="Angsana New"/>
                <w:sz w:val="30"/>
                <w:szCs w:val="30"/>
              </w:rPr>
            </w:pPr>
            <w:r w:rsidRPr="00422380">
              <w:rPr>
                <w:rFonts w:ascii="Angsana New" w:hAnsi="Angsana New"/>
                <w:sz w:val="30"/>
                <w:szCs w:val="30"/>
              </w:rPr>
              <w:t>51,955</w:t>
            </w:r>
          </w:p>
        </w:tc>
        <w:tc>
          <w:tcPr>
            <w:tcW w:w="259" w:type="dxa"/>
          </w:tcPr>
          <w:p w14:paraId="782A226D" w14:textId="77777777" w:rsidR="00A75EC8" w:rsidRPr="00422380" w:rsidRDefault="00A75EC8" w:rsidP="00A7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108" w:right="-15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4" w:type="dxa"/>
            <w:hideMark/>
          </w:tcPr>
          <w:p w14:paraId="0377B067" w14:textId="1A9ED131" w:rsidR="00A75EC8" w:rsidRPr="00422380" w:rsidRDefault="00A75EC8" w:rsidP="00A75EC8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108" w:right="-158"/>
              <w:rPr>
                <w:rFonts w:ascii="Angsana New" w:hAnsi="Angsana New"/>
                <w:sz w:val="30"/>
                <w:szCs w:val="30"/>
              </w:rPr>
            </w:pPr>
            <w:r w:rsidRPr="00422380">
              <w:rPr>
                <w:rFonts w:ascii="Angsana New" w:hAnsi="Angsana New"/>
                <w:sz w:val="30"/>
                <w:szCs w:val="30"/>
              </w:rPr>
              <w:t>52,101</w:t>
            </w:r>
          </w:p>
        </w:tc>
        <w:tc>
          <w:tcPr>
            <w:tcW w:w="253" w:type="dxa"/>
          </w:tcPr>
          <w:p w14:paraId="21B71C30" w14:textId="77777777" w:rsidR="00A75EC8" w:rsidRPr="00422380" w:rsidRDefault="00A75EC8" w:rsidP="00A7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108" w:right="-15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3" w:type="dxa"/>
            <w:gridSpan w:val="2"/>
          </w:tcPr>
          <w:p w14:paraId="08C11CD5" w14:textId="1812EA92" w:rsidR="00A75EC8" w:rsidRPr="00422380" w:rsidRDefault="00A75EC8" w:rsidP="00A75EC8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108" w:right="-158"/>
              <w:rPr>
                <w:rFonts w:ascii="Angsana New" w:hAnsi="Angsana New"/>
                <w:sz w:val="30"/>
                <w:szCs w:val="30"/>
              </w:rPr>
            </w:pPr>
            <w:r w:rsidRPr="00422380">
              <w:rPr>
                <w:rFonts w:ascii="Angsana New" w:hAnsi="Angsana New"/>
                <w:sz w:val="30"/>
                <w:szCs w:val="30"/>
              </w:rPr>
              <w:t>44,645</w:t>
            </w:r>
          </w:p>
        </w:tc>
        <w:tc>
          <w:tcPr>
            <w:tcW w:w="247" w:type="dxa"/>
          </w:tcPr>
          <w:p w14:paraId="737BBE1D" w14:textId="77777777" w:rsidR="00A75EC8" w:rsidRPr="00422380" w:rsidRDefault="00A75EC8" w:rsidP="00A7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108" w:right="-15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4" w:type="dxa"/>
            <w:hideMark/>
          </w:tcPr>
          <w:p w14:paraId="6D395B37" w14:textId="516C6B6D" w:rsidR="00A75EC8" w:rsidRPr="00422380" w:rsidRDefault="00A75EC8" w:rsidP="00A75EC8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108" w:right="-158"/>
              <w:rPr>
                <w:rFonts w:ascii="Angsana New" w:hAnsi="Angsana New"/>
                <w:sz w:val="30"/>
                <w:szCs w:val="30"/>
              </w:rPr>
            </w:pPr>
            <w:r w:rsidRPr="00422380">
              <w:rPr>
                <w:rFonts w:ascii="Angsana New" w:hAnsi="Angsana New"/>
                <w:sz w:val="30"/>
                <w:szCs w:val="30"/>
              </w:rPr>
              <w:t>46,641</w:t>
            </w:r>
          </w:p>
        </w:tc>
      </w:tr>
      <w:tr w:rsidR="00A75EC8" w:rsidRPr="00422380" w14:paraId="2AEC02A2" w14:textId="77777777" w:rsidTr="006F064B">
        <w:tc>
          <w:tcPr>
            <w:tcW w:w="4320" w:type="dxa"/>
          </w:tcPr>
          <w:p w14:paraId="4E931CD7" w14:textId="1119942F" w:rsidR="00A75EC8" w:rsidRPr="00422380" w:rsidRDefault="00A75EC8" w:rsidP="00A75EC8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422380">
              <w:rPr>
                <w:rFonts w:ascii="Angsana New" w:hAnsi="Angsana New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1058" w:type="dxa"/>
          </w:tcPr>
          <w:p w14:paraId="7CC652FF" w14:textId="7CD64AEA" w:rsidR="00A75EC8" w:rsidRPr="00422380" w:rsidRDefault="00A75EC8" w:rsidP="00A75EC8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108" w:right="-158"/>
              <w:rPr>
                <w:rFonts w:ascii="Angsana New" w:hAnsi="Angsana New"/>
                <w:sz w:val="30"/>
                <w:szCs w:val="30"/>
              </w:rPr>
            </w:pPr>
            <w:r w:rsidRPr="00422380">
              <w:rPr>
                <w:rFonts w:ascii="Angsana New" w:hAnsi="Angsana New"/>
                <w:sz w:val="30"/>
                <w:szCs w:val="30"/>
              </w:rPr>
              <w:t>1,514</w:t>
            </w:r>
          </w:p>
        </w:tc>
        <w:tc>
          <w:tcPr>
            <w:tcW w:w="259" w:type="dxa"/>
          </w:tcPr>
          <w:p w14:paraId="5F6AFA3E" w14:textId="77777777" w:rsidR="00A75EC8" w:rsidRPr="00422380" w:rsidRDefault="00A75EC8" w:rsidP="00A7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108" w:right="-15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4" w:type="dxa"/>
          </w:tcPr>
          <w:p w14:paraId="260F153C" w14:textId="00B8B0B4" w:rsidR="00A75EC8" w:rsidRPr="00422380" w:rsidRDefault="00A75EC8" w:rsidP="00A75EC8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108" w:right="-158"/>
              <w:rPr>
                <w:rFonts w:ascii="Angsana New" w:hAnsi="Angsana New"/>
                <w:sz w:val="30"/>
                <w:szCs w:val="30"/>
              </w:rPr>
            </w:pPr>
            <w:r w:rsidRPr="00422380">
              <w:rPr>
                <w:rFonts w:ascii="Angsana New" w:hAnsi="Angsana New"/>
                <w:sz w:val="30"/>
                <w:szCs w:val="30"/>
              </w:rPr>
              <w:t>988</w:t>
            </w:r>
          </w:p>
        </w:tc>
        <w:tc>
          <w:tcPr>
            <w:tcW w:w="253" w:type="dxa"/>
          </w:tcPr>
          <w:p w14:paraId="2BAE6A2D" w14:textId="77777777" w:rsidR="00A75EC8" w:rsidRPr="00422380" w:rsidRDefault="00A75EC8" w:rsidP="00A7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108" w:right="-15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3" w:type="dxa"/>
            <w:gridSpan w:val="2"/>
          </w:tcPr>
          <w:p w14:paraId="5D2C0FD8" w14:textId="28BDB084" w:rsidR="00A75EC8" w:rsidRPr="00422380" w:rsidRDefault="00A75EC8" w:rsidP="00A75EC8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108" w:right="-158"/>
              <w:rPr>
                <w:rFonts w:ascii="Angsana New" w:hAnsi="Angsana New"/>
                <w:sz w:val="30"/>
                <w:szCs w:val="30"/>
              </w:rPr>
            </w:pPr>
            <w:r w:rsidRPr="00422380">
              <w:rPr>
                <w:rFonts w:ascii="Angsana New" w:hAnsi="Angsana New"/>
                <w:sz w:val="30"/>
                <w:szCs w:val="30"/>
              </w:rPr>
              <w:t>1,514</w:t>
            </w:r>
          </w:p>
        </w:tc>
        <w:tc>
          <w:tcPr>
            <w:tcW w:w="247" w:type="dxa"/>
          </w:tcPr>
          <w:p w14:paraId="7E68C6F4" w14:textId="77777777" w:rsidR="00A75EC8" w:rsidRPr="00422380" w:rsidRDefault="00A75EC8" w:rsidP="00A7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108" w:right="-15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4" w:type="dxa"/>
          </w:tcPr>
          <w:p w14:paraId="14A577A7" w14:textId="18DEFB35" w:rsidR="00A75EC8" w:rsidRPr="00422380" w:rsidRDefault="00A75EC8" w:rsidP="00A75EC8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108" w:right="-158"/>
              <w:rPr>
                <w:rFonts w:ascii="Angsana New" w:hAnsi="Angsana New"/>
                <w:sz w:val="30"/>
                <w:szCs w:val="30"/>
              </w:rPr>
            </w:pPr>
            <w:r w:rsidRPr="00422380">
              <w:rPr>
                <w:rFonts w:ascii="Angsana New" w:hAnsi="Angsana New"/>
                <w:sz w:val="30"/>
                <w:szCs w:val="30"/>
              </w:rPr>
              <w:t>988</w:t>
            </w:r>
          </w:p>
        </w:tc>
      </w:tr>
      <w:tr w:rsidR="00A75EC8" w:rsidRPr="00422380" w14:paraId="59D64871" w14:textId="77777777" w:rsidTr="006F064B">
        <w:tc>
          <w:tcPr>
            <w:tcW w:w="4320" w:type="dxa"/>
          </w:tcPr>
          <w:p w14:paraId="13759D9C" w14:textId="1410B99A" w:rsidR="00A75EC8" w:rsidRPr="00422380" w:rsidRDefault="00A75EC8" w:rsidP="00A75EC8">
            <w:pPr>
              <w:ind w:left="258" w:hanging="258"/>
              <w:rPr>
                <w:rFonts w:ascii="Angsana New" w:hAnsi="Angsana New"/>
                <w:sz w:val="30"/>
                <w:szCs w:val="30"/>
                <w:cs/>
              </w:rPr>
            </w:pPr>
            <w:r w:rsidRPr="0042238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422380">
              <w:rPr>
                <w:rFonts w:ascii="Angsana New" w:hAnsi="Angsana New" w:hint="cs"/>
                <w:sz w:val="30"/>
                <w:szCs w:val="30"/>
                <w:cs/>
              </w:rPr>
              <w:t xml:space="preserve"> ค่าเผื่อผลขาดทุนจากสินค้าเสื่อมสภาพ</w:t>
            </w:r>
          </w:p>
        </w:tc>
        <w:tc>
          <w:tcPr>
            <w:tcW w:w="1058" w:type="dxa"/>
          </w:tcPr>
          <w:p w14:paraId="222C1761" w14:textId="4404E832" w:rsidR="00A75EC8" w:rsidRPr="00422380" w:rsidRDefault="00A75EC8" w:rsidP="00A75EC8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right="-158"/>
              <w:rPr>
                <w:rFonts w:ascii="Angsana New" w:hAnsi="Angsana New"/>
                <w:sz w:val="30"/>
                <w:szCs w:val="30"/>
              </w:rPr>
            </w:pPr>
            <w:r w:rsidRPr="00422380">
              <w:rPr>
                <w:rFonts w:ascii="Angsana New" w:hAnsi="Angsana New"/>
                <w:sz w:val="30"/>
                <w:szCs w:val="30"/>
              </w:rPr>
              <w:t>(2,438)</w:t>
            </w:r>
          </w:p>
        </w:tc>
        <w:tc>
          <w:tcPr>
            <w:tcW w:w="259" w:type="dxa"/>
          </w:tcPr>
          <w:p w14:paraId="1089B670" w14:textId="77777777" w:rsidR="00A75EC8" w:rsidRPr="00422380" w:rsidRDefault="00A75EC8" w:rsidP="00A7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108" w:right="-15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4" w:type="dxa"/>
          </w:tcPr>
          <w:p w14:paraId="0E28A422" w14:textId="1531B7EC" w:rsidR="00A75EC8" w:rsidRPr="00422380" w:rsidRDefault="00A75EC8" w:rsidP="00A75EC8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right="-158"/>
              <w:rPr>
                <w:rFonts w:ascii="Angsana New" w:hAnsi="Angsana New"/>
                <w:sz w:val="30"/>
                <w:szCs w:val="30"/>
              </w:rPr>
            </w:pPr>
            <w:r w:rsidRPr="00422380">
              <w:rPr>
                <w:rFonts w:ascii="Angsana New" w:hAnsi="Angsana New"/>
                <w:sz w:val="30"/>
                <w:szCs w:val="30"/>
                <w:cs/>
                <w:lang w:bidi="th-TH"/>
              </w:rPr>
              <w:t>(</w:t>
            </w:r>
            <w:r w:rsidRPr="00422380">
              <w:rPr>
                <w:rFonts w:ascii="Angsana New" w:hAnsi="Angsana New"/>
                <w:sz w:val="30"/>
                <w:szCs w:val="30"/>
              </w:rPr>
              <w:t>337</w:t>
            </w:r>
            <w:r w:rsidRPr="00422380">
              <w:rPr>
                <w:rFonts w:ascii="Angsana New" w:hAnsi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53" w:type="dxa"/>
          </w:tcPr>
          <w:p w14:paraId="482D5DBB" w14:textId="77777777" w:rsidR="00A75EC8" w:rsidRPr="00422380" w:rsidRDefault="00A75EC8" w:rsidP="00A7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108" w:right="-15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3" w:type="dxa"/>
            <w:gridSpan w:val="2"/>
          </w:tcPr>
          <w:p w14:paraId="0F719D50" w14:textId="10298AC1" w:rsidR="00A75EC8" w:rsidRPr="00422380" w:rsidRDefault="00A75EC8" w:rsidP="00A75EC8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right="-158"/>
              <w:rPr>
                <w:rFonts w:ascii="Angsana New" w:hAnsi="Angsana New"/>
                <w:sz w:val="30"/>
                <w:szCs w:val="30"/>
              </w:rPr>
            </w:pPr>
            <w:r w:rsidRPr="00422380">
              <w:rPr>
                <w:rFonts w:ascii="Angsana New" w:hAnsi="Angsana New"/>
                <w:sz w:val="30"/>
                <w:szCs w:val="30"/>
              </w:rPr>
              <w:t>(2,438)</w:t>
            </w:r>
          </w:p>
        </w:tc>
        <w:tc>
          <w:tcPr>
            <w:tcW w:w="247" w:type="dxa"/>
          </w:tcPr>
          <w:p w14:paraId="14ACB964" w14:textId="77777777" w:rsidR="00A75EC8" w:rsidRPr="00422380" w:rsidRDefault="00A75EC8" w:rsidP="00A7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108" w:right="-15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4" w:type="dxa"/>
          </w:tcPr>
          <w:p w14:paraId="4150F510" w14:textId="71257347" w:rsidR="00A75EC8" w:rsidRPr="00422380" w:rsidRDefault="00A75EC8" w:rsidP="00A75EC8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right="-158"/>
              <w:rPr>
                <w:rFonts w:ascii="Angsana New" w:hAnsi="Angsana New"/>
                <w:sz w:val="30"/>
                <w:szCs w:val="30"/>
              </w:rPr>
            </w:pPr>
            <w:r w:rsidRPr="00422380">
              <w:rPr>
                <w:rFonts w:ascii="Angsana New" w:hAnsi="Angsana New"/>
                <w:sz w:val="30"/>
                <w:szCs w:val="30"/>
                <w:cs/>
                <w:lang w:bidi="th-TH"/>
              </w:rPr>
              <w:t>(</w:t>
            </w:r>
            <w:r w:rsidRPr="00422380">
              <w:rPr>
                <w:rFonts w:ascii="Angsana New" w:hAnsi="Angsana New"/>
                <w:sz w:val="30"/>
                <w:szCs w:val="30"/>
              </w:rPr>
              <w:t>337</w:t>
            </w:r>
            <w:r w:rsidRPr="00422380">
              <w:rPr>
                <w:rFonts w:ascii="Angsana New" w:hAnsi="Angsana New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A75EC8" w:rsidRPr="00422380" w14:paraId="6F8DDF43" w14:textId="77777777" w:rsidTr="006F064B">
        <w:tc>
          <w:tcPr>
            <w:tcW w:w="4320" w:type="dxa"/>
          </w:tcPr>
          <w:p w14:paraId="6946FEE6" w14:textId="7AC13EEB" w:rsidR="00A75EC8" w:rsidRPr="00422380" w:rsidRDefault="00A75EC8" w:rsidP="00A75EC8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2238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58" w:type="dxa"/>
            <w:tcBorders>
              <w:top w:val="single" w:sz="4" w:space="0" w:color="auto"/>
            </w:tcBorders>
          </w:tcPr>
          <w:p w14:paraId="63ADB00B" w14:textId="0B4CA34E" w:rsidR="00A75EC8" w:rsidRPr="00422380" w:rsidRDefault="00A75EC8" w:rsidP="00A75EC8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108" w:right="-15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2380">
              <w:rPr>
                <w:rFonts w:ascii="Angsana New" w:hAnsi="Angsana New"/>
                <w:b/>
                <w:bCs/>
                <w:sz w:val="30"/>
                <w:szCs w:val="30"/>
              </w:rPr>
              <w:t>354,475</w:t>
            </w:r>
          </w:p>
        </w:tc>
        <w:tc>
          <w:tcPr>
            <w:tcW w:w="259" w:type="dxa"/>
          </w:tcPr>
          <w:p w14:paraId="194784D1" w14:textId="77777777" w:rsidR="00A75EC8" w:rsidRPr="00422380" w:rsidRDefault="00A75EC8" w:rsidP="00A7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108" w:right="-15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</w:tcPr>
          <w:p w14:paraId="67BF1233" w14:textId="0082364B" w:rsidR="00A75EC8" w:rsidRPr="00422380" w:rsidRDefault="00A75EC8" w:rsidP="00A75EC8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180" w:right="-15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2380">
              <w:rPr>
                <w:rFonts w:ascii="Angsana New" w:hAnsi="Angsana New"/>
                <w:b/>
                <w:bCs/>
                <w:sz w:val="30"/>
                <w:szCs w:val="30"/>
              </w:rPr>
              <w:t>373,045</w:t>
            </w:r>
          </w:p>
        </w:tc>
        <w:tc>
          <w:tcPr>
            <w:tcW w:w="253" w:type="dxa"/>
          </w:tcPr>
          <w:p w14:paraId="282A2B49" w14:textId="77777777" w:rsidR="00A75EC8" w:rsidRPr="00422380" w:rsidRDefault="00A75EC8" w:rsidP="00A7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108" w:right="-15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3" w:type="dxa"/>
            <w:gridSpan w:val="2"/>
            <w:tcBorders>
              <w:top w:val="single" w:sz="4" w:space="0" w:color="auto"/>
            </w:tcBorders>
          </w:tcPr>
          <w:p w14:paraId="74CB538D" w14:textId="1202893E" w:rsidR="00A75EC8" w:rsidRPr="00422380" w:rsidRDefault="00A75EC8" w:rsidP="00A75EC8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108" w:right="-15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2238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312,05</w:t>
            </w:r>
            <w:r w:rsidR="00CF13B6" w:rsidRPr="0042238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47" w:type="dxa"/>
          </w:tcPr>
          <w:p w14:paraId="375145BA" w14:textId="77777777" w:rsidR="00A75EC8" w:rsidRPr="00422380" w:rsidRDefault="00A75EC8" w:rsidP="00A7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108" w:right="-15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</w:tcPr>
          <w:p w14:paraId="43ECD400" w14:textId="3E4C6A2E" w:rsidR="00A75EC8" w:rsidRPr="00422380" w:rsidRDefault="00A75EC8" w:rsidP="00A75EC8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184" w:right="-15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238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337,887</w:t>
            </w:r>
          </w:p>
        </w:tc>
      </w:tr>
      <w:tr w:rsidR="00A75EC8" w:rsidRPr="00422380" w14:paraId="7819970A" w14:textId="77777777" w:rsidTr="006F064B">
        <w:trPr>
          <w:trHeight w:val="260"/>
        </w:trPr>
        <w:tc>
          <w:tcPr>
            <w:tcW w:w="4320" w:type="dxa"/>
          </w:tcPr>
          <w:p w14:paraId="3BBDEB58" w14:textId="5BF7AC4F" w:rsidR="00A75EC8" w:rsidRPr="00422380" w:rsidRDefault="00A75EC8" w:rsidP="00A75EC8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dxa"/>
            <w:tcBorders>
              <w:top w:val="double" w:sz="4" w:space="0" w:color="auto"/>
            </w:tcBorders>
          </w:tcPr>
          <w:p w14:paraId="7FFA5B51" w14:textId="77777777" w:rsidR="00A75EC8" w:rsidRPr="00422380" w:rsidRDefault="00A75EC8" w:rsidP="00A75EC8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108" w:right="-15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9" w:type="dxa"/>
          </w:tcPr>
          <w:p w14:paraId="428E3626" w14:textId="77777777" w:rsidR="00A75EC8" w:rsidRPr="00422380" w:rsidRDefault="00A75EC8" w:rsidP="00A7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108" w:right="-15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4" w:type="dxa"/>
            <w:tcBorders>
              <w:top w:val="double" w:sz="4" w:space="0" w:color="auto"/>
            </w:tcBorders>
          </w:tcPr>
          <w:p w14:paraId="64C0363B" w14:textId="77777777" w:rsidR="00A75EC8" w:rsidRPr="00422380" w:rsidRDefault="00A75EC8" w:rsidP="00A75EC8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108" w:right="-15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3" w:type="dxa"/>
          </w:tcPr>
          <w:p w14:paraId="3CED5AE3" w14:textId="77777777" w:rsidR="00A75EC8" w:rsidRPr="00422380" w:rsidRDefault="00A75EC8" w:rsidP="00A7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108" w:right="-15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3" w:type="dxa"/>
            <w:gridSpan w:val="2"/>
            <w:tcBorders>
              <w:top w:val="double" w:sz="4" w:space="0" w:color="auto"/>
            </w:tcBorders>
          </w:tcPr>
          <w:p w14:paraId="78C48E0E" w14:textId="77777777" w:rsidR="00A75EC8" w:rsidRPr="00422380" w:rsidRDefault="00A75EC8" w:rsidP="00A75EC8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108" w:right="-15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7" w:type="dxa"/>
          </w:tcPr>
          <w:p w14:paraId="278A95E4" w14:textId="77777777" w:rsidR="00A75EC8" w:rsidRPr="00422380" w:rsidRDefault="00A75EC8" w:rsidP="00A7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108" w:right="-15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4" w:type="dxa"/>
            <w:tcBorders>
              <w:top w:val="double" w:sz="4" w:space="0" w:color="auto"/>
            </w:tcBorders>
          </w:tcPr>
          <w:p w14:paraId="0AA50766" w14:textId="77777777" w:rsidR="00A75EC8" w:rsidRPr="00422380" w:rsidRDefault="00A75EC8" w:rsidP="00A75EC8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108" w:right="-15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75EC8" w:rsidRPr="00422380" w14:paraId="3A56193A" w14:textId="77777777" w:rsidTr="006F064B">
        <w:tc>
          <w:tcPr>
            <w:tcW w:w="4320" w:type="dxa"/>
            <w:hideMark/>
          </w:tcPr>
          <w:p w14:paraId="05F473E4" w14:textId="3562FBC1" w:rsidR="00A75EC8" w:rsidRPr="00422380" w:rsidRDefault="00A75EC8" w:rsidP="00A75EC8">
            <w:pPr>
              <w:rPr>
                <w:rFonts w:ascii="Angsana New" w:hAnsi="Angsana New"/>
                <w:sz w:val="30"/>
                <w:szCs w:val="30"/>
              </w:rPr>
            </w:pPr>
            <w:r w:rsidRPr="00422380">
              <w:rPr>
                <w:rFonts w:ascii="Angsana New" w:hAnsi="Angsana New" w:hint="cs"/>
                <w:sz w:val="30"/>
                <w:szCs w:val="30"/>
                <w:cs/>
              </w:rPr>
              <w:t xml:space="preserve">ต้นทุนของสินค้าคงเหลือที่บันทึกรวมในบัญชี </w:t>
            </w:r>
          </w:p>
          <w:p w14:paraId="44DF89A0" w14:textId="4F21B1FE" w:rsidR="00A75EC8" w:rsidRPr="00422380" w:rsidRDefault="00A75EC8" w:rsidP="00A75EC8">
            <w:pPr>
              <w:tabs>
                <w:tab w:val="clear" w:pos="227"/>
              </w:tabs>
              <w:ind w:firstLine="75"/>
              <w:rPr>
                <w:rFonts w:ascii="Angsana New" w:hAnsi="Angsana New"/>
                <w:sz w:val="30"/>
                <w:szCs w:val="30"/>
                <w:cs/>
              </w:rPr>
            </w:pPr>
            <w:r w:rsidRPr="00422380">
              <w:rPr>
                <w:rFonts w:ascii="Angsana New" w:hAnsi="Angsana New" w:hint="cs"/>
                <w:sz w:val="30"/>
                <w:szCs w:val="30"/>
                <w:cs/>
              </w:rPr>
              <w:t xml:space="preserve"> ต้นทุนขาย</w:t>
            </w:r>
          </w:p>
        </w:tc>
        <w:tc>
          <w:tcPr>
            <w:tcW w:w="1058" w:type="dxa"/>
          </w:tcPr>
          <w:p w14:paraId="4EAF94EB" w14:textId="77777777" w:rsidR="00A75EC8" w:rsidRPr="00422380" w:rsidRDefault="00A75EC8" w:rsidP="00A75EC8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108" w:right="-15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9" w:type="dxa"/>
          </w:tcPr>
          <w:p w14:paraId="40F0D463" w14:textId="77777777" w:rsidR="00A75EC8" w:rsidRPr="00422380" w:rsidRDefault="00A75EC8" w:rsidP="00A7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108" w:right="-15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4" w:type="dxa"/>
            <w:hideMark/>
          </w:tcPr>
          <w:p w14:paraId="7210ABB5" w14:textId="77777777" w:rsidR="00A75EC8" w:rsidRPr="00422380" w:rsidRDefault="00A75EC8" w:rsidP="00A75EC8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108" w:right="-15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3" w:type="dxa"/>
          </w:tcPr>
          <w:p w14:paraId="0498457B" w14:textId="77777777" w:rsidR="00A75EC8" w:rsidRPr="00422380" w:rsidRDefault="00A75EC8" w:rsidP="00A7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108" w:right="-15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3" w:type="dxa"/>
            <w:gridSpan w:val="2"/>
          </w:tcPr>
          <w:p w14:paraId="60AE2393" w14:textId="77777777" w:rsidR="00A75EC8" w:rsidRPr="00422380" w:rsidRDefault="00A75EC8" w:rsidP="00A75EC8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108" w:right="-15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7" w:type="dxa"/>
          </w:tcPr>
          <w:p w14:paraId="13979878" w14:textId="77777777" w:rsidR="00A75EC8" w:rsidRPr="00422380" w:rsidRDefault="00A75EC8" w:rsidP="00A7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108" w:right="-15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4" w:type="dxa"/>
            <w:hideMark/>
          </w:tcPr>
          <w:p w14:paraId="39C0F3CF" w14:textId="77777777" w:rsidR="00A75EC8" w:rsidRPr="00422380" w:rsidRDefault="00A75EC8" w:rsidP="00A75EC8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108" w:right="-15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A75EC8" w:rsidRPr="00422380" w14:paraId="40E14244" w14:textId="77777777" w:rsidTr="00E537F9">
        <w:tc>
          <w:tcPr>
            <w:tcW w:w="4320" w:type="dxa"/>
            <w:shd w:val="clear" w:color="auto" w:fill="auto"/>
            <w:hideMark/>
          </w:tcPr>
          <w:p w14:paraId="1412956C" w14:textId="77777777" w:rsidR="00A75EC8" w:rsidRPr="00422380" w:rsidRDefault="00A75EC8" w:rsidP="00A75EC8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422380">
              <w:rPr>
                <w:rFonts w:ascii="Angsana New" w:hAnsi="Angsana New" w:hint="cs"/>
                <w:sz w:val="30"/>
                <w:szCs w:val="30"/>
                <w:cs/>
              </w:rPr>
              <w:t>- ต้นทุนขาย</w:t>
            </w:r>
          </w:p>
        </w:tc>
        <w:tc>
          <w:tcPr>
            <w:tcW w:w="1058" w:type="dxa"/>
            <w:shd w:val="clear" w:color="auto" w:fill="auto"/>
          </w:tcPr>
          <w:p w14:paraId="27FB116C" w14:textId="6B15E2E2" w:rsidR="00A75EC8" w:rsidRPr="00422380" w:rsidRDefault="00A75EC8" w:rsidP="00A75EC8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108" w:right="-15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422380">
              <w:rPr>
                <w:rFonts w:ascii="Angsana New" w:hAnsi="Angsana New"/>
                <w:sz w:val="30"/>
                <w:szCs w:val="30"/>
                <w:lang w:val="en-US" w:bidi="th-TH"/>
              </w:rPr>
              <w:t>4,656,995</w:t>
            </w:r>
          </w:p>
        </w:tc>
        <w:tc>
          <w:tcPr>
            <w:tcW w:w="259" w:type="dxa"/>
          </w:tcPr>
          <w:p w14:paraId="65D8371F" w14:textId="77777777" w:rsidR="00A75EC8" w:rsidRPr="00422380" w:rsidRDefault="00A75EC8" w:rsidP="00A7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108" w:right="-15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4" w:type="dxa"/>
            <w:hideMark/>
          </w:tcPr>
          <w:p w14:paraId="32C786C4" w14:textId="253AD817" w:rsidR="00A75EC8" w:rsidRPr="00422380" w:rsidRDefault="00A75EC8" w:rsidP="00A75EC8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108" w:right="-15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22380">
              <w:rPr>
                <w:rFonts w:ascii="Angsana New" w:hAnsi="Angsana New"/>
                <w:sz w:val="30"/>
                <w:szCs w:val="30"/>
                <w:lang w:val="en-US" w:bidi="th-TH"/>
              </w:rPr>
              <w:t>4,512,429</w:t>
            </w:r>
          </w:p>
        </w:tc>
        <w:tc>
          <w:tcPr>
            <w:tcW w:w="253" w:type="dxa"/>
          </w:tcPr>
          <w:p w14:paraId="2B89D343" w14:textId="77777777" w:rsidR="00A75EC8" w:rsidRPr="00422380" w:rsidRDefault="00A75EC8" w:rsidP="00A7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108" w:right="-15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3" w:type="dxa"/>
            <w:gridSpan w:val="2"/>
            <w:shd w:val="clear" w:color="auto" w:fill="auto"/>
          </w:tcPr>
          <w:p w14:paraId="617A84CF" w14:textId="18A4B922" w:rsidR="00A75EC8" w:rsidRPr="00422380" w:rsidRDefault="00A75EC8" w:rsidP="00A75EC8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108" w:right="-1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22380">
              <w:rPr>
                <w:rFonts w:ascii="Angsana New" w:hAnsi="Angsana New"/>
                <w:sz w:val="30"/>
                <w:szCs w:val="30"/>
                <w:lang w:val="en-US" w:bidi="th-TH"/>
              </w:rPr>
              <w:t>4,808,396</w:t>
            </w:r>
          </w:p>
        </w:tc>
        <w:tc>
          <w:tcPr>
            <w:tcW w:w="247" w:type="dxa"/>
          </w:tcPr>
          <w:p w14:paraId="3445E060" w14:textId="77777777" w:rsidR="00A75EC8" w:rsidRPr="00422380" w:rsidRDefault="00A75EC8" w:rsidP="00A7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108" w:right="-15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4" w:type="dxa"/>
            <w:hideMark/>
          </w:tcPr>
          <w:p w14:paraId="77BDA148" w14:textId="63CAAC2B" w:rsidR="00A75EC8" w:rsidRPr="00422380" w:rsidRDefault="00A75EC8" w:rsidP="00A75EC8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108" w:right="-158"/>
              <w:rPr>
                <w:rFonts w:ascii="Angsana New" w:hAnsi="Angsana New"/>
                <w:sz w:val="30"/>
                <w:szCs w:val="30"/>
              </w:rPr>
            </w:pPr>
            <w:r w:rsidRPr="00422380">
              <w:rPr>
                <w:rFonts w:ascii="Angsana New" w:hAnsi="Angsana New"/>
                <w:sz w:val="30"/>
                <w:szCs w:val="30"/>
                <w:lang w:val="en-US" w:bidi="th-TH"/>
              </w:rPr>
              <w:t>4,669,049</w:t>
            </w:r>
          </w:p>
        </w:tc>
      </w:tr>
      <w:tr w:rsidR="00A75EC8" w:rsidRPr="00422380" w14:paraId="426B6211" w14:textId="77777777" w:rsidTr="00E537F9">
        <w:tc>
          <w:tcPr>
            <w:tcW w:w="4320" w:type="dxa"/>
            <w:shd w:val="clear" w:color="auto" w:fill="auto"/>
            <w:hideMark/>
          </w:tcPr>
          <w:p w14:paraId="1CB7EEF7" w14:textId="49BB9C91" w:rsidR="00A75EC8" w:rsidRPr="00422380" w:rsidRDefault="00A75EC8" w:rsidP="00A75EC8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422380">
              <w:rPr>
                <w:rFonts w:ascii="Angsana New" w:hAnsi="Angsana New" w:hint="cs"/>
                <w:sz w:val="30"/>
                <w:szCs w:val="30"/>
                <w:cs/>
              </w:rPr>
              <w:t xml:space="preserve">- </w:t>
            </w:r>
            <w:r w:rsidRPr="00422380">
              <w:rPr>
                <w:rFonts w:asciiTheme="majorBidi" w:hAnsiTheme="majorBidi" w:cstheme="majorBidi"/>
                <w:sz w:val="30"/>
                <w:szCs w:val="30"/>
                <w:cs/>
              </w:rPr>
              <w:t>การปรับลดมูลค่าเป็นมูลค่าสุทธิที่คาดว่าจะได้รับ</w:t>
            </w:r>
          </w:p>
        </w:tc>
        <w:tc>
          <w:tcPr>
            <w:tcW w:w="1058" w:type="dxa"/>
            <w:tcBorders>
              <w:bottom w:val="single" w:sz="4" w:space="0" w:color="auto"/>
            </w:tcBorders>
            <w:shd w:val="clear" w:color="auto" w:fill="auto"/>
          </w:tcPr>
          <w:p w14:paraId="57573F6A" w14:textId="41ADDB9B" w:rsidR="00A75EC8" w:rsidRPr="00422380" w:rsidRDefault="00A75EC8" w:rsidP="00A75EC8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108" w:right="-1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22380">
              <w:rPr>
                <w:rFonts w:ascii="Angsana New" w:hAnsi="Angsana New"/>
                <w:sz w:val="30"/>
                <w:szCs w:val="30"/>
                <w:lang w:val="en-US" w:bidi="th-TH"/>
              </w:rPr>
              <w:t>3,224</w:t>
            </w:r>
          </w:p>
        </w:tc>
        <w:tc>
          <w:tcPr>
            <w:tcW w:w="259" w:type="dxa"/>
          </w:tcPr>
          <w:p w14:paraId="49289C80" w14:textId="77777777" w:rsidR="00A75EC8" w:rsidRPr="00422380" w:rsidRDefault="00A75EC8" w:rsidP="00A7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108" w:right="-15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  <w:hideMark/>
          </w:tcPr>
          <w:p w14:paraId="3608AFEB" w14:textId="2B7E572E" w:rsidR="00A75EC8" w:rsidRPr="00422380" w:rsidRDefault="00A75EC8" w:rsidP="00A75EC8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108" w:right="-158"/>
              <w:rPr>
                <w:rFonts w:ascii="Angsana New" w:hAnsi="Angsana New"/>
                <w:sz w:val="30"/>
                <w:szCs w:val="30"/>
              </w:rPr>
            </w:pPr>
            <w:r w:rsidRPr="00422380">
              <w:rPr>
                <w:rFonts w:ascii="Angsana New" w:hAnsi="Angsana New"/>
                <w:sz w:val="30"/>
                <w:szCs w:val="30"/>
                <w:lang w:val="en-US" w:bidi="th-TH"/>
              </w:rPr>
              <w:t>3,207</w:t>
            </w:r>
          </w:p>
        </w:tc>
        <w:tc>
          <w:tcPr>
            <w:tcW w:w="253" w:type="dxa"/>
          </w:tcPr>
          <w:p w14:paraId="0651A6E9" w14:textId="77777777" w:rsidR="00A75EC8" w:rsidRPr="00422380" w:rsidRDefault="00A75EC8" w:rsidP="00A7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108" w:right="-15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57CF8A3" w14:textId="79D918F0" w:rsidR="00A75EC8" w:rsidRPr="00422380" w:rsidRDefault="00A75EC8" w:rsidP="00A75EC8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108" w:right="-158"/>
              <w:rPr>
                <w:rFonts w:ascii="Angsana New" w:hAnsi="Angsana New"/>
                <w:sz w:val="30"/>
                <w:szCs w:val="30"/>
              </w:rPr>
            </w:pPr>
            <w:r w:rsidRPr="00422380">
              <w:rPr>
                <w:rFonts w:ascii="Angsana New" w:hAnsi="Angsana New"/>
                <w:sz w:val="30"/>
                <w:szCs w:val="30"/>
              </w:rPr>
              <w:t>3,224</w:t>
            </w:r>
          </w:p>
        </w:tc>
        <w:tc>
          <w:tcPr>
            <w:tcW w:w="247" w:type="dxa"/>
          </w:tcPr>
          <w:p w14:paraId="265B3D57" w14:textId="77777777" w:rsidR="00A75EC8" w:rsidRPr="00422380" w:rsidRDefault="00A75EC8" w:rsidP="00A7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108" w:right="-15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  <w:hideMark/>
          </w:tcPr>
          <w:p w14:paraId="154CE7F5" w14:textId="22A10F04" w:rsidR="00A75EC8" w:rsidRPr="00422380" w:rsidRDefault="00A75EC8" w:rsidP="00A75EC8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108" w:right="-158"/>
              <w:rPr>
                <w:rFonts w:ascii="Angsana New" w:hAnsi="Angsana New"/>
                <w:sz w:val="30"/>
                <w:szCs w:val="30"/>
              </w:rPr>
            </w:pPr>
            <w:r w:rsidRPr="00422380">
              <w:rPr>
                <w:rFonts w:ascii="Angsana New" w:hAnsi="Angsana New"/>
                <w:sz w:val="30"/>
                <w:szCs w:val="30"/>
                <w:lang w:val="en-US" w:bidi="th-TH"/>
              </w:rPr>
              <w:t>3,207</w:t>
            </w:r>
          </w:p>
        </w:tc>
      </w:tr>
      <w:tr w:rsidR="00A75EC8" w:rsidRPr="00422380" w14:paraId="0B0F499B" w14:textId="77777777" w:rsidTr="00E537F9">
        <w:tc>
          <w:tcPr>
            <w:tcW w:w="4320" w:type="dxa"/>
            <w:shd w:val="clear" w:color="auto" w:fill="auto"/>
            <w:hideMark/>
          </w:tcPr>
          <w:p w14:paraId="2C9E0BA1" w14:textId="77777777" w:rsidR="00A75EC8" w:rsidRPr="00422380" w:rsidRDefault="00A75EC8" w:rsidP="00A75EC8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238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630F714" w14:textId="45CEAB8A" w:rsidR="00A75EC8" w:rsidRPr="00422380" w:rsidRDefault="00A75EC8" w:rsidP="00A75EC8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108" w:right="-15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2238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4,660,219</w:t>
            </w:r>
          </w:p>
        </w:tc>
        <w:tc>
          <w:tcPr>
            <w:tcW w:w="259" w:type="dxa"/>
          </w:tcPr>
          <w:p w14:paraId="5F83A111" w14:textId="77777777" w:rsidR="00A75EC8" w:rsidRPr="00422380" w:rsidRDefault="00A75EC8" w:rsidP="00A7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108" w:right="-15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57C6EB1B" w14:textId="32D5C014" w:rsidR="00A75EC8" w:rsidRPr="00422380" w:rsidRDefault="00A75EC8" w:rsidP="00A75EC8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108" w:right="-15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238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4,515,636</w:t>
            </w:r>
          </w:p>
        </w:tc>
        <w:tc>
          <w:tcPr>
            <w:tcW w:w="253" w:type="dxa"/>
          </w:tcPr>
          <w:p w14:paraId="05365429" w14:textId="77777777" w:rsidR="00A75EC8" w:rsidRPr="00422380" w:rsidRDefault="00A75EC8" w:rsidP="00A7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108" w:right="-15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0476B36" w14:textId="189EA175" w:rsidR="00A75EC8" w:rsidRPr="00422380" w:rsidRDefault="00A75EC8" w:rsidP="00A75EC8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108" w:right="-15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2380">
              <w:rPr>
                <w:rFonts w:ascii="Angsana New" w:hAnsi="Angsana New"/>
                <w:b/>
                <w:bCs/>
                <w:sz w:val="30"/>
                <w:szCs w:val="30"/>
              </w:rPr>
              <w:t>4,811,620</w:t>
            </w:r>
          </w:p>
        </w:tc>
        <w:tc>
          <w:tcPr>
            <w:tcW w:w="247" w:type="dxa"/>
          </w:tcPr>
          <w:p w14:paraId="1EE8A094" w14:textId="77777777" w:rsidR="00A75EC8" w:rsidRPr="00422380" w:rsidRDefault="00A75EC8" w:rsidP="00A7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108" w:right="-15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5D651CD0" w14:textId="35F6AF8B" w:rsidR="00A75EC8" w:rsidRPr="00422380" w:rsidRDefault="00A75EC8" w:rsidP="00A75EC8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108" w:right="-15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238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4,672,256</w:t>
            </w:r>
          </w:p>
        </w:tc>
      </w:tr>
    </w:tbl>
    <w:p w14:paraId="63068763" w14:textId="62D00882" w:rsidR="002D6B5A" w:rsidRPr="00422380" w:rsidRDefault="002D6B5A" w:rsidP="002D6B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sz w:val="30"/>
          <w:szCs w:val="30"/>
        </w:rPr>
      </w:pPr>
    </w:p>
    <w:p w14:paraId="7E09B99E" w14:textId="50DF969C" w:rsidR="00F1232B" w:rsidRPr="00422380" w:rsidRDefault="00F1232B" w:rsidP="00495546">
      <w:pPr>
        <w:numPr>
          <w:ilvl w:val="0"/>
          <w:numId w:val="16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422380">
        <w:rPr>
          <w:rFonts w:ascii="Angsana New" w:hAnsi="Angsana New" w:hint="cs"/>
          <w:b/>
          <w:bCs/>
          <w:sz w:val="30"/>
          <w:szCs w:val="30"/>
          <w:cs/>
        </w:rPr>
        <w:t>อสังหาริมทรัพย์พัฒนาเพื่อขาย</w:t>
      </w:r>
    </w:p>
    <w:p w14:paraId="4D129783" w14:textId="5D4B4D10" w:rsidR="00F1232B" w:rsidRPr="00422380" w:rsidRDefault="00F1232B" w:rsidP="00F123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sz w:val="30"/>
          <w:szCs w:val="30"/>
        </w:rPr>
      </w:pPr>
    </w:p>
    <w:p w14:paraId="158D5C0E" w14:textId="0EB9EEB9" w:rsidR="00B1726E" w:rsidRPr="00BC1AC1" w:rsidRDefault="00B1726E" w:rsidP="004B1B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pacing w:val="-6"/>
          <w:sz w:val="30"/>
          <w:szCs w:val="30"/>
          <w:cs/>
        </w:rPr>
      </w:pPr>
      <w:r w:rsidRPr="00BC1AC1">
        <w:rPr>
          <w:rFonts w:ascii="Angsana New" w:hAnsi="Angsana New"/>
          <w:spacing w:val="-6"/>
          <w:sz w:val="30"/>
          <w:szCs w:val="30"/>
          <w:cs/>
        </w:rPr>
        <w:t xml:space="preserve">ณ วันที่ </w:t>
      </w:r>
      <w:r w:rsidRPr="00BC1AC1">
        <w:rPr>
          <w:rFonts w:ascii="Angsana New" w:hAnsi="Angsana New"/>
          <w:spacing w:val="-6"/>
          <w:sz w:val="30"/>
          <w:szCs w:val="30"/>
        </w:rPr>
        <w:t>31</w:t>
      </w:r>
      <w:r w:rsidRPr="00BC1AC1">
        <w:rPr>
          <w:rFonts w:ascii="Angsana New" w:hAnsi="Angsana New"/>
          <w:spacing w:val="-6"/>
          <w:sz w:val="30"/>
          <w:szCs w:val="30"/>
          <w:cs/>
        </w:rPr>
        <w:t xml:space="preserve"> ธันวาคม </w:t>
      </w:r>
      <w:r w:rsidRPr="00BC1AC1">
        <w:rPr>
          <w:rFonts w:ascii="Angsana New" w:hAnsi="Angsana New"/>
          <w:spacing w:val="-6"/>
          <w:sz w:val="30"/>
          <w:szCs w:val="30"/>
        </w:rPr>
        <w:t>256</w:t>
      </w:r>
      <w:r w:rsidR="00CC2F87" w:rsidRPr="00BC1AC1">
        <w:rPr>
          <w:rFonts w:ascii="Angsana New" w:hAnsi="Angsana New"/>
          <w:spacing w:val="-6"/>
          <w:sz w:val="30"/>
          <w:szCs w:val="30"/>
        </w:rPr>
        <w:t>7</w:t>
      </w:r>
      <w:r w:rsidRPr="00BC1AC1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4B1B2E" w:rsidRPr="00BC1AC1">
        <w:rPr>
          <w:rFonts w:ascii="Angsana New" w:hAnsi="Angsana New" w:hint="cs"/>
          <w:spacing w:val="-6"/>
          <w:sz w:val="30"/>
          <w:szCs w:val="30"/>
          <w:cs/>
        </w:rPr>
        <w:t xml:space="preserve">อสังหาริมทรัพย์พัฒนาเพื่อขาย ได้แก่ </w:t>
      </w:r>
      <w:r w:rsidRPr="00BC1AC1">
        <w:rPr>
          <w:rFonts w:ascii="Angsana New" w:hAnsi="Angsana New" w:hint="cs"/>
          <w:spacing w:val="-6"/>
          <w:sz w:val="30"/>
          <w:szCs w:val="30"/>
          <w:cs/>
        </w:rPr>
        <w:t>ที่ดินและงานก่อสร้าง</w:t>
      </w:r>
      <w:r w:rsidRPr="00BC1AC1">
        <w:rPr>
          <w:rFonts w:ascii="Angsana New" w:hAnsi="Angsana New"/>
          <w:spacing w:val="-6"/>
          <w:sz w:val="30"/>
          <w:szCs w:val="30"/>
          <w:cs/>
        </w:rPr>
        <w:t>พัฒนา</w:t>
      </w:r>
      <w:r w:rsidRPr="00BC1AC1">
        <w:rPr>
          <w:rFonts w:ascii="Angsana New" w:hAnsi="Angsana New" w:hint="cs"/>
          <w:spacing w:val="-6"/>
          <w:sz w:val="30"/>
          <w:szCs w:val="30"/>
          <w:cs/>
        </w:rPr>
        <w:t>เพื่อขาย</w:t>
      </w:r>
      <w:r w:rsidRPr="00BC1AC1">
        <w:rPr>
          <w:rFonts w:ascii="Angsana New" w:hAnsi="Angsana New"/>
          <w:spacing w:val="-6"/>
          <w:sz w:val="30"/>
          <w:szCs w:val="30"/>
          <w:cs/>
        </w:rPr>
        <w:t>ของกลุ่มบริษัทจำนวน</w:t>
      </w:r>
      <w:r w:rsidR="00273DD6" w:rsidRPr="00BC1AC1">
        <w:rPr>
          <w:rFonts w:ascii="Angsana New" w:hAnsi="Angsana New"/>
          <w:spacing w:val="-6"/>
          <w:sz w:val="30"/>
          <w:szCs w:val="30"/>
        </w:rPr>
        <w:t xml:space="preserve"> 79.</w:t>
      </w:r>
      <w:r w:rsidR="0063207E" w:rsidRPr="00BC1AC1">
        <w:rPr>
          <w:rFonts w:ascii="Angsana New" w:hAnsi="Angsana New"/>
          <w:spacing w:val="-6"/>
          <w:sz w:val="30"/>
          <w:szCs w:val="30"/>
        </w:rPr>
        <w:t>66</w:t>
      </w:r>
      <w:r w:rsidRPr="00BC1AC1">
        <w:rPr>
          <w:rFonts w:ascii="Angsana New" w:hAnsi="Angsana New"/>
          <w:spacing w:val="-6"/>
          <w:sz w:val="30"/>
          <w:szCs w:val="30"/>
          <w:cs/>
        </w:rPr>
        <w:t xml:space="preserve"> ล้าน</w:t>
      </w:r>
      <w:r w:rsidRPr="00BC1AC1">
        <w:rPr>
          <w:rFonts w:ascii="Angsana New" w:hAnsi="Angsana New" w:hint="cs"/>
          <w:spacing w:val="-6"/>
          <w:sz w:val="30"/>
          <w:szCs w:val="30"/>
          <w:cs/>
        </w:rPr>
        <w:t>บาท</w:t>
      </w:r>
      <w:r w:rsidRPr="00BC1AC1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BC1AC1">
        <w:rPr>
          <w:rFonts w:ascii="Angsana New" w:hAnsi="Angsana New"/>
          <w:i/>
          <w:iCs/>
          <w:spacing w:val="-6"/>
          <w:sz w:val="30"/>
          <w:szCs w:val="30"/>
          <w:cs/>
        </w:rPr>
        <w:t>(</w:t>
      </w:r>
      <w:r w:rsidRPr="00BC1AC1">
        <w:rPr>
          <w:rFonts w:ascii="Angsana New" w:hAnsi="Angsana New"/>
          <w:i/>
          <w:iCs/>
          <w:spacing w:val="-6"/>
          <w:sz w:val="30"/>
          <w:szCs w:val="30"/>
        </w:rPr>
        <w:t>256</w:t>
      </w:r>
      <w:r w:rsidR="00CC2F87" w:rsidRPr="00BC1AC1">
        <w:rPr>
          <w:rFonts w:ascii="Angsana New" w:hAnsi="Angsana New"/>
          <w:i/>
          <w:iCs/>
          <w:spacing w:val="-6"/>
          <w:sz w:val="30"/>
          <w:szCs w:val="30"/>
        </w:rPr>
        <w:t>6</w:t>
      </w:r>
      <w:r w:rsidRPr="00BC1AC1">
        <w:rPr>
          <w:rFonts w:ascii="Angsana New" w:hAnsi="Angsana New"/>
          <w:i/>
          <w:iCs/>
          <w:spacing w:val="-6"/>
          <w:sz w:val="30"/>
          <w:szCs w:val="30"/>
          <w:cs/>
        </w:rPr>
        <w:t xml:space="preserve">: </w:t>
      </w:r>
      <w:r w:rsidR="001356CE" w:rsidRPr="00BC1AC1">
        <w:rPr>
          <w:rFonts w:ascii="Angsana New" w:hAnsi="Angsana New"/>
          <w:i/>
          <w:iCs/>
          <w:spacing w:val="-6"/>
          <w:sz w:val="30"/>
          <w:szCs w:val="30"/>
        </w:rPr>
        <w:t>7</w:t>
      </w:r>
      <w:r w:rsidR="00CC2F87" w:rsidRPr="00BC1AC1">
        <w:rPr>
          <w:rFonts w:ascii="Angsana New" w:hAnsi="Angsana New"/>
          <w:i/>
          <w:iCs/>
          <w:spacing w:val="-6"/>
          <w:sz w:val="30"/>
          <w:szCs w:val="30"/>
        </w:rPr>
        <w:t>8.54</w:t>
      </w:r>
      <w:r w:rsidRPr="00BC1AC1">
        <w:rPr>
          <w:rFonts w:ascii="Angsana New" w:hAnsi="Angsana New"/>
          <w:i/>
          <w:iCs/>
          <w:spacing w:val="-6"/>
          <w:sz w:val="30"/>
          <w:szCs w:val="30"/>
          <w:cs/>
        </w:rPr>
        <w:t xml:space="preserve"> ล้านบาท)</w:t>
      </w:r>
      <w:r w:rsidRPr="00BC1AC1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BC1AC1" w:rsidRPr="00BC1AC1">
        <w:rPr>
          <w:rFonts w:ascii="Angsana New" w:hAnsi="Angsana New" w:hint="cs"/>
          <w:spacing w:val="-6"/>
          <w:sz w:val="30"/>
          <w:szCs w:val="30"/>
          <w:cs/>
        </w:rPr>
        <w:t>ซึ่งมีที่ดินเปล่า</w:t>
      </w:r>
      <w:r w:rsidR="002E3271" w:rsidRPr="00BC1AC1">
        <w:rPr>
          <w:rFonts w:ascii="Angsana New" w:hAnsi="Angsana New" w:hint="cs"/>
          <w:spacing w:val="-6"/>
          <w:sz w:val="30"/>
          <w:szCs w:val="30"/>
          <w:cs/>
        </w:rPr>
        <w:t xml:space="preserve">จำนวน </w:t>
      </w:r>
      <w:r w:rsidR="002E3271" w:rsidRPr="00BC1AC1">
        <w:rPr>
          <w:rFonts w:ascii="Angsana New" w:hAnsi="Angsana New"/>
          <w:spacing w:val="-6"/>
          <w:sz w:val="30"/>
          <w:szCs w:val="30"/>
        </w:rPr>
        <w:t xml:space="preserve">38.58 </w:t>
      </w:r>
      <w:r w:rsidR="002E3271" w:rsidRPr="00BC1AC1">
        <w:rPr>
          <w:rFonts w:ascii="Angsana New" w:hAnsi="Angsana New" w:hint="cs"/>
          <w:spacing w:val="-6"/>
          <w:sz w:val="30"/>
          <w:szCs w:val="30"/>
          <w:cs/>
        </w:rPr>
        <w:t>ล้านบาท</w:t>
      </w:r>
      <w:r w:rsidR="00BC1AC1" w:rsidRPr="00BC1AC1">
        <w:rPr>
          <w:rFonts w:ascii="Angsana New" w:hAnsi="Angsana New" w:hint="cs"/>
          <w:spacing w:val="-6"/>
          <w:sz w:val="30"/>
          <w:szCs w:val="30"/>
          <w:cs/>
        </w:rPr>
        <w:t xml:space="preserve"> ที่</w:t>
      </w:r>
      <w:r w:rsidRPr="00BC1AC1">
        <w:rPr>
          <w:rFonts w:ascii="Angsana New" w:hAnsi="Angsana New"/>
          <w:spacing w:val="-6"/>
          <w:sz w:val="30"/>
          <w:szCs w:val="30"/>
          <w:cs/>
        </w:rPr>
        <w:t xml:space="preserve">คาดว่าจะพัฒนาสำเร็จในระยะเวลาเกินกว่า </w:t>
      </w:r>
      <w:r w:rsidRPr="00BC1AC1">
        <w:rPr>
          <w:rFonts w:ascii="Angsana New" w:hAnsi="Angsana New"/>
          <w:spacing w:val="-6"/>
          <w:sz w:val="30"/>
          <w:szCs w:val="30"/>
        </w:rPr>
        <w:t>1</w:t>
      </w:r>
      <w:r w:rsidRPr="00BC1AC1">
        <w:rPr>
          <w:rFonts w:ascii="Angsana New" w:hAnsi="Angsana New"/>
          <w:spacing w:val="-6"/>
          <w:sz w:val="30"/>
          <w:szCs w:val="30"/>
          <w:cs/>
        </w:rPr>
        <w:t xml:space="preserve"> ปีนับจากรอบระยะเวลารายงาน</w:t>
      </w:r>
      <w:r w:rsidR="004B1B2E" w:rsidRPr="00BC1AC1">
        <w:rPr>
          <w:rFonts w:ascii="Angsana New" w:hAnsi="Angsana New" w:hint="cs"/>
          <w:spacing w:val="-6"/>
          <w:sz w:val="30"/>
          <w:szCs w:val="30"/>
          <w:cs/>
        </w:rPr>
        <w:t xml:space="preserve"> ซึ่งมี</w:t>
      </w:r>
      <w:r w:rsidR="004B1B2E" w:rsidRPr="00BC1AC1">
        <w:rPr>
          <w:rFonts w:ascii="Angsana New" w:hAnsi="Angsana New"/>
          <w:spacing w:val="-6"/>
          <w:sz w:val="30"/>
          <w:szCs w:val="30"/>
          <w:cs/>
        </w:rPr>
        <w:t>ต้นทุนการกู้ยืมที่รวมเป็นส่วนหนึ่งของอสังหาริมทรัพย</w:t>
      </w:r>
      <w:r w:rsidR="00BC1AC1" w:rsidRPr="00BC1AC1">
        <w:rPr>
          <w:rFonts w:ascii="Angsana New" w:hAnsi="Angsana New" w:hint="cs"/>
          <w:spacing w:val="-6"/>
          <w:sz w:val="30"/>
          <w:szCs w:val="30"/>
          <w:cs/>
        </w:rPr>
        <w:t>์</w:t>
      </w:r>
      <w:r w:rsidR="004B1B2E" w:rsidRPr="00BC1AC1">
        <w:rPr>
          <w:rFonts w:ascii="Angsana New" w:hAnsi="Angsana New"/>
          <w:spacing w:val="-6"/>
          <w:sz w:val="30"/>
          <w:szCs w:val="30"/>
          <w:cs/>
        </w:rPr>
        <w:t>พัฒนาเพื่อขายในระหว่างปี</w:t>
      </w:r>
      <w:r w:rsidR="004B1B2E" w:rsidRPr="00BC1AC1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4B1B2E" w:rsidRPr="00BC1AC1">
        <w:rPr>
          <w:rFonts w:ascii="Angsana New" w:hAnsi="Angsana New"/>
          <w:spacing w:val="-6"/>
          <w:sz w:val="30"/>
          <w:szCs w:val="30"/>
        </w:rPr>
        <w:t>256</w:t>
      </w:r>
      <w:r w:rsidR="00CC2F87" w:rsidRPr="00BC1AC1">
        <w:rPr>
          <w:rFonts w:ascii="Angsana New" w:hAnsi="Angsana New"/>
          <w:spacing w:val="-6"/>
          <w:sz w:val="30"/>
          <w:szCs w:val="30"/>
        </w:rPr>
        <w:t>7</w:t>
      </w:r>
      <w:r w:rsidR="004B1B2E" w:rsidRPr="00BC1AC1">
        <w:rPr>
          <w:rFonts w:ascii="Angsana New" w:hAnsi="Angsana New" w:hint="cs"/>
          <w:spacing w:val="-6"/>
          <w:sz w:val="30"/>
          <w:szCs w:val="30"/>
          <w:cs/>
        </w:rPr>
        <w:t xml:space="preserve"> เป็นจำนวนเงิน</w:t>
      </w:r>
      <w:r w:rsidR="007464C2" w:rsidRPr="00BC1AC1">
        <w:rPr>
          <w:rFonts w:ascii="Angsana New" w:hAnsi="Angsana New"/>
          <w:spacing w:val="-6"/>
          <w:sz w:val="30"/>
          <w:szCs w:val="30"/>
        </w:rPr>
        <w:t xml:space="preserve"> </w:t>
      </w:r>
      <w:r w:rsidR="00273DD6" w:rsidRPr="00BC1AC1">
        <w:rPr>
          <w:rFonts w:ascii="Angsana New" w:hAnsi="Angsana New"/>
          <w:spacing w:val="-6"/>
          <w:sz w:val="30"/>
          <w:szCs w:val="30"/>
        </w:rPr>
        <w:t>2.78</w:t>
      </w:r>
      <w:r w:rsidR="004B1B2E" w:rsidRPr="00BC1AC1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4B1B2E" w:rsidRPr="00BC1AC1">
        <w:rPr>
          <w:rFonts w:ascii="Angsana New" w:hAnsi="Angsana New" w:hint="cs"/>
          <w:spacing w:val="-6"/>
          <w:sz w:val="30"/>
          <w:szCs w:val="30"/>
          <w:cs/>
        </w:rPr>
        <w:t xml:space="preserve">ล้านบาท </w:t>
      </w:r>
      <w:r w:rsidR="004A7769" w:rsidRPr="00BC1AC1">
        <w:rPr>
          <w:rFonts w:ascii="Angsana New" w:hAnsi="Angsana New"/>
          <w:i/>
          <w:iCs/>
          <w:spacing w:val="-6"/>
          <w:sz w:val="30"/>
          <w:szCs w:val="30"/>
        </w:rPr>
        <w:t>(256</w:t>
      </w:r>
      <w:r w:rsidR="00CC2F87" w:rsidRPr="00BC1AC1">
        <w:rPr>
          <w:rFonts w:ascii="Angsana New" w:hAnsi="Angsana New"/>
          <w:i/>
          <w:iCs/>
          <w:spacing w:val="-6"/>
          <w:sz w:val="30"/>
          <w:szCs w:val="30"/>
        </w:rPr>
        <w:t>6</w:t>
      </w:r>
      <w:r w:rsidR="004A7769" w:rsidRPr="00BC1AC1">
        <w:rPr>
          <w:rFonts w:ascii="Angsana New" w:hAnsi="Angsana New"/>
          <w:i/>
          <w:iCs/>
          <w:spacing w:val="-6"/>
          <w:sz w:val="30"/>
          <w:szCs w:val="30"/>
        </w:rPr>
        <w:t xml:space="preserve">: </w:t>
      </w:r>
      <w:r w:rsidR="00CC2F87" w:rsidRPr="00BC1AC1">
        <w:rPr>
          <w:rFonts w:ascii="Angsana New" w:hAnsi="Angsana New"/>
          <w:i/>
          <w:iCs/>
          <w:spacing w:val="-6"/>
          <w:sz w:val="30"/>
          <w:szCs w:val="30"/>
        </w:rPr>
        <w:t>3.39</w:t>
      </w:r>
      <w:r w:rsidR="004A7769" w:rsidRPr="00BC1AC1">
        <w:rPr>
          <w:rFonts w:ascii="Angsana New" w:hAnsi="Angsana New"/>
          <w:i/>
          <w:iCs/>
          <w:spacing w:val="-6"/>
          <w:sz w:val="30"/>
          <w:szCs w:val="30"/>
        </w:rPr>
        <w:t xml:space="preserve"> </w:t>
      </w:r>
      <w:r w:rsidR="004A7769" w:rsidRPr="00BC1AC1">
        <w:rPr>
          <w:rFonts w:ascii="Angsana New" w:hAnsi="Angsana New" w:hint="cs"/>
          <w:i/>
          <w:iCs/>
          <w:spacing w:val="-6"/>
          <w:sz w:val="30"/>
          <w:szCs w:val="30"/>
          <w:cs/>
        </w:rPr>
        <w:t>ล้านบาท</w:t>
      </w:r>
      <w:r w:rsidR="004A7769" w:rsidRPr="00BC1AC1">
        <w:rPr>
          <w:rFonts w:ascii="Angsana New" w:hAnsi="Angsana New"/>
          <w:i/>
          <w:iCs/>
          <w:spacing w:val="-6"/>
          <w:sz w:val="30"/>
          <w:szCs w:val="30"/>
        </w:rPr>
        <w:t>)</w:t>
      </w:r>
      <w:r w:rsidR="004A7769" w:rsidRPr="00BC1AC1">
        <w:rPr>
          <w:rFonts w:ascii="Angsana New" w:hAnsi="Angsana New"/>
          <w:spacing w:val="-6"/>
          <w:sz w:val="30"/>
          <w:szCs w:val="30"/>
        </w:rPr>
        <w:t xml:space="preserve"> </w:t>
      </w:r>
      <w:r w:rsidR="004B1B2E" w:rsidRPr="00BC1AC1">
        <w:rPr>
          <w:rFonts w:ascii="Angsana New" w:hAnsi="Angsana New" w:hint="cs"/>
          <w:spacing w:val="-6"/>
          <w:sz w:val="30"/>
          <w:szCs w:val="30"/>
          <w:cs/>
        </w:rPr>
        <w:t xml:space="preserve">โดยมีอัตราดอกเบี้ยของต้นทุนเงินกู้ยืม ร้อยละ </w:t>
      </w:r>
      <w:r w:rsidR="00273DD6" w:rsidRPr="00BC1AC1">
        <w:rPr>
          <w:rFonts w:ascii="Angsana New" w:hAnsi="Angsana New"/>
          <w:spacing w:val="-6"/>
          <w:sz w:val="30"/>
          <w:szCs w:val="30"/>
        </w:rPr>
        <w:t>5.73</w:t>
      </w:r>
      <w:r w:rsidR="004C269B" w:rsidRPr="00BC1AC1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273DD6" w:rsidRPr="00BC1AC1">
        <w:rPr>
          <w:rFonts w:ascii="Angsana New" w:hAnsi="Angsana New"/>
          <w:spacing w:val="-6"/>
          <w:sz w:val="30"/>
          <w:szCs w:val="30"/>
        </w:rPr>
        <w:t>–</w:t>
      </w:r>
      <w:r w:rsidR="004C269B" w:rsidRPr="00BC1AC1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273DD6" w:rsidRPr="00BC1AC1">
        <w:rPr>
          <w:rFonts w:ascii="Angsana New" w:hAnsi="Angsana New"/>
          <w:spacing w:val="-6"/>
          <w:sz w:val="30"/>
          <w:szCs w:val="30"/>
        </w:rPr>
        <w:t>5.85</w:t>
      </w:r>
      <w:r w:rsidR="004C269B" w:rsidRPr="00BC1AC1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4B1B2E" w:rsidRPr="00BC1AC1">
        <w:rPr>
          <w:rFonts w:ascii="Angsana New" w:hAnsi="Angsana New" w:hint="cs"/>
          <w:spacing w:val="-6"/>
          <w:sz w:val="30"/>
          <w:szCs w:val="30"/>
          <w:cs/>
        </w:rPr>
        <w:t>ต่อปี</w:t>
      </w:r>
      <w:r w:rsidR="004A7769" w:rsidRPr="00BC1AC1">
        <w:rPr>
          <w:rFonts w:ascii="Angsana New" w:hAnsi="Angsana New"/>
          <w:spacing w:val="-6"/>
          <w:sz w:val="30"/>
          <w:szCs w:val="30"/>
        </w:rPr>
        <w:t xml:space="preserve"> </w:t>
      </w:r>
      <w:r w:rsidR="004A7769" w:rsidRPr="00BC1AC1">
        <w:rPr>
          <w:rFonts w:ascii="Angsana New" w:hAnsi="Angsana New"/>
          <w:i/>
          <w:iCs/>
          <w:spacing w:val="-6"/>
          <w:sz w:val="30"/>
          <w:szCs w:val="30"/>
        </w:rPr>
        <w:t>(256</w:t>
      </w:r>
      <w:r w:rsidR="00CC2F87" w:rsidRPr="00BC1AC1">
        <w:rPr>
          <w:rFonts w:ascii="Angsana New" w:hAnsi="Angsana New"/>
          <w:i/>
          <w:iCs/>
          <w:spacing w:val="-6"/>
          <w:sz w:val="30"/>
          <w:szCs w:val="30"/>
        </w:rPr>
        <w:t>6</w:t>
      </w:r>
      <w:r w:rsidR="004A7769" w:rsidRPr="00BC1AC1">
        <w:rPr>
          <w:rFonts w:ascii="Angsana New" w:hAnsi="Angsana New"/>
          <w:i/>
          <w:iCs/>
          <w:spacing w:val="-6"/>
          <w:sz w:val="30"/>
          <w:szCs w:val="30"/>
        </w:rPr>
        <w:t xml:space="preserve">: </w:t>
      </w:r>
      <w:r w:rsidR="006742DE" w:rsidRPr="00BC1AC1">
        <w:rPr>
          <w:rFonts w:ascii="Angsana New" w:hAnsi="Angsana New" w:hint="cs"/>
          <w:i/>
          <w:iCs/>
          <w:spacing w:val="-6"/>
          <w:sz w:val="30"/>
          <w:szCs w:val="30"/>
          <w:cs/>
        </w:rPr>
        <w:t xml:space="preserve">ร้อยละ </w:t>
      </w:r>
      <w:r w:rsidR="004A7769" w:rsidRPr="00BC1AC1">
        <w:rPr>
          <w:rFonts w:ascii="Angsana New" w:hAnsi="Angsana New"/>
          <w:i/>
          <w:iCs/>
          <w:spacing w:val="-6"/>
          <w:sz w:val="30"/>
          <w:szCs w:val="30"/>
        </w:rPr>
        <w:t>4.</w:t>
      </w:r>
      <w:r w:rsidR="00CC2F87" w:rsidRPr="00BC1AC1">
        <w:rPr>
          <w:rFonts w:ascii="Angsana New" w:hAnsi="Angsana New"/>
          <w:i/>
          <w:iCs/>
          <w:spacing w:val="-6"/>
          <w:sz w:val="30"/>
          <w:szCs w:val="30"/>
        </w:rPr>
        <w:t>65</w:t>
      </w:r>
      <w:r w:rsidR="004A7769" w:rsidRPr="00BC1AC1">
        <w:rPr>
          <w:rFonts w:ascii="Angsana New" w:hAnsi="Angsana New"/>
          <w:i/>
          <w:iCs/>
          <w:spacing w:val="-6"/>
          <w:sz w:val="30"/>
          <w:szCs w:val="30"/>
        </w:rPr>
        <w:t xml:space="preserve"> </w:t>
      </w:r>
      <w:r w:rsidR="00CC2F87" w:rsidRPr="00BC1AC1">
        <w:rPr>
          <w:rFonts w:ascii="Angsana New" w:hAnsi="Angsana New"/>
          <w:i/>
          <w:iCs/>
          <w:spacing w:val="-6"/>
          <w:sz w:val="30"/>
          <w:szCs w:val="30"/>
        </w:rPr>
        <w:t>–</w:t>
      </w:r>
      <w:r w:rsidR="004A7769" w:rsidRPr="00BC1AC1">
        <w:rPr>
          <w:rFonts w:ascii="Angsana New" w:hAnsi="Angsana New"/>
          <w:i/>
          <w:iCs/>
          <w:spacing w:val="-6"/>
          <w:sz w:val="30"/>
          <w:szCs w:val="30"/>
        </w:rPr>
        <w:t xml:space="preserve"> </w:t>
      </w:r>
      <w:r w:rsidR="00CC2F87" w:rsidRPr="00BC1AC1">
        <w:rPr>
          <w:rFonts w:ascii="Angsana New" w:hAnsi="Angsana New"/>
          <w:i/>
          <w:iCs/>
          <w:spacing w:val="-6"/>
          <w:sz w:val="30"/>
          <w:szCs w:val="30"/>
        </w:rPr>
        <w:t>5.85</w:t>
      </w:r>
      <w:r w:rsidR="004A7769" w:rsidRPr="00BC1AC1">
        <w:rPr>
          <w:rFonts w:ascii="Angsana New" w:hAnsi="Angsana New" w:hint="cs"/>
          <w:i/>
          <w:iCs/>
          <w:spacing w:val="-6"/>
          <w:sz w:val="30"/>
          <w:szCs w:val="30"/>
          <w:cs/>
        </w:rPr>
        <w:t xml:space="preserve"> ต่อปี</w:t>
      </w:r>
      <w:r w:rsidR="004A7769" w:rsidRPr="00BC1AC1">
        <w:rPr>
          <w:rFonts w:ascii="Angsana New" w:hAnsi="Angsana New"/>
          <w:i/>
          <w:iCs/>
          <w:spacing w:val="-6"/>
          <w:sz w:val="30"/>
          <w:szCs w:val="30"/>
        </w:rPr>
        <w:t>)</w:t>
      </w:r>
    </w:p>
    <w:p w14:paraId="0E2CA411" w14:textId="564B22AC" w:rsidR="00807B23" w:rsidRPr="00422380" w:rsidRDefault="00807B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422380">
        <w:rPr>
          <w:rFonts w:ascii="Angsana New" w:hAnsi="Angsana New"/>
          <w:sz w:val="30"/>
          <w:szCs w:val="30"/>
        </w:rPr>
        <w:br w:type="page"/>
      </w:r>
    </w:p>
    <w:p w14:paraId="6827A519" w14:textId="0061B69C" w:rsidR="009472BF" w:rsidRPr="00422380" w:rsidRDefault="009472BF" w:rsidP="00541989">
      <w:pPr>
        <w:numPr>
          <w:ilvl w:val="0"/>
          <w:numId w:val="16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422380">
        <w:rPr>
          <w:rFonts w:ascii="Angsana New" w:hAnsi="Angsana New"/>
          <w:b/>
          <w:bCs/>
          <w:sz w:val="30"/>
          <w:szCs w:val="30"/>
          <w:cs/>
        </w:rPr>
        <w:lastRenderedPageBreak/>
        <w:t>เงินลงทุนในบริษัทย่อย</w:t>
      </w:r>
    </w:p>
    <w:p w14:paraId="2AD5845E" w14:textId="2785CED1" w:rsidR="000A6A59" w:rsidRPr="00422380" w:rsidRDefault="000A6A59" w:rsidP="001715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720"/>
        <w:rPr>
          <w:rFonts w:ascii="Angsana New" w:hAnsi="Angsana New"/>
          <w:b/>
          <w:bCs/>
          <w:sz w:val="30"/>
          <w:szCs w:val="30"/>
        </w:rPr>
      </w:pPr>
    </w:p>
    <w:tbl>
      <w:tblPr>
        <w:tblW w:w="9137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6840"/>
        <w:gridCol w:w="1080"/>
        <w:gridCol w:w="180"/>
        <w:gridCol w:w="1037"/>
      </w:tblGrid>
      <w:tr w:rsidR="00502A99" w:rsidRPr="00422380" w14:paraId="4051FC1C" w14:textId="77777777" w:rsidTr="00CC2F87">
        <w:trPr>
          <w:cantSplit/>
          <w:tblHeader/>
        </w:trPr>
        <w:tc>
          <w:tcPr>
            <w:tcW w:w="6840" w:type="dxa"/>
          </w:tcPr>
          <w:p w14:paraId="46EA4507" w14:textId="0F570718" w:rsidR="00502A99" w:rsidRPr="00422380" w:rsidRDefault="00502A99" w:rsidP="006C63BD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2297" w:type="dxa"/>
            <w:gridSpan w:val="3"/>
            <w:vAlign w:val="bottom"/>
          </w:tcPr>
          <w:p w14:paraId="08911151" w14:textId="7448B15D" w:rsidR="00502A99" w:rsidRPr="00422380" w:rsidRDefault="00502A99" w:rsidP="006C63BD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422380"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  <w:t xml:space="preserve">งบการเงินเฉพาะกิจการ </w:t>
            </w:r>
          </w:p>
        </w:tc>
      </w:tr>
      <w:tr w:rsidR="00502A99" w:rsidRPr="00422380" w14:paraId="313F994F" w14:textId="77777777" w:rsidTr="00CC2F87">
        <w:trPr>
          <w:cantSplit/>
          <w:tblHeader/>
        </w:trPr>
        <w:tc>
          <w:tcPr>
            <w:tcW w:w="6840" w:type="dxa"/>
          </w:tcPr>
          <w:p w14:paraId="2441940B" w14:textId="21A22550" w:rsidR="00502A99" w:rsidRPr="00422380" w:rsidRDefault="00502A99" w:rsidP="006C63BD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42238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สำหรับปีสิ้นสุดวันที่ </w:t>
            </w:r>
            <w:r w:rsidRPr="0042238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>3</w:t>
            </w:r>
            <w:r w:rsidR="005C5BE4" w:rsidRPr="0042238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>1</w:t>
            </w:r>
            <w:r w:rsidRPr="0042238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080" w:type="dxa"/>
            <w:vAlign w:val="bottom"/>
          </w:tcPr>
          <w:p w14:paraId="3508820A" w14:textId="1DC17AC2" w:rsidR="00502A99" w:rsidRPr="00422380" w:rsidRDefault="00502A99" w:rsidP="006C63BD">
            <w:pPr>
              <w:spacing w:line="240" w:lineRule="auto"/>
              <w:ind w:left="-53" w:right="-5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22380">
              <w:rPr>
                <w:rFonts w:ascii="Angsana New" w:hAnsi="Angsana New"/>
                <w:sz w:val="30"/>
                <w:szCs w:val="30"/>
              </w:rPr>
              <w:t>256</w:t>
            </w:r>
            <w:r w:rsidR="00CC2F87" w:rsidRPr="00422380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80" w:type="dxa"/>
            <w:vAlign w:val="bottom"/>
          </w:tcPr>
          <w:p w14:paraId="227184CA" w14:textId="77777777" w:rsidR="00502A99" w:rsidRPr="00422380" w:rsidRDefault="00502A99" w:rsidP="006C63BD">
            <w:pPr>
              <w:pStyle w:val="acctmergecolhdg"/>
              <w:spacing w:line="240" w:lineRule="auto"/>
              <w:rPr>
                <w:rFonts w:ascii="Angsana New" w:hAnsi="Angsana New"/>
                <w:b w:val="0"/>
                <w:sz w:val="30"/>
                <w:szCs w:val="30"/>
              </w:rPr>
            </w:pPr>
          </w:p>
        </w:tc>
        <w:tc>
          <w:tcPr>
            <w:tcW w:w="1037" w:type="dxa"/>
            <w:vAlign w:val="bottom"/>
          </w:tcPr>
          <w:p w14:paraId="77FFF3F9" w14:textId="67F84D67" w:rsidR="00502A99" w:rsidRPr="00422380" w:rsidRDefault="00502A99" w:rsidP="006C63BD">
            <w:pPr>
              <w:pStyle w:val="acctmergecolhdg"/>
              <w:spacing w:line="240" w:lineRule="auto"/>
              <w:ind w:firstLine="4"/>
              <w:rPr>
                <w:rFonts w:ascii="Angsana New" w:hAnsi="Angsana New"/>
                <w:b w:val="0"/>
                <w:sz w:val="30"/>
                <w:szCs w:val="30"/>
                <w:cs/>
                <w:lang w:bidi="th-TH"/>
              </w:rPr>
            </w:pPr>
            <w:r w:rsidRPr="00422380">
              <w:rPr>
                <w:rFonts w:ascii="Angsana New" w:hAnsi="Angsana New"/>
                <w:b w:val="0"/>
                <w:sz w:val="30"/>
                <w:szCs w:val="30"/>
                <w:lang w:bidi="th-TH"/>
              </w:rPr>
              <w:t>256</w:t>
            </w:r>
            <w:r w:rsidR="00CC2F87" w:rsidRPr="00422380">
              <w:rPr>
                <w:rFonts w:ascii="Angsana New" w:hAnsi="Angsana New"/>
                <w:b w:val="0"/>
                <w:sz w:val="30"/>
                <w:szCs w:val="30"/>
                <w:lang w:bidi="th-TH"/>
              </w:rPr>
              <w:t>6</w:t>
            </w:r>
          </w:p>
        </w:tc>
      </w:tr>
      <w:tr w:rsidR="00502A99" w:rsidRPr="00422380" w14:paraId="57E261BB" w14:textId="77777777" w:rsidTr="00CC2F87">
        <w:trPr>
          <w:cantSplit/>
        </w:trPr>
        <w:tc>
          <w:tcPr>
            <w:tcW w:w="6840" w:type="dxa"/>
          </w:tcPr>
          <w:p w14:paraId="6FE93D4B" w14:textId="77777777" w:rsidR="00502A99" w:rsidRPr="00422380" w:rsidRDefault="00502A99" w:rsidP="006C63BD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97" w:type="dxa"/>
            <w:gridSpan w:val="3"/>
          </w:tcPr>
          <w:p w14:paraId="793DEE0D" w14:textId="452B748A" w:rsidR="00502A99" w:rsidRPr="00422380" w:rsidRDefault="00502A99" w:rsidP="006C63BD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422380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422380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422380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CC2F87" w:rsidRPr="00422380" w14:paraId="24D7808F" w14:textId="77777777" w:rsidTr="00CC2F87">
        <w:trPr>
          <w:cantSplit/>
        </w:trPr>
        <w:tc>
          <w:tcPr>
            <w:tcW w:w="6840" w:type="dxa"/>
          </w:tcPr>
          <w:p w14:paraId="22CC2A43" w14:textId="583241C6" w:rsidR="00CC2F87" w:rsidRPr="00422380" w:rsidRDefault="00CC2F87" w:rsidP="00CC2F87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22380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422380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422380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1080" w:type="dxa"/>
          </w:tcPr>
          <w:p w14:paraId="35EF0B78" w14:textId="2C9978F7" w:rsidR="00CC2F87" w:rsidRPr="00422380" w:rsidRDefault="0026233F" w:rsidP="00CC2F87">
            <w:pPr>
              <w:pStyle w:val="acctfourfigures"/>
              <w:tabs>
                <w:tab w:val="decimal" w:pos="551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422380">
              <w:rPr>
                <w:rFonts w:ascii="Angsana New" w:hAnsi="Angsana New"/>
                <w:sz w:val="30"/>
                <w:szCs w:val="30"/>
                <w:lang w:val="en-US" w:bidi="th-TH"/>
              </w:rPr>
              <w:t>177,992</w:t>
            </w:r>
          </w:p>
        </w:tc>
        <w:tc>
          <w:tcPr>
            <w:tcW w:w="180" w:type="dxa"/>
          </w:tcPr>
          <w:p w14:paraId="2E97D363" w14:textId="77777777" w:rsidR="00CC2F87" w:rsidRPr="00422380" w:rsidRDefault="00CC2F87" w:rsidP="00CC2F87">
            <w:pPr>
              <w:pStyle w:val="acctfourfigures"/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37" w:type="dxa"/>
          </w:tcPr>
          <w:p w14:paraId="119539CF" w14:textId="5C5880C2" w:rsidR="00CC2F87" w:rsidRPr="00422380" w:rsidRDefault="00CC2F87" w:rsidP="00CC2F87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22380">
              <w:rPr>
                <w:rFonts w:ascii="Angsana New" w:hAnsi="Angsana New"/>
                <w:sz w:val="30"/>
                <w:szCs w:val="30"/>
                <w:lang w:val="en-US" w:bidi="th-TH"/>
              </w:rPr>
              <w:t>177,992</w:t>
            </w:r>
          </w:p>
        </w:tc>
      </w:tr>
      <w:tr w:rsidR="00CC2F87" w:rsidRPr="00422380" w14:paraId="70E36BC4" w14:textId="77777777" w:rsidTr="00CC2F87">
        <w:trPr>
          <w:cantSplit/>
        </w:trPr>
        <w:tc>
          <w:tcPr>
            <w:tcW w:w="6840" w:type="dxa"/>
          </w:tcPr>
          <w:p w14:paraId="1A7A3271" w14:textId="45220116" w:rsidR="00CC2F87" w:rsidRPr="00422380" w:rsidRDefault="00CC2F87" w:rsidP="00CC2F87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22380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080" w:type="dxa"/>
          </w:tcPr>
          <w:p w14:paraId="5CEDD00C" w14:textId="16C26F6E" w:rsidR="00CC2F87" w:rsidRPr="00422380" w:rsidRDefault="0026233F" w:rsidP="00437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422380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80" w:type="dxa"/>
          </w:tcPr>
          <w:p w14:paraId="2A5342A3" w14:textId="77777777" w:rsidR="00CC2F87" w:rsidRPr="00422380" w:rsidRDefault="00CC2F87" w:rsidP="00CC2F87">
            <w:pPr>
              <w:pStyle w:val="acctfourfigures"/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37" w:type="dxa"/>
          </w:tcPr>
          <w:p w14:paraId="57303EBB" w14:textId="0D017273" w:rsidR="00CC2F87" w:rsidRPr="00422380" w:rsidRDefault="00CC2F87" w:rsidP="00CC2F87">
            <w:pPr>
              <w:pStyle w:val="acctfourfigures"/>
              <w:tabs>
                <w:tab w:val="clear" w:pos="765"/>
                <w:tab w:val="decimal" w:pos="460"/>
                <w:tab w:val="decimal" w:pos="640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422380">
              <w:rPr>
                <w:rFonts w:ascii="Angsana New" w:hAnsi="Angsana New"/>
                <w:sz w:val="30"/>
                <w:szCs w:val="30"/>
                <w:lang w:val="en-US" w:bidi="th-TH"/>
              </w:rPr>
              <w:t>128,000</w:t>
            </w:r>
          </w:p>
        </w:tc>
      </w:tr>
      <w:tr w:rsidR="00CC2F87" w:rsidRPr="00422380" w14:paraId="4B68F79E" w14:textId="77777777" w:rsidTr="00CC2F87">
        <w:trPr>
          <w:cantSplit/>
        </w:trPr>
        <w:tc>
          <w:tcPr>
            <w:tcW w:w="6840" w:type="dxa"/>
          </w:tcPr>
          <w:p w14:paraId="5183DDD7" w14:textId="221500F1" w:rsidR="00CC2F87" w:rsidRPr="00422380" w:rsidRDefault="00CC2F87" w:rsidP="00CC2F87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22380">
              <w:rPr>
                <w:rFonts w:ascii="Angsana New" w:hAnsi="Angsana New" w:hint="cs"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1080" w:type="dxa"/>
          </w:tcPr>
          <w:p w14:paraId="4AE262D0" w14:textId="118A49D3" w:rsidR="00CC2F87" w:rsidRPr="00422380" w:rsidRDefault="0026233F" w:rsidP="00CC2F87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30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22380">
              <w:rPr>
                <w:rFonts w:ascii="Angsana New" w:hAnsi="Angsana New"/>
                <w:sz w:val="30"/>
                <w:szCs w:val="30"/>
                <w:lang w:bidi="th-TH"/>
              </w:rPr>
              <w:t>(21,071)</w:t>
            </w:r>
          </w:p>
        </w:tc>
        <w:tc>
          <w:tcPr>
            <w:tcW w:w="180" w:type="dxa"/>
          </w:tcPr>
          <w:p w14:paraId="69F59A01" w14:textId="77777777" w:rsidR="00CC2F87" w:rsidRPr="00422380" w:rsidRDefault="00CC2F87" w:rsidP="00CC2F87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7" w:type="dxa"/>
          </w:tcPr>
          <w:p w14:paraId="0E220D68" w14:textId="3EC7E13D" w:rsidR="00CC2F87" w:rsidRPr="00422380" w:rsidRDefault="00CC2F87" w:rsidP="00CC2F87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3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22380">
              <w:rPr>
                <w:rFonts w:ascii="Angsana New" w:hAnsi="Angsana New"/>
                <w:sz w:val="30"/>
                <w:szCs w:val="30"/>
                <w:lang w:bidi="th-TH"/>
              </w:rPr>
              <w:t>(128,000)</w:t>
            </w:r>
          </w:p>
        </w:tc>
      </w:tr>
      <w:tr w:rsidR="00CC2F87" w:rsidRPr="00422380" w14:paraId="79D1E305" w14:textId="77777777" w:rsidTr="00CC2F87">
        <w:trPr>
          <w:cantSplit/>
        </w:trPr>
        <w:tc>
          <w:tcPr>
            <w:tcW w:w="6840" w:type="dxa"/>
          </w:tcPr>
          <w:p w14:paraId="6809DE2C" w14:textId="2B6EB0CE" w:rsidR="00CC2F87" w:rsidRPr="00422380" w:rsidRDefault="00CC2F87" w:rsidP="00CC2F87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2238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2238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42238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60818E0" w14:textId="4F35989E" w:rsidR="00CC2F87" w:rsidRPr="00422380" w:rsidRDefault="008A3659" w:rsidP="00CC2F87">
            <w:pPr>
              <w:pStyle w:val="acctfourfigures"/>
              <w:tabs>
                <w:tab w:val="clear" w:pos="765"/>
                <w:tab w:val="decimal" w:pos="600"/>
                <w:tab w:val="decimal" w:pos="740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2238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156,921</w:t>
            </w:r>
          </w:p>
        </w:tc>
        <w:tc>
          <w:tcPr>
            <w:tcW w:w="180" w:type="dxa"/>
          </w:tcPr>
          <w:p w14:paraId="0FAF1D13" w14:textId="77777777" w:rsidR="00CC2F87" w:rsidRPr="00422380" w:rsidRDefault="00CC2F87" w:rsidP="00CC2F87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37" w:type="dxa"/>
            <w:tcBorders>
              <w:top w:val="single" w:sz="4" w:space="0" w:color="auto"/>
              <w:bottom w:val="double" w:sz="4" w:space="0" w:color="auto"/>
            </w:tcBorders>
          </w:tcPr>
          <w:p w14:paraId="4BFB1142" w14:textId="7015A8D1" w:rsidR="00CC2F87" w:rsidRPr="00422380" w:rsidRDefault="00CC2F87" w:rsidP="00CC2F87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238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177,992</w:t>
            </w:r>
          </w:p>
        </w:tc>
      </w:tr>
    </w:tbl>
    <w:p w14:paraId="58D7F8BE" w14:textId="1BDEB644" w:rsidR="00A93FDB" w:rsidRPr="00257112" w:rsidRDefault="00BF3EAC" w:rsidP="00A93FDB">
      <w:pPr>
        <w:pStyle w:val="NormalWeb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A75F8A">
        <w:rPr>
          <w:rFonts w:ascii="Angsana New" w:hAnsi="Angsana New" w:cs="Angsana New"/>
          <w:sz w:val="30"/>
          <w:szCs w:val="30"/>
          <w:cs/>
        </w:rPr>
        <w:t xml:space="preserve">ในปี </w:t>
      </w:r>
      <w:r w:rsidRPr="00A75F8A">
        <w:rPr>
          <w:rFonts w:ascii="Angsana New" w:hAnsi="Angsana New" w:cs="Angsana New"/>
          <w:sz w:val="30"/>
          <w:szCs w:val="30"/>
        </w:rPr>
        <w:t xml:space="preserve">2567 </w:t>
      </w:r>
      <w:r w:rsidRPr="00A75F8A">
        <w:rPr>
          <w:rFonts w:ascii="Angsana New" w:hAnsi="Angsana New" w:cs="Angsana New"/>
          <w:sz w:val="30"/>
          <w:szCs w:val="30"/>
          <w:cs/>
        </w:rPr>
        <w:t>ผู้บริหารได้มีการทบทวนและทดสอบการด้อยค่าของเงินลงทุนในบริษัท</w:t>
      </w:r>
      <w:r w:rsidR="00AA76D6" w:rsidRPr="00A75F8A">
        <w:rPr>
          <w:rFonts w:ascii="Angsana New" w:hAnsi="Angsana New" w:cs="Angsana New" w:hint="cs"/>
          <w:sz w:val="30"/>
          <w:szCs w:val="30"/>
          <w:cs/>
        </w:rPr>
        <w:t xml:space="preserve"> หาดทิพย์ ดีเวลลอปเม้นท์ จำกัด</w:t>
      </w:r>
      <w:r w:rsidRPr="00A75F8A">
        <w:rPr>
          <w:rFonts w:ascii="Angsana New" w:hAnsi="Angsana New" w:cs="Angsana New"/>
          <w:sz w:val="30"/>
          <w:szCs w:val="30"/>
          <w:cs/>
        </w:rPr>
        <w:t>ที่มีข้อบ่งชี้ของการด้อยค่า โดยกำหนดมูลค่าที่คาดว่าจะได้รับคืนของเงินลงทุนในบริษัทย่อย โดยใช้วิธีประมาณการคิดลดกระแสเงินสดในอนาคต โดยใช้ข้อสมมติซึ่งอ้างอิงจาก</w:t>
      </w:r>
      <w:r w:rsidRPr="00D812F0">
        <w:rPr>
          <w:rFonts w:ascii="Angsana New" w:hAnsi="Angsana New" w:cs="Angsana New"/>
          <w:sz w:val="30"/>
          <w:szCs w:val="30"/>
          <w:cs/>
        </w:rPr>
        <w:t>แนวโน้มผล</w:t>
      </w:r>
      <w:r w:rsidR="005F6F30" w:rsidRPr="00D812F0">
        <w:rPr>
          <w:rFonts w:ascii="Angsana New" w:hAnsi="Angsana New" w:cs="Angsana New" w:hint="cs"/>
          <w:sz w:val="30"/>
          <w:szCs w:val="30"/>
          <w:cs/>
        </w:rPr>
        <w:t>การดำเนินงาน</w:t>
      </w:r>
      <w:r w:rsidRPr="00D812F0">
        <w:rPr>
          <w:rFonts w:ascii="Angsana New" w:hAnsi="Angsana New" w:cs="Angsana New"/>
          <w:sz w:val="30"/>
          <w:szCs w:val="30"/>
          <w:cs/>
        </w:rPr>
        <w:t xml:space="preserve"> โดยคำนึงถึง</w:t>
      </w:r>
      <w:r w:rsidRPr="00A75F8A">
        <w:rPr>
          <w:rFonts w:ascii="Angsana New" w:hAnsi="Angsana New" w:cs="Angsana New"/>
          <w:sz w:val="30"/>
          <w:szCs w:val="30"/>
          <w:cs/>
        </w:rPr>
        <w:t>ผล</w:t>
      </w:r>
      <w:r w:rsidR="00301342" w:rsidRPr="00A75F8A">
        <w:rPr>
          <w:rFonts w:ascii="Angsana New" w:hAnsi="Angsana New" w:cs="Angsana New" w:hint="cs"/>
          <w:sz w:val="30"/>
          <w:szCs w:val="30"/>
          <w:cs/>
        </w:rPr>
        <w:t>การดำเนินงาน</w:t>
      </w:r>
      <w:r w:rsidRPr="00A75F8A">
        <w:rPr>
          <w:rFonts w:ascii="Angsana New" w:hAnsi="Angsana New" w:cs="Angsana New"/>
          <w:sz w:val="30"/>
          <w:szCs w:val="30"/>
          <w:cs/>
        </w:rPr>
        <w:t>ในอดีตและปรับปรุงด้วยแนวโน้มการเจริญเติบโตของรายได้</w:t>
      </w:r>
      <w:r w:rsidR="00301342" w:rsidRPr="00A75F8A">
        <w:rPr>
          <w:rFonts w:ascii="Angsana New" w:hAnsi="Angsana New" w:cs="Angsana New" w:hint="cs"/>
          <w:sz w:val="30"/>
          <w:szCs w:val="30"/>
          <w:cs/>
        </w:rPr>
        <w:t>ในอนาคต</w:t>
      </w:r>
      <w:r w:rsidRPr="00A75F8A">
        <w:rPr>
          <w:rFonts w:ascii="Angsana New" w:hAnsi="Angsana New" w:cs="Angsana New"/>
          <w:sz w:val="30"/>
          <w:szCs w:val="30"/>
          <w:cs/>
        </w:rPr>
        <w:t xml:space="preserve"> โดยใช้อัตราคิดลดร้อยละ</w:t>
      </w:r>
      <w:r w:rsidR="007A4122" w:rsidRPr="00A75F8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7A4122" w:rsidRPr="00A75F8A">
        <w:rPr>
          <w:rFonts w:ascii="Angsana New" w:hAnsi="Angsana New" w:cs="Angsana New"/>
          <w:sz w:val="30"/>
          <w:szCs w:val="30"/>
        </w:rPr>
        <w:t>7.63</w:t>
      </w:r>
      <w:r w:rsidR="00AA76D6" w:rsidRPr="00A75F8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3F2399">
        <w:rPr>
          <w:rFonts w:ascii="Angsana New" w:hAnsi="Angsana New" w:cs="Angsana New" w:hint="cs"/>
          <w:sz w:val="30"/>
          <w:szCs w:val="30"/>
          <w:cs/>
        </w:rPr>
        <w:t>เนื่องจากมูลค่าตามบัญชีสูงกว่ามูลค่าที่จะได้รับคืนบริษัทจึง</w:t>
      </w:r>
      <w:r w:rsidR="00AA76D6" w:rsidRPr="00A75F8A">
        <w:rPr>
          <w:rFonts w:ascii="Angsana New" w:hAnsi="Angsana New" w:cs="Angsana New"/>
          <w:sz w:val="30"/>
          <w:szCs w:val="30"/>
          <w:cs/>
        </w:rPr>
        <w:t xml:space="preserve">บันทึกขาดทุนจากการด้อยค่าจำนวน </w:t>
      </w:r>
      <w:r w:rsidR="00AA76D6" w:rsidRPr="00A75F8A">
        <w:rPr>
          <w:rFonts w:ascii="Angsana New" w:hAnsi="Angsana New" w:cs="Angsana New"/>
          <w:sz w:val="30"/>
          <w:szCs w:val="30"/>
        </w:rPr>
        <w:t>21.1</w:t>
      </w:r>
      <w:r w:rsidR="00AB33F2">
        <w:rPr>
          <w:rFonts w:ascii="Angsana New" w:hAnsi="Angsana New" w:cs="Angsana New"/>
          <w:sz w:val="30"/>
          <w:szCs w:val="30"/>
        </w:rPr>
        <w:t>0</w:t>
      </w:r>
      <w:r w:rsidR="00AA76D6" w:rsidRPr="00A75F8A">
        <w:rPr>
          <w:rFonts w:ascii="Angsana New" w:hAnsi="Angsana New" w:cs="Angsana New"/>
          <w:sz w:val="30"/>
          <w:szCs w:val="30"/>
        </w:rPr>
        <w:t xml:space="preserve"> </w:t>
      </w:r>
      <w:r w:rsidR="00AA76D6" w:rsidRPr="00A75F8A">
        <w:rPr>
          <w:rFonts w:ascii="Angsana New" w:hAnsi="Angsana New" w:cs="Angsana New"/>
          <w:sz w:val="30"/>
          <w:szCs w:val="30"/>
          <w:cs/>
        </w:rPr>
        <w:t>ล้านบาทในงบกำไรขาดทุนเบ็ดเสร็จ</w:t>
      </w:r>
      <w:r w:rsidR="003F2399">
        <w:rPr>
          <w:rFonts w:ascii="Angsana New" w:hAnsi="Angsana New" w:cs="Angsana New" w:hint="cs"/>
          <w:sz w:val="30"/>
          <w:szCs w:val="30"/>
          <w:cs/>
        </w:rPr>
        <w:t>เฉพาะกิจการ</w:t>
      </w:r>
      <w:r w:rsidR="00AA76D6" w:rsidRPr="00A75F8A">
        <w:rPr>
          <w:rFonts w:ascii="Angsana New" w:hAnsi="Angsana New" w:cs="Angsana New"/>
          <w:sz w:val="30"/>
          <w:szCs w:val="30"/>
          <w:cs/>
        </w:rPr>
        <w:t xml:space="preserve">สำหรับปีสิ้นสุดวันที่ </w:t>
      </w:r>
      <w:r w:rsidR="00AA76D6" w:rsidRPr="00A75F8A">
        <w:rPr>
          <w:rFonts w:ascii="Angsana New" w:hAnsi="Angsana New" w:cs="Angsana New"/>
          <w:sz w:val="30"/>
          <w:szCs w:val="30"/>
        </w:rPr>
        <w:t xml:space="preserve">31 </w:t>
      </w:r>
      <w:r w:rsidR="00AA76D6" w:rsidRPr="00A75F8A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AA76D6" w:rsidRPr="00A75F8A">
        <w:rPr>
          <w:rFonts w:ascii="Angsana New" w:hAnsi="Angsana New" w:cs="Angsana New"/>
          <w:sz w:val="30"/>
          <w:szCs w:val="30"/>
        </w:rPr>
        <w:t>2567</w:t>
      </w:r>
    </w:p>
    <w:p w14:paraId="6B0C2B52" w14:textId="27E15835" w:rsidR="004A60E9" w:rsidRPr="00422380" w:rsidRDefault="002A42CB" w:rsidP="00BB4CB0">
      <w:pPr>
        <w:pStyle w:val="NormalWeb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422380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Pr="00422380">
        <w:rPr>
          <w:rFonts w:ascii="Angsana New" w:hAnsi="Angsana New" w:cs="Angsana New"/>
          <w:sz w:val="30"/>
          <w:szCs w:val="30"/>
        </w:rPr>
        <w:t xml:space="preserve">13 </w:t>
      </w:r>
      <w:r w:rsidRPr="00422380">
        <w:rPr>
          <w:rFonts w:ascii="Angsana New" w:hAnsi="Angsana New" w:cs="Angsana New"/>
          <w:sz w:val="30"/>
          <w:szCs w:val="30"/>
          <w:cs/>
        </w:rPr>
        <w:t xml:space="preserve">กุมภาพันธ์ </w:t>
      </w:r>
      <w:r w:rsidRPr="00422380">
        <w:rPr>
          <w:rFonts w:ascii="Angsana New" w:hAnsi="Angsana New" w:cs="Angsana New"/>
          <w:sz w:val="30"/>
          <w:szCs w:val="30"/>
        </w:rPr>
        <w:t xml:space="preserve">2566 </w:t>
      </w:r>
      <w:r w:rsidRPr="00422380">
        <w:rPr>
          <w:rFonts w:ascii="Angsana New" w:hAnsi="Angsana New" w:cs="Angsana New"/>
          <w:sz w:val="30"/>
          <w:szCs w:val="30"/>
          <w:cs/>
        </w:rPr>
        <w:t xml:space="preserve">ที่ประชุมคณะกรรมการบริษัทได้มีมติอนุมัติเลิกกิจการทั้งสิ้น </w:t>
      </w:r>
      <w:r w:rsidRPr="00422380">
        <w:rPr>
          <w:rFonts w:ascii="Angsana New" w:hAnsi="Angsana New" w:cs="Angsana New"/>
          <w:sz w:val="30"/>
          <w:szCs w:val="30"/>
        </w:rPr>
        <w:t xml:space="preserve">3 </w:t>
      </w:r>
      <w:r w:rsidRPr="00422380">
        <w:rPr>
          <w:rFonts w:ascii="Angsana New" w:hAnsi="Angsana New" w:cs="Angsana New"/>
          <w:sz w:val="30"/>
          <w:szCs w:val="30"/>
          <w:cs/>
        </w:rPr>
        <w:t xml:space="preserve">บริษัท ได้แก่ บริษัทหาดทิพย์ คอมเมอร์เชียล จำกัด บริษัท หาดทิพย์ ฟู้ด แอนด์ เบฟเวอร์เรจเจส จำกัด และบริษัท กินดีอยู่ดี </w:t>
      </w:r>
      <w:r w:rsidRPr="00422380">
        <w:rPr>
          <w:rFonts w:ascii="Angsana New" w:hAnsi="Angsana New" w:cs="Angsana New"/>
          <w:sz w:val="30"/>
          <w:szCs w:val="30"/>
        </w:rPr>
        <w:t xml:space="preserve">2020 </w:t>
      </w:r>
      <w:r w:rsidRPr="00422380">
        <w:rPr>
          <w:rFonts w:ascii="Angsana New" w:hAnsi="Angsana New" w:cs="Angsana New"/>
          <w:sz w:val="30"/>
          <w:szCs w:val="30"/>
          <w:cs/>
        </w:rPr>
        <w:t>จำกัดซึ่งเป็นบริษัทย่อยของบริษัท</w:t>
      </w:r>
    </w:p>
    <w:p w14:paraId="01CF3837" w14:textId="4B45BDD1" w:rsidR="00167235" w:rsidRPr="00301342" w:rsidRDefault="00F32AD7" w:rsidP="00301342">
      <w:pPr>
        <w:pStyle w:val="NormalWeb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422380">
        <w:rPr>
          <w:rFonts w:ascii="Angsana New" w:hAnsi="Angsana New" w:cs="Angsana New"/>
          <w:sz w:val="30"/>
          <w:szCs w:val="30"/>
          <w:cs/>
        </w:rPr>
        <w:t xml:space="preserve">ในปี </w:t>
      </w:r>
      <w:r w:rsidRPr="00422380">
        <w:rPr>
          <w:rFonts w:ascii="Angsana New" w:hAnsi="Angsana New" w:cs="Angsana New"/>
          <w:sz w:val="30"/>
          <w:szCs w:val="30"/>
        </w:rPr>
        <w:t xml:space="preserve">2566 </w:t>
      </w:r>
      <w:r w:rsidRPr="00422380">
        <w:rPr>
          <w:rFonts w:ascii="Angsana New" w:hAnsi="Angsana New" w:cs="Angsana New"/>
          <w:sz w:val="30"/>
          <w:szCs w:val="30"/>
          <w:cs/>
        </w:rPr>
        <w:t xml:space="preserve">บริษัทมีมติยกหนี้เงินให้กู้ยืมแก่บริษัทย่อยสองแห่งและตัดจำหน่ายหนี้สูญเป็นจำนวนเงินทั้งสิ้น </w:t>
      </w:r>
      <w:r w:rsidRPr="00422380">
        <w:rPr>
          <w:rFonts w:ascii="Angsana New" w:hAnsi="Angsana New" w:cs="Angsana New"/>
          <w:sz w:val="30"/>
          <w:szCs w:val="30"/>
        </w:rPr>
        <w:t xml:space="preserve">128 </w:t>
      </w:r>
      <w:r w:rsidRPr="00422380">
        <w:rPr>
          <w:rFonts w:ascii="Angsana New" w:hAnsi="Angsana New" w:cs="Angsana New"/>
          <w:sz w:val="30"/>
          <w:szCs w:val="30"/>
          <w:cs/>
        </w:rPr>
        <w:t>ล้านบาท บริษัทบันทึกรายการดังกล่าวเป็นเงินลงทุนในบริษัทย่อย พร้อมทั้ง</w:t>
      </w:r>
      <w:r w:rsidRPr="004D23AC">
        <w:rPr>
          <w:rFonts w:ascii="Angsana New" w:hAnsi="Angsana New" w:cs="Angsana New"/>
          <w:sz w:val="30"/>
          <w:szCs w:val="30"/>
          <w:cs/>
        </w:rPr>
        <w:t>บันทึกขาดทุนจาก</w:t>
      </w:r>
      <w:r w:rsidR="00D35B7A" w:rsidRPr="004D23AC">
        <w:rPr>
          <w:rFonts w:ascii="Angsana New" w:hAnsi="Angsana New" w:cs="Angsana New" w:hint="cs"/>
          <w:sz w:val="30"/>
          <w:szCs w:val="30"/>
          <w:cs/>
        </w:rPr>
        <w:t>การด้อยค่า</w:t>
      </w:r>
      <w:r w:rsidRPr="004D23AC">
        <w:rPr>
          <w:rFonts w:ascii="Angsana New" w:hAnsi="Angsana New" w:cs="Angsana New"/>
          <w:sz w:val="30"/>
          <w:szCs w:val="30"/>
          <w:cs/>
        </w:rPr>
        <w:t>เงินล</w:t>
      </w:r>
      <w:r w:rsidRPr="00422380">
        <w:rPr>
          <w:rFonts w:ascii="Angsana New" w:hAnsi="Angsana New" w:cs="Angsana New"/>
          <w:sz w:val="30"/>
          <w:szCs w:val="30"/>
          <w:cs/>
        </w:rPr>
        <w:t xml:space="preserve">งทุนในบริษัทย่อยในงบกำไรขาดทุนเบ็ดเสร็จเฉพาะกิจการสำหรับปีสิ้นสุดวันที่ </w:t>
      </w:r>
      <w:r w:rsidRPr="00422380">
        <w:rPr>
          <w:rFonts w:ascii="Angsana New" w:hAnsi="Angsana New" w:cs="Angsana New"/>
          <w:sz w:val="30"/>
          <w:szCs w:val="30"/>
        </w:rPr>
        <w:t xml:space="preserve">31 </w:t>
      </w:r>
      <w:r w:rsidRPr="00422380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422380">
        <w:rPr>
          <w:rFonts w:ascii="Angsana New" w:hAnsi="Angsana New" w:cs="Angsana New"/>
          <w:sz w:val="30"/>
          <w:szCs w:val="30"/>
        </w:rPr>
        <w:t xml:space="preserve">2566 </w:t>
      </w:r>
      <w:r w:rsidRPr="00422380">
        <w:rPr>
          <w:rFonts w:ascii="Angsana New" w:hAnsi="Angsana New" w:cs="Angsana New"/>
          <w:sz w:val="30"/>
          <w:szCs w:val="30"/>
          <w:cs/>
        </w:rPr>
        <w:t xml:space="preserve">เป็นจำนวนเงิน </w:t>
      </w:r>
      <w:r w:rsidRPr="00422380">
        <w:rPr>
          <w:rFonts w:ascii="Angsana New" w:hAnsi="Angsana New" w:cs="Angsana New"/>
          <w:sz w:val="30"/>
          <w:szCs w:val="30"/>
        </w:rPr>
        <w:t xml:space="preserve">128 </w:t>
      </w:r>
      <w:r w:rsidRPr="00422380">
        <w:rPr>
          <w:rFonts w:ascii="Angsana New" w:hAnsi="Angsana New" w:cs="Angsana New"/>
          <w:sz w:val="30"/>
          <w:szCs w:val="30"/>
          <w:cs/>
        </w:rPr>
        <w:t xml:space="preserve">ล้านบาท (ดูหมายเหตุข้อ </w:t>
      </w:r>
      <w:r w:rsidRPr="00422380">
        <w:rPr>
          <w:rFonts w:ascii="Angsana New" w:hAnsi="Angsana New" w:cs="Angsana New"/>
          <w:sz w:val="30"/>
          <w:szCs w:val="30"/>
        </w:rPr>
        <w:t>4)</w:t>
      </w:r>
    </w:p>
    <w:p w14:paraId="3F008E5E" w14:textId="38DF5AE1" w:rsidR="00301342" w:rsidRPr="00A75F8A" w:rsidRDefault="00301342" w:rsidP="003013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5"/>
        <w:jc w:val="thaiDistribute"/>
        <w:rPr>
          <w:rFonts w:asciiTheme="majorBidi" w:hAnsiTheme="majorBidi"/>
          <w:sz w:val="30"/>
          <w:szCs w:val="30"/>
        </w:rPr>
      </w:pPr>
      <w:r w:rsidRPr="00A75F8A">
        <w:rPr>
          <w:rFonts w:asciiTheme="majorBidi" w:hAnsiTheme="majorBidi"/>
          <w:sz w:val="30"/>
          <w:szCs w:val="30"/>
          <w:cs/>
        </w:rPr>
        <w:t xml:space="preserve">เมื่อวันที่ </w:t>
      </w:r>
      <w:r w:rsidRPr="00A75F8A">
        <w:rPr>
          <w:rFonts w:asciiTheme="majorBidi" w:hAnsiTheme="majorBidi"/>
          <w:sz w:val="30"/>
          <w:szCs w:val="30"/>
        </w:rPr>
        <w:t>10</w:t>
      </w:r>
      <w:r w:rsidRPr="00A75F8A">
        <w:rPr>
          <w:rFonts w:asciiTheme="majorBidi" w:hAnsiTheme="majorBidi"/>
          <w:sz w:val="30"/>
          <w:szCs w:val="30"/>
          <w:cs/>
        </w:rPr>
        <w:t xml:space="preserve"> กรกฎาคม </w:t>
      </w:r>
      <w:r w:rsidRPr="00A75F8A">
        <w:rPr>
          <w:rFonts w:asciiTheme="majorBidi" w:hAnsiTheme="majorBidi"/>
          <w:sz w:val="30"/>
          <w:szCs w:val="30"/>
        </w:rPr>
        <w:t>2567</w:t>
      </w:r>
      <w:r w:rsidRPr="00A75F8A">
        <w:rPr>
          <w:rFonts w:asciiTheme="majorBidi" w:hAnsiTheme="majorBidi"/>
          <w:sz w:val="30"/>
          <w:szCs w:val="30"/>
          <w:cs/>
        </w:rPr>
        <w:t xml:space="preserve"> ที่ประชุมวิสามัญผู้ถือหุ้นของบริษัทย่อย ได้มีมติอนุมัติเลิกกิจการบริษัท กินดีอยู่ดี </w:t>
      </w:r>
      <w:r w:rsidRPr="00A75F8A">
        <w:rPr>
          <w:rFonts w:asciiTheme="majorBidi" w:hAnsiTheme="majorBidi"/>
          <w:sz w:val="30"/>
          <w:szCs w:val="30"/>
        </w:rPr>
        <w:t>2020</w:t>
      </w:r>
      <w:r w:rsidRPr="00A75F8A">
        <w:rPr>
          <w:rFonts w:asciiTheme="majorBidi" w:hAnsiTheme="majorBidi"/>
          <w:sz w:val="30"/>
          <w:szCs w:val="30"/>
          <w:cs/>
        </w:rPr>
        <w:t xml:space="preserve"> จำกัด เนื่องจากมีผลขาดทุนจากการดำเนินงานอย่างต่อเนื่อง และบริษัท</w:t>
      </w:r>
      <w:r w:rsidRPr="00A75F8A">
        <w:rPr>
          <w:rFonts w:asciiTheme="majorBidi" w:hAnsiTheme="majorBidi" w:hint="cs"/>
          <w:sz w:val="30"/>
          <w:szCs w:val="30"/>
          <w:cs/>
        </w:rPr>
        <w:t>ย่อย</w:t>
      </w:r>
      <w:r w:rsidRPr="00A75F8A">
        <w:rPr>
          <w:rFonts w:asciiTheme="majorBidi" w:hAnsiTheme="majorBidi"/>
          <w:sz w:val="30"/>
          <w:szCs w:val="30"/>
          <w:cs/>
        </w:rPr>
        <w:t xml:space="preserve">ได้ดำเนินการจดทะเบียนเลิกบริษัทกับกระทรวงพาณิชย์แล้วเมื่อวันที่ </w:t>
      </w:r>
      <w:r w:rsidRPr="00A75F8A">
        <w:rPr>
          <w:rFonts w:asciiTheme="majorBidi" w:hAnsiTheme="majorBidi"/>
          <w:sz w:val="30"/>
          <w:szCs w:val="30"/>
        </w:rPr>
        <w:t>16</w:t>
      </w:r>
      <w:r w:rsidRPr="00A75F8A">
        <w:rPr>
          <w:rFonts w:asciiTheme="majorBidi" w:hAnsiTheme="majorBidi"/>
          <w:sz w:val="30"/>
          <w:szCs w:val="30"/>
          <w:cs/>
        </w:rPr>
        <w:t xml:space="preserve"> กรกฎาคม </w:t>
      </w:r>
      <w:r w:rsidRPr="00A75F8A">
        <w:rPr>
          <w:rFonts w:asciiTheme="majorBidi" w:hAnsiTheme="majorBidi"/>
          <w:sz w:val="30"/>
          <w:szCs w:val="30"/>
        </w:rPr>
        <w:t>2567</w:t>
      </w:r>
    </w:p>
    <w:p w14:paraId="13627785" w14:textId="77777777" w:rsidR="00301342" w:rsidRPr="00A75F8A" w:rsidRDefault="00301342" w:rsidP="003013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5"/>
        <w:jc w:val="thaiDistribute"/>
        <w:rPr>
          <w:rFonts w:asciiTheme="majorBidi" w:hAnsiTheme="majorBidi"/>
          <w:sz w:val="30"/>
          <w:szCs w:val="30"/>
        </w:rPr>
      </w:pPr>
    </w:p>
    <w:p w14:paraId="438FE988" w14:textId="311F4893" w:rsidR="00301342" w:rsidRDefault="00301342" w:rsidP="003013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5"/>
        <w:jc w:val="thaiDistribute"/>
        <w:rPr>
          <w:rFonts w:asciiTheme="majorBidi" w:hAnsiTheme="majorBidi"/>
          <w:sz w:val="30"/>
          <w:szCs w:val="30"/>
        </w:rPr>
      </w:pPr>
      <w:r w:rsidRPr="00A75F8A">
        <w:rPr>
          <w:rFonts w:asciiTheme="majorBidi" w:hAnsiTheme="majorBidi"/>
          <w:sz w:val="30"/>
          <w:szCs w:val="30"/>
          <w:cs/>
        </w:rPr>
        <w:t xml:space="preserve">เมื่อวันที่ </w:t>
      </w:r>
      <w:r w:rsidRPr="00A75F8A">
        <w:rPr>
          <w:rFonts w:asciiTheme="majorBidi" w:hAnsiTheme="majorBidi"/>
          <w:sz w:val="30"/>
          <w:szCs w:val="30"/>
        </w:rPr>
        <w:t>11</w:t>
      </w:r>
      <w:r w:rsidRPr="00A75F8A">
        <w:rPr>
          <w:rFonts w:asciiTheme="majorBidi" w:hAnsiTheme="majorBidi"/>
          <w:sz w:val="30"/>
          <w:szCs w:val="30"/>
          <w:cs/>
        </w:rPr>
        <w:t xml:space="preserve"> </w:t>
      </w:r>
      <w:r w:rsidRPr="00A75F8A">
        <w:rPr>
          <w:rFonts w:asciiTheme="majorBidi" w:hAnsiTheme="majorBidi" w:hint="cs"/>
          <w:sz w:val="30"/>
          <w:szCs w:val="30"/>
          <w:cs/>
        </w:rPr>
        <w:t>ตุลาคม</w:t>
      </w:r>
      <w:r w:rsidRPr="00A75F8A">
        <w:rPr>
          <w:rFonts w:asciiTheme="majorBidi" w:hAnsiTheme="majorBidi"/>
          <w:sz w:val="30"/>
          <w:szCs w:val="30"/>
          <w:cs/>
        </w:rPr>
        <w:t xml:space="preserve"> </w:t>
      </w:r>
      <w:r w:rsidRPr="00A75F8A">
        <w:rPr>
          <w:rFonts w:asciiTheme="majorBidi" w:hAnsiTheme="majorBidi"/>
          <w:sz w:val="30"/>
          <w:szCs w:val="30"/>
        </w:rPr>
        <w:t>2567</w:t>
      </w:r>
      <w:r w:rsidRPr="00A75F8A">
        <w:rPr>
          <w:rFonts w:asciiTheme="majorBidi" w:hAnsiTheme="majorBidi"/>
          <w:sz w:val="30"/>
          <w:szCs w:val="30"/>
          <w:cs/>
        </w:rPr>
        <w:t xml:space="preserve"> ที่ประชุมวิสามัญผู้ถือหุ้นของบริษัทย่อย ได้มีมติอนุมัติ</w:t>
      </w:r>
      <w:r w:rsidRPr="00A75F8A">
        <w:rPr>
          <w:rFonts w:asciiTheme="majorBidi" w:hAnsiTheme="majorBidi" w:hint="cs"/>
          <w:sz w:val="30"/>
          <w:szCs w:val="30"/>
          <w:cs/>
        </w:rPr>
        <w:t>การชำระบัญชีของ</w:t>
      </w:r>
      <w:r w:rsidRPr="00A75F8A">
        <w:rPr>
          <w:rFonts w:asciiTheme="majorBidi" w:hAnsiTheme="majorBidi"/>
          <w:sz w:val="30"/>
          <w:szCs w:val="30"/>
          <w:cs/>
        </w:rPr>
        <w:t xml:space="preserve">บริษัท กินดีอยู่ดี </w:t>
      </w:r>
      <w:r w:rsidRPr="00A75F8A">
        <w:rPr>
          <w:rFonts w:asciiTheme="majorBidi" w:hAnsiTheme="majorBidi"/>
          <w:sz w:val="30"/>
          <w:szCs w:val="30"/>
        </w:rPr>
        <w:t>2020</w:t>
      </w:r>
      <w:r w:rsidRPr="00A75F8A">
        <w:rPr>
          <w:rFonts w:asciiTheme="majorBidi" w:hAnsiTheme="majorBidi"/>
          <w:sz w:val="30"/>
          <w:szCs w:val="30"/>
          <w:cs/>
        </w:rPr>
        <w:t xml:space="preserve"> จำกัด </w:t>
      </w:r>
      <w:r w:rsidRPr="00A75F8A">
        <w:rPr>
          <w:rFonts w:asciiTheme="majorBidi" w:hAnsiTheme="majorBidi" w:hint="cs"/>
          <w:sz w:val="30"/>
          <w:szCs w:val="30"/>
          <w:cs/>
        </w:rPr>
        <w:t>โดย</w:t>
      </w:r>
      <w:r w:rsidRPr="00A75F8A">
        <w:rPr>
          <w:rFonts w:asciiTheme="majorBidi" w:hAnsiTheme="majorBidi"/>
          <w:sz w:val="30"/>
          <w:szCs w:val="30"/>
          <w:cs/>
        </w:rPr>
        <w:t>ได้ดำเ</w:t>
      </w:r>
      <w:r w:rsidRPr="00A75F8A">
        <w:rPr>
          <w:rFonts w:asciiTheme="majorBidi" w:hAnsiTheme="majorBidi" w:hint="cs"/>
          <w:sz w:val="30"/>
          <w:szCs w:val="30"/>
          <w:cs/>
        </w:rPr>
        <w:t>นินการชำระบัญชีเสร็จสิ้นแล้ว</w:t>
      </w:r>
    </w:p>
    <w:p w14:paraId="085D032A" w14:textId="50B684B7" w:rsidR="00301342" w:rsidRPr="00422380" w:rsidRDefault="00301342" w:rsidP="00F04C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  <w:sectPr w:rsidR="00301342" w:rsidRPr="00422380" w:rsidSect="0068236A">
          <w:headerReference w:type="default" r:id="rId11"/>
          <w:footerReference w:type="default" r:id="rId12"/>
          <w:headerReference w:type="first" r:id="rId13"/>
          <w:footerReference w:type="first" r:id="rId14"/>
          <w:type w:val="nextColumn"/>
          <w:pgSz w:w="11909" w:h="16834" w:code="9"/>
          <w:pgMar w:top="691" w:right="1152" w:bottom="576" w:left="1152" w:header="720" w:footer="720" w:gutter="0"/>
          <w:paperSrc w:first="7" w:other="7"/>
          <w:pgNumType w:start="18"/>
          <w:cols w:space="720"/>
        </w:sectPr>
      </w:pPr>
    </w:p>
    <w:tbl>
      <w:tblPr>
        <w:tblW w:w="14519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064"/>
        <w:gridCol w:w="2064"/>
        <w:gridCol w:w="719"/>
        <w:gridCol w:w="180"/>
        <w:gridCol w:w="720"/>
        <w:gridCol w:w="180"/>
        <w:gridCol w:w="717"/>
        <w:gridCol w:w="183"/>
        <w:gridCol w:w="720"/>
        <w:gridCol w:w="180"/>
        <w:gridCol w:w="720"/>
        <w:gridCol w:w="180"/>
        <w:gridCol w:w="818"/>
        <w:gridCol w:w="180"/>
        <w:gridCol w:w="808"/>
        <w:gridCol w:w="182"/>
        <w:gridCol w:w="630"/>
        <w:gridCol w:w="180"/>
        <w:gridCol w:w="635"/>
        <w:gridCol w:w="265"/>
        <w:gridCol w:w="540"/>
        <w:gridCol w:w="180"/>
        <w:gridCol w:w="635"/>
        <w:gridCol w:w="178"/>
        <w:gridCol w:w="661"/>
      </w:tblGrid>
      <w:tr w:rsidR="004C5D2B" w:rsidRPr="00422380" w14:paraId="0A87FE87" w14:textId="77777777" w:rsidTr="00863AFF">
        <w:trPr>
          <w:cantSplit/>
          <w:trHeight w:val="16"/>
          <w:tblHeader/>
        </w:trPr>
        <w:tc>
          <w:tcPr>
            <w:tcW w:w="14519" w:type="dxa"/>
            <w:gridSpan w:val="25"/>
          </w:tcPr>
          <w:p w14:paraId="555A76AF" w14:textId="575A7D8E" w:rsidR="004C5D2B" w:rsidRPr="00422380" w:rsidRDefault="004C5D2B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5" w:right="-6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2238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lastRenderedPageBreak/>
              <w:t>งบการเงินเฉพาะกิจการ</w:t>
            </w:r>
          </w:p>
        </w:tc>
      </w:tr>
      <w:tr w:rsidR="00C2287B" w:rsidRPr="00422380" w14:paraId="396637A3" w14:textId="77777777" w:rsidTr="00863AFF">
        <w:trPr>
          <w:cantSplit/>
          <w:trHeight w:val="163"/>
          <w:tblHeader/>
        </w:trPr>
        <w:tc>
          <w:tcPr>
            <w:tcW w:w="2064" w:type="dxa"/>
            <w:vAlign w:val="bottom"/>
          </w:tcPr>
          <w:p w14:paraId="1E3C4A8D" w14:textId="77777777" w:rsidR="004C5D2B" w:rsidRPr="00422380" w:rsidRDefault="004C5D2B" w:rsidP="00B70742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64" w:type="dxa"/>
          </w:tcPr>
          <w:p w14:paraId="0A04BDF8" w14:textId="77777777" w:rsidR="004C5D2B" w:rsidRPr="00422380" w:rsidRDefault="004C5D2B" w:rsidP="00B70742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2F89627" w14:textId="28B7FF85" w:rsidR="004C5D2B" w:rsidRPr="00422380" w:rsidRDefault="004C5D2B" w:rsidP="00B70742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22380">
              <w:rPr>
                <w:rFonts w:asciiTheme="majorBidi" w:hAnsiTheme="majorBidi" w:cstheme="majorBidi"/>
                <w:sz w:val="24"/>
                <w:szCs w:val="24"/>
                <w:cs/>
              </w:rPr>
              <w:t>ลักษณะธุรกิจ</w:t>
            </w:r>
            <w:r w:rsidRPr="00422380">
              <w:rPr>
                <w:rFonts w:asciiTheme="majorBidi" w:hAnsiTheme="majorBidi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619" w:type="dxa"/>
            <w:gridSpan w:val="3"/>
          </w:tcPr>
          <w:p w14:paraId="2E86D65F" w14:textId="77777777" w:rsidR="004C5D2B" w:rsidRPr="00422380" w:rsidRDefault="004C5D2B" w:rsidP="00B70742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22380">
              <w:rPr>
                <w:rFonts w:asciiTheme="majorBidi" w:hAnsiTheme="majorBidi" w:cstheme="majorBidi"/>
                <w:sz w:val="24"/>
                <w:szCs w:val="24"/>
                <w:cs/>
              </w:rPr>
              <w:t>สัดส่วน</w:t>
            </w:r>
          </w:p>
          <w:p w14:paraId="05DABA94" w14:textId="18DE7E42" w:rsidR="004C5D2B" w:rsidRPr="00422380" w:rsidRDefault="004C5D2B" w:rsidP="00B70742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22380">
              <w:rPr>
                <w:rFonts w:asciiTheme="majorBidi" w:hAnsiTheme="majorBidi" w:cstheme="majorBidi"/>
                <w:sz w:val="24"/>
                <w:szCs w:val="24"/>
                <w:cs/>
              </w:rPr>
              <w:t>ความเป็นเจ้าของ</w:t>
            </w:r>
            <w:r w:rsidRPr="00422380">
              <w:rPr>
                <w:rFonts w:asciiTheme="majorBidi" w:hAnsiTheme="majorBidi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80" w:type="dxa"/>
          </w:tcPr>
          <w:p w14:paraId="33347EDB" w14:textId="77777777" w:rsidR="004C5D2B" w:rsidRPr="00422380" w:rsidRDefault="004C5D2B" w:rsidP="00B70742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0" w:type="dxa"/>
            <w:gridSpan w:val="3"/>
            <w:tcBorders>
              <w:left w:val="nil"/>
            </w:tcBorders>
            <w:vAlign w:val="bottom"/>
          </w:tcPr>
          <w:p w14:paraId="7FF36F25" w14:textId="2097053B" w:rsidR="004C5D2B" w:rsidRPr="00422380" w:rsidRDefault="004C5D2B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4"/>
                <w:szCs w:val="24"/>
                <w:rtl/>
                <w:cs/>
                <w:lang w:val="en-GB" w:bidi="ar-SA"/>
              </w:rPr>
            </w:pPr>
            <w:r w:rsidRPr="00422380">
              <w:rPr>
                <w:rFonts w:asciiTheme="majorBidi" w:hAnsiTheme="majorBidi" w:cstheme="majorBidi"/>
                <w:b/>
                <w:sz w:val="24"/>
                <w:szCs w:val="24"/>
                <w:cs/>
                <w:lang w:val="en-GB"/>
              </w:rPr>
              <w:t>ทุน</w:t>
            </w:r>
            <w:r w:rsidRPr="00422380">
              <w:rPr>
                <w:rFonts w:asciiTheme="majorBidi" w:hAnsiTheme="majorBidi" w:cstheme="majorBidi" w:hint="cs"/>
                <w:b/>
                <w:sz w:val="24"/>
                <w:szCs w:val="24"/>
                <w:cs/>
                <w:lang w:val="en-GB"/>
              </w:rPr>
              <w:t>ชำระแล้ว</w:t>
            </w:r>
          </w:p>
        </w:tc>
        <w:tc>
          <w:tcPr>
            <w:tcW w:w="180" w:type="dxa"/>
          </w:tcPr>
          <w:p w14:paraId="5ECE338E" w14:textId="77777777" w:rsidR="004C5D2B" w:rsidRPr="00422380" w:rsidRDefault="004C5D2B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718" w:type="dxa"/>
            <w:gridSpan w:val="3"/>
          </w:tcPr>
          <w:p w14:paraId="21B2359F" w14:textId="77777777" w:rsidR="004C5D2B" w:rsidRPr="00422380" w:rsidRDefault="004C5D2B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en-GB"/>
              </w:rPr>
            </w:pPr>
          </w:p>
          <w:p w14:paraId="583E64B0" w14:textId="4CBFDA25" w:rsidR="004C5D2B" w:rsidRPr="00422380" w:rsidRDefault="004C5D2B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GB" w:bidi="ar-SA"/>
              </w:rPr>
            </w:pPr>
            <w:r w:rsidRPr="00422380">
              <w:rPr>
                <w:rFonts w:asciiTheme="majorBidi" w:hAnsiTheme="majorBidi" w:cstheme="majorBidi" w:hint="cs"/>
                <w:b/>
                <w:sz w:val="24"/>
                <w:szCs w:val="24"/>
                <w:cs/>
                <w:lang w:val="en-GB"/>
              </w:rPr>
              <w:t>ราคาทุน</w:t>
            </w:r>
          </w:p>
        </w:tc>
        <w:tc>
          <w:tcPr>
            <w:tcW w:w="180" w:type="dxa"/>
          </w:tcPr>
          <w:p w14:paraId="144800FE" w14:textId="46D443EB" w:rsidR="004C5D2B" w:rsidRPr="00422380" w:rsidRDefault="004C5D2B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620" w:type="dxa"/>
            <w:gridSpan w:val="3"/>
            <w:shd w:val="clear" w:color="auto" w:fill="auto"/>
            <w:vAlign w:val="bottom"/>
          </w:tcPr>
          <w:p w14:paraId="62A6BC82" w14:textId="4F502323" w:rsidR="004C5D2B" w:rsidRPr="00422380" w:rsidRDefault="004C5D2B" w:rsidP="00EA0E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  <w:lang w:val="en-GB"/>
              </w:rPr>
            </w:pPr>
            <w:r w:rsidRPr="00422380">
              <w:rPr>
                <w:rFonts w:asciiTheme="majorBidi" w:hAnsiTheme="majorBidi" w:cstheme="majorBidi" w:hint="cs"/>
                <w:b/>
                <w:sz w:val="24"/>
                <w:szCs w:val="24"/>
                <w:cs/>
                <w:lang w:val="en-GB"/>
              </w:rPr>
              <w:t>การด้อยค่า</w:t>
            </w:r>
          </w:p>
        </w:tc>
        <w:tc>
          <w:tcPr>
            <w:tcW w:w="180" w:type="dxa"/>
          </w:tcPr>
          <w:p w14:paraId="319AAFE7" w14:textId="77777777" w:rsidR="004C5D2B" w:rsidRPr="00422380" w:rsidRDefault="004C5D2B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440" w:type="dxa"/>
            <w:gridSpan w:val="3"/>
            <w:vAlign w:val="bottom"/>
          </w:tcPr>
          <w:p w14:paraId="165B013E" w14:textId="43FB1F2B" w:rsidR="004C5D2B" w:rsidRPr="00422380" w:rsidRDefault="004C5D2B" w:rsidP="00EA0E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5" w:right="-66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  <w:lang w:val="en-GB"/>
              </w:rPr>
            </w:pPr>
            <w:r w:rsidRPr="00422380">
              <w:rPr>
                <w:rFonts w:asciiTheme="majorBidi" w:hAnsiTheme="majorBidi" w:cstheme="majorBidi" w:hint="cs"/>
                <w:b/>
                <w:sz w:val="24"/>
                <w:szCs w:val="24"/>
                <w:cs/>
                <w:lang w:val="en-GB"/>
              </w:rPr>
              <w:t>ราคาทุน</w:t>
            </w:r>
            <w:r w:rsidRPr="00422380">
              <w:rPr>
                <w:rFonts w:asciiTheme="majorBidi" w:hAnsiTheme="majorBidi"/>
                <w:b/>
                <w:bCs/>
                <w:sz w:val="24"/>
                <w:szCs w:val="24"/>
                <w:cs/>
                <w:lang w:val="en-GB"/>
              </w:rPr>
              <w:t>-</w:t>
            </w:r>
            <w:r w:rsidRPr="00422380">
              <w:rPr>
                <w:rFonts w:asciiTheme="majorBidi" w:hAnsiTheme="majorBidi" w:cstheme="majorBidi" w:hint="cs"/>
                <w:b/>
                <w:sz w:val="24"/>
                <w:szCs w:val="24"/>
                <w:cs/>
                <w:lang w:val="en-GB"/>
              </w:rPr>
              <w:t>สุทธิ</w:t>
            </w:r>
          </w:p>
        </w:tc>
        <w:tc>
          <w:tcPr>
            <w:tcW w:w="180" w:type="dxa"/>
          </w:tcPr>
          <w:p w14:paraId="3C4B7693" w14:textId="77777777" w:rsidR="004C5D2B" w:rsidRPr="00422380" w:rsidRDefault="004C5D2B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474" w:type="dxa"/>
            <w:gridSpan w:val="3"/>
            <w:vAlign w:val="bottom"/>
          </w:tcPr>
          <w:p w14:paraId="3610B115" w14:textId="63450628" w:rsidR="004C5D2B" w:rsidRPr="00422380" w:rsidRDefault="004C5D2B" w:rsidP="00DB6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6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en-GB"/>
              </w:rPr>
            </w:pPr>
            <w:r w:rsidRPr="00422380">
              <w:rPr>
                <w:rFonts w:asciiTheme="majorBidi" w:hAnsiTheme="majorBidi" w:cstheme="majorBidi" w:hint="cs"/>
                <w:b/>
                <w:sz w:val="24"/>
                <w:szCs w:val="24"/>
                <w:cs/>
                <w:lang w:val="en-GB"/>
              </w:rPr>
              <w:t>เงินปันผลประจำปี</w:t>
            </w:r>
          </w:p>
        </w:tc>
      </w:tr>
      <w:tr w:rsidR="005103C9" w:rsidRPr="00422380" w14:paraId="0E5B38AB" w14:textId="77777777" w:rsidTr="00863AFF">
        <w:trPr>
          <w:cantSplit/>
          <w:trHeight w:val="16"/>
          <w:tblHeader/>
        </w:trPr>
        <w:tc>
          <w:tcPr>
            <w:tcW w:w="2064" w:type="dxa"/>
          </w:tcPr>
          <w:p w14:paraId="21714D38" w14:textId="77777777" w:rsidR="004C5D2B" w:rsidRPr="00422380" w:rsidRDefault="004C5D2B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064" w:type="dxa"/>
          </w:tcPr>
          <w:p w14:paraId="12AC317E" w14:textId="77777777" w:rsidR="004C5D2B" w:rsidRPr="00422380" w:rsidRDefault="004C5D2B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19" w:type="dxa"/>
            <w:vAlign w:val="center"/>
          </w:tcPr>
          <w:p w14:paraId="7DF32415" w14:textId="6466480F" w:rsidR="004C5D2B" w:rsidRPr="00422380" w:rsidRDefault="004C5D2B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22380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EB59C7" w:rsidRPr="00422380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180" w:type="dxa"/>
            <w:vAlign w:val="center"/>
          </w:tcPr>
          <w:p w14:paraId="73BC382E" w14:textId="77777777" w:rsidR="004C5D2B" w:rsidRPr="00422380" w:rsidRDefault="004C5D2B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20" w:type="dxa"/>
            <w:vAlign w:val="center"/>
          </w:tcPr>
          <w:p w14:paraId="16C434F9" w14:textId="411053E5" w:rsidR="004C5D2B" w:rsidRPr="00422380" w:rsidRDefault="004C5D2B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422380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EB59C7" w:rsidRPr="00422380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180" w:type="dxa"/>
          </w:tcPr>
          <w:p w14:paraId="0030FC78" w14:textId="77777777" w:rsidR="004C5D2B" w:rsidRPr="00422380" w:rsidRDefault="004C5D2B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717" w:type="dxa"/>
            <w:vAlign w:val="center"/>
          </w:tcPr>
          <w:p w14:paraId="72522A0F" w14:textId="0A299FE9" w:rsidR="004C5D2B" w:rsidRPr="00422380" w:rsidRDefault="004C5D2B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22380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EB59C7" w:rsidRPr="00422380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183" w:type="dxa"/>
            <w:vAlign w:val="center"/>
          </w:tcPr>
          <w:p w14:paraId="55247092" w14:textId="77777777" w:rsidR="004C5D2B" w:rsidRPr="00422380" w:rsidRDefault="004C5D2B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20" w:type="dxa"/>
            <w:vAlign w:val="center"/>
          </w:tcPr>
          <w:p w14:paraId="71FF6149" w14:textId="65161A95" w:rsidR="004C5D2B" w:rsidRPr="00422380" w:rsidRDefault="004C5D2B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422380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EB59C7" w:rsidRPr="00422380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180" w:type="dxa"/>
          </w:tcPr>
          <w:p w14:paraId="4104631D" w14:textId="77777777" w:rsidR="004C5D2B" w:rsidRPr="00422380" w:rsidRDefault="004C5D2B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720" w:type="dxa"/>
          </w:tcPr>
          <w:p w14:paraId="3A8E6E64" w14:textId="4A9780B0" w:rsidR="004C5D2B" w:rsidRPr="00422380" w:rsidRDefault="004C5D2B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422380">
              <w:rPr>
                <w:rFonts w:asciiTheme="majorBidi" w:hAnsiTheme="majorBidi" w:cstheme="majorBidi"/>
                <w:bCs/>
                <w:sz w:val="24"/>
                <w:szCs w:val="24"/>
              </w:rPr>
              <w:t>256</w:t>
            </w:r>
            <w:r w:rsidR="00EB59C7" w:rsidRPr="00422380">
              <w:rPr>
                <w:rFonts w:asciiTheme="majorBidi" w:hAnsiTheme="majorBidi" w:cstheme="majorBidi"/>
                <w:bCs/>
                <w:sz w:val="24"/>
                <w:szCs w:val="24"/>
              </w:rPr>
              <w:t>7</w:t>
            </w:r>
          </w:p>
        </w:tc>
        <w:tc>
          <w:tcPr>
            <w:tcW w:w="180" w:type="dxa"/>
          </w:tcPr>
          <w:p w14:paraId="74B2D82E" w14:textId="61815B0A" w:rsidR="004C5D2B" w:rsidRPr="00422380" w:rsidRDefault="004C5D2B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18" w:type="dxa"/>
          </w:tcPr>
          <w:p w14:paraId="4120CC69" w14:textId="37C67CC6" w:rsidR="004C5D2B" w:rsidRPr="00422380" w:rsidRDefault="004C5D2B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GB" w:bidi="ar-SA"/>
              </w:rPr>
            </w:pPr>
            <w:r w:rsidRPr="00422380">
              <w:rPr>
                <w:rFonts w:asciiTheme="majorBidi" w:hAnsiTheme="majorBidi" w:cstheme="majorBidi"/>
                <w:bCs/>
                <w:sz w:val="24"/>
                <w:szCs w:val="24"/>
                <w:lang w:val="en-GB" w:bidi="ar-SA"/>
              </w:rPr>
              <w:t>256</w:t>
            </w:r>
            <w:r w:rsidR="00EB59C7" w:rsidRPr="00422380">
              <w:rPr>
                <w:rFonts w:asciiTheme="majorBidi" w:hAnsiTheme="majorBidi" w:cstheme="majorBidi"/>
                <w:bCs/>
                <w:sz w:val="24"/>
                <w:szCs w:val="24"/>
                <w:lang w:val="en-GB" w:bidi="ar-SA"/>
              </w:rPr>
              <w:t>6</w:t>
            </w:r>
          </w:p>
        </w:tc>
        <w:tc>
          <w:tcPr>
            <w:tcW w:w="180" w:type="dxa"/>
          </w:tcPr>
          <w:p w14:paraId="1A876940" w14:textId="6CA9975D" w:rsidR="004C5D2B" w:rsidRPr="00422380" w:rsidRDefault="004C5D2B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08" w:type="dxa"/>
            <w:vAlign w:val="center"/>
          </w:tcPr>
          <w:p w14:paraId="68F1A2AD" w14:textId="6379847D" w:rsidR="004C5D2B" w:rsidRPr="00422380" w:rsidRDefault="004C5D2B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22380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EB59C7" w:rsidRPr="00422380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182" w:type="dxa"/>
            <w:vAlign w:val="center"/>
          </w:tcPr>
          <w:p w14:paraId="18FABFDC" w14:textId="77777777" w:rsidR="004C5D2B" w:rsidRPr="00422380" w:rsidRDefault="004C5D2B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630" w:type="dxa"/>
            <w:vAlign w:val="center"/>
          </w:tcPr>
          <w:p w14:paraId="669F1BCF" w14:textId="78957E59" w:rsidR="004C5D2B" w:rsidRPr="00422380" w:rsidRDefault="004C5D2B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422380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EB59C7" w:rsidRPr="00422380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180" w:type="dxa"/>
          </w:tcPr>
          <w:p w14:paraId="00FAB995" w14:textId="77777777" w:rsidR="004C5D2B" w:rsidRPr="00422380" w:rsidRDefault="004C5D2B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635" w:type="dxa"/>
            <w:vAlign w:val="center"/>
          </w:tcPr>
          <w:p w14:paraId="2DAE3364" w14:textId="68BA32A7" w:rsidR="004C5D2B" w:rsidRPr="00422380" w:rsidRDefault="004C5D2B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22380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EB59C7" w:rsidRPr="00422380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265" w:type="dxa"/>
            <w:vAlign w:val="center"/>
          </w:tcPr>
          <w:p w14:paraId="0EF647E4" w14:textId="77777777" w:rsidR="004C5D2B" w:rsidRPr="00422380" w:rsidRDefault="004C5D2B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540" w:type="dxa"/>
            <w:vAlign w:val="center"/>
          </w:tcPr>
          <w:p w14:paraId="1930BC87" w14:textId="17660195" w:rsidR="004C5D2B" w:rsidRPr="00422380" w:rsidRDefault="004C5D2B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422380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EB59C7" w:rsidRPr="00422380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180" w:type="dxa"/>
          </w:tcPr>
          <w:p w14:paraId="7DBD35D5" w14:textId="77777777" w:rsidR="004C5D2B" w:rsidRPr="00422380" w:rsidRDefault="004C5D2B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635" w:type="dxa"/>
            <w:vAlign w:val="center"/>
          </w:tcPr>
          <w:p w14:paraId="5EC72A12" w14:textId="164B4507" w:rsidR="004C5D2B" w:rsidRPr="00422380" w:rsidRDefault="004C5D2B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22380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EB59C7" w:rsidRPr="00422380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178" w:type="dxa"/>
            <w:vAlign w:val="center"/>
          </w:tcPr>
          <w:p w14:paraId="19A5D62C" w14:textId="77777777" w:rsidR="004C5D2B" w:rsidRPr="00422380" w:rsidRDefault="004C5D2B" w:rsidP="009F7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0" w:right="-79" w:firstLine="21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661" w:type="dxa"/>
            <w:vAlign w:val="center"/>
          </w:tcPr>
          <w:p w14:paraId="0A162377" w14:textId="089C12B9" w:rsidR="004C5D2B" w:rsidRPr="00422380" w:rsidRDefault="004C5D2B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422380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EB59C7" w:rsidRPr="00422380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</w:tr>
      <w:tr w:rsidR="004C5D2B" w:rsidRPr="00422380" w14:paraId="77D3C37B" w14:textId="77777777" w:rsidTr="00863AFF">
        <w:trPr>
          <w:cantSplit/>
          <w:trHeight w:val="16"/>
        </w:trPr>
        <w:tc>
          <w:tcPr>
            <w:tcW w:w="2064" w:type="dxa"/>
          </w:tcPr>
          <w:p w14:paraId="5C99A095" w14:textId="77777777" w:rsidR="004C5D2B" w:rsidRPr="00422380" w:rsidRDefault="004C5D2B" w:rsidP="00B70742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64" w:type="dxa"/>
          </w:tcPr>
          <w:p w14:paraId="0CB25145" w14:textId="77777777" w:rsidR="004C5D2B" w:rsidRPr="00422380" w:rsidRDefault="004C5D2B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619" w:type="dxa"/>
            <w:gridSpan w:val="3"/>
          </w:tcPr>
          <w:p w14:paraId="69860FC8" w14:textId="77777777" w:rsidR="004C5D2B" w:rsidRPr="00422380" w:rsidRDefault="004C5D2B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422380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180" w:type="dxa"/>
          </w:tcPr>
          <w:p w14:paraId="57184A5D" w14:textId="77777777" w:rsidR="004C5D2B" w:rsidRPr="00422380" w:rsidRDefault="004C5D2B" w:rsidP="00B70742">
            <w:pPr>
              <w:tabs>
                <w:tab w:val="clear" w:pos="454"/>
                <w:tab w:val="decimal" w:pos="281"/>
                <w:tab w:val="decimal" w:pos="461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92" w:type="dxa"/>
            <w:gridSpan w:val="19"/>
          </w:tcPr>
          <w:p w14:paraId="59E9C267" w14:textId="4974FF82" w:rsidR="004C5D2B" w:rsidRPr="00422380" w:rsidRDefault="004C5D2B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GB"/>
              </w:rPr>
            </w:pPr>
            <w:r w:rsidRPr="00422380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GB"/>
              </w:rPr>
              <w:t>(</w:t>
            </w:r>
            <w:r w:rsidR="00405BCC" w:rsidRPr="00422380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  <w:lang w:val="en-GB"/>
              </w:rPr>
              <w:t>พัน</w:t>
            </w:r>
            <w:r w:rsidRPr="00422380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GB"/>
              </w:rPr>
              <w:t>บาท)</w:t>
            </w:r>
          </w:p>
        </w:tc>
      </w:tr>
      <w:tr w:rsidR="004C5D2B" w:rsidRPr="00422380" w14:paraId="4E7BDF6A" w14:textId="77777777" w:rsidTr="00863AFF">
        <w:trPr>
          <w:cantSplit/>
          <w:trHeight w:val="16"/>
        </w:trPr>
        <w:tc>
          <w:tcPr>
            <w:tcW w:w="2064" w:type="dxa"/>
          </w:tcPr>
          <w:p w14:paraId="3AFF8BD7" w14:textId="0136BDB4" w:rsidR="004C5D2B" w:rsidRPr="00422380" w:rsidRDefault="004C5D2B" w:rsidP="00B70742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42238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บริษัทย่อยทางตรง</w:t>
            </w:r>
          </w:p>
        </w:tc>
        <w:tc>
          <w:tcPr>
            <w:tcW w:w="2064" w:type="dxa"/>
          </w:tcPr>
          <w:p w14:paraId="78A47CC9" w14:textId="77777777" w:rsidR="004C5D2B" w:rsidRPr="00422380" w:rsidRDefault="004C5D2B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619" w:type="dxa"/>
            <w:gridSpan w:val="3"/>
          </w:tcPr>
          <w:p w14:paraId="0C9DC05F" w14:textId="77777777" w:rsidR="004C5D2B" w:rsidRPr="00422380" w:rsidRDefault="004C5D2B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80" w:type="dxa"/>
          </w:tcPr>
          <w:p w14:paraId="1AE9B9A8" w14:textId="77777777" w:rsidR="004C5D2B" w:rsidRPr="00422380" w:rsidRDefault="004C5D2B" w:rsidP="00B70742">
            <w:pPr>
              <w:tabs>
                <w:tab w:val="clear" w:pos="454"/>
                <w:tab w:val="decimal" w:pos="281"/>
                <w:tab w:val="decimal" w:pos="461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92" w:type="dxa"/>
            <w:gridSpan w:val="19"/>
          </w:tcPr>
          <w:p w14:paraId="13841DE7" w14:textId="58831A5E" w:rsidR="004C5D2B" w:rsidRPr="00422380" w:rsidRDefault="004C5D2B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GB"/>
              </w:rPr>
            </w:pPr>
          </w:p>
        </w:tc>
      </w:tr>
      <w:tr w:rsidR="005103C9" w:rsidRPr="00422380" w14:paraId="24B4D0D6" w14:textId="77777777" w:rsidTr="00863AFF">
        <w:trPr>
          <w:cantSplit/>
          <w:trHeight w:val="16"/>
        </w:trPr>
        <w:tc>
          <w:tcPr>
            <w:tcW w:w="2064" w:type="dxa"/>
          </w:tcPr>
          <w:p w14:paraId="11FF2C43" w14:textId="731013AC" w:rsidR="004C5D2B" w:rsidRPr="00422380" w:rsidRDefault="004C5D2B" w:rsidP="00B70742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422380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val="en-GB"/>
              </w:rPr>
              <w:t>บริษัท เซ้าเทิร์น ร็อคส์ จำกัด</w:t>
            </w:r>
          </w:p>
        </w:tc>
        <w:tc>
          <w:tcPr>
            <w:tcW w:w="2064" w:type="dxa"/>
          </w:tcPr>
          <w:p w14:paraId="0551D372" w14:textId="1D6E1C70" w:rsidR="004C5D2B" w:rsidRPr="00422380" w:rsidRDefault="004C5D2B" w:rsidP="00567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val="en-GB"/>
              </w:rPr>
            </w:pPr>
            <w:r w:rsidRPr="00422380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val="en-GB"/>
              </w:rPr>
              <w:t>ผลิตและจำหน่ายขวดพลาสติกกึ</w:t>
            </w:r>
            <w:r w:rsidR="00567A1F" w:rsidRPr="00422380">
              <w:rPr>
                <w:rFonts w:asciiTheme="majorBidi" w:hAnsiTheme="majorBidi" w:cstheme="majorBidi" w:hint="cs"/>
                <w:spacing w:val="-6"/>
                <w:sz w:val="24"/>
                <w:szCs w:val="24"/>
                <w:cs/>
                <w:lang w:val="en-GB"/>
              </w:rPr>
              <w:t>่ง</w:t>
            </w:r>
          </w:p>
        </w:tc>
        <w:tc>
          <w:tcPr>
            <w:tcW w:w="719" w:type="dxa"/>
          </w:tcPr>
          <w:p w14:paraId="632F3594" w14:textId="657C0857" w:rsidR="004C5D2B" w:rsidRPr="00422380" w:rsidRDefault="004C5D2B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25274A08" w14:textId="77777777" w:rsidR="004C5D2B" w:rsidRPr="00422380" w:rsidRDefault="004C5D2B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20" w:type="dxa"/>
          </w:tcPr>
          <w:p w14:paraId="6F4FD185" w14:textId="4F896888" w:rsidR="004C5D2B" w:rsidRPr="00422380" w:rsidRDefault="004C5D2B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80" w:type="dxa"/>
          </w:tcPr>
          <w:p w14:paraId="6425D97E" w14:textId="77777777" w:rsidR="004C5D2B" w:rsidRPr="00422380" w:rsidRDefault="004C5D2B" w:rsidP="00B70742">
            <w:pPr>
              <w:tabs>
                <w:tab w:val="clear" w:pos="454"/>
                <w:tab w:val="decimal" w:pos="281"/>
                <w:tab w:val="decimal" w:pos="461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7" w:type="dxa"/>
          </w:tcPr>
          <w:p w14:paraId="1B15B27C" w14:textId="5EF3F1A0" w:rsidR="004C5D2B" w:rsidRPr="00422380" w:rsidRDefault="004C5D2B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83" w:type="dxa"/>
          </w:tcPr>
          <w:p w14:paraId="2A6CEE41" w14:textId="77777777" w:rsidR="004C5D2B" w:rsidRPr="00422380" w:rsidRDefault="004C5D2B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left" w:pos="720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20" w:type="dxa"/>
          </w:tcPr>
          <w:p w14:paraId="2FFCF7B9" w14:textId="66C2EC66" w:rsidR="004C5D2B" w:rsidRPr="00422380" w:rsidRDefault="004C5D2B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80" w:type="dxa"/>
          </w:tcPr>
          <w:p w14:paraId="2D05201F" w14:textId="77777777" w:rsidR="004C5D2B" w:rsidRPr="00422380" w:rsidRDefault="004C5D2B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left" w:pos="720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20" w:type="dxa"/>
          </w:tcPr>
          <w:p w14:paraId="46E1D844" w14:textId="7C9B240C" w:rsidR="004C5D2B" w:rsidRPr="00422380" w:rsidRDefault="004C5D2B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left" w:pos="720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80" w:type="dxa"/>
          </w:tcPr>
          <w:p w14:paraId="4AF04FC1" w14:textId="3AB82EA2" w:rsidR="004C5D2B" w:rsidRPr="00422380" w:rsidRDefault="004C5D2B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left" w:pos="720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8" w:type="dxa"/>
          </w:tcPr>
          <w:p w14:paraId="71BC4211" w14:textId="1B71ECEE" w:rsidR="004C5D2B" w:rsidRPr="00422380" w:rsidRDefault="004C5D2B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left" w:pos="720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80" w:type="dxa"/>
          </w:tcPr>
          <w:p w14:paraId="1B3D8115" w14:textId="5F985330" w:rsidR="004C5D2B" w:rsidRPr="00422380" w:rsidRDefault="004C5D2B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left" w:pos="720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8" w:type="dxa"/>
          </w:tcPr>
          <w:p w14:paraId="383ACCA9" w14:textId="29643CE2" w:rsidR="004C5D2B" w:rsidRPr="00422380" w:rsidRDefault="004C5D2B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82" w:type="dxa"/>
          </w:tcPr>
          <w:p w14:paraId="42CA4410" w14:textId="77777777" w:rsidR="004C5D2B" w:rsidRPr="00422380" w:rsidRDefault="004C5D2B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left" w:pos="720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630" w:type="dxa"/>
          </w:tcPr>
          <w:p w14:paraId="64A1FD64" w14:textId="0C972A95" w:rsidR="004C5D2B" w:rsidRPr="00422380" w:rsidRDefault="004C5D2B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80" w:type="dxa"/>
          </w:tcPr>
          <w:p w14:paraId="3582CE87" w14:textId="77777777" w:rsidR="004C5D2B" w:rsidRPr="00422380" w:rsidRDefault="004C5D2B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  <w:tab w:val="left" w:pos="720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635" w:type="dxa"/>
          </w:tcPr>
          <w:p w14:paraId="7639EBC7" w14:textId="2AD6C6D9" w:rsidR="004C5D2B" w:rsidRPr="00422380" w:rsidRDefault="004C5D2B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65" w:type="dxa"/>
          </w:tcPr>
          <w:p w14:paraId="27173039" w14:textId="77777777" w:rsidR="004C5D2B" w:rsidRPr="00422380" w:rsidRDefault="004C5D2B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left" w:pos="720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540" w:type="dxa"/>
          </w:tcPr>
          <w:p w14:paraId="3FA1C928" w14:textId="5BECE9EB" w:rsidR="004C5D2B" w:rsidRPr="00422380" w:rsidRDefault="004C5D2B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80" w:type="dxa"/>
          </w:tcPr>
          <w:p w14:paraId="3CAEE430" w14:textId="77777777" w:rsidR="004C5D2B" w:rsidRPr="00422380" w:rsidRDefault="004C5D2B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left" w:pos="720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635" w:type="dxa"/>
          </w:tcPr>
          <w:p w14:paraId="1C74EB6B" w14:textId="0E84E5D6" w:rsidR="004C5D2B" w:rsidRPr="00422380" w:rsidRDefault="004C5D2B" w:rsidP="00EE7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4C782383" w14:textId="77777777" w:rsidR="004C5D2B" w:rsidRPr="00422380" w:rsidRDefault="004C5D2B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left" w:pos="720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661" w:type="dxa"/>
          </w:tcPr>
          <w:p w14:paraId="37F748E8" w14:textId="7906A215" w:rsidR="004C5D2B" w:rsidRPr="00422380" w:rsidRDefault="004C5D2B" w:rsidP="00495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7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</w:tr>
      <w:tr w:rsidR="005103C9" w:rsidRPr="00422380" w14:paraId="1F2273D0" w14:textId="77777777" w:rsidTr="00863AFF">
        <w:trPr>
          <w:cantSplit/>
          <w:trHeight w:val="16"/>
        </w:trPr>
        <w:tc>
          <w:tcPr>
            <w:tcW w:w="2064" w:type="dxa"/>
          </w:tcPr>
          <w:p w14:paraId="3B94EAAD" w14:textId="77777777" w:rsidR="00567A1F" w:rsidRPr="00422380" w:rsidRDefault="00567A1F" w:rsidP="00B70742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val="en-GB"/>
              </w:rPr>
            </w:pPr>
          </w:p>
        </w:tc>
        <w:tc>
          <w:tcPr>
            <w:tcW w:w="2064" w:type="dxa"/>
          </w:tcPr>
          <w:p w14:paraId="5AFBC1CB" w14:textId="7F8521A2" w:rsidR="00567A1F" w:rsidRPr="00422380" w:rsidRDefault="00567A1F" w:rsidP="00567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val="en-GB"/>
              </w:rPr>
            </w:pPr>
            <w:r w:rsidRPr="00422380">
              <w:rPr>
                <w:rFonts w:asciiTheme="majorBidi" w:hAnsiTheme="majorBidi" w:cstheme="majorBidi" w:hint="cs"/>
                <w:spacing w:val="-6"/>
                <w:sz w:val="24"/>
                <w:szCs w:val="24"/>
                <w:cs/>
                <w:lang w:val="en-GB"/>
              </w:rPr>
              <w:t xml:space="preserve">    </w:t>
            </w:r>
            <w:r w:rsidRPr="00422380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val="en-GB"/>
              </w:rPr>
              <w:t>สำเร็จรูปและ</w:t>
            </w:r>
            <w:r w:rsidRPr="00422380">
              <w:rPr>
                <w:rFonts w:asciiTheme="majorBidi" w:hAnsiTheme="majorBidi" w:cstheme="majorBidi" w:hint="cs"/>
                <w:spacing w:val="-6"/>
                <w:sz w:val="24"/>
                <w:szCs w:val="24"/>
                <w:cs/>
                <w:lang w:val="en-GB"/>
              </w:rPr>
              <w:t>ขวดพลาสติกและ</w:t>
            </w:r>
          </w:p>
        </w:tc>
        <w:tc>
          <w:tcPr>
            <w:tcW w:w="719" w:type="dxa"/>
          </w:tcPr>
          <w:p w14:paraId="07466583" w14:textId="77777777" w:rsidR="00567A1F" w:rsidRPr="00422380" w:rsidRDefault="00567A1F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32B1011F" w14:textId="77777777" w:rsidR="00567A1F" w:rsidRPr="00422380" w:rsidRDefault="00567A1F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20" w:type="dxa"/>
          </w:tcPr>
          <w:p w14:paraId="4B84D462" w14:textId="77777777" w:rsidR="00567A1F" w:rsidRPr="00422380" w:rsidRDefault="00567A1F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41D49070" w14:textId="77777777" w:rsidR="00567A1F" w:rsidRPr="00422380" w:rsidRDefault="00567A1F" w:rsidP="00B70742">
            <w:pPr>
              <w:tabs>
                <w:tab w:val="clear" w:pos="454"/>
                <w:tab w:val="decimal" w:pos="281"/>
                <w:tab w:val="decimal" w:pos="461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7" w:type="dxa"/>
          </w:tcPr>
          <w:p w14:paraId="12B5F48D" w14:textId="77777777" w:rsidR="00567A1F" w:rsidRPr="00422380" w:rsidRDefault="00567A1F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83" w:type="dxa"/>
          </w:tcPr>
          <w:p w14:paraId="69739339" w14:textId="77777777" w:rsidR="00567A1F" w:rsidRPr="00422380" w:rsidRDefault="00567A1F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left" w:pos="720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20" w:type="dxa"/>
          </w:tcPr>
          <w:p w14:paraId="11E3CEEC" w14:textId="77777777" w:rsidR="00567A1F" w:rsidRPr="00422380" w:rsidRDefault="00567A1F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80" w:type="dxa"/>
          </w:tcPr>
          <w:p w14:paraId="6B85E5B6" w14:textId="77777777" w:rsidR="00567A1F" w:rsidRPr="00422380" w:rsidRDefault="00567A1F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left" w:pos="720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20" w:type="dxa"/>
          </w:tcPr>
          <w:p w14:paraId="0ACA56E1" w14:textId="77777777" w:rsidR="00567A1F" w:rsidRPr="00422380" w:rsidRDefault="00567A1F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left" w:pos="720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80" w:type="dxa"/>
          </w:tcPr>
          <w:p w14:paraId="0F73AE9D" w14:textId="77777777" w:rsidR="00567A1F" w:rsidRPr="00422380" w:rsidRDefault="00567A1F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left" w:pos="720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8" w:type="dxa"/>
          </w:tcPr>
          <w:p w14:paraId="63FE6B57" w14:textId="77777777" w:rsidR="00567A1F" w:rsidRPr="00422380" w:rsidRDefault="00567A1F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left" w:pos="720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80" w:type="dxa"/>
          </w:tcPr>
          <w:p w14:paraId="3268CC30" w14:textId="77777777" w:rsidR="00567A1F" w:rsidRPr="00422380" w:rsidRDefault="00567A1F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left" w:pos="720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8" w:type="dxa"/>
          </w:tcPr>
          <w:p w14:paraId="796E1045" w14:textId="77777777" w:rsidR="00567A1F" w:rsidRPr="00422380" w:rsidRDefault="00567A1F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82" w:type="dxa"/>
          </w:tcPr>
          <w:p w14:paraId="0E73282C" w14:textId="77777777" w:rsidR="00567A1F" w:rsidRPr="00422380" w:rsidRDefault="00567A1F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left" w:pos="720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630" w:type="dxa"/>
          </w:tcPr>
          <w:p w14:paraId="72D8D242" w14:textId="77777777" w:rsidR="00567A1F" w:rsidRPr="00422380" w:rsidRDefault="00567A1F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80" w:type="dxa"/>
          </w:tcPr>
          <w:p w14:paraId="0307299D" w14:textId="77777777" w:rsidR="00567A1F" w:rsidRPr="00422380" w:rsidRDefault="00567A1F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  <w:tab w:val="left" w:pos="720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635" w:type="dxa"/>
          </w:tcPr>
          <w:p w14:paraId="44D4146C" w14:textId="77777777" w:rsidR="00567A1F" w:rsidRPr="00422380" w:rsidRDefault="00567A1F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65" w:type="dxa"/>
          </w:tcPr>
          <w:p w14:paraId="17204968" w14:textId="77777777" w:rsidR="00567A1F" w:rsidRPr="00422380" w:rsidRDefault="00567A1F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left" w:pos="720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540" w:type="dxa"/>
          </w:tcPr>
          <w:p w14:paraId="4CACE0EA" w14:textId="77777777" w:rsidR="00567A1F" w:rsidRPr="00422380" w:rsidRDefault="00567A1F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80" w:type="dxa"/>
          </w:tcPr>
          <w:p w14:paraId="1F3D4B73" w14:textId="77777777" w:rsidR="00567A1F" w:rsidRPr="00422380" w:rsidRDefault="00567A1F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left" w:pos="720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635" w:type="dxa"/>
          </w:tcPr>
          <w:p w14:paraId="0D843779" w14:textId="77777777" w:rsidR="00567A1F" w:rsidRPr="00422380" w:rsidRDefault="00567A1F" w:rsidP="00EE7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2450D561" w14:textId="77777777" w:rsidR="00567A1F" w:rsidRPr="00422380" w:rsidRDefault="00567A1F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left" w:pos="720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661" w:type="dxa"/>
          </w:tcPr>
          <w:p w14:paraId="4C16BB76" w14:textId="77777777" w:rsidR="00567A1F" w:rsidRPr="00422380" w:rsidRDefault="00567A1F" w:rsidP="00495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7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F7BDD" w:rsidRPr="00422380" w14:paraId="2B7E5211" w14:textId="77777777" w:rsidTr="00863AFF">
        <w:trPr>
          <w:cantSplit/>
          <w:trHeight w:val="16"/>
        </w:trPr>
        <w:tc>
          <w:tcPr>
            <w:tcW w:w="2064" w:type="dxa"/>
          </w:tcPr>
          <w:p w14:paraId="4D841680" w14:textId="77777777" w:rsidR="009F7BDD" w:rsidRPr="00422380" w:rsidRDefault="009F7BDD" w:rsidP="009F7BDD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val="en-GB"/>
              </w:rPr>
            </w:pPr>
          </w:p>
        </w:tc>
        <w:tc>
          <w:tcPr>
            <w:tcW w:w="2064" w:type="dxa"/>
          </w:tcPr>
          <w:p w14:paraId="5F5FFB06" w14:textId="2A23E4F0" w:rsidR="009F7BDD" w:rsidRPr="00422380" w:rsidRDefault="009F7BDD" w:rsidP="009F7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val="en-GB"/>
              </w:rPr>
            </w:pPr>
            <w:r w:rsidRPr="00422380">
              <w:rPr>
                <w:rFonts w:asciiTheme="majorBidi" w:hAnsiTheme="majorBidi" w:cstheme="majorBidi" w:hint="cs"/>
                <w:spacing w:val="-6"/>
                <w:sz w:val="24"/>
                <w:szCs w:val="24"/>
                <w:cs/>
                <w:lang w:val="en-GB"/>
              </w:rPr>
              <w:t xml:space="preserve">    รับจ้างเป่าขวดพลาสติก</w:t>
            </w:r>
          </w:p>
        </w:tc>
        <w:tc>
          <w:tcPr>
            <w:tcW w:w="719" w:type="dxa"/>
          </w:tcPr>
          <w:p w14:paraId="002DFCCF" w14:textId="4756D944" w:rsidR="009F7BDD" w:rsidRPr="00422380" w:rsidRDefault="009F7BDD" w:rsidP="009F7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22380">
              <w:rPr>
                <w:rFonts w:asciiTheme="majorBidi" w:hAnsiTheme="majorBidi" w:cstheme="majorBidi"/>
                <w:sz w:val="24"/>
                <w:szCs w:val="24"/>
              </w:rPr>
              <w:t>99</w:t>
            </w:r>
            <w:r w:rsidRPr="00422380">
              <w:rPr>
                <w:rFonts w:asciiTheme="majorBidi" w:hAnsiTheme="majorBidi"/>
                <w:sz w:val="24"/>
                <w:szCs w:val="24"/>
                <w:cs/>
              </w:rPr>
              <w:t>.</w:t>
            </w:r>
            <w:r w:rsidRPr="00422380">
              <w:rPr>
                <w:rFonts w:asciiTheme="majorBidi" w:hAnsiTheme="majorBidi" w:cstheme="majorBidi"/>
                <w:sz w:val="24"/>
                <w:szCs w:val="24"/>
              </w:rPr>
              <w:t>99</w:t>
            </w:r>
          </w:p>
        </w:tc>
        <w:tc>
          <w:tcPr>
            <w:tcW w:w="180" w:type="dxa"/>
          </w:tcPr>
          <w:p w14:paraId="7F484CB0" w14:textId="77777777" w:rsidR="009F7BDD" w:rsidRPr="00422380" w:rsidRDefault="009F7BDD" w:rsidP="009F7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20" w:type="dxa"/>
          </w:tcPr>
          <w:p w14:paraId="13B304B0" w14:textId="4DE57578" w:rsidR="009F7BDD" w:rsidRPr="00422380" w:rsidRDefault="009F7BDD" w:rsidP="009F7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22380">
              <w:rPr>
                <w:rFonts w:asciiTheme="majorBidi" w:hAnsiTheme="majorBidi" w:cstheme="majorBidi"/>
                <w:sz w:val="24"/>
                <w:szCs w:val="24"/>
              </w:rPr>
              <w:t>99</w:t>
            </w:r>
            <w:r w:rsidRPr="00422380">
              <w:rPr>
                <w:rFonts w:asciiTheme="majorBidi" w:hAnsiTheme="majorBidi"/>
                <w:sz w:val="24"/>
                <w:szCs w:val="24"/>
                <w:cs/>
              </w:rPr>
              <w:t>.</w:t>
            </w:r>
            <w:r w:rsidRPr="00422380">
              <w:rPr>
                <w:rFonts w:asciiTheme="majorBidi" w:hAnsiTheme="majorBidi" w:cstheme="majorBidi"/>
                <w:sz w:val="24"/>
                <w:szCs w:val="24"/>
              </w:rPr>
              <w:t>99</w:t>
            </w:r>
          </w:p>
        </w:tc>
        <w:tc>
          <w:tcPr>
            <w:tcW w:w="180" w:type="dxa"/>
          </w:tcPr>
          <w:p w14:paraId="55C78278" w14:textId="77777777" w:rsidR="009F7BDD" w:rsidRPr="00422380" w:rsidRDefault="009F7BDD" w:rsidP="009F7BDD">
            <w:pPr>
              <w:tabs>
                <w:tab w:val="clear" w:pos="454"/>
                <w:tab w:val="decimal" w:pos="281"/>
                <w:tab w:val="decimal" w:pos="461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7" w:type="dxa"/>
          </w:tcPr>
          <w:p w14:paraId="61E507B7" w14:textId="39F71D58" w:rsidR="009F7BDD" w:rsidRPr="00422380" w:rsidRDefault="009F7BDD" w:rsidP="009F7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422380">
              <w:rPr>
                <w:rFonts w:asciiTheme="majorBidi" w:hAnsiTheme="majorBidi" w:cstheme="majorBidi"/>
                <w:sz w:val="24"/>
                <w:szCs w:val="24"/>
                <w:lang w:val="en-GB"/>
              </w:rPr>
              <w:t>97,000</w:t>
            </w:r>
          </w:p>
        </w:tc>
        <w:tc>
          <w:tcPr>
            <w:tcW w:w="183" w:type="dxa"/>
          </w:tcPr>
          <w:p w14:paraId="2A65D451" w14:textId="77777777" w:rsidR="009F7BDD" w:rsidRPr="00422380" w:rsidRDefault="009F7BDD" w:rsidP="009F7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left" w:pos="720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20" w:type="dxa"/>
          </w:tcPr>
          <w:p w14:paraId="1F8F034A" w14:textId="41901800" w:rsidR="009F7BDD" w:rsidRPr="00422380" w:rsidRDefault="009F7BDD" w:rsidP="009F7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422380">
              <w:rPr>
                <w:rFonts w:asciiTheme="majorBidi" w:hAnsiTheme="majorBidi" w:cstheme="majorBidi"/>
                <w:sz w:val="24"/>
                <w:szCs w:val="24"/>
                <w:lang w:val="en-GB"/>
              </w:rPr>
              <w:t>97,000</w:t>
            </w:r>
          </w:p>
        </w:tc>
        <w:tc>
          <w:tcPr>
            <w:tcW w:w="180" w:type="dxa"/>
          </w:tcPr>
          <w:p w14:paraId="4C7DFBE2" w14:textId="77777777" w:rsidR="009F7BDD" w:rsidRPr="00422380" w:rsidRDefault="009F7BDD" w:rsidP="009F7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left" w:pos="720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20" w:type="dxa"/>
          </w:tcPr>
          <w:p w14:paraId="1834EA51" w14:textId="0F0A3FE6" w:rsidR="009F7BDD" w:rsidRPr="00422380" w:rsidRDefault="009F7BDD" w:rsidP="009F7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left" w:pos="720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422380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96,993</w:t>
            </w:r>
          </w:p>
        </w:tc>
        <w:tc>
          <w:tcPr>
            <w:tcW w:w="180" w:type="dxa"/>
          </w:tcPr>
          <w:p w14:paraId="410DD767" w14:textId="77777777" w:rsidR="009F7BDD" w:rsidRPr="00422380" w:rsidRDefault="009F7BDD" w:rsidP="009F7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left" w:pos="720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8" w:type="dxa"/>
          </w:tcPr>
          <w:p w14:paraId="4B0D6A2D" w14:textId="3E3EAC5B" w:rsidR="009F7BDD" w:rsidRPr="00422380" w:rsidRDefault="009F7BDD" w:rsidP="009F7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left" w:pos="720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422380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96,993</w:t>
            </w:r>
          </w:p>
        </w:tc>
        <w:tc>
          <w:tcPr>
            <w:tcW w:w="180" w:type="dxa"/>
          </w:tcPr>
          <w:p w14:paraId="5CAF1F6E" w14:textId="77777777" w:rsidR="009F7BDD" w:rsidRPr="00422380" w:rsidRDefault="009F7BDD" w:rsidP="009F7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left" w:pos="720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8" w:type="dxa"/>
          </w:tcPr>
          <w:p w14:paraId="4555AC0E" w14:textId="5F877A7A" w:rsidR="009F7BDD" w:rsidRPr="00422380" w:rsidRDefault="009F7BDD" w:rsidP="009F7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422380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82" w:type="dxa"/>
          </w:tcPr>
          <w:p w14:paraId="02B680E9" w14:textId="77777777" w:rsidR="009F7BDD" w:rsidRPr="00422380" w:rsidRDefault="009F7BDD" w:rsidP="009F7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  <w:tab w:val="decimal" w:pos="551"/>
                <w:tab w:val="left" w:pos="720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630" w:type="dxa"/>
          </w:tcPr>
          <w:p w14:paraId="2E7C2CBC" w14:textId="4B4397E3" w:rsidR="009F7BDD" w:rsidRPr="00422380" w:rsidRDefault="009F7BDD" w:rsidP="009F7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422380">
              <w:rPr>
                <w:rFonts w:asciiTheme="majorBidi" w:hAnsiTheme="majorBidi"/>
                <w:sz w:val="24"/>
                <w:szCs w:val="24"/>
                <w:lang w:val="en-GB"/>
              </w:rPr>
              <w:t xml:space="preserve">     </w:t>
            </w:r>
            <w:r w:rsidRPr="00422380">
              <w:rPr>
                <w:rFonts w:asciiTheme="majorBidi" w:hAnsiTheme="majorBidi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80" w:type="dxa"/>
          </w:tcPr>
          <w:p w14:paraId="6CCCE3B7" w14:textId="77777777" w:rsidR="009F7BDD" w:rsidRPr="00422380" w:rsidRDefault="009F7BDD" w:rsidP="009F7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  <w:tab w:val="left" w:pos="720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635" w:type="dxa"/>
          </w:tcPr>
          <w:p w14:paraId="0B48D5E6" w14:textId="264ECF3D" w:rsidR="009F7BDD" w:rsidRPr="00422380" w:rsidRDefault="00712B00" w:rsidP="00863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422380">
              <w:rPr>
                <w:rFonts w:asciiTheme="majorBidi" w:hAnsiTheme="majorBidi" w:cstheme="majorBidi"/>
                <w:sz w:val="24"/>
                <w:szCs w:val="24"/>
                <w:lang w:val="en-GB"/>
              </w:rPr>
              <w:t>96,993</w:t>
            </w:r>
          </w:p>
        </w:tc>
        <w:tc>
          <w:tcPr>
            <w:tcW w:w="265" w:type="dxa"/>
          </w:tcPr>
          <w:p w14:paraId="04429A1F" w14:textId="77777777" w:rsidR="009F7BDD" w:rsidRPr="00422380" w:rsidRDefault="009F7BDD" w:rsidP="009F7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6"/>
                <w:tab w:val="left" w:pos="720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540" w:type="dxa"/>
          </w:tcPr>
          <w:p w14:paraId="0A1F4845" w14:textId="3B1D8242" w:rsidR="009F7BDD" w:rsidRPr="00422380" w:rsidRDefault="009F7BDD" w:rsidP="009F7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422380">
              <w:rPr>
                <w:rFonts w:asciiTheme="majorBidi" w:hAnsiTheme="majorBidi" w:cstheme="majorBidi"/>
                <w:sz w:val="24"/>
                <w:szCs w:val="24"/>
                <w:lang w:val="en-GB"/>
              </w:rPr>
              <w:t>96,993</w:t>
            </w:r>
          </w:p>
        </w:tc>
        <w:tc>
          <w:tcPr>
            <w:tcW w:w="180" w:type="dxa"/>
          </w:tcPr>
          <w:p w14:paraId="6D242A99" w14:textId="77777777" w:rsidR="009F7BDD" w:rsidRPr="00422380" w:rsidRDefault="009F7BDD" w:rsidP="009F7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left" w:pos="720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635" w:type="dxa"/>
          </w:tcPr>
          <w:p w14:paraId="1F831DE1" w14:textId="3E695559" w:rsidR="009F7BDD" w:rsidRPr="00422380" w:rsidRDefault="009F7BDD" w:rsidP="009F7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</w:rPr>
            </w:pPr>
            <w:r w:rsidRPr="00422380">
              <w:rPr>
                <w:rFonts w:asciiTheme="majorBidi" w:hAnsiTheme="majorBidi" w:cstheme="majorBidi"/>
                <w:sz w:val="24"/>
                <w:szCs w:val="24"/>
              </w:rPr>
              <w:t>155,189</w:t>
            </w:r>
          </w:p>
        </w:tc>
        <w:tc>
          <w:tcPr>
            <w:tcW w:w="178" w:type="dxa"/>
          </w:tcPr>
          <w:p w14:paraId="041E029B" w14:textId="77777777" w:rsidR="009F7BDD" w:rsidRPr="00422380" w:rsidRDefault="009F7BDD" w:rsidP="009F7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left" w:pos="720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661" w:type="dxa"/>
          </w:tcPr>
          <w:p w14:paraId="0E569AD3" w14:textId="526427D3" w:rsidR="009F7BDD" w:rsidRPr="00422380" w:rsidRDefault="009F7BDD" w:rsidP="009F7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</w:rPr>
            </w:pPr>
            <w:r w:rsidRPr="00422380">
              <w:rPr>
                <w:rFonts w:asciiTheme="majorBidi" w:hAnsiTheme="majorBidi" w:cstheme="majorBidi"/>
                <w:sz w:val="24"/>
                <w:szCs w:val="24"/>
              </w:rPr>
              <w:t>74,</w:t>
            </w:r>
            <w:r w:rsidRPr="00422380">
              <w:rPr>
                <w:rFonts w:asciiTheme="majorBidi" w:hAnsiTheme="majorBidi" w:cstheme="majorBidi"/>
                <w:sz w:val="24"/>
                <w:szCs w:val="24"/>
                <w:lang w:val="en-GB"/>
              </w:rPr>
              <w:t>6</w:t>
            </w:r>
            <w:r w:rsidRPr="00422380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85</w:t>
            </w:r>
          </w:p>
        </w:tc>
      </w:tr>
      <w:tr w:rsidR="009F7BDD" w:rsidRPr="00422380" w14:paraId="7437E121" w14:textId="77777777" w:rsidTr="00863AFF">
        <w:trPr>
          <w:cantSplit/>
          <w:trHeight w:val="16"/>
        </w:trPr>
        <w:tc>
          <w:tcPr>
            <w:tcW w:w="2064" w:type="dxa"/>
          </w:tcPr>
          <w:p w14:paraId="47BC7271" w14:textId="0466A36D" w:rsidR="009F7BDD" w:rsidRPr="00422380" w:rsidRDefault="009F7BDD" w:rsidP="009F7BDD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422380">
              <w:rPr>
                <w:rFonts w:asciiTheme="majorBidi" w:hAnsiTheme="majorBidi" w:cstheme="majorBidi" w:hint="cs"/>
                <w:spacing w:val="-6"/>
                <w:sz w:val="24"/>
                <w:szCs w:val="24"/>
                <w:cs/>
                <w:lang w:val="en-GB"/>
              </w:rPr>
              <w:t>บริษัท หาดทิพย์ ฟู้ด แอนด์</w:t>
            </w:r>
          </w:p>
        </w:tc>
        <w:tc>
          <w:tcPr>
            <w:tcW w:w="2064" w:type="dxa"/>
          </w:tcPr>
          <w:p w14:paraId="237F2495" w14:textId="557B24DE" w:rsidR="009F7BDD" w:rsidRPr="00422380" w:rsidRDefault="009F7BDD" w:rsidP="009F7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19" w:type="dxa"/>
          </w:tcPr>
          <w:p w14:paraId="42D8D4C6" w14:textId="4AA7B90E" w:rsidR="009F7BDD" w:rsidRPr="00422380" w:rsidRDefault="009F7BDD" w:rsidP="009F7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80" w:type="dxa"/>
          </w:tcPr>
          <w:p w14:paraId="13678354" w14:textId="77777777" w:rsidR="009F7BDD" w:rsidRPr="00422380" w:rsidRDefault="009F7BDD" w:rsidP="009F7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20" w:type="dxa"/>
          </w:tcPr>
          <w:p w14:paraId="0525E75D" w14:textId="1D7C752B" w:rsidR="009F7BDD" w:rsidRPr="00422380" w:rsidRDefault="009F7BDD" w:rsidP="009F7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80" w:type="dxa"/>
          </w:tcPr>
          <w:p w14:paraId="1A2996F5" w14:textId="77777777" w:rsidR="009F7BDD" w:rsidRPr="00422380" w:rsidRDefault="009F7BDD" w:rsidP="009F7BDD">
            <w:pPr>
              <w:tabs>
                <w:tab w:val="clear" w:pos="454"/>
                <w:tab w:val="decimal" w:pos="281"/>
                <w:tab w:val="decimal" w:pos="461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7" w:type="dxa"/>
          </w:tcPr>
          <w:p w14:paraId="4890E302" w14:textId="5427FF5D" w:rsidR="009F7BDD" w:rsidRPr="00422380" w:rsidRDefault="009F7BDD" w:rsidP="009F7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83" w:type="dxa"/>
          </w:tcPr>
          <w:p w14:paraId="7961B1CB" w14:textId="77777777" w:rsidR="009F7BDD" w:rsidRPr="00422380" w:rsidRDefault="009F7BDD" w:rsidP="009F7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left" w:pos="720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20" w:type="dxa"/>
          </w:tcPr>
          <w:p w14:paraId="33EEB26E" w14:textId="24AE776B" w:rsidR="009F7BDD" w:rsidRPr="00422380" w:rsidRDefault="009F7BDD" w:rsidP="009F7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80" w:type="dxa"/>
          </w:tcPr>
          <w:p w14:paraId="07C15E97" w14:textId="77777777" w:rsidR="009F7BDD" w:rsidRPr="00422380" w:rsidRDefault="009F7BDD" w:rsidP="009F7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left" w:pos="720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20" w:type="dxa"/>
          </w:tcPr>
          <w:p w14:paraId="677C7A8C" w14:textId="0F49FE53" w:rsidR="009F7BDD" w:rsidRPr="00422380" w:rsidRDefault="009F7BDD" w:rsidP="009F7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left" w:pos="720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80" w:type="dxa"/>
          </w:tcPr>
          <w:p w14:paraId="61D03574" w14:textId="61327341" w:rsidR="009F7BDD" w:rsidRPr="00422380" w:rsidRDefault="009F7BDD" w:rsidP="009F7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left" w:pos="720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8" w:type="dxa"/>
          </w:tcPr>
          <w:p w14:paraId="4227D632" w14:textId="70C9F85D" w:rsidR="009F7BDD" w:rsidRPr="00422380" w:rsidRDefault="009F7BDD" w:rsidP="009F7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left" w:pos="720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80" w:type="dxa"/>
          </w:tcPr>
          <w:p w14:paraId="5741DC71" w14:textId="5E3F6C3A" w:rsidR="009F7BDD" w:rsidRPr="00422380" w:rsidRDefault="009F7BDD" w:rsidP="009F7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left" w:pos="720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8" w:type="dxa"/>
          </w:tcPr>
          <w:p w14:paraId="1D2E2E2E" w14:textId="09711DCD" w:rsidR="009F7BDD" w:rsidRPr="00422380" w:rsidRDefault="009F7BDD" w:rsidP="009F7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82" w:type="dxa"/>
          </w:tcPr>
          <w:p w14:paraId="0FAE6EB5" w14:textId="77777777" w:rsidR="009F7BDD" w:rsidRPr="00422380" w:rsidRDefault="009F7BDD" w:rsidP="009F7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left" w:pos="720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630" w:type="dxa"/>
          </w:tcPr>
          <w:p w14:paraId="31D9E0FC" w14:textId="2E298EB4" w:rsidR="009F7BDD" w:rsidRPr="00422380" w:rsidRDefault="009F7BDD" w:rsidP="009F7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80" w:type="dxa"/>
          </w:tcPr>
          <w:p w14:paraId="0E98E51D" w14:textId="77777777" w:rsidR="009F7BDD" w:rsidRPr="00422380" w:rsidRDefault="009F7BDD" w:rsidP="009F7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  <w:tab w:val="left" w:pos="720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635" w:type="dxa"/>
          </w:tcPr>
          <w:p w14:paraId="1A9A3A8A" w14:textId="7D6887AA" w:rsidR="009F7BDD" w:rsidRPr="00422380" w:rsidRDefault="009F7BDD" w:rsidP="009F7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65" w:type="dxa"/>
          </w:tcPr>
          <w:p w14:paraId="29C49208" w14:textId="77777777" w:rsidR="009F7BDD" w:rsidRPr="00422380" w:rsidRDefault="009F7BDD" w:rsidP="009F7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left" w:pos="720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540" w:type="dxa"/>
          </w:tcPr>
          <w:p w14:paraId="752304D6" w14:textId="1E494F00" w:rsidR="009F7BDD" w:rsidRPr="00422380" w:rsidRDefault="009F7BDD" w:rsidP="009F7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80" w:type="dxa"/>
          </w:tcPr>
          <w:p w14:paraId="5B7D6DF7" w14:textId="77777777" w:rsidR="009F7BDD" w:rsidRPr="00422380" w:rsidRDefault="009F7BDD" w:rsidP="009F7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left" w:pos="720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635" w:type="dxa"/>
          </w:tcPr>
          <w:p w14:paraId="75F0900B" w14:textId="2BB8EF88" w:rsidR="009F7BDD" w:rsidRPr="00422380" w:rsidRDefault="009F7BDD" w:rsidP="009F7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78" w:type="dxa"/>
          </w:tcPr>
          <w:p w14:paraId="28D2E4BE" w14:textId="77777777" w:rsidR="009F7BDD" w:rsidRPr="00422380" w:rsidRDefault="009F7BDD" w:rsidP="009F7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left" w:pos="720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661" w:type="dxa"/>
          </w:tcPr>
          <w:p w14:paraId="3D9E127C" w14:textId="54005490" w:rsidR="009F7BDD" w:rsidRPr="00422380" w:rsidRDefault="009F7BDD" w:rsidP="009F7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</w:tr>
      <w:tr w:rsidR="009F7BDD" w:rsidRPr="00422380" w14:paraId="40BF1C70" w14:textId="77777777" w:rsidTr="00863AFF">
        <w:trPr>
          <w:cantSplit/>
          <w:trHeight w:val="16"/>
        </w:trPr>
        <w:tc>
          <w:tcPr>
            <w:tcW w:w="2064" w:type="dxa"/>
          </w:tcPr>
          <w:p w14:paraId="0C770EFF" w14:textId="2F6F153B" w:rsidR="009F7BDD" w:rsidRPr="00422380" w:rsidRDefault="009F7BDD" w:rsidP="009F7BDD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val="en-GB"/>
              </w:rPr>
            </w:pPr>
            <w:r w:rsidRPr="00422380">
              <w:rPr>
                <w:rFonts w:asciiTheme="majorBidi" w:hAnsiTheme="majorBidi"/>
                <w:spacing w:val="-6"/>
                <w:sz w:val="24"/>
                <w:szCs w:val="24"/>
                <w:cs/>
                <w:lang w:val="en-GB"/>
              </w:rPr>
              <w:t xml:space="preserve">    </w:t>
            </w:r>
            <w:r w:rsidRPr="00422380">
              <w:rPr>
                <w:rFonts w:asciiTheme="majorBidi" w:hAnsiTheme="majorBidi" w:cstheme="majorBidi" w:hint="cs"/>
                <w:spacing w:val="-6"/>
                <w:sz w:val="24"/>
                <w:szCs w:val="24"/>
                <w:cs/>
                <w:lang w:val="en-GB"/>
              </w:rPr>
              <w:t>เบฟเวอร์เรจเจส จำกัด</w:t>
            </w:r>
          </w:p>
        </w:tc>
        <w:tc>
          <w:tcPr>
            <w:tcW w:w="2064" w:type="dxa"/>
          </w:tcPr>
          <w:p w14:paraId="4E86F253" w14:textId="3ABBE634" w:rsidR="009F7BDD" w:rsidRPr="00422380" w:rsidRDefault="009F7BDD" w:rsidP="009F7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val="en-GB"/>
              </w:rPr>
            </w:pPr>
            <w:r w:rsidRPr="00422380">
              <w:rPr>
                <w:rFonts w:asciiTheme="majorBidi" w:hAnsiTheme="majorBidi" w:cstheme="majorBidi" w:hint="cs"/>
                <w:spacing w:val="-6"/>
                <w:sz w:val="24"/>
                <w:szCs w:val="24"/>
                <w:cs/>
                <w:lang w:val="en-GB"/>
              </w:rPr>
              <w:t>ผลิตและจำหน่ายอาหาร</w:t>
            </w:r>
          </w:p>
        </w:tc>
        <w:tc>
          <w:tcPr>
            <w:tcW w:w="719" w:type="dxa"/>
          </w:tcPr>
          <w:p w14:paraId="2A0B4201" w14:textId="69D9D247" w:rsidR="009F7BDD" w:rsidRPr="00422380" w:rsidRDefault="009F7BDD" w:rsidP="009F7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22380">
              <w:rPr>
                <w:rFonts w:asciiTheme="majorBidi" w:hAnsiTheme="majorBidi" w:cstheme="majorBidi"/>
                <w:sz w:val="24"/>
                <w:szCs w:val="24"/>
              </w:rPr>
              <w:t>99</w:t>
            </w:r>
            <w:r w:rsidRPr="00422380">
              <w:rPr>
                <w:rFonts w:asciiTheme="majorBidi" w:hAnsiTheme="majorBidi"/>
                <w:sz w:val="24"/>
                <w:szCs w:val="24"/>
                <w:cs/>
              </w:rPr>
              <w:t>.</w:t>
            </w:r>
            <w:r w:rsidRPr="00422380">
              <w:rPr>
                <w:rFonts w:asciiTheme="majorBidi" w:hAnsiTheme="majorBidi" w:cstheme="majorBidi"/>
                <w:sz w:val="24"/>
                <w:szCs w:val="24"/>
              </w:rPr>
              <w:t>99</w:t>
            </w:r>
          </w:p>
        </w:tc>
        <w:tc>
          <w:tcPr>
            <w:tcW w:w="180" w:type="dxa"/>
          </w:tcPr>
          <w:p w14:paraId="0CEFF0C4" w14:textId="77777777" w:rsidR="009F7BDD" w:rsidRPr="00422380" w:rsidRDefault="009F7BDD" w:rsidP="009F7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20" w:type="dxa"/>
          </w:tcPr>
          <w:p w14:paraId="6BF43EDB" w14:textId="4BBC2296" w:rsidR="009F7BDD" w:rsidRPr="00422380" w:rsidRDefault="009F7BDD" w:rsidP="009F7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22380">
              <w:rPr>
                <w:rFonts w:asciiTheme="majorBidi" w:hAnsiTheme="majorBidi" w:cstheme="majorBidi"/>
                <w:sz w:val="24"/>
                <w:szCs w:val="24"/>
              </w:rPr>
              <w:t>99</w:t>
            </w:r>
            <w:r w:rsidRPr="00422380">
              <w:rPr>
                <w:rFonts w:asciiTheme="majorBidi" w:hAnsiTheme="majorBidi"/>
                <w:sz w:val="24"/>
                <w:szCs w:val="24"/>
                <w:cs/>
              </w:rPr>
              <w:t>.</w:t>
            </w:r>
            <w:r w:rsidRPr="00422380">
              <w:rPr>
                <w:rFonts w:asciiTheme="majorBidi" w:hAnsiTheme="majorBidi" w:cstheme="majorBidi"/>
                <w:sz w:val="24"/>
                <w:szCs w:val="24"/>
              </w:rPr>
              <w:t>99</w:t>
            </w:r>
          </w:p>
        </w:tc>
        <w:tc>
          <w:tcPr>
            <w:tcW w:w="180" w:type="dxa"/>
          </w:tcPr>
          <w:p w14:paraId="141C457B" w14:textId="77777777" w:rsidR="009F7BDD" w:rsidRPr="00422380" w:rsidRDefault="009F7BDD" w:rsidP="009F7BDD">
            <w:pPr>
              <w:tabs>
                <w:tab w:val="clear" w:pos="454"/>
                <w:tab w:val="decimal" w:pos="281"/>
                <w:tab w:val="decimal" w:pos="461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7" w:type="dxa"/>
          </w:tcPr>
          <w:p w14:paraId="1BA24525" w14:textId="582D847F" w:rsidR="009F7BDD" w:rsidRPr="00422380" w:rsidRDefault="009F7BDD" w:rsidP="009F7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422380">
              <w:rPr>
                <w:rFonts w:asciiTheme="majorBidi" w:hAnsiTheme="majorBidi" w:cstheme="majorBidi"/>
                <w:sz w:val="24"/>
                <w:szCs w:val="24"/>
                <w:lang w:val="en-GB"/>
              </w:rPr>
              <w:t>30,000</w:t>
            </w:r>
          </w:p>
        </w:tc>
        <w:tc>
          <w:tcPr>
            <w:tcW w:w="183" w:type="dxa"/>
          </w:tcPr>
          <w:p w14:paraId="3B435E87" w14:textId="77777777" w:rsidR="009F7BDD" w:rsidRPr="00422380" w:rsidRDefault="009F7BDD" w:rsidP="009F7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left" w:pos="720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20" w:type="dxa"/>
          </w:tcPr>
          <w:p w14:paraId="228E42D4" w14:textId="1B924F26" w:rsidR="009F7BDD" w:rsidRPr="00422380" w:rsidRDefault="009F7BDD" w:rsidP="009F7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422380">
              <w:rPr>
                <w:rFonts w:asciiTheme="majorBidi" w:hAnsiTheme="majorBidi" w:cstheme="majorBidi"/>
                <w:sz w:val="24"/>
                <w:szCs w:val="24"/>
                <w:lang w:val="en-GB"/>
              </w:rPr>
              <w:t>30,000</w:t>
            </w:r>
          </w:p>
        </w:tc>
        <w:tc>
          <w:tcPr>
            <w:tcW w:w="180" w:type="dxa"/>
          </w:tcPr>
          <w:p w14:paraId="46A67411" w14:textId="77777777" w:rsidR="009F7BDD" w:rsidRPr="00422380" w:rsidRDefault="009F7BDD" w:rsidP="009F7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left" w:pos="720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20" w:type="dxa"/>
          </w:tcPr>
          <w:p w14:paraId="7ABF7ABA" w14:textId="23ECF097" w:rsidR="009F7BDD" w:rsidRPr="00422380" w:rsidRDefault="004371D3" w:rsidP="009F7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left" w:pos="720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422380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72,000</w:t>
            </w:r>
          </w:p>
        </w:tc>
        <w:tc>
          <w:tcPr>
            <w:tcW w:w="180" w:type="dxa"/>
          </w:tcPr>
          <w:p w14:paraId="1ED42783" w14:textId="77777777" w:rsidR="009F7BDD" w:rsidRPr="00422380" w:rsidRDefault="009F7BDD" w:rsidP="009F7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left" w:pos="720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8" w:type="dxa"/>
          </w:tcPr>
          <w:p w14:paraId="4BFC7C78" w14:textId="5C83C8E9" w:rsidR="009F7BDD" w:rsidRPr="00422380" w:rsidRDefault="009F7BDD" w:rsidP="009F7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left" w:pos="720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422380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72,000</w:t>
            </w:r>
          </w:p>
        </w:tc>
        <w:tc>
          <w:tcPr>
            <w:tcW w:w="180" w:type="dxa"/>
          </w:tcPr>
          <w:p w14:paraId="303FE40E" w14:textId="77777777" w:rsidR="009F7BDD" w:rsidRPr="00422380" w:rsidRDefault="009F7BDD" w:rsidP="009F7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left" w:pos="720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8" w:type="dxa"/>
          </w:tcPr>
          <w:p w14:paraId="51DCFA33" w14:textId="34080E58" w:rsidR="009F7BDD" w:rsidRPr="00422380" w:rsidRDefault="009F7BDD" w:rsidP="009F7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  <w:tab w:val="left" w:pos="720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422380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(</w:t>
            </w:r>
            <w:r w:rsidRPr="00422380">
              <w:rPr>
                <w:rFonts w:asciiTheme="majorBidi" w:hAnsiTheme="majorBidi" w:cstheme="majorBidi"/>
                <w:sz w:val="24"/>
                <w:szCs w:val="24"/>
                <w:lang w:val="en-GB"/>
              </w:rPr>
              <w:t>72,000</w:t>
            </w:r>
            <w:r w:rsidRPr="00422380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82" w:type="dxa"/>
          </w:tcPr>
          <w:p w14:paraId="257751DE" w14:textId="77777777" w:rsidR="009F7BDD" w:rsidRPr="00422380" w:rsidRDefault="009F7BDD" w:rsidP="009F7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left" w:pos="720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630" w:type="dxa"/>
          </w:tcPr>
          <w:p w14:paraId="6D8C753B" w14:textId="1826D0EF" w:rsidR="009F7BDD" w:rsidRPr="00422380" w:rsidRDefault="009F7BDD" w:rsidP="009F7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422380"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 w:rsidRPr="00422380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72,000</w:t>
            </w:r>
            <w:r w:rsidRPr="00422380">
              <w:rPr>
                <w:rFonts w:asciiTheme="majorBidi" w:hAnsiTheme="majorBidi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80" w:type="dxa"/>
          </w:tcPr>
          <w:p w14:paraId="407A527E" w14:textId="77777777" w:rsidR="009F7BDD" w:rsidRPr="00422380" w:rsidRDefault="009F7BDD" w:rsidP="009F7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  <w:tab w:val="left" w:pos="720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635" w:type="dxa"/>
          </w:tcPr>
          <w:p w14:paraId="2FBB8191" w14:textId="5C2F08D9" w:rsidR="009F7BDD" w:rsidRPr="00422380" w:rsidRDefault="009F7BDD" w:rsidP="009F7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6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422380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265" w:type="dxa"/>
          </w:tcPr>
          <w:p w14:paraId="476670B1" w14:textId="77777777" w:rsidR="009F7BDD" w:rsidRPr="00422380" w:rsidRDefault="009F7BDD" w:rsidP="009F7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left" w:pos="720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540" w:type="dxa"/>
          </w:tcPr>
          <w:p w14:paraId="3FFE080C" w14:textId="01D3136C" w:rsidR="009F7BDD" w:rsidRPr="00422380" w:rsidRDefault="009F7BDD" w:rsidP="009F7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2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422380">
              <w:rPr>
                <w:rFonts w:asciiTheme="majorBidi" w:hAnsiTheme="majorBidi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80" w:type="dxa"/>
          </w:tcPr>
          <w:p w14:paraId="0F8794B8" w14:textId="77777777" w:rsidR="009F7BDD" w:rsidRPr="00422380" w:rsidRDefault="009F7BDD" w:rsidP="009F7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left" w:pos="720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635" w:type="dxa"/>
          </w:tcPr>
          <w:p w14:paraId="5F6120F2" w14:textId="69FC17FD" w:rsidR="009F7BDD" w:rsidRPr="00422380" w:rsidRDefault="009F7BDD" w:rsidP="009F7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422380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78" w:type="dxa"/>
          </w:tcPr>
          <w:p w14:paraId="2C39D668" w14:textId="77777777" w:rsidR="009F7BDD" w:rsidRPr="00422380" w:rsidRDefault="009F7BDD" w:rsidP="009F7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left" w:pos="720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661" w:type="dxa"/>
          </w:tcPr>
          <w:p w14:paraId="41E31C3D" w14:textId="29E51032" w:rsidR="009F7BDD" w:rsidRPr="00422380" w:rsidRDefault="009F7BDD" w:rsidP="009F7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422380">
              <w:rPr>
                <w:rFonts w:asciiTheme="majorBidi" w:hAnsiTheme="majorBidi"/>
                <w:sz w:val="24"/>
                <w:szCs w:val="24"/>
                <w:cs/>
                <w:lang w:val="en-GB"/>
              </w:rPr>
              <w:t>-</w:t>
            </w:r>
          </w:p>
        </w:tc>
      </w:tr>
      <w:tr w:rsidR="009F7BDD" w:rsidRPr="00422380" w14:paraId="14FB5DB3" w14:textId="77777777" w:rsidTr="00863AFF">
        <w:trPr>
          <w:cantSplit/>
          <w:trHeight w:val="16"/>
        </w:trPr>
        <w:tc>
          <w:tcPr>
            <w:tcW w:w="2064" w:type="dxa"/>
          </w:tcPr>
          <w:p w14:paraId="1EC4B723" w14:textId="53B8C89B" w:rsidR="009F7BDD" w:rsidRPr="00422380" w:rsidRDefault="009F7BDD" w:rsidP="009F7BDD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pacing w:val="-6"/>
                <w:sz w:val="24"/>
                <w:szCs w:val="24"/>
                <w:lang w:val="en-GB"/>
              </w:rPr>
            </w:pPr>
            <w:r w:rsidRPr="00422380">
              <w:rPr>
                <w:rFonts w:asciiTheme="majorBidi" w:hAnsiTheme="majorBidi" w:cstheme="majorBidi" w:hint="cs"/>
                <w:spacing w:val="-6"/>
                <w:sz w:val="24"/>
                <w:szCs w:val="24"/>
                <w:cs/>
                <w:lang w:val="en-GB"/>
              </w:rPr>
              <w:t>บริษัท หาดทิพย์</w:t>
            </w:r>
            <w:r w:rsidRPr="00422380">
              <w:rPr>
                <w:rFonts w:asciiTheme="majorBidi" w:hAnsiTheme="majorBidi" w:hint="cs"/>
                <w:spacing w:val="-6"/>
                <w:sz w:val="24"/>
                <w:szCs w:val="24"/>
                <w:cs/>
                <w:lang w:val="en-GB"/>
              </w:rPr>
              <w:t xml:space="preserve"> </w:t>
            </w:r>
            <w:r w:rsidRPr="00422380">
              <w:rPr>
                <w:rFonts w:asciiTheme="majorBidi" w:hAnsiTheme="majorBidi" w:cstheme="majorBidi" w:hint="cs"/>
                <w:spacing w:val="-6"/>
                <w:sz w:val="24"/>
                <w:szCs w:val="24"/>
                <w:cs/>
                <w:lang w:val="en-GB"/>
              </w:rPr>
              <w:t>คอมเมอร์เชียล</w:t>
            </w:r>
          </w:p>
        </w:tc>
        <w:tc>
          <w:tcPr>
            <w:tcW w:w="2064" w:type="dxa"/>
          </w:tcPr>
          <w:p w14:paraId="7BB26ED6" w14:textId="091DF036" w:rsidR="009F7BDD" w:rsidRPr="00422380" w:rsidRDefault="009F7BDD" w:rsidP="009F7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22380">
              <w:rPr>
                <w:rFonts w:asciiTheme="majorBidi" w:hAnsiTheme="majorBidi" w:cstheme="majorBidi" w:hint="cs"/>
                <w:spacing w:val="-6"/>
                <w:sz w:val="24"/>
                <w:szCs w:val="24"/>
                <w:cs/>
                <w:lang w:val="en-GB"/>
              </w:rPr>
              <w:t>ผลิตและจำหน่ายสินค้าอุปโภค</w:t>
            </w:r>
          </w:p>
        </w:tc>
        <w:tc>
          <w:tcPr>
            <w:tcW w:w="719" w:type="dxa"/>
          </w:tcPr>
          <w:p w14:paraId="16258EF2" w14:textId="516FB414" w:rsidR="009F7BDD" w:rsidRPr="00422380" w:rsidRDefault="009F7BDD" w:rsidP="009F7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80" w:type="dxa"/>
          </w:tcPr>
          <w:p w14:paraId="39E98A05" w14:textId="77777777" w:rsidR="009F7BDD" w:rsidRPr="00422380" w:rsidRDefault="009F7BDD" w:rsidP="009F7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20" w:type="dxa"/>
          </w:tcPr>
          <w:p w14:paraId="4F60ACD2" w14:textId="5EDCA340" w:rsidR="009F7BDD" w:rsidRPr="00422380" w:rsidRDefault="009F7BDD" w:rsidP="009F7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80" w:type="dxa"/>
          </w:tcPr>
          <w:p w14:paraId="4AD2C74F" w14:textId="77777777" w:rsidR="009F7BDD" w:rsidRPr="00422380" w:rsidRDefault="009F7BDD" w:rsidP="009F7BDD">
            <w:pPr>
              <w:tabs>
                <w:tab w:val="clear" w:pos="454"/>
                <w:tab w:val="decimal" w:pos="281"/>
                <w:tab w:val="decimal" w:pos="461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7" w:type="dxa"/>
          </w:tcPr>
          <w:p w14:paraId="1335056F" w14:textId="4A16919A" w:rsidR="009F7BDD" w:rsidRPr="00422380" w:rsidRDefault="009F7BDD" w:rsidP="009F7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83" w:type="dxa"/>
          </w:tcPr>
          <w:p w14:paraId="741E1DBB" w14:textId="77777777" w:rsidR="009F7BDD" w:rsidRPr="00422380" w:rsidRDefault="009F7BDD" w:rsidP="009F7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left" w:pos="720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20" w:type="dxa"/>
          </w:tcPr>
          <w:p w14:paraId="426787CB" w14:textId="21B223DD" w:rsidR="009F7BDD" w:rsidRPr="00422380" w:rsidRDefault="009F7BDD" w:rsidP="009F7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80" w:type="dxa"/>
          </w:tcPr>
          <w:p w14:paraId="323DCDEE" w14:textId="77777777" w:rsidR="009F7BDD" w:rsidRPr="00422380" w:rsidRDefault="009F7BDD" w:rsidP="009F7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left" w:pos="720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20" w:type="dxa"/>
          </w:tcPr>
          <w:p w14:paraId="2DE776F4" w14:textId="68ABCBB1" w:rsidR="009F7BDD" w:rsidRPr="00422380" w:rsidRDefault="009F7BDD" w:rsidP="009F7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left" w:pos="720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80" w:type="dxa"/>
          </w:tcPr>
          <w:p w14:paraId="02AF908B" w14:textId="2D764951" w:rsidR="009F7BDD" w:rsidRPr="00422380" w:rsidRDefault="009F7BDD" w:rsidP="009F7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left" w:pos="720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8" w:type="dxa"/>
          </w:tcPr>
          <w:p w14:paraId="79DD2082" w14:textId="5EAE8832" w:rsidR="009F7BDD" w:rsidRPr="00422380" w:rsidRDefault="009F7BDD" w:rsidP="009F7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left" w:pos="720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80" w:type="dxa"/>
          </w:tcPr>
          <w:p w14:paraId="280312CB" w14:textId="0D510FF0" w:rsidR="009F7BDD" w:rsidRPr="00422380" w:rsidRDefault="009F7BDD" w:rsidP="009F7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left" w:pos="720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8" w:type="dxa"/>
          </w:tcPr>
          <w:p w14:paraId="30FC1CF1" w14:textId="373385F4" w:rsidR="009F7BDD" w:rsidRPr="00422380" w:rsidRDefault="009F7BDD" w:rsidP="009F7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  <w:tab w:val="left" w:pos="720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82" w:type="dxa"/>
          </w:tcPr>
          <w:p w14:paraId="52EF154D" w14:textId="77777777" w:rsidR="009F7BDD" w:rsidRPr="00422380" w:rsidRDefault="009F7BDD" w:rsidP="009F7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left" w:pos="720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630" w:type="dxa"/>
          </w:tcPr>
          <w:p w14:paraId="39111D50" w14:textId="0F7283B6" w:rsidR="009F7BDD" w:rsidRPr="00422380" w:rsidRDefault="009F7BDD" w:rsidP="009F7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80" w:type="dxa"/>
          </w:tcPr>
          <w:p w14:paraId="609E66F1" w14:textId="77777777" w:rsidR="009F7BDD" w:rsidRPr="00422380" w:rsidRDefault="009F7BDD" w:rsidP="009F7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  <w:tab w:val="left" w:pos="720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635" w:type="dxa"/>
          </w:tcPr>
          <w:p w14:paraId="37E0266F" w14:textId="66A628A7" w:rsidR="009F7BDD" w:rsidRPr="00422380" w:rsidRDefault="009F7BDD" w:rsidP="009F7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65" w:type="dxa"/>
          </w:tcPr>
          <w:p w14:paraId="2D2F45F8" w14:textId="77777777" w:rsidR="009F7BDD" w:rsidRPr="00422380" w:rsidRDefault="009F7BDD" w:rsidP="009F7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left" w:pos="720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540" w:type="dxa"/>
          </w:tcPr>
          <w:p w14:paraId="099C062D" w14:textId="3CE635AE" w:rsidR="009F7BDD" w:rsidRPr="00422380" w:rsidRDefault="009F7BDD" w:rsidP="009F7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3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80" w:type="dxa"/>
          </w:tcPr>
          <w:p w14:paraId="41A59FF9" w14:textId="77777777" w:rsidR="009F7BDD" w:rsidRPr="00422380" w:rsidRDefault="009F7BDD" w:rsidP="009F7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left" w:pos="720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635" w:type="dxa"/>
          </w:tcPr>
          <w:p w14:paraId="09F6F312" w14:textId="72A5D378" w:rsidR="009F7BDD" w:rsidRPr="00422380" w:rsidRDefault="009F7BDD" w:rsidP="009F7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78" w:type="dxa"/>
          </w:tcPr>
          <w:p w14:paraId="61D7A452" w14:textId="77777777" w:rsidR="009F7BDD" w:rsidRPr="00422380" w:rsidRDefault="009F7BDD" w:rsidP="009F7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left" w:pos="720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661" w:type="dxa"/>
          </w:tcPr>
          <w:p w14:paraId="28C7D321" w14:textId="07FC3C66" w:rsidR="009F7BDD" w:rsidRPr="00422380" w:rsidRDefault="009F7BDD" w:rsidP="009F7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</w:tr>
      <w:tr w:rsidR="009F7BDD" w:rsidRPr="00422380" w14:paraId="1AC0B8F0" w14:textId="77777777" w:rsidTr="00863AFF">
        <w:trPr>
          <w:cantSplit/>
          <w:trHeight w:val="16"/>
        </w:trPr>
        <w:tc>
          <w:tcPr>
            <w:tcW w:w="2064" w:type="dxa"/>
          </w:tcPr>
          <w:p w14:paraId="61D11A43" w14:textId="53AA07E5" w:rsidR="009F7BDD" w:rsidRPr="00422380" w:rsidRDefault="009F7BDD" w:rsidP="009F7BDD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val="en-GB"/>
              </w:rPr>
            </w:pPr>
            <w:r w:rsidRPr="00422380">
              <w:rPr>
                <w:rFonts w:asciiTheme="majorBidi" w:hAnsiTheme="majorBidi" w:cstheme="majorBidi" w:hint="cs"/>
                <w:spacing w:val="-6"/>
                <w:sz w:val="24"/>
                <w:szCs w:val="24"/>
                <w:cs/>
                <w:lang w:val="en-GB"/>
              </w:rPr>
              <w:t xml:space="preserve">    จำกัด</w:t>
            </w:r>
          </w:p>
        </w:tc>
        <w:tc>
          <w:tcPr>
            <w:tcW w:w="2064" w:type="dxa"/>
          </w:tcPr>
          <w:p w14:paraId="2DE96ED5" w14:textId="4807E106" w:rsidR="009F7BDD" w:rsidRPr="00422380" w:rsidRDefault="009F7BDD" w:rsidP="009F7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val="en-GB"/>
              </w:rPr>
            </w:pPr>
            <w:r w:rsidRPr="00422380">
              <w:rPr>
                <w:rFonts w:asciiTheme="majorBidi" w:hAnsiTheme="majorBidi" w:cstheme="majorBidi" w:hint="cs"/>
                <w:spacing w:val="-6"/>
                <w:sz w:val="24"/>
                <w:szCs w:val="24"/>
                <w:cs/>
                <w:lang w:val="en-GB"/>
              </w:rPr>
              <w:t xml:space="preserve">   บริโภค</w:t>
            </w:r>
          </w:p>
        </w:tc>
        <w:tc>
          <w:tcPr>
            <w:tcW w:w="719" w:type="dxa"/>
          </w:tcPr>
          <w:p w14:paraId="6F4DA9D5" w14:textId="6464E00F" w:rsidR="009F7BDD" w:rsidRPr="00422380" w:rsidRDefault="009F7BDD" w:rsidP="009F7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22380">
              <w:rPr>
                <w:rFonts w:asciiTheme="majorBidi" w:hAnsiTheme="majorBidi" w:cstheme="majorBidi"/>
                <w:sz w:val="24"/>
                <w:szCs w:val="24"/>
              </w:rPr>
              <w:t>99</w:t>
            </w:r>
            <w:r w:rsidRPr="00422380">
              <w:rPr>
                <w:rFonts w:asciiTheme="majorBidi" w:hAnsiTheme="majorBidi"/>
                <w:sz w:val="24"/>
                <w:szCs w:val="24"/>
                <w:cs/>
              </w:rPr>
              <w:t>.</w:t>
            </w:r>
            <w:r w:rsidRPr="00422380">
              <w:rPr>
                <w:rFonts w:asciiTheme="majorBidi" w:hAnsiTheme="majorBidi" w:cstheme="majorBidi"/>
                <w:sz w:val="24"/>
                <w:szCs w:val="24"/>
              </w:rPr>
              <w:t>99</w:t>
            </w:r>
          </w:p>
        </w:tc>
        <w:tc>
          <w:tcPr>
            <w:tcW w:w="180" w:type="dxa"/>
          </w:tcPr>
          <w:p w14:paraId="11794306" w14:textId="77777777" w:rsidR="009F7BDD" w:rsidRPr="00422380" w:rsidRDefault="009F7BDD" w:rsidP="009F7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20" w:type="dxa"/>
          </w:tcPr>
          <w:p w14:paraId="740CED5B" w14:textId="332271BA" w:rsidR="009F7BDD" w:rsidRPr="00422380" w:rsidRDefault="009F7BDD" w:rsidP="009F7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22380">
              <w:rPr>
                <w:rFonts w:asciiTheme="majorBidi" w:hAnsiTheme="majorBidi" w:cstheme="majorBidi"/>
                <w:sz w:val="24"/>
                <w:szCs w:val="24"/>
              </w:rPr>
              <w:t>99</w:t>
            </w:r>
            <w:r w:rsidRPr="00422380">
              <w:rPr>
                <w:rFonts w:asciiTheme="majorBidi" w:hAnsiTheme="majorBidi"/>
                <w:sz w:val="24"/>
                <w:szCs w:val="24"/>
                <w:cs/>
              </w:rPr>
              <w:t>.</w:t>
            </w:r>
            <w:r w:rsidRPr="00422380">
              <w:rPr>
                <w:rFonts w:asciiTheme="majorBidi" w:hAnsiTheme="majorBidi" w:cstheme="majorBidi"/>
                <w:sz w:val="24"/>
                <w:szCs w:val="24"/>
              </w:rPr>
              <w:t>99</w:t>
            </w:r>
          </w:p>
        </w:tc>
        <w:tc>
          <w:tcPr>
            <w:tcW w:w="180" w:type="dxa"/>
          </w:tcPr>
          <w:p w14:paraId="2EFAB465" w14:textId="77777777" w:rsidR="009F7BDD" w:rsidRPr="00422380" w:rsidRDefault="009F7BDD" w:rsidP="009F7BDD">
            <w:pPr>
              <w:tabs>
                <w:tab w:val="clear" w:pos="454"/>
                <w:tab w:val="decimal" w:pos="281"/>
                <w:tab w:val="decimal" w:pos="461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7" w:type="dxa"/>
          </w:tcPr>
          <w:p w14:paraId="62E755BD" w14:textId="6540D992" w:rsidR="009F7BDD" w:rsidRPr="00422380" w:rsidRDefault="009F7BDD" w:rsidP="009F7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422380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16,000</w:t>
            </w:r>
          </w:p>
        </w:tc>
        <w:tc>
          <w:tcPr>
            <w:tcW w:w="183" w:type="dxa"/>
          </w:tcPr>
          <w:p w14:paraId="5FD125B3" w14:textId="77777777" w:rsidR="009F7BDD" w:rsidRPr="00422380" w:rsidRDefault="009F7BDD" w:rsidP="009F7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left" w:pos="720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20" w:type="dxa"/>
          </w:tcPr>
          <w:p w14:paraId="75A02F66" w14:textId="4AB488C3" w:rsidR="009F7BDD" w:rsidRPr="00422380" w:rsidRDefault="009F7BDD" w:rsidP="009F7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422380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16,000</w:t>
            </w:r>
          </w:p>
        </w:tc>
        <w:tc>
          <w:tcPr>
            <w:tcW w:w="180" w:type="dxa"/>
          </w:tcPr>
          <w:p w14:paraId="1D47410F" w14:textId="77777777" w:rsidR="009F7BDD" w:rsidRPr="00422380" w:rsidRDefault="009F7BDD" w:rsidP="009F7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left" w:pos="720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20" w:type="dxa"/>
          </w:tcPr>
          <w:p w14:paraId="5197B098" w14:textId="54A973BB" w:rsidR="009F7BDD" w:rsidRPr="00422380" w:rsidRDefault="004371D3" w:rsidP="009F7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left" w:pos="720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422380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102,000</w:t>
            </w:r>
          </w:p>
        </w:tc>
        <w:tc>
          <w:tcPr>
            <w:tcW w:w="180" w:type="dxa"/>
          </w:tcPr>
          <w:p w14:paraId="435E9062" w14:textId="77777777" w:rsidR="009F7BDD" w:rsidRPr="00422380" w:rsidRDefault="009F7BDD" w:rsidP="009F7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left" w:pos="720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8" w:type="dxa"/>
          </w:tcPr>
          <w:p w14:paraId="1DD5DF4A" w14:textId="3D40AE37" w:rsidR="009F7BDD" w:rsidRPr="00422380" w:rsidRDefault="009F7BDD" w:rsidP="009F7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left" w:pos="720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422380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102,000</w:t>
            </w:r>
          </w:p>
        </w:tc>
        <w:tc>
          <w:tcPr>
            <w:tcW w:w="180" w:type="dxa"/>
          </w:tcPr>
          <w:p w14:paraId="30E3CBA3" w14:textId="77777777" w:rsidR="009F7BDD" w:rsidRPr="00422380" w:rsidRDefault="009F7BDD" w:rsidP="009F7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left" w:pos="720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8" w:type="dxa"/>
          </w:tcPr>
          <w:p w14:paraId="2E07F712" w14:textId="1AFE05A2" w:rsidR="009F7BDD" w:rsidRPr="00422380" w:rsidRDefault="009F7BDD" w:rsidP="009F7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  <w:tab w:val="left" w:pos="720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422380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(</w:t>
            </w:r>
            <w:r w:rsidRPr="00422380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102,000</w:t>
            </w:r>
            <w:r w:rsidRPr="00422380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82" w:type="dxa"/>
          </w:tcPr>
          <w:p w14:paraId="029E32A1" w14:textId="77777777" w:rsidR="009F7BDD" w:rsidRPr="00422380" w:rsidRDefault="009F7BDD" w:rsidP="009F7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left" w:pos="720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630" w:type="dxa"/>
          </w:tcPr>
          <w:p w14:paraId="0A08E9BD" w14:textId="7D036385" w:rsidR="009F7BDD" w:rsidRPr="00422380" w:rsidRDefault="009F7BDD" w:rsidP="009F7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422380">
              <w:rPr>
                <w:rFonts w:asciiTheme="majorBidi" w:hAnsiTheme="majorBidi"/>
                <w:sz w:val="24"/>
                <w:szCs w:val="24"/>
                <w:cs/>
                <w:lang w:val="en-GB"/>
              </w:rPr>
              <w:t>(</w:t>
            </w:r>
            <w:r w:rsidRPr="00422380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102,000</w:t>
            </w:r>
            <w:r w:rsidRPr="00422380">
              <w:rPr>
                <w:rFonts w:asciiTheme="majorBidi" w:hAnsiTheme="majorBidi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80" w:type="dxa"/>
          </w:tcPr>
          <w:p w14:paraId="12FBA153" w14:textId="77777777" w:rsidR="009F7BDD" w:rsidRPr="00422380" w:rsidRDefault="009F7BDD" w:rsidP="009F7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  <w:tab w:val="left" w:pos="720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635" w:type="dxa"/>
          </w:tcPr>
          <w:p w14:paraId="5A68B752" w14:textId="137363BF" w:rsidR="009F7BDD" w:rsidRPr="00422380" w:rsidRDefault="009F7BDD" w:rsidP="009F7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6"/>
              </w:tabs>
              <w:spacing w:line="240" w:lineRule="auto"/>
              <w:ind w:right="-79"/>
              <w:rPr>
                <w:rFonts w:asciiTheme="majorBidi" w:hAnsiTheme="majorBidi"/>
                <w:sz w:val="24"/>
                <w:szCs w:val="24"/>
                <w:lang w:val="en-GB"/>
              </w:rPr>
            </w:pPr>
            <w:r w:rsidRPr="00422380">
              <w:rPr>
                <w:rFonts w:asciiTheme="majorBidi" w:hAnsi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265" w:type="dxa"/>
          </w:tcPr>
          <w:p w14:paraId="7E4DAEFF" w14:textId="77777777" w:rsidR="009F7BDD" w:rsidRPr="00422380" w:rsidRDefault="009F7BDD" w:rsidP="009F7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6"/>
                <w:tab w:val="decimal" w:pos="551"/>
                <w:tab w:val="left" w:pos="720"/>
                <w:tab w:val="decimal" w:pos="765"/>
              </w:tabs>
              <w:spacing w:line="240" w:lineRule="auto"/>
              <w:jc w:val="right"/>
              <w:rPr>
                <w:rFonts w:asciiTheme="majorBidi" w:hAnsiTheme="majorBidi"/>
                <w:sz w:val="24"/>
                <w:szCs w:val="24"/>
                <w:lang w:val="en-GB"/>
              </w:rPr>
            </w:pPr>
          </w:p>
        </w:tc>
        <w:tc>
          <w:tcPr>
            <w:tcW w:w="540" w:type="dxa"/>
          </w:tcPr>
          <w:p w14:paraId="053F6BDE" w14:textId="3096C9E9" w:rsidR="009F7BDD" w:rsidRPr="00422380" w:rsidRDefault="009F7BDD" w:rsidP="009F7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2"/>
              </w:tabs>
              <w:spacing w:line="240" w:lineRule="auto"/>
              <w:ind w:right="-79"/>
              <w:rPr>
                <w:rFonts w:asciiTheme="majorBidi" w:hAnsiTheme="majorBidi"/>
                <w:sz w:val="24"/>
                <w:szCs w:val="24"/>
                <w:lang w:val="en-GB"/>
              </w:rPr>
            </w:pPr>
            <w:r w:rsidRPr="00422380">
              <w:rPr>
                <w:rFonts w:asciiTheme="majorBidi" w:hAnsiTheme="majorBidi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80" w:type="dxa"/>
          </w:tcPr>
          <w:p w14:paraId="6D19E79B" w14:textId="77777777" w:rsidR="009F7BDD" w:rsidRPr="00422380" w:rsidRDefault="009F7BDD" w:rsidP="009F7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2"/>
                <w:tab w:val="decimal" w:pos="551"/>
                <w:tab w:val="left" w:pos="720"/>
                <w:tab w:val="decimal" w:pos="765"/>
              </w:tabs>
              <w:spacing w:line="240" w:lineRule="auto"/>
              <w:jc w:val="right"/>
              <w:rPr>
                <w:rFonts w:asciiTheme="majorBidi" w:hAnsiTheme="majorBidi"/>
                <w:sz w:val="24"/>
                <w:szCs w:val="24"/>
                <w:lang w:val="en-GB"/>
              </w:rPr>
            </w:pPr>
          </w:p>
        </w:tc>
        <w:tc>
          <w:tcPr>
            <w:tcW w:w="635" w:type="dxa"/>
          </w:tcPr>
          <w:p w14:paraId="15D71BD9" w14:textId="07312AE4" w:rsidR="009F7BDD" w:rsidRPr="00422380" w:rsidRDefault="009F7BDD" w:rsidP="009F7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422380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78" w:type="dxa"/>
          </w:tcPr>
          <w:p w14:paraId="78541517" w14:textId="77777777" w:rsidR="009F7BDD" w:rsidRPr="00422380" w:rsidRDefault="009F7BDD" w:rsidP="009F7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left" w:pos="720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661" w:type="dxa"/>
          </w:tcPr>
          <w:p w14:paraId="4CBA1B93" w14:textId="7598F502" w:rsidR="009F7BDD" w:rsidRPr="00422380" w:rsidRDefault="009F7BDD" w:rsidP="009F7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422380">
              <w:rPr>
                <w:rFonts w:asciiTheme="majorBidi" w:hAnsiTheme="majorBidi"/>
                <w:sz w:val="24"/>
                <w:szCs w:val="24"/>
                <w:cs/>
                <w:lang w:val="en-GB"/>
              </w:rPr>
              <w:t>-</w:t>
            </w:r>
          </w:p>
        </w:tc>
      </w:tr>
      <w:tr w:rsidR="009F7BDD" w:rsidRPr="00422380" w14:paraId="6958A39C" w14:textId="77777777" w:rsidTr="00863AFF">
        <w:trPr>
          <w:cantSplit/>
          <w:trHeight w:val="16"/>
        </w:trPr>
        <w:tc>
          <w:tcPr>
            <w:tcW w:w="2064" w:type="dxa"/>
          </w:tcPr>
          <w:p w14:paraId="4A842C49" w14:textId="73EF647C" w:rsidR="009F7BDD" w:rsidRPr="00422380" w:rsidRDefault="009F7BDD" w:rsidP="009F7BDD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val="en-GB"/>
              </w:rPr>
            </w:pPr>
            <w:r w:rsidRPr="00422380">
              <w:rPr>
                <w:rFonts w:asciiTheme="majorBidi" w:hAnsiTheme="majorBidi" w:cstheme="majorBidi" w:hint="cs"/>
                <w:spacing w:val="-6"/>
                <w:sz w:val="24"/>
                <w:szCs w:val="24"/>
                <w:cs/>
                <w:lang w:val="en-GB"/>
              </w:rPr>
              <w:t>บริษัท หาดทิพย์ ดีเวลลอป</w:t>
            </w:r>
          </w:p>
        </w:tc>
        <w:tc>
          <w:tcPr>
            <w:tcW w:w="2064" w:type="dxa"/>
          </w:tcPr>
          <w:p w14:paraId="4BA3D352" w14:textId="2EF7E67B" w:rsidR="009F7BDD" w:rsidRPr="00422380" w:rsidRDefault="009F7BDD" w:rsidP="009F7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pacing w:val="-6"/>
                <w:sz w:val="24"/>
                <w:szCs w:val="24"/>
                <w:lang w:val="en-GB"/>
              </w:rPr>
            </w:pPr>
            <w:r w:rsidRPr="00422380">
              <w:rPr>
                <w:rFonts w:asciiTheme="majorBidi" w:hAnsiTheme="majorBidi" w:cstheme="majorBidi" w:hint="cs"/>
                <w:spacing w:val="-6"/>
                <w:sz w:val="24"/>
                <w:szCs w:val="24"/>
                <w:cs/>
                <w:lang w:val="en-GB"/>
              </w:rPr>
              <w:t>พัฒนาอสังหาริมทรัพย์</w:t>
            </w:r>
          </w:p>
        </w:tc>
        <w:tc>
          <w:tcPr>
            <w:tcW w:w="719" w:type="dxa"/>
          </w:tcPr>
          <w:p w14:paraId="66EED2B8" w14:textId="2EEFCB1F" w:rsidR="009F7BDD" w:rsidRPr="00422380" w:rsidRDefault="009F7BDD" w:rsidP="009F7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7316C631" w14:textId="77777777" w:rsidR="009F7BDD" w:rsidRPr="00422380" w:rsidRDefault="009F7BDD" w:rsidP="009F7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20" w:type="dxa"/>
          </w:tcPr>
          <w:p w14:paraId="4BBE2E7A" w14:textId="7DEE02D6" w:rsidR="009F7BDD" w:rsidRPr="00422380" w:rsidRDefault="009F7BDD" w:rsidP="009F7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5A09CEB8" w14:textId="77777777" w:rsidR="009F7BDD" w:rsidRPr="00422380" w:rsidRDefault="009F7BDD" w:rsidP="009F7BDD">
            <w:pPr>
              <w:tabs>
                <w:tab w:val="clear" w:pos="454"/>
                <w:tab w:val="decimal" w:pos="281"/>
                <w:tab w:val="decimal" w:pos="461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7" w:type="dxa"/>
          </w:tcPr>
          <w:p w14:paraId="454C3EDD" w14:textId="00EF787D" w:rsidR="009F7BDD" w:rsidRPr="00422380" w:rsidRDefault="009F7BDD" w:rsidP="009F7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83" w:type="dxa"/>
          </w:tcPr>
          <w:p w14:paraId="19146BD8" w14:textId="77777777" w:rsidR="009F7BDD" w:rsidRPr="00422380" w:rsidRDefault="009F7BDD" w:rsidP="009F7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left" w:pos="720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20" w:type="dxa"/>
          </w:tcPr>
          <w:p w14:paraId="3F7A02DA" w14:textId="7DB41751" w:rsidR="009F7BDD" w:rsidRPr="00422380" w:rsidRDefault="009F7BDD" w:rsidP="009F7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80" w:type="dxa"/>
          </w:tcPr>
          <w:p w14:paraId="46CC46AD" w14:textId="77777777" w:rsidR="009F7BDD" w:rsidRPr="00422380" w:rsidRDefault="009F7BDD" w:rsidP="009F7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left" w:pos="720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20" w:type="dxa"/>
          </w:tcPr>
          <w:p w14:paraId="25C040C1" w14:textId="69A86EEB" w:rsidR="009F7BDD" w:rsidRPr="00422380" w:rsidRDefault="009F7BDD" w:rsidP="009F7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left" w:pos="720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80" w:type="dxa"/>
          </w:tcPr>
          <w:p w14:paraId="5B80E0C9" w14:textId="77777777" w:rsidR="009F7BDD" w:rsidRPr="00422380" w:rsidRDefault="009F7BDD" w:rsidP="009F7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left" w:pos="720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8" w:type="dxa"/>
          </w:tcPr>
          <w:p w14:paraId="7A3C7374" w14:textId="0E40DE9A" w:rsidR="009F7BDD" w:rsidRPr="00422380" w:rsidRDefault="009F7BDD" w:rsidP="009F7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left" w:pos="720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80" w:type="dxa"/>
          </w:tcPr>
          <w:p w14:paraId="7C2633AE" w14:textId="77777777" w:rsidR="009F7BDD" w:rsidRPr="00422380" w:rsidRDefault="009F7BDD" w:rsidP="009F7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left" w:pos="720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8" w:type="dxa"/>
          </w:tcPr>
          <w:p w14:paraId="7EF0EFD2" w14:textId="77777777" w:rsidR="009F7BDD" w:rsidRPr="00422380" w:rsidRDefault="009F7BDD" w:rsidP="009F7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  <w:tab w:val="left" w:pos="720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82" w:type="dxa"/>
          </w:tcPr>
          <w:p w14:paraId="7C2D500F" w14:textId="77777777" w:rsidR="009F7BDD" w:rsidRPr="00422380" w:rsidRDefault="009F7BDD" w:rsidP="009F7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left" w:pos="720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630" w:type="dxa"/>
          </w:tcPr>
          <w:p w14:paraId="71654A8E" w14:textId="77777777" w:rsidR="009F7BDD" w:rsidRPr="00422380" w:rsidRDefault="009F7BDD" w:rsidP="009F7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80" w:type="dxa"/>
          </w:tcPr>
          <w:p w14:paraId="55EA1435" w14:textId="77777777" w:rsidR="009F7BDD" w:rsidRPr="00422380" w:rsidRDefault="009F7BDD" w:rsidP="009F7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  <w:tab w:val="left" w:pos="720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635" w:type="dxa"/>
          </w:tcPr>
          <w:p w14:paraId="10162161" w14:textId="77777777" w:rsidR="009F7BDD" w:rsidRPr="00422380" w:rsidRDefault="009F7BDD" w:rsidP="009F7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65" w:type="dxa"/>
          </w:tcPr>
          <w:p w14:paraId="3C0B3DD6" w14:textId="77777777" w:rsidR="009F7BDD" w:rsidRPr="00422380" w:rsidRDefault="009F7BDD" w:rsidP="009F7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left" w:pos="720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540" w:type="dxa"/>
          </w:tcPr>
          <w:p w14:paraId="16500C0B" w14:textId="77777777" w:rsidR="009F7BDD" w:rsidRPr="00422380" w:rsidRDefault="009F7BDD" w:rsidP="009F7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80" w:type="dxa"/>
          </w:tcPr>
          <w:p w14:paraId="17EAB88C" w14:textId="77777777" w:rsidR="009F7BDD" w:rsidRPr="00422380" w:rsidRDefault="009F7BDD" w:rsidP="009F7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left" w:pos="720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635" w:type="dxa"/>
          </w:tcPr>
          <w:p w14:paraId="22B68F54" w14:textId="75887015" w:rsidR="009F7BDD" w:rsidRPr="00422380" w:rsidRDefault="009F7BDD" w:rsidP="009F7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78" w:type="dxa"/>
          </w:tcPr>
          <w:p w14:paraId="50A55365" w14:textId="77777777" w:rsidR="009F7BDD" w:rsidRPr="00422380" w:rsidRDefault="009F7BDD" w:rsidP="009F7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left" w:pos="720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661" w:type="dxa"/>
          </w:tcPr>
          <w:p w14:paraId="717D2746" w14:textId="4E60E044" w:rsidR="009F7BDD" w:rsidRPr="00422380" w:rsidRDefault="009F7BDD" w:rsidP="009F7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</w:tr>
      <w:tr w:rsidR="009F7BDD" w:rsidRPr="00422380" w14:paraId="4C18C2CE" w14:textId="77777777" w:rsidTr="00863AFF">
        <w:trPr>
          <w:cantSplit/>
          <w:trHeight w:val="16"/>
        </w:trPr>
        <w:tc>
          <w:tcPr>
            <w:tcW w:w="2064" w:type="dxa"/>
          </w:tcPr>
          <w:p w14:paraId="1BCFD958" w14:textId="4365494B" w:rsidR="009F7BDD" w:rsidRPr="00422380" w:rsidRDefault="009F7BDD" w:rsidP="009F7BDD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val="en-GB"/>
              </w:rPr>
            </w:pPr>
            <w:r w:rsidRPr="00422380">
              <w:rPr>
                <w:rFonts w:asciiTheme="majorBidi" w:hAnsiTheme="majorBidi" w:cstheme="majorBidi" w:hint="cs"/>
                <w:spacing w:val="-6"/>
                <w:sz w:val="24"/>
                <w:szCs w:val="24"/>
                <w:cs/>
                <w:lang w:val="en-GB"/>
              </w:rPr>
              <w:t xml:space="preserve">    เม้นท์ จำกัด</w:t>
            </w:r>
          </w:p>
        </w:tc>
        <w:tc>
          <w:tcPr>
            <w:tcW w:w="2064" w:type="dxa"/>
          </w:tcPr>
          <w:p w14:paraId="0FD1C7E2" w14:textId="77777777" w:rsidR="009F7BDD" w:rsidRPr="00422380" w:rsidRDefault="009F7BDD" w:rsidP="009F7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val="en-GB"/>
              </w:rPr>
            </w:pPr>
          </w:p>
        </w:tc>
        <w:tc>
          <w:tcPr>
            <w:tcW w:w="719" w:type="dxa"/>
          </w:tcPr>
          <w:p w14:paraId="7DEDE471" w14:textId="0CF4795E" w:rsidR="009F7BDD" w:rsidRPr="00422380" w:rsidRDefault="009F7BDD" w:rsidP="009F7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22380">
              <w:rPr>
                <w:rFonts w:asciiTheme="majorBidi" w:hAnsiTheme="majorBidi" w:cstheme="majorBidi"/>
                <w:sz w:val="24"/>
                <w:szCs w:val="24"/>
              </w:rPr>
              <w:t>99</w:t>
            </w:r>
            <w:r w:rsidRPr="00422380">
              <w:rPr>
                <w:rFonts w:asciiTheme="majorBidi" w:hAnsiTheme="majorBidi"/>
                <w:sz w:val="24"/>
                <w:szCs w:val="24"/>
                <w:cs/>
              </w:rPr>
              <w:t>.</w:t>
            </w:r>
            <w:r w:rsidRPr="00422380">
              <w:rPr>
                <w:rFonts w:asciiTheme="majorBidi" w:hAnsiTheme="majorBidi" w:cstheme="majorBidi"/>
                <w:sz w:val="24"/>
                <w:szCs w:val="24"/>
              </w:rPr>
              <w:t>99</w:t>
            </w:r>
          </w:p>
        </w:tc>
        <w:tc>
          <w:tcPr>
            <w:tcW w:w="180" w:type="dxa"/>
          </w:tcPr>
          <w:p w14:paraId="2A61BDDC" w14:textId="77777777" w:rsidR="009F7BDD" w:rsidRPr="00422380" w:rsidRDefault="009F7BDD" w:rsidP="009F7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20" w:type="dxa"/>
          </w:tcPr>
          <w:p w14:paraId="02BD6FAD" w14:textId="7EBCB240" w:rsidR="009F7BDD" w:rsidRPr="00422380" w:rsidRDefault="009F7BDD" w:rsidP="009F7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22380">
              <w:rPr>
                <w:rFonts w:asciiTheme="majorBidi" w:hAnsiTheme="majorBidi" w:cstheme="majorBidi"/>
                <w:sz w:val="24"/>
                <w:szCs w:val="24"/>
              </w:rPr>
              <w:t>99</w:t>
            </w:r>
            <w:r w:rsidRPr="00422380">
              <w:rPr>
                <w:rFonts w:asciiTheme="majorBidi" w:hAnsiTheme="majorBidi"/>
                <w:sz w:val="24"/>
                <w:szCs w:val="24"/>
                <w:cs/>
              </w:rPr>
              <w:t>.</w:t>
            </w:r>
            <w:r w:rsidRPr="00422380">
              <w:rPr>
                <w:rFonts w:asciiTheme="majorBidi" w:hAnsiTheme="majorBidi" w:cstheme="majorBidi"/>
                <w:sz w:val="24"/>
                <w:szCs w:val="24"/>
              </w:rPr>
              <w:t>99</w:t>
            </w:r>
          </w:p>
        </w:tc>
        <w:tc>
          <w:tcPr>
            <w:tcW w:w="180" w:type="dxa"/>
          </w:tcPr>
          <w:p w14:paraId="3871EFA7" w14:textId="77777777" w:rsidR="009F7BDD" w:rsidRPr="00422380" w:rsidRDefault="009F7BDD" w:rsidP="009F7BDD">
            <w:pPr>
              <w:tabs>
                <w:tab w:val="clear" w:pos="454"/>
                <w:tab w:val="decimal" w:pos="281"/>
                <w:tab w:val="decimal" w:pos="461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7" w:type="dxa"/>
          </w:tcPr>
          <w:p w14:paraId="0603AF2B" w14:textId="03E7A34A" w:rsidR="009F7BDD" w:rsidRPr="00422380" w:rsidRDefault="009F7BDD" w:rsidP="009F7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422380">
              <w:rPr>
                <w:rFonts w:asciiTheme="majorBidi" w:hAnsiTheme="majorBidi" w:cstheme="majorBidi"/>
                <w:sz w:val="24"/>
                <w:szCs w:val="24"/>
                <w:lang w:val="en-GB"/>
              </w:rPr>
              <w:t>80,999</w:t>
            </w:r>
          </w:p>
        </w:tc>
        <w:tc>
          <w:tcPr>
            <w:tcW w:w="183" w:type="dxa"/>
          </w:tcPr>
          <w:p w14:paraId="5663B267" w14:textId="77777777" w:rsidR="009F7BDD" w:rsidRPr="00422380" w:rsidRDefault="009F7BDD" w:rsidP="009F7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left" w:pos="720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20" w:type="dxa"/>
          </w:tcPr>
          <w:p w14:paraId="49BFF295" w14:textId="21814888" w:rsidR="009F7BDD" w:rsidRPr="00422380" w:rsidRDefault="009F7BDD" w:rsidP="009F7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422380">
              <w:rPr>
                <w:rFonts w:asciiTheme="majorBidi" w:hAnsiTheme="majorBidi" w:cstheme="majorBidi"/>
                <w:sz w:val="24"/>
                <w:szCs w:val="24"/>
                <w:lang w:val="en-GB"/>
              </w:rPr>
              <w:t>80,999</w:t>
            </w:r>
          </w:p>
        </w:tc>
        <w:tc>
          <w:tcPr>
            <w:tcW w:w="180" w:type="dxa"/>
          </w:tcPr>
          <w:p w14:paraId="63CA1DCF" w14:textId="77777777" w:rsidR="009F7BDD" w:rsidRPr="00422380" w:rsidRDefault="009F7BDD" w:rsidP="009F7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left" w:pos="720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5BE68CAD" w14:textId="13E8BC39" w:rsidR="009F7BDD" w:rsidRPr="00422380" w:rsidRDefault="009F7BDD" w:rsidP="009F7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left" w:pos="720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422380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80,999</w:t>
            </w:r>
          </w:p>
        </w:tc>
        <w:tc>
          <w:tcPr>
            <w:tcW w:w="180" w:type="dxa"/>
          </w:tcPr>
          <w:p w14:paraId="36AFBA11" w14:textId="77777777" w:rsidR="009F7BDD" w:rsidRPr="00422380" w:rsidRDefault="009F7BDD" w:rsidP="009F7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left" w:pos="720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8" w:type="dxa"/>
            <w:tcBorders>
              <w:bottom w:val="single" w:sz="4" w:space="0" w:color="auto"/>
            </w:tcBorders>
          </w:tcPr>
          <w:p w14:paraId="0E81E343" w14:textId="39E66C59" w:rsidR="009F7BDD" w:rsidRPr="00422380" w:rsidRDefault="009F7BDD" w:rsidP="009F7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left" w:pos="720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422380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80,999</w:t>
            </w:r>
          </w:p>
        </w:tc>
        <w:tc>
          <w:tcPr>
            <w:tcW w:w="180" w:type="dxa"/>
          </w:tcPr>
          <w:p w14:paraId="27F846F3" w14:textId="77777777" w:rsidR="009F7BDD" w:rsidRPr="00422380" w:rsidRDefault="009F7BDD" w:rsidP="009F7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left" w:pos="720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8" w:type="dxa"/>
          </w:tcPr>
          <w:p w14:paraId="7AC6A84C" w14:textId="2299DCA4" w:rsidR="009F7BDD" w:rsidRPr="00422380" w:rsidRDefault="009F7BDD" w:rsidP="009F7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  <w:tab w:val="left" w:pos="720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422380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(21,071)</w:t>
            </w:r>
          </w:p>
        </w:tc>
        <w:tc>
          <w:tcPr>
            <w:tcW w:w="182" w:type="dxa"/>
          </w:tcPr>
          <w:p w14:paraId="32336B83" w14:textId="77777777" w:rsidR="009F7BDD" w:rsidRPr="00422380" w:rsidRDefault="009F7BDD" w:rsidP="009F7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left" w:pos="720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630" w:type="dxa"/>
          </w:tcPr>
          <w:p w14:paraId="79B05CD3" w14:textId="5F616318" w:rsidR="009F7BDD" w:rsidRPr="00422380" w:rsidRDefault="009F7BDD" w:rsidP="009F7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422380">
              <w:rPr>
                <w:rFonts w:asciiTheme="majorBidi" w:hAnsiTheme="majorBidi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80" w:type="dxa"/>
          </w:tcPr>
          <w:p w14:paraId="7DE5FB7E" w14:textId="77777777" w:rsidR="009F7BDD" w:rsidRPr="00422380" w:rsidRDefault="009F7BDD" w:rsidP="009F7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  <w:tab w:val="left" w:pos="720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635" w:type="dxa"/>
          </w:tcPr>
          <w:p w14:paraId="7AEDFFE4" w14:textId="1CC38677" w:rsidR="009F7BDD" w:rsidRPr="00422380" w:rsidRDefault="009F7BDD" w:rsidP="00863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422380">
              <w:rPr>
                <w:rFonts w:asciiTheme="majorBidi" w:hAnsiTheme="majorBidi" w:cstheme="majorBidi"/>
                <w:sz w:val="24"/>
                <w:szCs w:val="24"/>
                <w:lang w:val="en-GB"/>
              </w:rPr>
              <w:t>59,928</w:t>
            </w:r>
          </w:p>
        </w:tc>
        <w:tc>
          <w:tcPr>
            <w:tcW w:w="265" w:type="dxa"/>
          </w:tcPr>
          <w:p w14:paraId="177EB60E" w14:textId="77777777" w:rsidR="009F7BDD" w:rsidRPr="00422380" w:rsidRDefault="009F7BDD" w:rsidP="009F7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left" w:pos="720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540" w:type="dxa"/>
          </w:tcPr>
          <w:p w14:paraId="731B0409" w14:textId="01CD920F" w:rsidR="009F7BDD" w:rsidRPr="00422380" w:rsidRDefault="009F7BDD" w:rsidP="009F7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422380">
              <w:rPr>
                <w:rFonts w:asciiTheme="majorBidi" w:hAnsiTheme="majorBidi" w:cstheme="majorBidi"/>
                <w:sz w:val="24"/>
                <w:szCs w:val="24"/>
                <w:lang w:val="en-GB"/>
              </w:rPr>
              <w:t>80,999</w:t>
            </w:r>
          </w:p>
        </w:tc>
        <w:tc>
          <w:tcPr>
            <w:tcW w:w="180" w:type="dxa"/>
          </w:tcPr>
          <w:p w14:paraId="6E76BC03" w14:textId="77777777" w:rsidR="009F7BDD" w:rsidRPr="00422380" w:rsidRDefault="009F7BDD" w:rsidP="009F7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left" w:pos="720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635" w:type="dxa"/>
          </w:tcPr>
          <w:p w14:paraId="5C17AAE9" w14:textId="0447287A" w:rsidR="009F7BDD" w:rsidRPr="00422380" w:rsidRDefault="009F7BDD" w:rsidP="009F7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422380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78" w:type="dxa"/>
          </w:tcPr>
          <w:p w14:paraId="1304952C" w14:textId="77777777" w:rsidR="009F7BDD" w:rsidRPr="00422380" w:rsidRDefault="009F7BDD" w:rsidP="009F7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left" w:pos="720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661" w:type="dxa"/>
          </w:tcPr>
          <w:p w14:paraId="31DB7B5F" w14:textId="48BE7A26" w:rsidR="009F7BDD" w:rsidRPr="00422380" w:rsidRDefault="009F7BDD" w:rsidP="009F7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422380">
              <w:rPr>
                <w:rFonts w:asciiTheme="majorBidi" w:hAnsiTheme="majorBidi"/>
                <w:sz w:val="24"/>
                <w:szCs w:val="24"/>
                <w:cs/>
                <w:lang w:val="en-GB"/>
              </w:rPr>
              <w:t>-</w:t>
            </w:r>
          </w:p>
        </w:tc>
      </w:tr>
      <w:tr w:rsidR="009F7BDD" w:rsidRPr="00422380" w14:paraId="632F51C1" w14:textId="77777777" w:rsidTr="00863AFF">
        <w:trPr>
          <w:cantSplit/>
          <w:trHeight w:val="16"/>
        </w:trPr>
        <w:tc>
          <w:tcPr>
            <w:tcW w:w="2064" w:type="dxa"/>
          </w:tcPr>
          <w:p w14:paraId="56C13814" w14:textId="77777777" w:rsidR="009F7BDD" w:rsidRPr="00422380" w:rsidRDefault="009F7BDD" w:rsidP="009F7BD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2238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064" w:type="dxa"/>
          </w:tcPr>
          <w:p w14:paraId="4D9141F7" w14:textId="77777777" w:rsidR="009F7BDD" w:rsidRPr="00422380" w:rsidRDefault="009F7BDD" w:rsidP="009F7BDD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19" w:type="dxa"/>
          </w:tcPr>
          <w:p w14:paraId="041D1B7A" w14:textId="77777777" w:rsidR="009F7BDD" w:rsidRPr="00422380" w:rsidRDefault="009F7BDD" w:rsidP="009F7BDD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6BB3C6BF" w14:textId="77777777" w:rsidR="009F7BDD" w:rsidRPr="00422380" w:rsidRDefault="009F7BDD" w:rsidP="009F7BDD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14:paraId="6ADC8CC3" w14:textId="77777777" w:rsidR="009F7BDD" w:rsidRPr="00422380" w:rsidRDefault="009F7BDD" w:rsidP="009F7BDD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2A110CF4" w14:textId="77777777" w:rsidR="009F7BDD" w:rsidRPr="00422380" w:rsidRDefault="009F7BDD" w:rsidP="009F7BDD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17" w:type="dxa"/>
          </w:tcPr>
          <w:p w14:paraId="6B2AA6B5" w14:textId="6D7476E9" w:rsidR="009F7BDD" w:rsidRPr="00422380" w:rsidRDefault="009F7BDD" w:rsidP="009F7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83" w:type="dxa"/>
          </w:tcPr>
          <w:p w14:paraId="5E4A6530" w14:textId="77777777" w:rsidR="009F7BDD" w:rsidRPr="00422380" w:rsidRDefault="009F7BDD" w:rsidP="009F7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720" w:type="dxa"/>
          </w:tcPr>
          <w:p w14:paraId="6718D0F4" w14:textId="708FB3FF" w:rsidR="009F7BDD" w:rsidRPr="00422380" w:rsidRDefault="009F7BDD" w:rsidP="009F7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80" w:type="dxa"/>
          </w:tcPr>
          <w:p w14:paraId="438D4439" w14:textId="77777777" w:rsidR="009F7BDD" w:rsidRPr="00422380" w:rsidRDefault="009F7BDD" w:rsidP="009F7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14:paraId="215FFB7F" w14:textId="0C5EEB20" w:rsidR="009F7BDD" w:rsidRPr="00422380" w:rsidRDefault="004371D3" w:rsidP="009F7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left" w:pos="720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  <w:r w:rsidRPr="0042238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  <w:t>351,992</w:t>
            </w:r>
          </w:p>
        </w:tc>
        <w:tc>
          <w:tcPr>
            <w:tcW w:w="180" w:type="dxa"/>
          </w:tcPr>
          <w:p w14:paraId="6DC4E7A6" w14:textId="35809850" w:rsidR="009F7BDD" w:rsidRPr="00422380" w:rsidRDefault="009F7BDD" w:rsidP="009F7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18" w:type="dxa"/>
            <w:tcBorders>
              <w:top w:val="single" w:sz="4" w:space="0" w:color="auto"/>
              <w:bottom w:val="single" w:sz="4" w:space="0" w:color="auto"/>
            </w:tcBorders>
          </w:tcPr>
          <w:p w14:paraId="0AE8E483" w14:textId="7ABA4F8E" w:rsidR="009F7BDD" w:rsidRPr="00422380" w:rsidRDefault="009F7BDD" w:rsidP="009F7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left" w:pos="720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42238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  <w:t>351,992</w:t>
            </w:r>
          </w:p>
        </w:tc>
        <w:tc>
          <w:tcPr>
            <w:tcW w:w="180" w:type="dxa"/>
          </w:tcPr>
          <w:p w14:paraId="14F4902B" w14:textId="5F1D87A0" w:rsidR="009F7BDD" w:rsidRPr="00422380" w:rsidRDefault="009F7BDD" w:rsidP="009F7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08" w:type="dxa"/>
            <w:tcBorders>
              <w:top w:val="single" w:sz="4" w:space="0" w:color="auto"/>
              <w:bottom w:val="single" w:sz="4" w:space="0" w:color="auto"/>
            </w:tcBorders>
          </w:tcPr>
          <w:p w14:paraId="4B23F571" w14:textId="56C826BC" w:rsidR="009F7BDD" w:rsidRPr="00422380" w:rsidRDefault="009F7BDD" w:rsidP="009F7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  <w:tab w:val="left" w:pos="720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  <w:r w:rsidRPr="0042238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(</w:t>
            </w:r>
            <w:r w:rsidRPr="0042238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195</w:t>
            </w:r>
            <w:r w:rsidRPr="0042238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,071)</w:t>
            </w:r>
          </w:p>
        </w:tc>
        <w:tc>
          <w:tcPr>
            <w:tcW w:w="182" w:type="dxa"/>
          </w:tcPr>
          <w:p w14:paraId="3D8BD8F3" w14:textId="77777777" w:rsidR="009F7BDD" w:rsidRPr="00422380" w:rsidRDefault="009F7BDD" w:rsidP="009F7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</w:tcPr>
          <w:p w14:paraId="390EC782" w14:textId="0AD9DEFE" w:rsidR="009F7BDD" w:rsidRPr="00422380" w:rsidRDefault="009F7BDD" w:rsidP="009F7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422380">
              <w:rPr>
                <w:rFonts w:asciiTheme="majorBidi" w:hAnsiTheme="majorBidi"/>
                <w:b/>
                <w:bCs/>
                <w:sz w:val="24"/>
                <w:szCs w:val="24"/>
                <w:cs/>
                <w:lang w:val="en-GB"/>
              </w:rPr>
              <w:t>(</w:t>
            </w:r>
            <w:r w:rsidRPr="0042238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  <w:t>174,000</w:t>
            </w:r>
            <w:r w:rsidRPr="00422380">
              <w:rPr>
                <w:rFonts w:asciiTheme="majorBidi" w:hAnsiTheme="majorBidi"/>
                <w:b/>
                <w:bCs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80" w:type="dxa"/>
          </w:tcPr>
          <w:p w14:paraId="070888EB" w14:textId="77777777" w:rsidR="009F7BDD" w:rsidRPr="00422380" w:rsidRDefault="009F7BDD" w:rsidP="009F7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635" w:type="dxa"/>
            <w:tcBorders>
              <w:top w:val="single" w:sz="4" w:space="0" w:color="auto"/>
              <w:bottom w:val="single" w:sz="4" w:space="0" w:color="auto"/>
            </w:tcBorders>
          </w:tcPr>
          <w:p w14:paraId="6D7945CF" w14:textId="43D404CC" w:rsidR="009F7BDD" w:rsidRPr="00422380" w:rsidRDefault="00712B00" w:rsidP="00863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42238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156,921</w:t>
            </w:r>
          </w:p>
        </w:tc>
        <w:tc>
          <w:tcPr>
            <w:tcW w:w="265" w:type="dxa"/>
          </w:tcPr>
          <w:p w14:paraId="6077F701" w14:textId="77777777" w:rsidR="009F7BDD" w:rsidRPr="00422380" w:rsidRDefault="009F7BDD" w:rsidP="009F7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</w:tcPr>
          <w:p w14:paraId="754BD546" w14:textId="462EB117" w:rsidR="009F7BDD" w:rsidRPr="00422380" w:rsidRDefault="009F7BDD" w:rsidP="009F7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42238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177,992</w:t>
            </w:r>
          </w:p>
        </w:tc>
        <w:tc>
          <w:tcPr>
            <w:tcW w:w="180" w:type="dxa"/>
          </w:tcPr>
          <w:p w14:paraId="7941DE8E" w14:textId="77777777" w:rsidR="009F7BDD" w:rsidRPr="00422380" w:rsidRDefault="009F7BDD" w:rsidP="009F7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635" w:type="dxa"/>
            <w:tcBorders>
              <w:top w:val="single" w:sz="4" w:space="0" w:color="auto"/>
              <w:bottom w:val="single" w:sz="4" w:space="0" w:color="auto"/>
            </w:tcBorders>
          </w:tcPr>
          <w:p w14:paraId="6F03DECD" w14:textId="04FA5A58" w:rsidR="009F7BDD" w:rsidRPr="00422380" w:rsidRDefault="009F7BDD" w:rsidP="009F7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42238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155,189</w:t>
            </w:r>
          </w:p>
        </w:tc>
        <w:tc>
          <w:tcPr>
            <w:tcW w:w="178" w:type="dxa"/>
          </w:tcPr>
          <w:p w14:paraId="02874A00" w14:textId="77777777" w:rsidR="009F7BDD" w:rsidRPr="00422380" w:rsidRDefault="009F7BDD" w:rsidP="009F7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661" w:type="dxa"/>
            <w:tcBorders>
              <w:top w:val="single" w:sz="4" w:space="0" w:color="auto"/>
              <w:bottom w:val="single" w:sz="4" w:space="0" w:color="auto"/>
            </w:tcBorders>
          </w:tcPr>
          <w:p w14:paraId="1B2E884A" w14:textId="02EAB2B1" w:rsidR="009F7BDD" w:rsidRPr="00422380" w:rsidRDefault="009F7BDD" w:rsidP="009F7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2238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74,685</w:t>
            </w:r>
          </w:p>
        </w:tc>
      </w:tr>
      <w:tr w:rsidR="009F7BDD" w:rsidRPr="00422380" w14:paraId="2BF188C1" w14:textId="77777777" w:rsidTr="00863AFF">
        <w:trPr>
          <w:cantSplit/>
          <w:trHeight w:val="16"/>
        </w:trPr>
        <w:tc>
          <w:tcPr>
            <w:tcW w:w="2064" w:type="dxa"/>
          </w:tcPr>
          <w:p w14:paraId="5076ABDF" w14:textId="77777777" w:rsidR="009F7BDD" w:rsidRPr="00422380" w:rsidRDefault="009F7BDD" w:rsidP="009F7BD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064" w:type="dxa"/>
          </w:tcPr>
          <w:p w14:paraId="73AC72E9" w14:textId="77777777" w:rsidR="009F7BDD" w:rsidRPr="00422380" w:rsidRDefault="009F7BDD" w:rsidP="009F7BDD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19" w:type="dxa"/>
          </w:tcPr>
          <w:p w14:paraId="39C139E0" w14:textId="77777777" w:rsidR="009F7BDD" w:rsidRPr="00422380" w:rsidRDefault="009F7BDD" w:rsidP="009F7BDD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44D60923" w14:textId="77777777" w:rsidR="009F7BDD" w:rsidRPr="00422380" w:rsidRDefault="009F7BDD" w:rsidP="009F7BDD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14:paraId="6229577C" w14:textId="77777777" w:rsidR="009F7BDD" w:rsidRPr="00422380" w:rsidRDefault="009F7BDD" w:rsidP="009F7BDD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670E0CBB" w14:textId="77777777" w:rsidR="009F7BDD" w:rsidRPr="00422380" w:rsidRDefault="009F7BDD" w:rsidP="009F7BDD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17" w:type="dxa"/>
          </w:tcPr>
          <w:p w14:paraId="210B5639" w14:textId="77777777" w:rsidR="009F7BDD" w:rsidRPr="00422380" w:rsidRDefault="009F7BDD" w:rsidP="009F7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83" w:type="dxa"/>
          </w:tcPr>
          <w:p w14:paraId="4AF79EF3" w14:textId="77777777" w:rsidR="009F7BDD" w:rsidRPr="00422380" w:rsidRDefault="009F7BDD" w:rsidP="009F7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720" w:type="dxa"/>
          </w:tcPr>
          <w:p w14:paraId="1899ACBE" w14:textId="77777777" w:rsidR="009F7BDD" w:rsidRPr="00422380" w:rsidRDefault="009F7BDD" w:rsidP="009F7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80" w:type="dxa"/>
          </w:tcPr>
          <w:p w14:paraId="5A84AE0B" w14:textId="77777777" w:rsidR="009F7BDD" w:rsidRPr="00422380" w:rsidRDefault="009F7BDD" w:rsidP="009F7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14:paraId="2F15BE9A" w14:textId="77777777" w:rsidR="009F7BDD" w:rsidRPr="00422380" w:rsidRDefault="009F7BDD" w:rsidP="009F7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80" w:type="dxa"/>
          </w:tcPr>
          <w:p w14:paraId="703DF548" w14:textId="77777777" w:rsidR="009F7BDD" w:rsidRPr="00422380" w:rsidRDefault="009F7BDD" w:rsidP="009F7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18" w:type="dxa"/>
            <w:tcBorders>
              <w:top w:val="single" w:sz="4" w:space="0" w:color="auto"/>
            </w:tcBorders>
          </w:tcPr>
          <w:p w14:paraId="13F7B51C" w14:textId="77777777" w:rsidR="009F7BDD" w:rsidRPr="00422380" w:rsidRDefault="009F7BDD" w:rsidP="009F7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80" w:type="dxa"/>
          </w:tcPr>
          <w:p w14:paraId="20EBA0A8" w14:textId="77777777" w:rsidR="009F7BDD" w:rsidRPr="00422380" w:rsidRDefault="009F7BDD" w:rsidP="009F7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08" w:type="dxa"/>
            <w:tcBorders>
              <w:top w:val="single" w:sz="4" w:space="0" w:color="auto"/>
            </w:tcBorders>
          </w:tcPr>
          <w:p w14:paraId="46BBDBF5" w14:textId="77777777" w:rsidR="009F7BDD" w:rsidRPr="00422380" w:rsidRDefault="009F7BDD" w:rsidP="009F7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82" w:type="dxa"/>
          </w:tcPr>
          <w:p w14:paraId="2FF21C9F" w14:textId="77777777" w:rsidR="009F7BDD" w:rsidRPr="00422380" w:rsidRDefault="009F7BDD" w:rsidP="009F7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</w:tcPr>
          <w:p w14:paraId="7640D8B3" w14:textId="77777777" w:rsidR="009F7BDD" w:rsidRPr="00422380" w:rsidRDefault="009F7BDD" w:rsidP="009F7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80" w:type="dxa"/>
          </w:tcPr>
          <w:p w14:paraId="30C63C2C" w14:textId="77777777" w:rsidR="009F7BDD" w:rsidRPr="00422380" w:rsidRDefault="009F7BDD" w:rsidP="009F7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635" w:type="dxa"/>
            <w:tcBorders>
              <w:top w:val="single" w:sz="4" w:space="0" w:color="auto"/>
            </w:tcBorders>
          </w:tcPr>
          <w:p w14:paraId="3FFF2240" w14:textId="77777777" w:rsidR="009F7BDD" w:rsidRPr="00422380" w:rsidRDefault="009F7BDD" w:rsidP="009F7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265" w:type="dxa"/>
          </w:tcPr>
          <w:p w14:paraId="39D1C8EB" w14:textId="77777777" w:rsidR="009F7BDD" w:rsidRPr="00422380" w:rsidRDefault="009F7BDD" w:rsidP="009F7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</w:tcPr>
          <w:p w14:paraId="4015A6C7" w14:textId="77777777" w:rsidR="009F7BDD" w:rsidRPr="00422380" w:rsidRDefault="009F7BDD" w:rsidP="009F7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80" w:type="dxa"/>
          </w:tcPr>
          <w:p w14:paraId="19ABFE1B" w14:textId="77777777" w:rsidR="009F7BDD" w:rsidRPr="00422380" w:rsidRDefault="009F7BDD" w:rsidP="009F7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635" w:type="dxa"/>
            <w:tcBorders>
              <w:top w:val="single" w:sz="4" w:space="0" w:color="auto"/>
            </w:tcBorders>
          </w:tcPr>
          <w:p w14:paraId="7640152B" w14:textId="77777777" w:rsidR="009F7BDD" w:rsidRPr="00422380" w:rsidRDefault="009F7BDD" w:rsidP="009F7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78" w:type="dxa"/>
          </w:tcPr>
          <w:p w14:paraId="1378F7C7" w14:textId="77777777" w:rsidR="009F7BDD" w:rsidRPr="00422380" w:rsidRDefault="009F7BDD" w:rsidP="009F7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661" w:type="dxa"/>
            <w:tcBorders>
              <w:top w:val="single" w:sz="4" w:space="0" w:color="auto"/>
            </w:tcBorders>
          </w:tcPr>
          <w:p w14:paraId="22C6492A" w14:textId="77777777" w:rsidR="009F7BDD" w:rsidRPr="00422380" w:rsidRDefault="009F7BDD" w:rsidP="009F7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</w:tr>
      <w:tr w:rsidR="009F7BDD" w:rsidRPr="00422380" w14:paraId="242CAE17" w14:textId="77777777" w:rsidTr="00863AFF">
        <w:trPr>
          <w:cantSplit/>
          <w:trHeight w:val="16"/>
        </w:trPr>
        <w:tc>
          <w:tcPr>
            <w:tcW w:w="2064" w:type="dxa"/>
          </w:tcPr>
          <w:p w14:paraId="36DCC804" w14:textId="47B2C6B4" w:rsidR="009F7BDD" w:rsidRPr="00422380" w:rsidRDefault="009F7BDD" w:rsidP="009F7BDD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22380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บริษัทย่อยทางอ้อม</w:t>
            </w:r>
          </w:p>
        </w:tc>
        <w:tc>
          <w:tcPr>
            <w:tcW w:w="2064" w:type="dxa"/>
          </w:tcPr>
          <w:p w14:paraId="4EF2246F" w14:textId="77777777" w:rsidR="009F7BDD" w:rsidRPr="00422380" w:rsidRDefault="009F7BDD" w:rsidP="009F7BDD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19" w:type="dxa"/>
          </w:tcPr>
          <w:p w14:paraId="3A6C8E24" w14:textId="77777777" w:rsidR="009F7BDD" w:rsidRPr="00422380" w:rsidRDefault="009F7BDD" w:rsidP="009F7BDD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7195D06B" w14:textId="77777777" w:rsidR="009F7BDD" w:rsidRPr="00422380" w:rsidRDefault="009F7BDD" w:rsidP="009F7BDD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14:paraId="1B6994CE" w14:textId="77777777" w:rsidR="009F7BDD" w:rsidRPr="00422380" w:rsidRDefault="009F7BDD" w:rsidP="009F7BDD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3C7E6719" w14:textId="77777777" w:rsidR="009F7BDD" w:rsidRPr="00422380" w:rsidRDefault="009F7BDD" w:rsidP="009F7BDD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17" w:type="dxa"/>
          </w:tcPr>
          <w:p w14:paraId="5845EFC4" w14:textId="77777777" w:rsidR="009F7BDD" w:rsidRPr="00422380" w:rsidRDefault="009F7BDD" w:rsidP="009F7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83" w:type="dxa"/>
          </w:tcPr>
          <w:p w14:paraId="0E0C0933" w14:textId="77777777" w:rsidR="009F7BDD" w:rsidRPr="00422380" w:rsidRDefault="009F7BDD" w:rsidP="009F7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720" w:type="dxa"/>
          </w:tcPr>
          <w:p w14:paraId="7EC99894" w14:textId="77777777" w:rsidR="009F7BDD" w:rsidRPr="00422380" w:rsidRDefault="009F7BDD" w:rsidP="009F7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80" w:type="dxa"/>
          </w:tcPr>
          <w:p w14:paraId="16EF68AB" w14:textId="77777777" w:rsidR="009F7BDD" w:rsidRPr="00422380" w:rsidRDefault="009F7BDD" w:rsidP="009F7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720" w:type="dxa"/>
          </w:tcPr>
          <w:p w14:paraId="798F282E" w14:textId="77777777" w:rsidR="009F7BDD" w:rsidRPr="00422380" w:rsidRDefault="009F7BDD" w:rsidP="009F7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80" w:type="dxa"/>
          </w:tcPr>
          <w:p w14:paraId="04057888" w14:textId="77777777" w:rsidR="009F7BDD" w:rsidRPr="00422380" w:rsidRDefault="009F7BDD" w:rsidP="009F7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18" w:type="dxa"/>
          </w:tcPr>
          <w:p w14:paraId="60EDAAC8" w14:textId="77777777" w:rsidR="009F7BDD" w:rsidRPr="00422380" w:rsidRDefault="009F7BDD" w:rsidP="009F7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80" w:type="dxa"/>
          </w:tcPr>
          <w:p w14:paraId="18BDAF66" w14:textId="77777777" w:rsidR="009F7BDD" w:rsidRPr="00422380" w:rsidRDefault="009F7BDD" w:rsidP="009F7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08" w:type="dxa"/>
          </w:tcPr>
          <w:p w14:paraId="23CF6657" w14:textId="77777777" w:rsidR="009F7BDD" w:rsidRPr="00422380" w:rsidRDefault="009F7BDD" w:rsidP="009F7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82" w:type="dxa"/>
          </w:tcPr>
          <w:p w14:paraId="6695D2DF" w14:textId="77777777" w:rsidR="009F7BDD" w:rsidRPr="00422380" w:rsidRDefault="009F7BDD" w:rsidP="009F7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630" w:type="dxa"/>
          </w:tcPr>
          <w:p w14:paraId="1CC7A8DA" w14:textId="77777777" w:rsidR="009F7BDD" w:rsidRPr="00422380" w:rsidRDefault="009F7BDD" w:rsidP="009F7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80" w:type="dxa"/>
          </w:tcPr>
          <w:p w14:paraId="32A585FE" w14:textId="77777777" w:rsidR="009F7BDD" w:rsidRPr="00422380" w:rsidRDefault="009F7BDD" w:rsidP="009F7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635" w:type="dxa"/>
          </w:tcPr>
          <w:p w14:paraId="1312301A" w14:textId="77777777" w:rsidR="009F7BDD" w:rsidRPr="00422380" w:rsidRDefault="009F7BDD" w:rsidP="009F7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265" w:type="dxa"/>
          </w:tcPr>
          <w:p w14:paraId="3BCC0C38" w14:textId="77777777" w:rsidR="009F7BDD" w:rsidRPr="00422380" w:rsidRDefault="009F7BDD" w:rsidP="009F7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540" w:type="dxa"/>
          </w:tcPr>
          <w:p w14:paraId="1DFD91B8" w14:textId="77777777" w:rsidR="009F7BDD" w:rsidRPr="00422380" w:rsidRDefault="009F7BDD" w:rsidP="009F7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80" w:type="dxa"/>
          </w:tcPr>
          <w:p w14:paraId="23CBFD5D" w14:textId="77777777" w:rsidR="009F7BDD" w:rsidRPr="00422380" w:rsidRDefault="009F7BDD" w:rsidP="009F7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635" w:type="dxa"/>
          </w:tcPr>
          <w:p w14:paraId="63C39121" w14:textId="77777777" w:rsidR="009F7BDD" w:rsidRPr="00422380" w:rsidRDefault="009F7BDD" w:rsidP="009F7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78" w:type="dxa"/>
          </w:tcPr>
          <w:p w14:paraId="60A38F9B" w14:textId="77777777" w:rsidR="009F7BDD" w:rsidRPr="00422380" w:rsidRDefault="009F7BDD" w:rsidP="009F7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661" w:type="dxa"/>
          </w:tcPr>
          <w:p w14:paraId="7DC9075E" w14:textId="77777777" w:rsidR="009F7BDD" w:rsidRPr="00422380" w:rsidRDefault="009F7BDD" w:rsidP="009F7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</w:tr>
      <w:tr w:rsidR="009F7BDD" w:rsidRPr="00422380" w14:paraId="735EBE67" w14:textId="77777777" w:rsidTr="00863AFF">
        <w:trPr>
          <w:cantSplit/>
          <w:trHeight w:val="16"/>
        </w:trPr>
        <w:tc>
          <w:tcPr>
            <w:tcW w:w="2064" w:type="dxa"/>
          </w:tcPr>
          <w:p w14:paraId="0C7A017F" w14:textId="4F3FF1FE" w:rsidR="009F7BDD" w:rsidRPr="00422380" w:rsidRDefault="009F7BDD" w:rsidP="009F7BD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22380">
              <w:rPr>
                <w:rFonts w:asciiTheme="majorBidi" w:hAnsiTheme="majorBidi" w:cstheme="majorBidi" w:hint="cs"/>
                <w:spacing w:val="-6"/>
                <w:sz w:val="24"/>
                <w:szCs w:val="24"/>
                <w:cs/>
                <w:lang w:val="en-GB"/>
              </w:rPr>
              <w:t xml:space="preserve">บริษัท กินดี อยู่ดี </w:t>
            </w:r>
            <w:r w:rsidRPr="00422380">
              <w:rPr>
                <w:rFonts w:asciiTheme="majorBidi" w:hAnsiTheme="majorBidi" w:cstheme="majorBidi" w:hint="cs"/>
                <w:spacing w:val="-6"/>
                <w:sz w:val="24"/>
                <w:szCs w:val="24"/>
                <w:lang w:val="en-GB"/>
              </w:rPr>
              <w:t>2020</w:t>
            </w:r>
            <w:r w:rsidRPr="00422380">
              <w:rPr>
                <w:rFonts w:asciiTheme="majorBidi" w:hAnsiTheme="majorBidi" w:cstheme="majorBidi" w:hint="cs"/>
                <w:spacing w:val="-6"/>
                <w:sz w:val="24"/>
                <w:szCs w:val="24"/>
                <w:cs/>
                <w:lang w:val="en-GB"/>
              </w:rPr>
              <w:t xml:space="preserve"> จำกัด</w:t>
            </w:r>
          </w:p>
        </w:tc>
        <w:tc>
          <w:tcPr>
            <w:tcW w:w="2064" w:type="dxa"/>
          </w:tcPr>
          <w:p w14:paraId="3F981EE8" w14:textId="1B0622E2" w:rsidR="009F7BDD" w:rsidRPr="00422380" w:rsidRDefault="009F7BDD" w:rsidP="009F7BDD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19" w:type="dxa"/>
          </w:tcPr>
          <w:p w14:paraId="49E685D8" w14:textId="1E681BFB" w:rsidR="009F7BDD" w:rsidRPr="00422380" w:rsidRDefault="009F7BDD" w:rsidP="009F7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2BA987F6" w14:textId="77777777" w:rsidR="009F7BDD" w:rsidRPr="00422380" w:rsidRDefault="009F7BDD" w:rsidP="009F7BDD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14:paraId="21D1AFB3" w14:textId="59189063" w:rsidR="009F7BDD" w:rsidRPr="00422380" w:rsidRDefault="009F7BDD" w:rsidP="009F7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044E3CE0" w14:textId="77777777" w:rsidR="009F7BDD" w:rsidRPr="00422380" w:rsidRDefault="009F7BDD" w:rsidP="009F7BDD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17" w:type="dxa"/>
          </w:tcPr>
          <w:p w14:paraId="4881FE7E" w14:textId="714E04BC" w:rsidR="009F7BDD" w:rsidRPr="00422380" w:rsidRDefault="009F7BDD" w:rsidP="009F7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83" w:type="dxa"/>
          </w:tcPr>
          <w:p w14:paraId="3E0D0C8D" w14:textId="77777777" w:rsidR="009F7BDD" w:rsidRPr="00422380" w:rsidRDefault="009F7BDD" w:rsidP="009F7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20" w:type="dxa"/>
          </w:tcPr>
          <w:p w14:paraId="15A762D4" w14:textId="052ED92B" w:rsidR="009F7BDD" w:rsidRPr="00422380" w:rsidRDefault="009F7BDD" w:rsidP="009F7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80" w:type="dxa"/>
          </w:tcPr>
          <w:p w14:paraId="51871E2E" w14:textId="77777777" w:rsidR="009F7BDD" w:rsidRPr="00422380" w:rsidRDefault="009F7BDD" w:rsidP="009F7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20" w:type="dxa"/>
          </w:tcPr>
          <w:p w14:paraId="479DA945" w14:textId="37063BBF" w:rsidR="009F7BDD" w:rsidRPr="00422380" w:rsidRDefault="009F7BDD" w:rsidP="009F7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80" w:type="dxa"/>
          </w:tcPr>
          <w:p w14:paraId="06739EC0" w14:textId="77777777" w:rsidR="009F7BDD" w:rsidRPr="00422380" w:rsidRDefault="009F7BDD" w:rsidP="009F7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  <w:tab w:val="decimal" w:pos="55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18" w:type="dxa"/>
          </w:tcPr>
          <w:p w14:paraId="1C9DE7B2" w14:textId="31056526" w:rsidR="009F7BDD" w:rsidRPr="00422380" w:rsidRDefault="009F7BDD" w:rsidP="009F7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left" w:pos="720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80" w:type="dxa"/>
          </w:tcPr>
          <w:p w14:paraId="70CE5720" w14:textId="77777777" w:rsidR="009F7BDD" w:rsidRPr="00422380" w:rsidRDefault="009F7BDD" w:rsidP="009F7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8" w:type="dxa"/>
          </w:tcPr>
          <w:p w14:paraId="65254ECB" w14:textId="7773D027" w:rsidR="009F7BDD" w:rsidRPr="00422380" w:rsidRDefault="009F7BDD" w:rsidP="009F7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2" w:type="dxa"/>
          </w:tcPr>
          <w:p w14:paraId="634CB37C" w14:textId="77777777" w:rsidR="009F7BDD" w:rsidRPr="00422380" w:rsidRDefault="009F7BDD" w:rsidP="009F7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630" w:type="dxa"/>
          </w:tcPr>
          <w:p w14:paraId="108E91EA" w14:textId="222EC622" w:rsidR="009F7BDD" w:rsidRPr="00422380" w:rsidRDefault="009F7BDD" w:rsidP="009F7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80" w:type="dxa"/>
          </w:tcPr>
          <w:p w14:paraId="488066C5" w14:textId="77777777" w:rsidR="009F7BDD" w:rsidRPr="00422380" w:rsidRDefault="009F7BDD" w:rsidP="009F7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635" w:type="dxa"/>
          </w:tcPr>
          <w:p w14:paraId="00F36637" w14:textId="2F2B10C3" w:rsidR="009F7BDD" w:rsidRPr="00422380" w:rsidRDefault="009F7BDD" w:rsidP="009F7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6"/>
              </w:tabs>
              <w:spacing w:line="240" w:lineRule="auto"/>
              <w:ind w:right="-79"/>
              <w:rPr>
                <w:rFonts w:asciiTheme="majorBidi" w:hAnsi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265" w:type="dxa"/>
          </w:tcPr>
          <w:p w14:paraId="14A50CDF" w14:textId="77777777" w:rsidR="009F7BDD" w:rsidRPr="00422380" w:rsidRDefault="009F7BDD" w:rsidP="009F7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540" w:type="dxa"/>
          </w:tcPr>
          <w:p w14:paraId="1AEB8608" w14:textId="43304DF2" w:rsidR="009F7BDD" w:rsidRPr="00422380" w:rsidRDefault="009F7BDD" w:rsidP="009F7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80" w:type="dxa"/>
          </w:tcPr>
          <w:p w14:paraId="588196AB" w14:textId="77777777" w:rsidR="009F7BDD" w:rsidRPr="00422380" w:rsidRDefault="009F7BDD" w:rsidP="009F7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635" w:type="dxa"/>
          </w:tcPr>
          <w:p w14:paraId="7E7DF153" w14:textId="4DA4B7E9" w:rsidR="009F7BDD" w:rsidRPr="00422380" w:rsidRDefault="009F7BDD" w:rsidP="009F7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78" w:type="dxa"/>
          </w:tcPr>
          <w:p w14:paraId="40A00586" w14:textId="77777777" w:rsidR="009F7BDD" w:rsidRPr="00422380" w:rsidRDefault="009F7BDD" w:rsidP="009F7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661" w:type="dxa"/>
          </w:tcPr>
          <w:p w14:paraId="5600AFA2" w14:textId="05594B27" w:rsidR="009F7BDD" w:rsidRPr="00422380" w:rsidRDefault="009F7BDD" w:rsidP="009F7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</w:tr>
      <w:tr w:rsidR="00727C9F" w:rsidRPr="00422380" w14:paraId="353772AE" w14:textId="77777777" w:rsidTr="00863AFF">
        <w:trPr>
          <w:cantSplit/>
          <w:trHeight w:val="16"/>
        </w:trPr>
        <w:tc>
          <w:tcPr>
            <w:tcW w:w="2064" w:type="dxa"/>
          </w:tcPr>
          <w:p w14:paraId="62722537" w14:textId="3D1731EF" w:rsidR="00727C9F" w:rsidRPr="00727C9F" w:rsidRDefault="00727C9F" w:rsidP="00727C9F">
            <w:pPr>
              <w:spacing w:line="240" w:lineRule="auto"/>
              <w:rPr>
                <w:rFonts w:asciiTheme="majorBidi" w:hAnsiTheme="majorBidi" w:cstheme="majorBidi"/>
                <w:i/>
                <w:iCs/>
                <w:spacing w:val="-6"/>
                <w:sz w:val="24"/>
                <w:szCs w:val="24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pacing w:val="-6"/>
                <w:sz w:val="24"/>
                <w:szCs w:val="24"/>
                <w:cs/>
                <w:lang w:val="en-GB"/>
              </w:rPr>
              <w:t xml:space="preserve">    </w:t>
            </w:r>
            <w:r w:rsidRPr="00FA41F0">
              <w:rPr>
                <w:rFonts w:asciiTheme="majorBidi" w:hAnsiTheme="majorBidi" w:cstheme="majorBidi" w:hint="cs"/>
                <w:i/>
                <w:iCs/>
                <w:spacing w:val="-6"/>
                <w:sz w:val="24"/>
                <w:szCs w:val="24"/>
                <w:cs/>
                <w:lang w:val="en-GB"/>
              </w:rPr>
              <w:t>(ชำระบัญชีเสร็จสิ้น)</w:t>
            </w:r>
          </w:p>
        </w:tc>
        <w:tc>
          <w:tcPr>
            <w:tcW w:w="2064" w:type="dxa"/>
          </w:tcPr>
          <w:p w14:paraId="500A8A2B" w14:textId="73E08FFF" w:rsidR="00727C9F" w:rsidRPr="00422380" w:rsidRDefault="00727C9F" w:rsidP="00727C9F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val="en-GB"/>
              </w:rPr>
            </w:pPr>
            <w:r w:rsidRPr="00422380">
              <w:rPr>
                <w:rFonts w:asciiTheme="majorBidi" w:hAnsiTheme="majorBidi" w:cstheme="majorBidi" w:hint="cs"/>
                <w:spacing w:val="-6"/>
                <w:sz w:val="24"/>
                <w:szCs w:val="24"/>
                <w:cs/>
                <w:lang w:val="en-GB"/>
              </w:rPr>
              <w:t>ผลิตและจำหน่ายอาหาร</w:t>
            </w:r>
          </w:p>
        </w:tc>
        <w:tc>
          <w:tcPr>
            <w:tcW w:w="719" w:type="dxa"/>
          </w:tcPr>
          <w:p w14:paraId="3F636FA2" w14:textId="090113BD" w:rsidR="00727C9F" w:rsidRPr="00422380" w:rsidRDefault="00727C9F" w:rsidP="00727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2238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64BE75C9" w14:textId="77777777" w:rsidR="00727C9F" w:rsidRPr="00422380" w:rsidRDefault="00727C9F" w:rsidP="00727C9F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14:paraId="79B99B59" w14:textId="095EF4EF" w:rsidR="00727C9F" w:rsidRPr="00422380" w:rsidRDefault="00727C9F" w:rsidP="00727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22380">
              <w:rPr>
                <w:rFonts w:asciiTheme="majorBidi" w:hAnsiTheme="majorBidi" w:cstheme="majorBidi"/>
                <w:sz w:val="24"/>
                <w:szCs w:val="24"/>
              </w:rPr>
              <w:t>71</w:t>
            </w:r>
            <w:r w:rsidRPr="00422380">
              <w:rPr>
                <w:rFonts w:asciiTheme="majorBidi" w:hAnsiTheme="majorBidi"/>
                <w:sz w:val="24"/>
                <w:szCs w:val="24"/>
                <w:cs/>
              </w:rPr>
              <w:t>.</w:t>
            </w:r>
            <w:r w:rsidRPr="00422380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180" w:type="dxa"/>
          </w:tcPr>
          <w:p w14:paraId="6089A4C9" w14:textId="77777777" w:rsidR="00727C9F" w:rsidRPr="00422380" w:rsidRDefault="00727C9F" w:rsidP="00727C9F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17" w:type="dxa"/>
          </w:tcPr>
          <w:p w14:paraId="1B838BD0" w14:textId="1AE71BF0" w:rsidR="00727C9F" w:rsidRPr="00422380" w:rsidRDefault="00727C9F" w:rsidP="00727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422380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83" w:type="dxa"/>
          </w:tcPr>
          <w:p w14:paraId="20976768" w14:textId="77777777" w:rsidR="00727C9F" w:rsidRPr="00422380" w:rsidRDefault="00727C9F" w:rsidP="00727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20" w:type="dxa"/>
          </w:tcPr>
          <w:p w14:paraId="6B66C723" w14:textId="2F2798FC" w:rsidR="00727C9F" w:rsidRPr="00422380" w:rsidRDefault="00727C9F" w:rsidP="00727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422380">
              <w:rPr>
                <w:rFonts w:asciiTheme="majorBidi" w:hAnsiTheme="majorBidi" w:cstheme="majorBidi"/>
                <w:sz w:val="24"/>
                <w:szCs w:val="24"/>
                <w:lang w:val="en-GB"/>
              </w:rPr>
              <w:t>30,000</w:t>
            </w:r>
          </w:p>
        </w:tc>
        <w:tc>
          <w:tcPr>
            <w:tcW w:w="180" w:type="dxa"/>
          </w:tcPr>
          <w:p w14:paraId="60F2790E" w14:textId="77777777" w:rsidR="00727C9F" w:rsidRPr="00422380" w:rsidRDefault="00727C9F" w:rsidP="00727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20" w:type="dxa"/>
          </w:tcPr>
          <w:p w14:paraId="511B0B4A" w14:textId="1D24CA60" w:rsidR="00727C9F" w:rsidRPr="00422380" w:rsidRDefault="00727C9F" w:rsidP="00727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422380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80" w:type="dxa"/>
          </w:tcPr>
          <w:p w14:paraId="158D03BB" w14:textId="77777777" w:rsidR="00727C9F" w:rsidRPr="00422380" w:rsidRDefault="00727C9F" w:rsidP="00727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  <w:tab w:val="decimal" w:pos="55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18" w:type="dxa"/>
          </w:tcPr>
          <w:p w14:paraId="5DD4DB59" w14:textId="27747BA6" w:rsidR="00727C9F" w:rsidRPr="00422380" w:rsidRDefault="00727C9F" w:rsidP="00727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left" w:pos="720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422380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21,300</w:t>
            </w:r>
          </w:p>
        </w:tc>
        <w:tc>
          <w:tcPr>
            <w:tcW w:w="180" w:type="dxa"/>
          </w:tcPr>
          <w:p w14:paraId="49EFCAEF" w14:textId="77777777" w:rsidR="00727C9F" w:rsidRPr="00422380" w:rsidRDefault="00727C9F" w:rsidP="00727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8" w:type="dxa"/>
          </w:tcPr>
          <w:p w14:paraId="0F49185B" w14:textId="3AB860AD" w:rsidR="00727C9F" w:rsidRPr="00422380" w:rsidRDefault="00727C9F" w:rsidP="00727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422380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82" w:type="dxa"/>
          </w:tcPr>
          <w:p w14:paraId="02381342" w14:textId="77777777" w:rsidR="00727C9F" w:rsidRPr="00422380" w:rsidRDefault="00727C9F" w:rsidP="00727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630" w:type="dxa"/>
          </w:tcPr>
          <w:p w14:paraId="3C47874B" w14:textId="4E61B0BA" w:rsidR="00727C9F" w:rsidRPr="00422380" w:rsidRDefault="00727C9F" w:rsidP="00727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/>
                <w:sz w:val="24"/>
                <w:szCs w:val="24"/>
                <w:cs/>
                <w:lang w:val="en-GB"/>
              </w:rPr>
            </w:pPr>
            <w:r w:rsidRPr="00422380">
              <w:rPr>
                <w:rFonts w:asciiTheme="majorBidi" w:hAnsiTheme="majorBidi"/>
                <w:sz w:val="24"/>
                <w:szCs w:val="24"/>
                <w:cs/>
                <w:lang w:val="en-GB"/>
              </w:rPr>
              <w:t>(</w:t>
            </w:r>
            <w:r w:rsidRPr="00422380">
              <w:rPr>
                <w:rFonts w:asciiTheme="majorBidi" w:hAnsiTheme="majorBidi"/>
                <w:sz w:val="24"/>
                <w:szCs w:val="24"/>
                <w:lang w:val="en-GB"/>
              </w:rPr>
              <w:t>19,927</w:t>
            </w:r>
            <w:r w:rsidRPr="00422380">
              <w:rPr>
                <w:rFonts w:asciiTheme="majorBidi" w:hAnsiTheme="majorBidi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80" w:type="dxa"/>
          </w:tcPr>
          <w:p w14:paraId="1F1E2A8F" w14:textId="77777777" w:rsidR="00727C9F" w:rsidRPr="00422380" w:rsidRDefault="00727C9F" w:rsidP="00727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635" w:type="dxa"/>
          </w:tcPr>
          <w:p w14:paraId="6353600D" w14:textId="14C5AE48" w:rsidR="00727C9F" w:rsidRPr="00422380" w:rsidRDefault="00727C9F" w:rsidP="00727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6"/>
              </w:tabs>
              <w:spacing w:line="240" w:lineRule="auto"/>
              <w:ind w:right="-79"/>
              <w:rPr>
                <w:rFonts w:asciiTheme="majorBidi" w:hAnsiTheme="majorBidi"/>
                <w:sz w:val="24"/>
                <w:szCs w:val="24"/>
                <w:lang w:val="en-GB"/>
              </w:rPr>
            </w:pPr>
            <w:r w:rsidRPr="00422380">
              <w:rPr>
                <w:rFonts w:asciiTheme="majorBidi" w:hAnsi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265" w:type="dxa"/>
          </w:tcPr>
          <w:p w14:paraId="1098C418" w14:textId="77777777" w:rsidR="00727C9F" w:rsidRPr="00422380" w:rsidRDefault="00727C9F" w:rsidP="00727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540" w:type="dxa"/>
          </w:tcPr>
          <w:p w14:paraId="4FA77960" w14:textId="7EBBCA68" w:rsidR="00727C9F" w:rsidRPr="00422380" w:rsidRDefault="00727C9F" w:rsidP="00727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422380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1,373</w:t>
            </w:r>
          </w:p>
        </w:tc>
        <w:tc>
          <w:tcPr>
            <w:tcW w:w="180" w:type="dxa"/>
          </w:tcPr>
          <w:p w14:paraId="66E83B9A" w14:textId="77777777" w:rsidR="00727C9F" w:rsidRPr="00422380" w:rsidRDefault="00727C9F" w:rsidP="00727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635" w:type="dxa"/>
          </w:tcPr>
          <w:p w14:paraId="76437A14" w14:textId="0550F836" w:rsidR="00727C9F" w:rsidRPr="00422380" w:rsidRDefault="00727C9F" w:rsidP="00727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422380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78" w:type="dxa"/>
          </w:tcPr>
          <w:p w14:paraId="15AF4A21" w14:textId="77777777" w:rsidR="00727C9F" w:rsidRPr="00422380" w:rsidRDefault="00727C9F" w:rsidP="00727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661" w:type="dxa"/>
          </w:tcPr>
          <w:p w14:paraId="00BB8705" w14:textId="0E4EEFFC" w:rsidR="00727C9F" w:rsidRPr="00422380" w:rsidRDefault="00727C9F" w:rsidP="00727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7"/>
              </w:tabs>
              <w:spacing w:line="240" w:lineRule="auto"/>
              <w:ind w:left="-79" w:right="-79"/>
              <w:rPr>
                <w:rFonts w:asciiTheme="majorBidi" w:hAnsiTheme="majorBidi"/>
                <w:sz w:val="24"/>
                <w:szCs w:val="24"/>
                <w:cs/>
                <w:lang w:val="en-GB"/>
              </w:rPr>
            </w:pPr>
            <w:r w:rsidRPr="00422380">
              <w:rPr>
                <w:rFonts w:asciiTheme="majorBidi" w:hAnsiTheme="majorBidi"/>
                <w:sz w:val="24"/>
                <w:szCs w:val="24"/>
                <w:cs/>
                <w:lang w:val="en-GB"/>
              </w:rPr>
              <w:t>-</w:t>
            </w:r>
          </w:p>
        </w:tc>
      </w:tr>
    </w:tbl>
    <w:p w14:paraId="3B91AB41" w14:textId="77777777" w:rsidR="002C33C2" w:rsidRPr="00422380" w:rsidRDefault="002C33C2" w:rsidP="002C33C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450"/>
        <w:jc w:val="thaiDistribute"/>
        <w:rPr>
          <w:rFonts w:ascii="Angsana New" w:hAnsi="Angsana New"/>
          <w:sz w:val="30"/>
          <w:szCs w:val="30"/>
        </w:rPr>
      </w:pPr>
    </w:p>
    <w:p w14:paraId="4361E65D" w14:textId="565834BD" w:rsidR="002C33C2" w:rsidRPr="00422380" w:rsidRDefault="002C33C2" w:rsidP="002C33C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450"/>
        <w:jc w:val="thaiDistribute"/>
        <w:rPr>
          <w:rFonts w:ascii="Angsana New" w:hAnsi="Angsana New"/>
          <w:sz w:val="30"/>
          <w:szCs w:val="30"/>
        </w:rPr>
      </w:pPr>
      <w:r w:rsidRPr="00422380">
        <w:rPr>
          <w:rFonts w:ascii="Angsana New" w:hAnsi="Angsana New"/>
          <w:sz w:val="30"/>
          <w:szCs w:val="30"/>
          <w:cs/>
        </w:rPr>
        <w:t>บริษัทย่อยทั้งหมดจดทะเบียนจัดตั้งและดำเนินธุรกิจใน</w:t>
      </w:r>
      <w:r w:rsidRPr="004D23AC">
        <w:rPr>
          <w:rFonts w:ascii="Angsana New" w:hAnsi="Angsana New"/>
          <w:sz w:val="30"/>
          <w:szCs w:val="30"/>
          <w:cs/>
        </w:rPr>
        <w:t>ประเทศไทย</w:t>
      </w:r>
      <w:r w:rsidR="00233544" w:rsidRPr="004D23AC">
        <w:rPr>
          <w:rFonts w:ascii="Angsana New" w:hAnsi="Angsana New" w:hint="cs"/>
          <w:sz w:val="30"/>
          <w:szCs w:val="30"/>
          <w:cs/>
        </w:rPr>
        <w:t xml:space="preserve"> กลุ่มบริษัทไม่มีเงินลงทุนในบริษัทย่อยที่จดทะเบียนในตลาดหลักทรัพย์ ดังนั้นจึงไม่มีราคาที่เปิดเผยต่อสาธารณชน</w:t>
      </w:r>
    </w:p>
    <w:p w14:paraId="5222628A" w14:textId="77777777" w:rsidR="00B70742" w:rsidRPr="00422380" w:rsidRDefault="00B70742" w:rsidP="00446F8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606B2946" w14:textId="59CDBC8B" w:rsidR="00855706" w:rsidRPr="00422380" w:rsidRDefault="00855706" w:rsidP="00446F8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  <w:sectPr w:rsidR="00855706" w:rsidRPr="00422380" w:rsidSect="00D562F7">
          <w:headerReference w:type="default" r:id="rId15"/>
          <w:pgSz w:w="16834" w:h="11909" w:orient="landscape" w:code="9"/>
          <w:pgMar w:top="1152" w:right="691" w:bottom="1152" w:left="576" w:header="720" w:footer="720" w:gutter="0"/>
          <w:paperSrc w:first="7" w:other="7"/>
          <w:cols w:space="720"/>
          <w:docGrid w:linePitch="245"/>
        </w:sectPr>
      </w:pPr>
    </w:p>
    <w:p w14:paraId="34A4D415" w14:textId="6587CBA9" w:rsidR="00BA3AB7" w:rsidRPr="00422380" w:rsidRDefault="000A10DE" w:rsidP="00541989">
      <w:pPr>
        <w:pStyle w:val="ListParagraph"/>
        <w:numPr>
          <w:ilvl w:val="0"/>
          <w:numId w:val="16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356" w:lineRule="exact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422380">
        <w:rPr>
          <w:rFonts w:ascii="Angsana New" w:hAnsi="Angsana New"/>
          <w:b/>
          <w:bCs/>
          <w:sz w:val="30"/>
          <w:szCs w:val="30"/>
          <w:cs/>
        </w:rPr>
        <w:lastRenderedPageBreak/>
        <w:t>อสังหาริมทรัพย์เพื่อการลงทุน</w:t>
      </w:r>
      <w:bookmarkStart w:id="6" w:name="_Hlk94872557"/>
    </w:p>
    <w:p w14:paraId="488374AA" w14:textId="4448F485" w:rsidR="003C7A38" w:rsidRPr="00422380" w:rsidRDefault="003C7A38" w:rsidP="002C392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56" w:lineRule="exact"/>
        <w:ind w:left="540"/>
        <w:rPr>
          <w:rFonts w:ascii="Angsana New" w:hAnsi="Angsana New"/>
          <w:b/>
          <w:bCs/>
          <w:sz w:val="28"/>
          <w:szCs w:val="28"/>
        </w:rPr>
      </w:pPr>
    </w:p>
    <w:tbl>
      <w:tblPr>
        <w:tblW w:w="942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510"/>
        <w:gridCol w:w="900"/>
        <w:gridCol w:w="270"/>
        <w:gridCol w:w="1170"/>
        <w:gridCol w:w="270"/>
        <w:gridCol w:w="990"/>
        <w:gridCol w:w="90"/>
        <w:gridCol w:w="180"/>
        <w:gridCol w:w="56"/>
        <w:gridCol w:w="838"/>
        <w:gridCol w:w="239"/>
        <w:gridCol w:w="910"/>
      </w:tblGrid>
      <w:tr w:rsidR="00502A99" w:rsidRPr="00422380" w14:paraId="3152BFA7" w14:textId="77777777" w:rsidTr="00502A99">
        <w:trPr>
          <w:trHeight w:val="279"/>
          <w:tblHeader/>
        </w:trPr>
        <w:tc>
          <w:tcPr>
            <w:tcW w:w="3510" w:type="dxa"/>
            <w:shd w:val="clear" w:color="auto" w:fill="auto"/>
          </w:tcPr>
          <w:p w14:paraId="6FD9D35C" w14:textId="32348DF8" w:rsidR="00502A99" w:rsidRPr="00422380" w:rsidRDefault="00502A99" w:rsidP="002C3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  <w:cs/>
              </w:rPr>
            </w:pPr>
          </w:p>
        </w:tc>
        <w:tc>
          <w:tcPr>
            <w:tcW w:w="3690" w:type="dxa"/>
            <w:gridSpan w:val="6"/>
            <w:vAlign w:val="bottom"/>
          </w:tcPr>
          <w:p w14:paraId="5D7B27DD" w14:textId="36CD6AE1" w:rsidR="00502A99" w:rsidRPr="00422380" w:rsidRDefault="00502A99" w:rsidP="002C3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56" w:lineRule="exact"/>
              <w:ind w:left="-114" w:right="-10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22380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58B5285E" w14:textId="77777777" w:rsidR="00502A99" w:rsidRPr="00422380" w:rsidRDefault="00502A99" w:rsidP="002C3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56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87" w:type="dxa"/>
            <w:gridSpan w:val="3"/>
            <w:shd w:val="clear" w:color="auto" w:fill="auto"/>
            <w:vAlign w:val="bottom"/>
          </w:tcPr>
          <w:p w14:paraId="6F65D96B" w14:textId="15721A4D" w:rsidR="00502A99" w:rsidRPr="00422380" w:rsidRDefault="00502A99" w:rsidP="002C3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56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22380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02A99" w:rsidRPr="00422380" w14:paraId="055AE86C" w14:textId="77777777" w:rsidTr="00502A99">
        <w:trPr>
          <w:trHeight w:val="729"/>
          <w:tblHeader/>
        </w:trPr>
        <w:tc>
          <w:tcPr>
            <w:tcW w:w="3510" w:type="dxa"/>
            <w:shd w:val="clear" w:color="auto" w:fill="auto"/>
          </w:tcPr>
          <w:p w14:paraId="5FD38893" w14:textId="77777777" w:rsidR="00502A99" w:rsidRPr="00422380" w:rsidRDefault="00502A99" w:rsidP="002C3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  <w:cs/>
              </w:rPr>
            </w:pPr>
          </w:p>
        </w:tc>
        <w:tc>
          <w:tcPr>
            <w:tcW w:w="900" w:type="dxa"/>
            <w:vAlign w:val="bottom"/>
          </w:tcPr>
          <w:p w14:paraId="7A365DD2" w14:textId="7622B77D" w:rsidR="00502A99" w:rsidRPr="00422380" w:rsidRDefault="00502A99" w:rsidP="002C3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ind w:left="-75" w:right="-8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2380">
              <w:rPr>
                <w:rFonts w:asciiTheme="majorBidi" w:hAnsiTheme="majorBidi" w:cstheme="majorBidi" w:hint="cs"/>
                <w:sz w:val="26"/>
                <w:szCs w:val="26"/>
                <w:cs/>
              </w:rPr>
              <w:t>ที่ดิน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2BA3CB3" w14:textId="77777777" w:rsidR="00502A99" w:rsidRPr="00422380" w:rsidRDefault="00502A99" w:rsidP="002C3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56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DB758CD" w14:textId="287BD4E8" w:rsidR="00502A99" w:rsidRPr="00422380" w:rsidRDefault="00502A99" w:rsidP="002C3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56" w:lineRule="exact"/>
              <w:ind w:left="-115" w:right="-10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2380">
              <w:rPr>
                <w:rFonts w:asciiTheme="majorBidi" w:hAnsiTheme="majorBidi" w:cstheme="majorBidi" w:hint="cs"/>
                <w:sz w:val="26"/>
                <w:szCs w:val="26"/>
                <w:cs/>
              </w:rPr>
              <w:t>อสังหาริมทรัพย์ระหว่างพัฒนา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DD665AC" w14:textId="77777777" w:rsidR="00502A99" w:rsidRPr="00422380" w:rsidRDefault="00502A99" w:rsidP="002C3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56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35074FFA" w14:textId="02459496" w:rsidR="00502A99" w:rsidRPr="00422380" w:rsidRDefault="00502A99" w:rsidP="002C3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56" w:lineRule="exact"/>
              <w:ind w:left="-114" w:right="-10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2380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7493F126" w14:textId="77777777" w:rsidR="00502A99" w:rsidRPr="00422380" w:rsidRDefault="00502A99" w:rsidP="002C3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56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8" w:type="dxa"/>
            <w:shd w:val="clear" w:color="auto" w:fill="auto"/>
            <w:vAlign w:val="bottom"/>
          </w:tcPr>
          <w:p w14:paraId="6A973C02" w14:textId="551442C1" w:rsidR="00502A99" w:rsidRPr="00422380" w:rsidRDefault="00502A99" w:rsidP="002C3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56" w:lineRule="exact"/>
              <w:ind w:left="-112" w:right="-10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2380">
              <w:rPr>
                <w:rFonts w:asciiTheme="majorBidi" w:hAnsiTheme="majorBidi" w:cstheme="majorBidi" w:hint="cs"/>
                <w:sz w:val="26"/>
                <w:szCs w:val="26"/>
                <w:cs/>
              </w:rPr>
              <w:t>ที่ดิน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6E606A5" w14:textId="77777777" w:rsidR="00502A99" w:rsidRPr="00422380" w:rsidRDefault="00502A99" w:rsidP="002C3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56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0" w:type="dxa"/>
            <w:vAlign w:val="bottom"/>
          </w:tcPr>
          <w:p w14:paraId="0199D3B1" w14:textId="4261E90D" w:rsidR="00502A99" w:rsidRPr="00422380" w:rsidRDefault="00502A99" w:rsidP="002C3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56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2380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รวม</w:t>
            </w:r>
          </w:p>
        </w:tc>
      </w:tr>
      <w:tr w:rsidR="00502A99" w:rsidRPr="00422380" w14:paraId="2B32A18A" w14:textId="77777777" w:rsidTr="00502A99">
        <w:trPr>
          <w:trHeight w:val="325"/>
          <w:tblHeader/>
        </w:trPr>
        <w:tc>
          <w:tcPr>
            <w:tcW w:w="3510" w:type="dxa"/>
            <w:shd w:val="clear" w:color="auto" w:fill="auto"/>
          </w:tcPr>
          <w:p w14:paraId="4E8F4528" w14:textId="77777777" w:rsidR="00502A99" w:rsidRPr="00422380" w:rsidRDefault="00502A99" w:rsidP="002C3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ind w:left="-1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913" w:type="dxa"/>
            <w:gridSpan w:val="11"/>
            <w:shd w:val="clear" w:color="auto" w:fill="auto"/>
            <w:vAlign w:val="bottom"/>
          </w:tcPr>
          <w:p w14:paraId="695CE10D" w14:textId="2B14F3B2" w:rsidR="00502A99" w:rsidRPr="00422380" w:rsidRDefault="00502A99" w:rsidP="002C3929">
            <w:pPr>
              <w:pStyle w:val="acctfourfigures"/>
              <w:tabs>
                <w:tab w:val="clear" w:pos="765"/>
              </w:tabs>
              <w:spacing w:line="356" w:lineRule="exact"/>
              <w:ind w:right="11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  <w:r w:rsidRPr="00422380">
              <w:rPr>
                <w:rFonts w:asciiTheme="majorBidi" w:hAnsiTheme="majorBidi"/>
                <w:i/>
                <w:iCs/>
                <w:sz w:val="26"/>
                <w:szCs w:val="26"/>
                <w:cs/>
                <w:lang w:bidi="th-TH"/>
              </w:rPr>
              <w:t>(</w:t>
            </w:r>
            <w:r w:rsidRPr="00422380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  <w:lang w:bidi="th-TH"/>
              </w:rPr>
              <w:t>พัน</w:t>
            </w:r>
            <w:r w:rsidRPr="00422380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บาท)</w:t>
            </w:r>
          </w:p>
        </w:tc>
      </w:tr>
      <w:tr w:rsidR="00502A99" w:rsidRPr="00422380" w14:paraId="75D3BCF3" w14:textId="77777777" w:rsidTr="00502A99">
        <w:trPr>
          <w:trHeight w:val="335"/>
        </w:trPr>
        <w:tc>
          <w:tcPr>
            <w:tcW w:w="3510" w:type="dxa"/>
            <w:shd w:val="clear" w:color="auto" w:fill="auto"/>
          </w:tcPr>
          <w:p w14:paraId="506C0199" w14:textId="77777777" w:rsidR="00502A99" w:rsidRPr="00422380" w:rsidRDefault="00502A99" w:rsidP="002C3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ind w:left="-18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42238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900" w:type="dxa"/>
            <w:vAlign w:val="bottom"/>
          </w:tcPr>
          <w:p w14:paraId="0547A8E3" w14:textId="77777777" w:rsidR="00502A99" w:rsidRPr="00422380" w:rsidRDefault="00502A99" w:rsidP="002C3929">
            <w:pPr>
              <w:pStyle w:val="acctfourfigures"/>
              <w:tabs>
                <w:tab w:val="clear" w:pos="765"/>
                <w:tab w:val="decimal" w:pos="690"/>
              </w:tabs>
              <w:spacing w:line="356" w:lineRule="exact"/>
              <w:ind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926CD5B" w14:textId="77777777" w:rsidR="00502A99" w:rsidRPr="00422380" w:rsidRDefault="00502A99" w:rsidP="002C3929">
            <w:pPr>
              <w:pStyle w:val="acctfourfigures"/>
              <w:tabs>
                <w:tab w:val="clear" w:pos="765"/>
              </w:tabs>
              <w:spacing w:line="356" w:lineRule="exac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0A0DB13" w14:textId="77777777" w:rsidR="00502A99" w:rsidRPr="00422380" w:rsidRDefault="00502A99" w:rsidP="002C3929">
            <w:pPr>
              <w:pStyle w:val="acctfourfigures"/>
              <w:tabs>
                <w:tab w:val="clear" w:pos="765"/>
              </w:tabs>
              <w:spacing w:line="356" w:lineRule="exac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6013886" w14:textId="77777777" w:rsidR="00502A99" w:rsidRPr="00422380" w:rsidRDefault="00502A99" w:rsidP="002C3929">
            <w:pPr>
              <w:pStyle w:val="acctfourfigures"/>
              <w:tabs>
                <w:tab w:val="clear" w:pos="765"/>
              </w:tabs>
              <w:spacing w:line="356" w:lineRule="exac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7E2579A" w14:textId="77777777" w:rsidR="00502A99" w:rsidRPr="00422380" w:rsidRDefault="00502A99" w:rsidP="002C3929">
            <w:pPr>
              <w:pStyle w:val="acctfourfigures"/>
              <w:tabs>
                <w:tab w:val="clear" w:pos="765"/>
              </w:tabs>
              <w:spacing w:line="356" w:lineRule="exac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01479082" w14:textId="77777777" w:rsidR="00502A99" w:rsidRPr="00422380" w:rsidRDefault="00502A99" w:rsidP="002C3929">
            <w:pPr>
              <w:pStyle w:val="acctfourfigures"/>
              <w:tabs>
                <w:tab w:val="clear" w:pos="765"/>
              </w:tabs>
              <w:spacing w:line="356" w:lineRule="exac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4" w:type="dxa"/>
            <w:gridSpan w:val="2"/>
            <w:shd w:val="clear" w:color="auto" w:fill="auto"/>
            <w:vAlign w:val="bottom"/>
          </w:tcPr>
          <w:p w14:paraId="317F6B5F" w14:textId="77777777" w:rsidR="00502A99" w:rsidRPr="00422380" w:rsidRDefault="00502A99" w:rsidP="002C3929">
            <w:pPr>
              <w:pStyle w:val="acctfourfigures"/>
              <w:tabs>
                <w:tab w:val="clear" w:pos="765"/>
              </w:tabs>
              <w:spacing w:line="356" w:lineRule="exac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0046F26F" w14:textId="77777777" w:rsidR="00502A99" w:rsidRPr="00422380" w:rsidRDefault="00502A99" w:rsidP="002C3929">
            <w:pPr>
              <w:pStyle w:val="acctfourfigures"/>
              <w:tabs>
                <w:tab w:val="clear" w:pos="765"/>
              </w:tabs>
              <w:spacing w:line="356" w:lineRule="exac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0" w:type="dxa"/>
            <w:vAlign w:val="bottom"/>
          </w:tcPr>
          <w:p w14:paraId="3CCF3FEA" w14:textId="77777777" w:rsidR="00502A99" w:rsidRPr="00422380" w:rsidRDefault="00502A99" w:rsidP="002C3929">
            <w:pPr>
              <w:pStyle w:val="acctfourfigures"/>
              <w:tabs>
                <w:tab w:val="clear" w:pos="765"/>
              </w:tabs>
              <w:spacing w:line="356" w:lineRule="exac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B59C7" w:rsidRPr="00422380" w14:paraId="2858D948" w14:textId="77777777" w:rsidTr="00502A99">
        <w:trPr>
          <w:trHeight w:val="316"/>
        </w:trPr>
        <w:tc>
          <w:tcPr>
            <w:tcW w:w="3510" w:type="dxa"/>
            <w:shd w:val="clear" w:color="auto" w:fill="auto"/>
          </w:tcPr>
          <w:p w14:paraId="5704AB04" w14:textId="302EC154" w:rsidR="00EB59C7" w:rsidRPr="00422380" w:rsidRDefault="00EB59C7" w:rsidP="00EB5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42238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422380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422380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Pr="0042238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มกราคม </w:t>
            </w:r>
            <w:r w:rsidRPr="00422380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900" w:type="dxa"/>
            <w:vAlign w:val="bottom"/>
          </w:tcPr>
          <w:p w14:paraId="6D78EAED" w14:textId="1BE71092" w:rsidR="00EB59C7" w:rsidRPr="00422380" w:rsidRDefault="00EB59C7" w:rsidP="00EB59C7">
            <w:pPr>
              <w:pStyle w:val="acctfourfigures"/>
              <w:tabs>
                <w:tab w:val="clear" w:pos="765"/>
                <w:tab w:val="decimal" w:pos="690"/>
              </w:tabs>
              <w:spacing w:line="356" w:lineRule="exact"/>
              <w:ind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422380">
              <w:rPr>
                <w:rFonts w:asciiTheme="majorBidi" w:hAnsiTheme="majorBidi" w:cstheme="majorBidi"/>
                <w:sz w:val="26"/>
                <w:szCs w:val="26"/>
              </w:rPr>
              <w:t>192,102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2D97870" w14:textId="77777777" w:rsidR="00EB59C7" w:rsidRPr="00422380" w:rsidRDefault="00EB59C7" w:rsidP="00EB59C7">
            <w:pPr>
              <w:pStyle w:val="acctfourfigures"/>
              <w:tabs>
                <w:tab w:val="clear" w:pos="765"/>
              </w:tabs>
              <w:spacing w:line="356" w:lineRule="exac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BEE41B7" w14:textId="5EC5822F" w:rsidR="00EB59C7" w:rsidRPr="00422380" w:rsidRDefault="00CB360C" w:rsidP="00110303">
            <w:pPr>
              <w:pStyle w:val="acctfourfigures"/>
              <w:tabs>
                <w:tab w:val="clear" w:pos="765"/>
                <w:tab w:val="decimal" w:pos="790"/>
              </w:tabs>
              <w:spacing w:line="356" w:lineRule="exact"/>
              <w:ind w:right="-105"/>
              <w:rPr>
                <w:rFonts w:asciiTheme="majorBidi" w:hAnsiTheme="majorBidi"/>
                <w:sz w:val="26"/>
                <w:szCs w:val="26"/>
                <w:lang w:val="en-US" w:bidi="th-TH"/>
              </w:rPr>
            </w:pPr>
            <w:r w:rsidRPr="00422380">
              <w:rPr>
                <w:rFonts w:asciiTheme="majorBidi" w:hAnsiTheme="majorBidi"/>
                <w:sz w:val="26"/>
                <w:szCs w:val="26"/>
                <w:lang w:val="en-US" w:bidi="th-TH"/>
              </w:rPr>
              <w:t>21,751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E5C124C" w14:textId="77777777" w:rsidR="00EB59C7" w:rsidRPr="00422380" w:rsidRDefault="00EB59C7" w:rsidP="00EB59C7">
            <w:pPr>
              <w:pStyle w:val="acctfourfigures"/>
              <w:tabs>
                <w:tab w:val="clear" w:pos="765"/>
              </w:tabs>
              <w:spacing w:line="356" w:lineRule="exac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D36E186" w14:textId="6ABCE052" w:rsidR="00EB59C7" w:rsidRPr="00422380" w:rsidRDefault="00A01EB2" w:rsidP="00EB59C7">
            <w:pPr>
              <w:pStyle w:val="acctfourfigures"/>
              <w:tabs>
                <w:tab w:val="clear" w:pos="765"/>
                <w:tab w:val="decimal" w:pos="687"/>
              </w:tabs>
              <w:spacing w:line="356" w:lineRule="exact"/>
              <w:ind w:right="-13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213</w:t>
            </w:r>
            <w:r w:rsidR="00110303" w:rsidRPr="0042238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853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2D76AB85" w14:textId="77777777" w:rsidR="00EB59C7" w:rsidRPr="00422380" w:rsidRDefault="00EB59C7" w:rsidP="00EB59C7">
            <w:pPr>
              <w:pStyle w:val="acctfourfigures"/>
              <w:tabs>
                <w:tab w:val="clear" w:pos="765"/>
              </w:tabs>
              <w:spacing w:line="356" w:lineRule="exac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4" w:type="dxa"/>
            <w:gridSpan w:val="2"/>
            <w:shd w:val="clear" w:color="auto" w:fill="auto"/>
            <w:vAlign w:val="bottom"/>
          </w:tcPr>
          <w:p w14:paraId="3C9EDEFD" w14:textId="4055A3BE" w:rsidR="00EB59C7" w:rsidRPr="00422380" w:rsidRDefault="00EB59C7" w:rsidP="00EB59C7">
            <w:pPr>
              <w:pStyle w:val="acctfourfigures"/>
              <w:tabs>
                <w:tab w:val="clear" w:pos="765"/>
              </w:tabs>
              <w:spacing w:line="356" w:lineRule="exac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2238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193,061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5DD694D" w14:textId="77777777" w:rsidR="00EB59C7" w:rsidRPr="00422380" w:rsidRDefault="00EB59C7" w:rsidP="00EB59C7">
            <w:pPr>
              <w:pStyle w:val="acctfourfigures"/>
              <w:tabs>
                <w:tab w:val="clear" w:pos="765"/>
              </w:tabs>
              <w:spacing w:line="356" w:lineRule="exac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10" w:type="dxa"/>
            <w:vAlign w:val="bottom"/>
          </w:tcPr>
          <w:p w14:paraId="0A1D7D34" w14:textId="75AB8C8C" w:rsidR="00EB59C7" w:rsidRPr="00422380" w:rsidRDefault="00EB59C7" w:rsidP="00EB59C7">
            <w:pPr>
              <w:pStyle w:val="acctfourfigures"/>
              <w:tabs>
                <w:tab w:val="clear" w:pos="765"/>
              </w:tabs>
              <w:spacing w:line="356" w:lineRule="exac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22380">
              <w:rPr>
                <w:rFonts w:asciiTheme="majorBidi" w:hAnsiTheme="majorBidi" w:cstheme="majorBidi"/>
                <w:sz w:val="26"/>
                <w:szCs w:val="26"/>
              </w:rPr>
              <w:t>193,061</w:t>
            </w:r>
          </w:p>
        </w:tc>
      </w:tr>
      <w:tr w:rsidR="00A01EB2" w:rsidRPr="00422380" w14:paraId="1C2B10D5" w14:textId="77777777" w:rsidTr="00502A99">
        <w:trPr>
          <w:trHeight w:val="316"/>
        </w:trPr>
        <w:tc>
          <w:tcPr>
            <w:tcW w:w="3510" w:type="dxa"/>
            <w:shd w:val="clear" w:color="auto" w:fill="auto"/>
          </w:tcPr>
          <w:p w14:paraId="248A4FB7" w14:textId="1E58E7DA" w:rsidR="00A01EB2" w:rsidRPr="00422380" w:rsidRDefault="00A01EB2" w:rsidP="00A01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ind w:left="-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2380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900" w:type="dxa"/>
            <w:vAlign w:val="bottom"/>
          </w:tcPr>
          <w:p w14:paraId="6920EC48" w14:textId="7FBEF23E" w:rsidR="00A01EB2" w:rsidRPr="00422380" w:rsidRDefault="00A01EB2" w:rsidP="00A01EB2">
            <w:pPr>
              <w:pStyle w:val="acctfourfigures"/>
              <w:tabs>
                <w:tab w:val="clear" w:pos="765"/>
                <w:tab w:val="decimal" w:pos="462"/>
              </w:tabs>
              <w:spacing w:line="356" w:lineRule="exact"/>
              <w:ind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422380">
              <w:rPr>
                <w:rFonts w:asciiTheme="majorBidi" w:hAnsi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F1566F7" w14:textId="77777777" w:rsidR="00A01EB2" w:rsidRPr="00422380" w:rsidRDefault="00A01EB2" w:rsidP="00A01EB2">
            <w:pPr>
              <w:pStyle w:val="acctfourfigures"/>
              <w:tabs>
                <w:tab w:val="clear" w:pos="765"/>
              </w:tabs>
              <w:spacing w:line="356" w:lineRule="exac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31BDF48" w14:textId="3B6A1EB0" w:rsidR="00A01EB2" w:rsidRPr="00422380" w:rsidRDefault="00A01EB2" w:rsidP="00A01EB2">
            <w:pPr>
              <w:pStyle w:val="acctfourfigures"/>
              <w:tabs>
                <w:tab w:val="clear" w:pos="765"/>
                <w:tab w:val="decimal" w:pos="790"/>
              </w:tabs>
              <w:spacing w:line="356" w:lineRule="exact"/>
              <w:ind w:right="-105"/>
              <w:rPr>
                <w:rFonts w:asciiTheme="majorBidi" w:hAnsiTheme="majorBidi"/>
                <w:sz w:val="26"/>
                <w:szCs w:val="26"/>
                <w:lang w:bidi="th-TH"/>
              </w:rPr>
            </w:pPr>
            <w:r w:rsidRPr="00422380">
              <w:rPr>
                <w:rFonts w:asciiTheme="majorBidi" w:hAnsiTheme="majorBidi"/>
                <w:sz w:val="26"/>
                <w:szCs w:val="26"/>
                <w:lang w:bidi="th-TH"/>
              </w:rPr>
              <w:t>9,772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F51A6EC" w14:textId="77777777" w:rsidR="00A01EB2" w:rsidRPr="00422380" w:rsidRDefault="00A01EB2" w:rsidP="00A01EB2">
            <w:pPr>
              <w:pStyle w:val="acctfourfigures"/>
              <w:tabs>
                <w:tab w:val="clear" w:pos="765"/>
              </w:tabs>
              <w:spacing w:line="356" w:lineRule="exac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A7D7670" w14:textId="255CBF78" w:rsidR="00A01EB2" w:rsidRPr="00A01EB2" w:rsidRDefault="00A01EB2" w:rsidP="00A01EB2">
            <w:pPr>
              <w:pStyle w:val="acctfourfigures"/>
              <w:tabs>
                <w:tab w:val="clear" w:pos="765"/>
                <w:tab w:val="decimal" w:pos="687"/>
              </w:tabs>
              <w:spacing w:line="356" w:lineRule="exact"/>
              <w:ind w:right="-132"/>
              <w:rPr>
                <w:rFonts w:asciiTheme="majorBidi" w:hAnsiTheme="majorBidi" w:cstheme="majorBidi"/>
                <w:sz w:val="26"/>
                <w:szCs w:val="26"/>
              </w:rPr>
            </w:pPr>
            <w:r w:rsidRPr="00A01EB2">
              <w:rPr>
                <w:rFonts w:asciiTheme="majorBidi" w:hAnsiTheme="majorBidi" w:cstheme="majorBidi"/>
                <w:sz w:val="26"/>
                <w:szCs w:val="26"/>
              </w:rPr>
              <w:t>9,772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7A358432" w14:textId="77777777" w:rsidR="00A01EB2" w:rsidRPr="00422380" w:rsidRDefault="00A01EB2" w:rsidP="00A01EB2">
            <w:pPr>
              <w:pStyle w:val="acctfourfigures"/>
              <w:tabs>
                <w:tab w:val="clear" w:pos="765"/>
              </w:tabs>
              <w:spacing w:line="356" w:lineRule="exac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4" w:type="dxa"/>
            <w:gridSpan w:val="2"/>
            <w:shd w:val="clear" w:color="auto" w:fill="auto"/>
            <w:vAlign w:val="bottom"/>
          </w:tcPr>
          <w:p w14:paraId="721D6660" w14:textId="77D0F788" w:rsidR="00A01EB2" w:rsidRPr="00422380" w:rsidRDefault="00A01EB2" w:rsidP="00A01EB2">
            <w:pPr>
              <w:pStyle w:val="acctfourfigures"/>
              <w:tabs>
                <w:tab w:val="clear" w:pos="765"/>
                <w:tab w:val="decimal" w:pos="453"/>
              </w:tabs>
              <w:spacing w:line="356" w:lineRule="exac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422380">
              <w:rPr>
                <w:rFonts w:asciiTheme="majorBidi" w:hAnsi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CED6696" w14:textId="77777777" w:rsidR="00A01EB2" w:rsidRPr="00422380" w:rsidRDefault="00A01EB2" w:rsidP="00A01EB2">
            <w:pPr>
              <w:pStyle w:val="acctfourfigures"/>
              <w:tabs>
                <w:tab w:val="clear" w:pos="765"/>
              </w:tabs>
              <w:spacing w:line="356" w:lineRule="exac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10" w:type="dxa"/>
            <w:vAlign w:val="bottom"/>
          </w:tcPr>
          <w:p w14:paraId="6A85701E" w14:textId="0C2E88F9" w:rsidR="00A01EB2" w:rsidRPr="00422380" w:rsidRDefault="00A01EB2" w:rsidP="00A01EB2">
            <w:pPr>
              <w:pStyle w:val="acctfourfigures"/>
              <w:tabs>
                <w:tab w:val="clear" w:pos="765"/>
                <w:tab w:val="decimal" w:pos="470"/>
              </w:tabs>
              <w:spacing w:line="356" w:lineRule="exac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422380">
              <w:rPr>
                <w:rFonts w:asciiTheme="majorBidi" w:hAnsiTheme="majorBidi"/>
                <w:sz w:val="26"/>
                <w:szCs w:val="26"/>
                <w:lang w:bidi="th-TH"/>
              </w:rPr>
              <w:t>-</w:t>
            </w:r>
          </w:p>
        </w:tc>
      </w:tr>
      <w:tr w:rsidR="00A01EB2" w:rsidRPr="00422380" w14:paraId="04969231" w14:textId="77777777" w:rsidTr="00502A99">
        <w:trPr>
          <w:trHeight w:val="316"/>
        </w:trPr>
        <w:tc>
          <w:tcPr>
            <w:tcW w:w="3510" w:type="dxa"/>
            <w:shd w:val="clear" w:color="auto" w:fill="auto"/>
          </w:tcPr>
          <w:p w14:paraId="5490A361" w14:textId="7C5C6553" w:rsidR="00A01EB2" w:rsidRPr="00422380" w:rsidRDefault="00A01EB2" w:rsidP="00A01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ind w:left="-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2380">
              <w:rPr>
                <w:rFonts w:asciiTheme="majorBidi" w:hAnsiTheme="majorBidi" w:cstheme="majorBidi" w:hint="cs"/>
                <w:sz w:val="26"/>
                <w:szCs w:val="26"/>
                <w:cs/>
              </w:rPr>
              <w:t>โอนไปที่ดิน อาคาร และอุปกรณ์</w:t>
            </w:r>
          </w:p>
        </w:tc>
        <w:tc>
          <w:tcPr>
            <w:tcW w:w="900" w:type="dxa"/>
            <w:vAlign w:val="bottom"/>
          </w:tcPr>
          <w:p w14:paraId="4BD89E1F" w14:textId="70496DF4" w:rsidR="00A01EB2" w:rsidRPr="00422380" w:rsidRDefault="00A01EB2" w:rsidP="00A01EB2">
            <w:pPr>
              <w:pStyle w:val="acctfourfigures"/>
              <w:tabs>
                <w:tab w:val="clear" w:pos="765"/>
                <w:tab w:val="decimal" w:pos="462"/>
              </w:tabs>
              <w:spacing w:line="356" w:lineRule="exact"/>
              <w:ind w:right="-105"/>
              <w:rPr>
                <w:rFonts w:asciiTheme="majorBidi" w:hAnsiTheme="majorBidi"/>
                <w:sz w:val="26"/>
                <w:szCs w:val="26"/>
                <w:cs/>
                <w:lang w:bidi="th-TH"/>
              </w:rPr>
            </w:pPr>
            <w:r w:rsidRPr="00422380">
              <w:rPr>
                <w:rFonts w:asciiTheme="majorBidi" w:hAnsi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036FBF4" w14:textId="77777777" w:rsidR="00A01EB2" w:rsidRPr="00422380" w:rsidRDefault="00A01EB2" w:rsidP="00A01EB2">
            <w:pPr>
              <w:pStyle w:val="acctfourfigures"/>
              <w:tabs>
                <w:tab w:val="clear" w:pos="765"/>
              </w:tabs>
              <w:spacing w:line="356" w:lineRule="exac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86CA0AC" w14:textId="7D041296" w:rsidR="00A01EB2" w:rsidRPr="00422380" w:rsidRDefault="00A01EB2" w:rsidP="00A01EB2">
            <w:pPr>
              <w:pStyle w:val="acctfourfigures"/>
              <w:tabs>
                <w:tab w:val="clear" w:pos="765"/>
                <w:tab w:val="decimal" w:pos="790"/>
              </w:tabs>
              <w:spacing w:line="356" w:lineRule="exact"/>
              <w:ind w:right="-105"/>
              <w:rPr>
                <w:rFonts w:asciiTheme="majorBidi" w:hAnsiTheme="majorBidi"/>
                <w:sz w:val="26"/>
                <w:szCs w:val="26"/>
                <w:lang w:bidi="th-TH"/>
              </w:rPr>
            </w:pPr>
            <w:r w:rsidRPr="00422380">
              <w:rPr>
                <w:rFonts w:asciiTheme="majorBidi" w:hAnsiTheme="majorBidi"/>
                <w:sz w:val="26"/>
                <w:szCs w:val="26"/>
                <w:lang w:bidi="th-TH"/>
              </w:rPr>
              <w:t>(31,523)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A5CC8F1" w14:textId="77777777" w:rsidR="00A01EB2" w:rsidRPr="00422380" w:rsidRDefault="00A01EB2" w:rsidP="00A01EB2">
            <w:pPr>
              <w:pStyle w:val="acctfourfigures"/>
              <w:tabs>
                <w:tab w:val="clear" w:pos="765"/>
              </w:tabs>
              <w:spacing w:line="356" w:lineRule="exac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49592F4" w14:textId="541521ED" w:rsidR="00A01EB2" w:rsidRPr="00A01EB2" w:rsidRDefault="00A01EB2" w:rsidP="00A01EB2">
            <w:pPr>
              <w:pStyle w:val="acctfourfigures"/>
              <w:tabs>
                <w:tab w:val="clear" w:pos="765"/>
                <w:tab w:val="decimal" w:pos="687"/>
              </w:tabs>
              <w:spacing w:line="356" w:lineRule="exact"/>
              <w:ind w:right="-132"/>
              <w:rPr>
                <w:rFonts w:asciiTheme="majorBidi" w:hAnsiTheme="majorBidi" w:cstheme="majorBidi"/>
                <w:sz w:val="26"/>
                <w:szCs w:val="26"/>
              </w:rPr>
            </w:pPr>
            <w:r w:rsidRPr="00A01EB2">
              <w:rPr>
                <w:rFonts w:asciiTheme="majorBidi" w:hAnsiTheme="majorBidi" w:cstheme="majorBidi"/>
                <w:sz w:val="26"/>
                <w:szCs w:val="26"/>
              </w:rPr>
              <w:t>(31,523)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39336678" w14:textId="77777777" w:rsidR="00A01EB2" w:rsidRPr="00422380" w:rsidRDefault="00A01EB2" w:rsidP="00A01EB2">
            <w:pPr>
              <w:pStyle w:val="acctfourfigures"/>
              <w:tabs>
                <w:tab w:val="clear" w:pos="765"/>
              </w:tabs>
              <w:spacing w:line="356" w:lineRule="exac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4" w:type="dxa"/>
            <w:gridSpan w:val="2"/>
            <w:shd w:val="clear" w:color="auto" w:fill="auto"/>
            <w:vAlign w:val="bottom"/>
          </w:tcPr>
          <w:p w14:paraId="03EEDC8B" w14:textId="66FB649D" w:rsidR="00A01EB2" w:rsidRPr="00422380" w:rsidRDefault="00A01EB2" w:rsidP="00A01EB2">
            <w:pPr>
              <w:pStyle w:val="acctfourfigures"/>
              <w:tabs>
                <w:tab w:val="clear" w:pos="765"/>
                <w:tab w:val="decimal" w:pos="453"/>
              </w:tabs>
              <w:spacing w:line="356" w:lineRule="exact"/>
              <w:ind w:right="11"/>
              <w:rPr>
                <w:rFonts w:asciiTheme="majorBidi" w:hAnsiTheme="majorBidi"/>
                <w:sz w:val="26"/>
                <w:szCs w:val="26"/>
                <w:cs/>
                <w:lang w:bidi="th-TH"/>
              </w:rPr>
            </w:pPr>
            <w:r w:rsidRPr="00422380">
              <w:rPr>
                <w:rFonts w:asciiTheme="majorBidi" w:hAnsi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D8F76E4" w14:textId="77777777" w:rsidR="00A01EB2" w:rsidRPr="00422380" w:rsidRDefault="00A01EB2" w:rsidP="00A01EB2">
            <w:pPr>
              <w:pStyle w:val="acctfourfigures"/>
              <w:tabs>
                <w:tab w:val="clear" w:pos="765"/>
              </w:tabs>
              <w:spacing w:line="356" w:lineRule="exac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10" w:type="dxa"/>
            <w:vAlign w:val="bottom"/>
          </w:tcPr>
          <w:p w14:paraId="03D10417" w14:textId="554FB6AC" w:rsidR="00A01EB2" w:rsidRPr="00422380" w:rsidRDefault="00A01EB2" w:rsidP="00A01EB2">
            <w:pPr>
              <w:pStyle w:val="acctfourfigures"/>
              <w:tabs>
                <w:tab w:val="clear" w:pos="765"/>
                <w:tab w:val="decimal" w:pos="470"/>
              </w:tabs>
              <w:spacing w:line="356" w:lineRule="exact"/>
              <w:ind w:right="11"/>
              <w:rPr>
                <w:rFonts w:asciiTheme="majorBidi" w:hAnsiTheme="majorBidi"/>
                <w:sz w:val="26"/>
                <w:szCs w:val="26"/>
                <w:cs/>
                <w:lang w:bidi="th-TH"/>
              </w:rPr>
            </w:pPr>
            <w:r w:rsidRPr="00422380">
              <w:rPr>
                <w:rFonts w:asciiTheme="majorBidi" w:hAnsiTheme="majorBidi"/>
                <w:sz w:val="26"/>
                <w:szCs w:val="26"/>
                <w:lang w:bidi="th-TH"/>
              </w:rPr>
              <w:t>-</w:t>
            </w:r>
          </w:p>
        </w:tc>
      </w:tr>
      <w:tr w:rsidR="00110303" w:rsidRPr="00422380" w14:paraId="3CDBC6A8" w14:textId="77777777" w:rsidTr="005C729F">
        <w:trPr>
          <w:trHeight w:val="316"/>
        </w:trPr>
        <w:tc>
          <w:tcPr>
            <w:tcW w:w="3510" w:type="dxa"/>
            <w:shd w:val="clear" w:color="auto" w:fill="auto"/>
          </w:tcPr>
          <w:p w14:paraId="2CDDB45F" w14:textId="5721B5F4" w:rsidR="00110303" w:rsidRPr="00422380" w:rsidRDefault="00110303" w:rsidP="00110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ind w:left="-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238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42238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42238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42238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2566</w:t>
            </w:r>
            <w:r w:rsidRPr="00422380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 xml:space="preserve"> และ </w:t>
            </w:r>
            <w:r w:rsidRPr="0042238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1 </w:t>
            </w:r>
            <w:r w:rsidRPr="00422380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Pr="0042238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505D6884" w14:textId="2EBE29AF" w:rsidR="00110303" w:rsidRPr="00422380" w:rsidRDefault="00110303" w:rsidP="00110303">
            <w:pPr>
              <w:pStyle w:val="acctfourfigures"/>
              <w:tabs>
                <w:tab w:val="clear" w:pos="765"/>
                <w:tab w:val="decimal" w:pos="684"/>
              </w:tabs>
              <w:spacing w:line="356" w:lineRule="exact"/>
              <w:ind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42238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192,102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A7F7F26" w14:textId="77777777" w:rsidR="00110303" w:rsidRPr="00422380" w:rsidRDefault="00110303" w:rsidP="00110303">
            <w:pPr>
              <w:pStyle w:val="acctfourfigures"/>
              <w:tabs>
                <w:tab w:val="clear" w:pos="765"/>
              </w:tabs>
              <w:spacing w:line="356" w:lineRule="exac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3D9D8F" w14:textId="6EE58387" w:rsidR="00110303" w:rsidRPr="00422380" w:rsidRDefault="00110303" w:rsidP="00CB360C">
            <w:pPr>
              <w:pStyle w:val="acctfourfigures"/>
              <w:tabs>
                <w:tab w:val="clear" w:pos="765"/>
                <w:tab w:val="decimal" w:pos="608"/>
              </w:tabs>
              <w:spacing w:line="356" w:lineRule="exact"/>
              <w:ind w:right="-105"/>
              <w:rPr>
                <w:rFonts w:asciiTheme="majorBidi" w:hAnsiTheme="majorBidi"/>
                <w:sz w:val="26"/>
                <w:szCs w:val="26"/>
                <w:lang w:bidi="th-TH"/>
              </w:rPr>
            </w:pPr>
            <w:r w:rsidRPr="00422380">
              <w:rPr>
                <w:rFonts w:asciiTheme="majorBidi" w:hAnsi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ED25F19" w14:textId="77777777" w:rsidR="00110303" w:rsidRPr="00422380" w:rsidRDefault="00110303" w:rsidP="00110303">
            <w:pPr>
              <w:pStyle w:val="acctfourfigures"/>
              <w:tabs>
                <w:tab w:val="clear" w:pos="765"/>
              </w:tabs>
              <w:spacing w:line="356" w:lineRule="exac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972E82" w14:textId="25A1CEF7" w:rsidR="00110303" w:rsidRPr="00422380" w:rsidRDefault="00110303" w:rsidP="00110303">
            <w:pPr>
              <w:pStyle w:val="acctfourfigures"/>
              <w:tabs>
                <w:tab w:val="clear" w:pos="765"/>
                <w:tab w:val="decimal" w:pos="700"/>
              </w:tabs>
              <w:spacing w:line="356" w:lineRule="exact"/>
              <w:ind w:right="-13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2238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192,102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1DDFDE69" w14:textId="77777777" w:rsidR="00110303" w:rsidRPr="00422380" w:rsidRDefault="00110303" w:rsidP="00110303">
            <w:pPr>
              <w:pStyle w:val="acctfourfigures"/>
              <w:tabs>
                <w:tab w:val="clear" w:pos="765"/>
              </w:tabs>
              <w:spacing w:line="356" w:lineRule="exac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6429ED" w14:textId="110A34F2" w:rsidR="00110303" w:rsidRPr="00422380" w:rsidRDefault="00110303" w:rsidP="00110303">
            <w:pPr>
              <w:pStyle w:val="acctfourfigures"/>
              <w:tabs>
                <w:tab w:val="clear" w:pos="765"/>
                <w:tab w:val="decimal" w:pos="690"/>
              </w:tabs>
              <w:spacing w:line="356" w:lineRule="exact"/>
              <w:ind w:right="-10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22380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US" w:bidi="th-TH"/>
              </w:rPr>
              <w:t>193</w:t>
            </w:r>
            <w:r w:rsidRPr="0042238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,061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DA94364" w14:textId="77777777" w:rsidR="00110303" w:rsidRPr="00422380" w:rsidRDefault="00110303" w:rsidP="00110303">
            <w:pPr>
              <w:pStyle w:val="acctfourfigures"/>
              <w:tabs>
                <w:tab w:val="clear" w:pos="765"/>
              </w:tabs>
              <w:spacing w:line="356" w:lineRule="exac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10" w:type="dxa"/>
            <w:tcBorders>
              <w:top w:val="single" w:sz="4" w:space="0" w:color="auto"/>
            </w:tcBorders>
            <w:vAlign w:val="bottom"/>
          </w:tcPr>
          <w:p w14:paraId="318B0216" w14:textId="770A5095" w:rsidR="00110303" w:rsidRPr="00422380" w:rsidRDefault="00110303" w:rsidP="00110303">
            <w:pPr>
              <w:pStyle w:val="acctfourfigures"/>
              <w:tabs>
                <w:tab w:val="clear" w:pos="765"/>
                <w:tab w:val="decimal" w:pos="690"/>
              </w:tabs>
              <w:spacing w:line="356" w:lineRule="exact"/>
              <w:ind w:right="-10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2238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193,061</w:t>
            </w:r>
          </w:p>
        </w:tc>
      </w:tr>
      <w:tr w:rsidR="00110303" w:rsidRPr="00422380" w14:paraId="231CACA0" w14:textId="77777777" w:rsidTr="00964F55">
        <w:trPr>
          <w:trHeight w:val="325"/>
        </w:trPr>
        <w:tc>
          <w:tcPr>
            <w:tcW w:w="3510" w:type="dxa"/>
            <w:shd w:val="clear" w:color="auto" w:fill="auto"/>
          </w:tcPr>
          <w:p w14:paraId="3D5AAA40" w14:textId="294B7AD5" w:rsidR="00110303" w:rsidRPr="00422380" w:rsidRDefault="00110303" w:rsidP="00110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ind w:hanging="2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238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42238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42238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42238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A603AD" w14:textId="01FC7B47" w:rsidR="00110303" w:rsidRPr="00422380" w:rsidRDefault="00110303" w:rsidP="00110303">
            <w:pPr>
              <w:pStyle w:val="acctfourfigures"/>
              <w:tabs>
                <w:tab w:val="clear" w:pos="765"/>
                <w:tab w:val="decimal" w:pos="690"/>
              </w:tabs>
              <w:spacing w:line="356" w:lineRule="exact"/>
              <w:ind w:right="-10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2238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192,102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AE7E017" w14:textId="77777777" w:rsidR="00110303" w:rsidRPr="00422380" w:rsidRDefault="00110303" w:rsidP="00110303">
            <w:pPr>
              <w:pStyle w:val="acctfourfigures"/>
              <w:tabs>
                <w:tab w:val="clear" w:pos="765"/>
                <w:tab w:val="decimal" w:pos="690"/>
              </w:tabs>
              <w:spacing w:line="356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8C7678" w14:textId="4E120FC9" w:rsidR="00110303" w:rsidRPr="00422380" w:rsidRDefault="00110303" w:rsidP="00CB360C">
            <w:pPr>
              <w:pStyle w:val="acctfourfigures"/>
              <w:tabs>
                <w:tab w:val="clear" w:pos="765"/>
                <w:tab w:val="decimal" w:pos="608"/>
              </w:tabs>
              <w:spacing w:line="356" w:lineRule="exact"/>
              <w:ind w:right="-105"/>
              <w:rPr>
                <w:rFonts w:asciiTheme="majorBidi" w:hAnsiTheme="majorBidi"/>
                <w:b/>
                <w:bCs/>
                <w:sz w:val="26"/>
                <w:szCs w:val="26"/>
                <w:lang w:bidi="th-TH"/>
              </w:rPr>
            </w:pPr>
            <w:r w:rsidRPr="00422380">
              <w:rPr>
                <w:rFonts w:asciiTheme="majorBidi" w:hAnsiTheme="majorBidi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3A9C890" w14:textId="77777777" w:rsidR="00110303" w:rsidRPr="00422380" w:rsidRDefault="00110303" w:rsidP="00110303">
            <w:pPr>
              <w:pStyle w:val="acctfourfigures"/>
              <w:tabs>
                <w:tab w:val="clear" w:pos="765"/>
              </w:tabs>
              <w:spacing w:line="356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80169B" w14:textId="25F46651" w:rsidR="00110303" w:rsidRPr="00422380" w:rsidRDefault="00110303" w:rsidP="00110303">
            <w:pPr>
              <w:pStyle w:val="acctfourfigures"/>
              <w:tabs>
                <w:tab w:val="clear" w:pos="765"/>
                <w:tab w:val="decimal" w:pos="687"/>
              </w:tabs>
              <w:spacing w:line="356" w:lineRule="exact"/>
              <w:ind w:right="-132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42238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192,102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33EFE711" w14:textId="77777777" w:rsidR="00110303" w:rsidRPr="00422380" w:rsidRDefault="00110303" w:rsidP="00110303">
            <w:pPr>
              <w:pStyle w:val="acctfourfigures"/>
              <w:tabs>
                <w:tab w:val="clear" w:pos="765"/>
              </w:tabs>
              <w:spacing w:line="356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8037D8" w14:textId="2C06092B" w:rsidR="00110303" w:rsidRPr="00422380" w:rsidRDefault="00110303" w:rsidP="00110303">
            <w:pPr>
              <w:pStyle w:val="acctfourfigures"/>
              <w:tabs>
                <w:tab w:val="clear" w:pos="765"/>
              </w:tabs>
              <w:spacing w:line="356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422380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US" w:bidi="th-TH"/>
              </w:rPr>
              <w:t>193</w:t>
            </w:r>
            <w:r w:rsidRPr="0042238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,061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2EB0393" w14:textId="77777777" w:rsidR="00110303" w:rsidRPr="00422380" w:rsidRDefault="00110303" w:rsidP="00110303">
            <w:pPr>
              <w:pStyle w:val="acctfourfigures"/>
              <w:tabs>
                <w:tab w:val="clear" w:pos="765"/>
              </w:tabs>
              <w:spacing w:line="356" w:lineRule="exact"/>
              <w:ind w:right="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F521C1" w14:textId="7E9A84FE" w:rsidR="00110303" w:rsidRPr="00422380" w:rsidRDefault="00110303" w:rsidP="00110303">
            <w:pPr>
              <w:pStyle w:val="acctfourfigures"/>
              <w:tabs>
                <w:tab w:val="clear" w:pos="765"/>
              </w:tabs>
              <w:spacing w:line="356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2238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193,061</w:t>
            </w:r>
          </w:p>
        </w:tc>
      </w:tr>
      <w:tr w:rsidR="00110303" w:rsidRPr="00422380" w14:paraId="1D76A5BE" w14:textId="77777777" w:rsidTr="00964F55">
        <w:trPr>
          <w:trHeight w:val="316"/>
        </w:trPr>
        <w:tc>
          <w:tcPr>
            <w:tcW w:w="3510" w:type="dxa"/>
            <w:shd w:val="clear" w:color="auto" w:fill="auto"/>
          </w:tcPr>
          <w:p w14:paraId="242B8656" w14:textId="0EFE3BD5" w:rsidR="00110303" w:rsidRPr="00422380" w:rsidRDefault="00110303" w:rsidP="00110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ind w:left="162" w:right="-10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06003C52" w14:textId="4351DFA0" w:rsidR="00110303" w:rsidRPr="00422380" w:rsidRDefault="00110303" w:rsidP="00110303">
            <w:pPr>
              <w:pStyle w:val="acctfourfigures"/>
              <w:tabs>
                <w:tab w:val="clear" w:pos="765"/>
                <w:tab w:val="decimal" w:pos="690"/>
              </w:tabs>
              <w:spacing w:line="356" w:lineRule="exact"/>
              <w:ind w:right="-10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216DBEC" w14:textId="77777777" w:rsidR="00110303" w:rsidRPr="00422380" w:rsidRDefault="00110303" w:rsidP="00110303">
            <w:pPr>
              <w:pStyle w:val="acctfourfigures"/>
              <w:tabs>
                <w:tab w:val="clear" w:pos="765"/>
              </w:tabs>
              <w:spacing w:line="356" w:lineRule="exact"/>
              <w:ind w:right="-103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FFC72C" w14:textId="7E5CA5CF" w:rsidR="00110303" w:rsidRPr="00422380" w:rsidRDefault="00110303" w:rsidP="00110303">
            <w:pPr>
              <w:pStyle w:val="acctfourfigures"/>
              <w:tabs>
                <w:tab w:val="clear" w:pos="765"/>
              </w:tabs>
              <w:spacing w:line="356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C88C60A" w14:textId="77777777" w:rsidR="00110303" w:rsidRPr="00422380" w:rsidRDefault="00110303" w:rsidP="00110303">
            <w:pPr>
              <w:pStyle w:val="acctfourfigures"/>
              <w:tabs>
                <w:tab w:val="clear" w:pos="765"/>
              </w:tabs>
              <w:spacing w:line="356" w:lineRule="exac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224C6C" w14:textId="265AA445" w:rsidR="00110303" w:rsidRPr="00422380" w:rsidRDefault="00110303" w:rsidP="00110303">
            <w:pPr>
              <w:pStyle w:val="acctfourfigures"/>
              <w:tabs>
                <w:tab w:val="clear" w:pos="765"/>
                <w:tab w:val="decimal" w:pos="687"/>
              </w:tabs>
              <w:spacing w:line="356" w:lineRule="exact"/>
              <w:ind w:right="-13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6CDA7617" w14:textId="77777777" w:rsidR="00110303" w:rsidRPr="00422380" w:rsidRDefault="00110303" w:rsidP="00110303">
            <w:pPr>
              <w:pStyle w:val="acctfourfigures"/>
              <w:tabs>
                <w:tab w:val="clear" w:pos="765"/>
              </w:tabs>
              <w:spacing w:line="356" w:lineRule="exac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9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F14CAA" w14:textId="05BFB3A0" w:rsidR="00110303" w:rsidRPr="00422380" w:rsidRDefault="00110303" w:rsidP="00110303">
            <w:pPr>
              <w:pStyle w:val="acctfourfigures"/>
              <w:tabs>
                <w:tab w:val="clear" w:pos="765"/>
              </w:tabs>
              <w:spacing w:line="356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2B16D66C" w14:textId="77777777" w:rsidR="00110303" w:rsidRPr="00422380" w:rsidRDefault="00110303" w:rsidP="00110303">
            <w:pPr>
              <w:pStyle w:val="acctfourfigures"/>
              <w:tabs>
                <w:tab w:val="clear" w:pos="765"/>
              </w:tabs>
              <w:spacing w:line="356" w:lineRule="exac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2CBDB6" w14:textId="4B187EA7" w:rsidR="00110303" w:rsidRPr="00422380" w:rsidRDefault="00110303" w:rsidP="00110303">
            <w:pPr>
              <w:pStyle w:val="acctfourfigures"/>
              <w:tabs>
                <w:tab w:val="clear" w:pos="765"/>
              </w:tabs>
              <w:spacing w:line="356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110303" w:rsidRPr="00422380" w14:paraId="69DD99ED" w14:textId="77777777" w:rsidTr="00964F55">
        <w:trPr>
          <w:trHeight w:val="316"/>
        </w:trPr>
        <w:tc>
          <w:tcPr>
            <w:tcW w:w="3510" w:type="dxa"/>
            <w:shd w:val="clear" w:color="auto" w:fill="auto"/>
          </w:tcPr>
          <w:p w14:paraId="64331017" w14:textId="4A4A07EF" w:rsidR="00110303" w:rsidRPr="00422380" w:rsidRDefault="00110303" w:rsidP="00110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ind w:left="162" w:right="-10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238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มูลค่าสุทธิทางบัญชี</w:t>
            </w:r>
          </w:p>
        </w:tc>
        <w:tc>
          <w:tcPr>
            <w:tcW w:w="900" w:type="dxa"/>
          </w:tcPr>
          <w:p w14:paraId="1E4F7243" w14:textId="1338EA5C" w:rsidR="00110303" w:rsidRPr="00422380" w:rsidRDefault="00110303" w:rsidP="00110303">
            <w:pPr>
              <w:pStyle w:val="acctfourfigures"/>
              <w:tabs>
                <w:tab w:val="clear" w:pos="765"/>
                <w:tab w:val="decimal" w:pos="435"/>
              </w:tabs>
              <w:spacing w:line="356" w:lineRule="exact"/>
              <w:ind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8DF2C9C" w14:textId="77777777" w:rsidR="00110303" w:rsidRPr="00422380" w:rsidRDefault="00110303" w:rsidP="00110303">
            <w:pPr>
              <w:pStyle w:val="acctfourfigures"/>
              <w:tabs>
                <w:tab w:val="clear" w:pos="765"/>
              </w:tabs>
              <w:spacing w:line="356" w:lineRule="exac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4BF4652" w14:textId="09839874" w:rsidR="00110303" w:rsidRPr="00422380" w:rsidRDefault="00110303" w:rsidP="00110303">
            <w:pPr>
              <w:pStyle w:val="acctfourfigures"/>
              <w:tabs>
                <w:tab w:val="clear" w:pos="765"/>
              </w:tabs>
              <w:spacing w:line="356" w:lineRule="exact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8F995F9" w14:textId="77777777" w:rsidR="00110303" w:rsidRPr="00422380" w:rsidRDefault="00110303" w:rsidP="00110303">
            <w:pPr>
              <w:pStyle w:val="acctfourfigures"/>
              <w:tabs>
                <w:tab w:val="clear" w:pos="765"/>
              </w:tabs>
              <w:spacing w:line="356" w:lineRule="exac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9FB57A9" w14:textId="187C4321" w:rsidR="00110303" w:rsidRPr="00422380" w:rsidRDefault="00110303" w:rsidP="00110303">
            <w:pPr>
              <w:pStyle w:val="acctfourfigures"/>
              <w:tabs>
                <w:tab w:val="clear" w:pos="765"/>
                <w:tab w:val="decimal" w:pos="498"/>
              </w:tabs>
              <w:spacing w:line="356" w:lineRule="exact"/>
              <w:ind w:right="-13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2A5EBEF2" w14:textId="77777777" w:rsidR="00110303" w:rsidRPr="00422380" w:rsidRDefault="00110303" w:rsidP="00110303">
            <w:pPr>
              <w:pStyle w:val="acctfourfigures"/>
              <w:tabs>
                <w:tab w:val="clear" w:pos="765"/>
              </w:tabs>
              <w:spacing w:line="356" w:lineRule="exact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4" w:type="dxa"/>
            <w:gridSpan w:val="2"/>
            <w:shd w:val="clear" w:color="auto" w:fill="auto"/>
            <w:vAlign w:val="bottom"/>
          </w:tcPr>
          <w:p w14:paraId="0FD00782" w14:textId="72280A2C" w:rsidR="00110303" w:rsidRPr="00422380" w:rsidRDefault="00110303" w:rsidP="00110303">
            <w:pPr>
              <w:pStyle w:val="acctfourfigures"/>
              <w:tabs>
                <w:tab w:val="clear" w:pos="765"/>
              </w:tabs>
              <w:spacing w:line="356" w:lineRule="exact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3ABCC58B" w14:textId="77777777" w:rsidR="00110303" w:rsidRPr="00422380" w:rsidRDefault="00110303" w:rsidP="00110303">
            <w:pPr>
              <w:pStyle w:val="acctfourfigures"/>
              <w:tabs>
                <w:tab w:val="clear" w:pos="765"/>
              </w:tabs>
              <w:spacing w:line="356" w:lineRule="exac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10" w:type="dxa"/>
            <w:shd w:val="clear" w:color="auto" w:fill="auto"/>
            <w:vAlign w:val="bottom"/>
          </w:tcPr>
          <w:p w14:paraId="76F32BA0" w14:textId="051B3B3D" w:rsidR="00110303" w:rsidRPr="00422380" w:rsidRDefault="00110303" w:rsidP="00110303">
            <w:pPr>
              <w:pStyle w:val="acctfourfigures"/>
              <w:tabs>
                <w:tab w:val="clear" w:pos="765"/>
              </w:tabs>
              <w:spacing w:line="356" w:lineRule="exact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10303" w:rsidRPr="00422380" w14:paraId="5B846FAB" w14:textId="77777777" w:rsidTr="00964F55">
        <w:trPr>
          <w:trHeight w:val="325"/>
        </w:trPr>
        <w:tc>
          <w:tcPr>
            <w:tcW w:w="3510" w:type="dxa"/>
            <w:shd w:val="clear" w:color="auto" w:fill="auto"/>
          </w:tcPr>
          <w:p w14:paraId="4A29A366" w14:textId="4C75B5AE" w:rsidR="00110303" w:rsidRPr="00422380" w:rsidRDefault="00110303" w:rsidP="00110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2238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42238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42238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42238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7EBB0285" w14:textId="4F66D8DC" w:rsidR="00110303" w:rsidRPr="00422380" w:rsidRDefault="00110303" w:rsidP="00110303">
            <w:pPr>
              <w:pStyle w:val="acctfourfigures"/>
              <w:tabs>
                <w:tab w:val="clear" w:pos="765"/>
                <w:tab w:val="decimal" w:pos="690"/>
              </w:tabs>
              <w:spacing w:line="356" w:lineRule="exact"/>
              <w:ind w:right="-10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2238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192,102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75C96FC" w14:textId="77777777" w:rsidR="00110303" w:rsidRPr="00422380" w:rsidRDefault="00110303" w:rsidP="00110303">
            <w:pPr>
              <w:pStyle w:val="acctfourfigures"/>
              <w:tabs>
                <w:tab w:val="clear" w:pos="765"/>
              </w:tabs>
              <w:spacing w:line="356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6192653" w14:textId="46C15367" w:rsidR="00110303" w:rsidRPr="00422380" w:rsidRDefault="00110303" w:rsidP="00CB360C">
            <w:pPr>
              <w:pStyle w:val="acctfourfigures"/>
              <w:tabs>
                <w:tab w:val="clear" w:pos="765"/>
                <w:tab w:val="decimal" w:pos="608"/>
              </w:tabs>
              <w:spacing w:line="356" w:lineRule="exact"/>
              <w:ind w:right="-105"/>
              <w:rPr>
                <w:rFonts w:asciiTheme="majorBidi" w:hAnsiTheme="majorBidi"/>
                <w:sz w:val="26"/>
                <w:szCs w:val="26"/>
                <w:lang w:bidi="th-TH"/>
              </w:rPr>
            </w:pPr>
            <w:r w:rsidRPr="00422380">
              <w:rPr>
                <w:rFonts w:asciiTheme="majorBidi" w:hAnsi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DE023C1" w14:textId="77777777" w:rsidR="00110303" w:rsidRPr="00422380" w:rsidRDefault="00110303" w:rsidP="00110303">
            <w:pPr>
              <w:pStyle w:val="acctfourfigures"/>
              <w:tabs>
                <w:tab w:val="clear" w:pos="765"/>
              </w:tabs>
              <w:spacing w:line="356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AC888A4" w14:textId="5AB4D7A0" w:rsidR="00110303" w:rsidRPr="00422380" w:rsidRDefault="00110303" w:rsidP="00110303">
            <w:pPr>
              <w:pStyle w:val="acctfourfigures"/>
              <w:tabs>
                <w:tab w:val="clear" w:pos="765"/>
                <w:tab w:val="decimal" w:pos="687"/>
              </w:tabs>
              <w:spacing w:line="356" w:lineRule="exact"/>
              <w:ind w:right="-13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22380">
              <w:rPr>
                <w:rFonts w:ascii="Angsana New" w:hAnsi="Angsana New"/>
                <w:b/>
                <w:bCs/>
                <w:sz w:val="26"/>
                <w:szCs w:val="26"/>
              </w:rPr>
              <w:t>192,102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0A2EDA37" w14:textId="77777777" w:rsidR="00110303" w:rsidRPr="00422380" w:rsidRDefault="00110303" w:rsidP="00110303">
            <w:pPr>
              <w:pStyle w:val="acctfourfigures"/>
              <w:tabs>
                <w:tab w:val="clear" w:pos="765"/>
              </w:tabs>
              <w:spacing w:line="356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94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2763344" w14:textId="12267C2C" w:rsidR="00110303" w:rsidRPr="00422380" w:rsidRDefault="00110303" w:rsidP="00110303">
            <w:pPr>
              <w:pStyle w:val="acctfourfigures"/>
              <w:tabs>
                <w:tab w:val="clear" w:pos="765"/>
              </w:tabs>
              <w:spacing w:line="356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422380">
              <w:rPr>
                <w:rFonts w:ascii="Angsana New" w:hAnsi="Angsana New"/>
                <w:b/>
                <w:bCs/>
                <w:sz w:val="26"/>
                <w:szCs w:val="26"/>
              </w:rPr>
              <w:t>193,061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B9995E3" w14:textId="77777777" w:rsidR="00110303" w:rsidRPr="00422380" w:rsidRDefault="00110303" w:rsidP="00110303">
            <w:pPr>
              <w:pStyle w:val="acctfourfigures"/>
              <w:tabs>
                <w:tab w:val="clear" w:pos="765"/>
              </w:tabs>
              <w:spacing w:line="356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1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E180BAA" w14:textId="7D144F61" w:rsidR="00110303" w:rsidRPr="00422380" w:rsidRDefault="00110303" w:rsidP="00110303">
            <w:pPr>
              <w:pStyle w:val="acctfourfigures"/>
              <w:tabs>
                <w:tab w:val="clear" w:pos="765"/>
              </w:tabs>
              <w:spacing w:line="356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22380">
              <w:rPr>
                <w:rFonts w:ascii="Angsana New" w:hAnsi="Angsana New"/>
                <w:b/>
                <w:bCs/>
                <w:sz w:val="26"/>
                <w:szCs w:val="26"/>
              </w:rPr>
              <w:t>193,061</w:t>
            </w:r>
          </w:p>
        </w:tc>
      </w:tr>
      <w:tr w:rsidR="00110303" w:rsidRPr="00422380" w14:paraId="587C6008" w14:textId="77777777" w:rsidTr="00964F55">
        <w:trPr>
          <w:trHeight w:val="63"/>
        </w:trPr>
        <w:tc>
          <w:tcPr>
            <w:tcW w:w="3510" w:type="dxa"/>
            <w:shd w:val="clear" w:color="auto" w:fill="auto"/>
          </w:tcPr>
          <w:p w14:paraId="02BCD714" w14:textId="3B304617" w:rsidR="00110303" w:rsidRPr="00422380" w:rsidRDefault="00110303" w:rsidP="00110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2238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42238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42238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42238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90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E3CA18D" w14:textId="042DC822" w:rsidR="00110303" w:rsidRPr="00422380" w:rsidRDefault="00110303" w:rsidP="00110303">
            <w:pPr>
              <w:pStyle w:val="acctfourfigures"/>
              <w:tabs>
                <w:tab w:val="clear" w:pos="765"/>
                <w:tab w:val="decimal" w:pos="690"/>
              </w:tabs>
              <w:spacing w:line="356" w:lineRule="exact"/>
              <w:ind w:right="-105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2238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192,102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70E6F5F" w14:textId="77777777" w:rsidR="00110303" w:rsidRPr="00422380" w:rsidRDefault="00110303" w:rsidP="00110303">
            <w:pPr>
              <w:pStyle w:val="acctfourfigures"/>
              <w:tabs>
                <w:tab w:val="clear" w:pos="765"/>
              </w:tabs>
              <w:spacing w:line="356" w:lineRule="exact"/>
              <w:ind w:right="11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FD35E7D" w14:textId="6B63765F" w:rsidR="00110303" w:rsidRPr="00422380" w:rsidRDefault="00110303" w:rsidP="00CB360C">
            <w:pPr>
              <w:pStyle w:val="acctfourfigures"/>
              <w:tabs>
                <w:tab w:val="clear" w:pos="765"/>
                <w:tab w:val="decimal" w:pos="608"/>
              </w:tabs>
              <w:spacing w:line="356" w:lineRule="exact"/>
              <w:ind w:right="-105"/>
              <w:rPr>
                <w:rFonts w:asciiTheme="majorBidi" w:hAnsiTheme="majorBidi"/>
                <w:sz w:val="26"/>
                <w:szCs w:val="26"/>
                <w:lang w:bidi="th-TH"/>
              </w:rPr>
            </w:pPr>
            <w:r w:rsidRPr="00422380">
              <w:rPr>
                <w:rFonts w:asciiTheme="majorBidi" w:hAnsi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ADCA61F" w14:textId="77777777" w:rsidR="00110303" w:rsidRPr="00422380" w:rsidRDefault="00110303" w:rsidP="00110303">
            <w:pPr>
              <w:pStyle w:val="acctfourfigures"/>
              <w:tabs>
                <w:tab w:val="clear" w:pos="765"/>
              </w:tabs>
              <w:spacing w:line="356" w:lineRule="exact"/>
              <w:ind w:right="11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DDDBC64" w14:textId="61C1194A" w:rsidR="00110303" w:rsidRPr="00422380" w:rsidRDefault="00110303" w:rsidP="00110303">
            <w:pPr>
              <w:pStyle w:val="acctfourfigures"/>
              <w:tabs>
                <w:tab w:val="clear" w:pos="765"/>
                <w:tab w:val="decimal" w:pos="687"/>
              </w:tabs>
              <w:spacing w:line="356" w:lineRule="exact"/>
              <w:ind w:right="-13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22380">
              <w:rPr>
                <w:rFonts w:ascii="Angsana New" w:hAnsi="Angsana New"/>
                <w:b/>
                <w:bCs/>
                <w:sz w:val="26"/>
                <w:szCs w:val="26"/>
              </w:rPr>
              <w:t>192,102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6E912CF4" w14:textId="77777777" w:rsidR="00110303" w:rsidRPr="00422380" w:rsidRDefault="00110303" w:rsidP="00110303">
            <w:pPr>
              <w:pStyle w:val="acctfourfigures"/>
              <w:tabs>
                <w:tab w:val="clear" w:pos="765"/>
              </w:tabs>
              <w:spacing w:line="356" w:lineRule="exact"/>
              <w:ind w:right="11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94" w:type="dxa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2768ABF" w14:textId="47F4129C" w:rsidR="00110303" w:rsidRPr="00422380" w:rsidRDefault="00110303" w:rsidP="00110303">
            <w:pPr>
              <w:pStyle w:val="acctfourfigures"/>
              <w:tabs>
                <w:tab w:val="clear" w:pos="765"/>
              </w:tabs>
              <w:spacing w:line="356" w:lineRule="exact"/>
              <w:ind w:right="11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22380">
              <w:rPr>
                <w:rFonts w:ascii="Angsana New" w:hAnsi="Angsana New"/>
                <w:b/>
                <w:bCs/>
                <w:sz w:val="26"/>
                <w:szCs w:val="26"/>
              </w:rPr>
              <w:t>193,061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8B58FD7" w14:textId="77777777" w:rsidR="00110303" w:rsidRPr="00422380" w:rsidRDefault="00110303" w:rsidP="00110303">
            <w:pPr>
              <w:pStyle w:val="acctfourfigures"/>
              <w:tabs>
                <w:tab w:val="clear" w:pos="765"/>
              </w:tabs>
              <w:spacing w:line="356" w:lineRule="exact"/>
              <w:ind w:right="11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1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85BE566" w14:textId="797AC5A2" w:rsidR="00110303" w:rsidRPr="00422380" w:rsidRDefault="00110303" w:rsidP="00110303">
            <w:pPr>
              <w:pStyle w:val="acctfourfigures"/>
              <w:tabs>
                <w:tab w:val="clear" w:pos="765"/>
              </w:tabs>
              <w:spacing w:line="356" w:lineRule="exact"/>
              <w:ind w:right="11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22380">
              <w:rPr>
                <w:rFonts w:ascii="Angsana New" w:hAnsi="Angsana New"/>
                <w:b/>
                <w:bCs/>
                <w:sz w:val="26"/>
                <w:szCs w:val="26"/>
              </w:rPr>
              <w:t>193,061</w:t>
            </w:r>
          </w:p>
        </w:tc>
      </w:tr>
    </w:tbl>
    <w:p w14:paraId="3DD95A19" w14:textId="77777777" w:rsidR="003C7A38" w:rsidRPr="00422380" w:rsidRDefault="003C7A38" w:rsidP="002C392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56" w:lineRule="exact"/>
        <w:ind w:left="540"/>
        <w:rPr>
          <w:rFonts w:ascii="Angsana New" w:hAnsi="Angsana New"/>
          <w:b/>
          <w:bCs/>
          <w:sz w:val="24"/>
          <w:szCs w:val="24"/>
        </w:rPr>
      </w:pPr>
    </w:p>
    <w:bookmarkEnd w:id="6"/>
    <w:tbl>
      <w:tblPr>
        <w:tblW w:w="94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7380"/>
        <w:gridCol w:w="873"/>
        <w:gridCol w:w="278"/>
        <w:gridCol w:w="919"/>
      </w:tblGrid>
      <w:tr w:rsidR="00CE3921" w:rsidRPr="00422380" w14:paraId="1D9D8E0D" w14:textId="77777777" w:rsidTr="00615458">
        <w:trPr>
          <w:trHeight w:val="21"/>
          <w:tblHeader/>
        </w:trPr>
        <w:tc>
          <w:tcPr>
            <w:tcW w:w="7380" w:type="dxa"/>
          </w:tcPr>
          <w:p w14:paraId="26279476" w14:textId="77777777" w:rsidR="00CE3921" w:rsidRPr="00422380" w:rsidRDefault="00CE3921" w:rsidP="002C3929">
            <w:pPr>
              <w:tabs>
                <w:tab w:val="clear" w:pos="680"/>
                <w:tab w:val="center" w:pos="540"/>
                <w:tab w:val="center" w:pos="810"/>
              </w:tabs>
              <w:spacing w:line="356" w:lineRule="exact"/>
              <w:ind w:left="540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070" w:type="dxa"/>
            <w:gridSpan w:val="3"/>
            <w:vAlign w:val="center"/>
          </w:tcPr>
          <w:p w14:paraId="0D91635D" w14:textId="325D833F" w:rsidR="00CE3921" w:rsidRPr="00422380" w:rsidRDefault="00CE3921" w:rsidP="002C39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56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23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1546A" w:rsidRPr="00422380" w14:paraId="7BBA44E6" w14:textId="77777777" w:rsidTr="00615458">
        <w:trPr>
          <w:trHeight w:val="21"/>
          <w:tblHeader/>
        </w:trPr>
        <w:tc>
          <w:tcPr>
            <w:tcW w:w="7380" w:type="dxa"/>
          </w:tcPr>
          <w:p w14:paraId="70F8FFE5" w14:textId="59205458" w:rsidR="0031546A" w:rsidRPr="00422380" w:rsidRDefault="0031546A" w:rsidP="002C3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2238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42238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 w:rsidR="005C5BE4" w:rsidRPr="0042238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1</w:t>
            </w:r>
            <w:r w:rsidRPr="0042238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 </w:t>
            </w:r>
          </w:p>
        </w:tc>
        <w:tc>
          <w:tcPr>
            <w:tcW w:w="873" w:type="dxa"/>
          </w:tcPr>
          <w:p w14:paraId="1B7DFAD7" w14:textId="12A6164A" w:rsidR="0031546A" w:rsidRPr="00422380" w:rsidRDefault="002C3929" w:rsidP="002C3929">
            <w:pPr>
              <w:pStyle w:val="3"/>
              <w:tabs>
                <w:tab w:val="clear" w:pos="360"/>
                <w:tab w:val="clear" w:pos="720"/>
                <w:tab w:val="left" w:pos="540"/>
              </w:tabs>
              <w:spacing w:line="356" w:lineRule="exac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223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380F24" w:rsidRPr="00422380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78" w:type="dxa"/>
          </w:tcPr>
          <w:p w14:paraId="4B0CCD51" w14:textId="77777777" w:rsidR="0031546A" w:rsidRPr="00422380" w:rsidRDefault="0031546A" w:rsidP="002C3929">
            <w:pPr>
              <w:pStyle w:val="3"/>
              <w:tabs>
                <w:tab w:val="clear" w:pos="360"/>
                <w:tab w:val="clear" w:pos="720"/>
                <w:tab w:val="left" w:pos="540"/>
              </w:tabs>
              <w:spacing w:line="356" w:lineRule="exac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19" w:type="dxa"/>
          </w:tcPr>
          <w:p w14:paraId="452D73A4" w14:textId="262CB0EF" w:rsidR="0031546A" w:rsidRPr="00422380" w:rsidRDefault="002C3929" w:rsidP="002C3929">
            <w:pPr>
              <w:pStyle w:val="3"/>
              <w:tabs>
                <w:tab w:val="clear" w:pos="360"/>
                <w:tab w:val="clear" w:pos="720"/>
                <w:tab w:val="left" w:pos="540"/>
              </w:tabs>
              <w:spacing w:line="356" w:lineRule="exac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223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380F24" w:rsidRPr="00422380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  <w:tr w:rsidR="0031546A" w:rsidRPr="00422380" w14:paraId="478F860A" w14:textId="77777777" w:rsidTr="00615458">
        <w:trPr>
          <w:trHeight w:val="21"/>
          <w:tblHeader/>
        </w:trPr>
        <w:tc>
          <w:tcPr>
            <w:tcW w:w="7380" w:type="dxa"/>
          </w:tcPr>
          <w:p w14:paraId="33F22218" w14:textId="77777777" w:rsidR="0031546A" w:rsidRPr="00422380" w:rsidRDefault="0031546A" w:rsidP="002C3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56" w:lineRule="exact"/>
              <w:jc w:val="thaiDistribute"/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2070" w:type="dxa"/>
            <w:gridSpan w:val="3"/>
          </w:tcPr>
          <w:p w14:paraId="6B12B3FB" w14:textId="4469EEF2" w:rsidR="0031546A" w:rsidRPr="00422380" w:rsidRDefault="0031546A" w:rsidP="002C3929">
            <w:pPr>
              <w:pStyle w:val="acctfourfigures"/>
              <w:tabs>
                <w:tab w:val="clear" w:pos="765"/>
              </w:tabs>
              <w:spacing w:line="356" w:lineRule="exact"/>
              <w:ind w:left="-160" w:right="-13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  <w:r w:rsidRPr="00422380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422380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422380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31546A" w:rsidRPr="00422380" w14:paraId="3AD3BB32" w14:textId="77777777" w:rsidTr="00615458">
        <w:trPr>
          <w:trHeight w:val="21"/>
          <w:tblHeader/>
        </w:trPr>
        <w:tc>
          <w:tcPr>
            <w:tcW w:w="7380" w:type="dxa"/>
          </w:tcPr>
          <w:p w14:paraId="68161029" w14:textId="7F0BD185" w:rsidR="0031546A" w:rsidRPr="00422380" w:rsidRDefault="0031546A" w:rsidP="002C3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56" w:lineRule="exact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2238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จำนวนเงินที่รับรู้ในกำไร</w:t>
            </w:r>
            <w:r w:rsidRPr="0042238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หรือ</w:t>
            </w:r>
            <w:r w:rsidRPr="0042238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ขาดทุน</w:t>
            </w:r>
          </w:p>
        </w:tc>
        <w:tc>
          <w:tcPr>
            <w:tcW w:w="2070" w:type="dxa"/>
            <w:gridSpan w:val="3"/>
          </w:tcPr>
          <w:p w14:paraId="3176EFA1" w14:textId="77777777" w:rsidR="0031546A" w:rsidRPr="00422380" w:rsidRDefault="0031546A" w:rsidP="002C3929">
            <w:pPr>
              <w:pStyle w:val="acctfourfigures"/>
              <w:tabs>
                <w:tab w:val="clear" w:pos="765"/>
              </w:tabs>
              <w:spacing w:line="356" w:lineRule="exact"/>
              <w:ind w:left="-160" w:right="-13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2C3929" w:rsidRPr="00422380" w14:paraId="50AD3C28" w14:textId="77777777" w:rsidTr="00615458">
        <w:trPr>
          <w:trHeight w:val="21"/>
        </w:trPr>
        <w:tc>
          <w:tcPr>
            <w:tcW w:w="7380" w:type="dxa"/>
          </w:tcPr>
          <w:p w14:paraId="67C1407B" w14:textId="77777777" w:rsidR="002C3929" w:rsidRPr="00422380" w:rsidRDefault="002C3929" w:rsidP="002C3929">
            <w:pPr>
              <w:spacing w:line="356" w:lineRule="exact"/>
              <w:rPr>
                <w:rFonts w:ascii="Angsana New" w:hAnsi="Angsana New"/>
                <w:sz w:val="30"/>
                <w:szCs w:val="30"/>
              </w:rPr>
            </w:pPr>
            <w:r w:rsidRPr="00422380">
              <w:rPr>
                <w:rFonts w:ascii="Angsana New" w:hAnsi="Angsana New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873" w:type="dxa"/>
          </w:tcPr>
          <w:p w14:paraId="7BD3AE48" w14:textId="0658A2B2" w:rsidR="002C3929" w:rsidRPr="00422380" w:rsidRDefault="00110303" w:rsidP="002C3929">
            <w:pPr>
              <w:pStyle w:val="acctfourfigures"/>
              <w:tabs>
                <w:tab w:val="clear" w:pos="765"/>
              </w:tabs>
              <w:spacing w:line="356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22380">
              <w:rPr>
                <w:rFonts w:ascii="Angsana New" w:hAnsi="Angsana New"/>
                <w:sz w:val="30"/>
                <w:szCs w:val="30"/>
              </w:rPr>
              <w:t>450</w:t>
            </w:r>
          </w:p>
        </w:tc>
        <w:tc>
          <w:tcPr>
            <w:tcW w:w="278" w:type="dxa"/>
          </w:tcPr>
          <w:p w14:paraId="02D20D2D" w14:textId="77777777" w:rsidR="002C3929" w:rsidRPr="00422380" w:rsidRDefault="002C3929" w:rsidP="002C3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jc w:val="thaiDistribute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19" w:type="dxa"/>
          </w:tcPr>
          <w:p w14:paraId="4F502521" w14:textId="3AF6B78E" w:rsidR="002C3929" w:rsidRPr="00422380" w:rsidRDefault="002C3929" w:rsidP="002C3929">
            <w:pPr>
              <w:pStyle w:val="acctfourfigures"/>
              <w:tabs>
                <w:tab w:val="clear" w:pos="765"/>
              </w:tabs>
              <w:spacing w:line="356" w:lineRule="exact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422380">
              <w:rPr>
                <w:rFonts w:ascii="Angsana New" w:hAnsi="Angsana New"/>
                <w:sz w:val="30"/>
                <w:szCs w:val="30"/>
              </w:rPr>
              <w:t>45</w:t>
            </w:r>
            <w:r w:rsidR="005C5BE4" w:rsidRPr="00422380">
              <w:rPr>
                <w:rFonts w:ascii="Angsana New" w:hAnsi="Angsana New"/>
                <w:sz w:val="30"/>
                <w:szCs w:val="30"/>
              </w:rPr>
              <w:t>0</w:t>
            </w:r>
          </w:p>
        </w:tc>
      </w:tr>
    </w:tbl>
    <w:p w14:paraId="41CB57B5" w14:textId="77777777" w:rsidR="00796B12" w:rsidRPr="00422380" w:rsidRDefault="00796B12" w:rsidP="002C39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56" w:lineRule="exact"/>
        <w:ind w:left="540"/>
        <w:jc w:val="thaiDistribute"/>
        <w:rPr>
          <w:rFonts w:ascii="Angsana New" w:hAnsi="Angsana New"/>
          <w:color w:val="0000FF"/>
          <w:sz w:val="24"/>
          <w:szCs w:val="24"/>
        </w:rPr>
      </w:pPr>
    </w:p>
    <w:p w14:paraId="0949360A" w14:textId="77CCBA2D" w:rsidR="00E725CC" w:rsidRPr="00422380" w:rsidRDefault="00F43EBE" w:rsidP="00E725CC">
      <w:pPr>
        <w:tabs>
          <w:tab w:val="clear" w:pos="680"/>
          <w:tab w:val="center" w:pos="540"/>
          <w:tab w:val="center" w:pos="810"/>
        </w:tabs>
        <w:spacing w:line="356" w:lineRule="exact"/>
        <w:ind w:left="540"/>
        <w:jc w:val="thaiDistribute"/>
        <w:rPr>
          <w:rFonts w:ascii="Angsana New" w:hAnsi="Angsana New"/>
          <w:sz w:val="30"/>
          <w:szCs w:val="30"/>
        </w:rPr>
      </w:pPr>
      <w:r w:rsidRPr="00422380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Pr="00422380">
        <w:rPr>
          <w:rFonts w:ascii="Angsana New" w:hAnsi="Angsana New"/>
          <w:sz w:val="30"/>
          <w:szCs w:val="30"/>
        </w:rPr>
        <w:t xml:space="preserve">31 </w:t>
      </w:r>
      <w:r w:rsidRPr="00422380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422380">
        <w:rPr>
          <w:rFonts w:ascii="Angsana New" w:hAnsi="Angsana New"/>
          <w:sz w:val="30"/>
          <w:szCs w:val="30"/>
        </w:rPr>
        <w:t>256</w:t>
      </w:r>
      <w:r w:rsidR="00380F24" w:rsidRPr="00422380">
        <w:rPr>
          <w:rFonts w:ascii="Angsana New" w:hAnsi="Angsana New"/>
          <w:sz w:val="30"/>
          <w:szCs w:val="30"/>
        </w:rPr>
        <w:t>7</w:t>
      </w:r>
      <w:r w:rsidRPr="00422380">
        <w:rPr>
          <w:rFonts w:ascii="Angsana New" w:hAnsi="Angsana New"/>
          <w:sz w:val="30"/>
          <w:szCs w:val="30"/>
        </w:rPr>
        <w:t xml:space="preserve"> </w:t>
      </w:r>
      <w:r w:rsidR="000A10DE" w:rsidRPr="00422380">
        <w:rPr>
          <w:rFonts w:ascii="Angsana New" w:hAnsi="Angsana New"/>
          <w:sz w:val="30"/>
          <w:szCs w:val="30"/>
          <w:cs/>
        </w:rPr>
        <w:t>อสังหาริมทรัพย์เพื่อการลงทุน</w:t>
      </w:r>
      <w:r w:rsidR="007C52D3" w:rsidRPr="00422380">
        <w:rPr>
          <w:rFonts w:ascii="Angsana New" w:hAnsi="Angsana New" w:hint="cs"/>
          <w:sz w:val="30"/>
          <w:szCs w:val="30"/>
          <w:cs/>
        </w:rPr>
        <w:t>ประกอบด้วยที่ดินที่ถือครองเพื่อโครงการในอนาคต</w:t>
      </w:r>
      <w:r w:rsidR="006742DE" w:rsidRPr="00422380">
        <w:rPr>
          <w:rFonts w:ascii="Angsana New" w:hAnsi="Angsana New" w:hint="cs"/>
          <w:sz w:val="30"/>
          <w:szCs w:val="30"/>
          <w:cs/>
        </w:rPr>
        <w:t xml:space="preserve"> </w:t>
      </w:r>
      <w:r w:rsidR="006254C5" w:rsidRPr="00422380">
        <w:rPr>
          <w:rFonts w:ascii="Angsana New" w:hAnsi="Angsana New" w:hint="cs"/>
          <w:sz w:val="30"/>
          <w:szCs w:val="30"/>
          <w:cs/>
        </w:rPr>
        <w:t>และ</w:t>
      </w:r>
      <w:r w:rsidR="007C52D3" w:rsidRPr="00422380">
        <w:rPr>
          <w:rFonts w:ascii="Angsana New" w:hAnsi="Angsana New" w:hint="cs"/>
          <w:sz w:val="30"/>
          <w:szCs w:val="30"/>
          <w:cs/>
        </w:rPr>
        <w:t>ที่ดินที่ให้เช่าแก่บริษัทย่อย</w:t>
      </w:r>
    </w:p>
    <w:p w14:paraId="78C2162A" w14:textId="48D93647" w:rsidR="00191C2E" w:rsidRPr="00422380" w:rsidRDefault="00191C2E" w:rsidP="00E725CC">
      <w:pPr>
        <w:tabs>
          <w:tab w:val="clear" w:pos="680"/>
          <w:tab w:val="center" w:pos="540"/>
          <w:tab w:val="center" w:pos="810"/>
        </w:tabs>
        <w:spacing w:line="356" w:lineRule="exact"/>
        <w:ind w:left="540"/>
        <w:jc w:val="thaiDistribute"/>
        <w:rPr>
          <w:rFonts w:ascii="Angsana New" w:hAnsi="Angsana New"/>
          <w:sz w:val="24"/>
          <w:szCs w:val="24"/>
        </w:rPr>
      </w:pPr>
    </w:p>
    <w:p w14:paraId="6DD671EC" w14:textId="251069BE" w:rsidR="00191C2E" w:rsidRPr="00422380" w:rsidRDefault="00FE39CE" w:rsidP="00E725CC">
      <w:pPr>
        <w:tabs>
          <w:tab w:val="clear" w:pos="680"/>
          <w:tab w:val="center" w:pos="540"/>
          <w:tab w:val="center" w:pos="810"/>
        </w:tabs>
        <w:spacing w:line="356" w:lineRule="exact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422380">
        <w:rPr>
          <w:rFonts w:ascii="Angsana New" w:hAnsi="Angsana New" w:hint="cs"/>
          <w:sz w:val="30"/>
          <w:szCs w:val="30"/>
          <w:cs/>
        </w:rPr>
        <w:t xml:space="preserve">ในเดือนตุลาคม </w:t>
      </w:r>
      <w:r w:rsidRPr="00422380">
        <w:rPr>
          <w:rFonts w:ascii="Angsana New" w:hAnsi="Angsana New"/>
          <w:sz w:val="30"/>
          <w:szCs w:val="30"/>
        </w:rPr>
        <w:t>256</w:t>
      </w:r>
      <w:r w:rsidR="0015512B" w:rsidRPr="00422380">
        <w:rPr>
          <w:rFonts w:ascii="Angsana New" w:hAnsi="Angsana New"/>
          <w:sz w:val="30"/>
          <w:szCs w:val="30"/>
        </w:rPr>
        <w:t>6</w:t>
      </w:r>
      <w:r w:rsidRPr="00422380">
        <w:rPr>
          <w:rFonts w:ascii="Angsana New" w:hAnsi="Angsana New"/>
          <w:sz w:val="30"/>
          <w:szCs w:val="30"/>
        </w:rPr>
        <w:t xml:space="preserve"> </w:t>
      </w:r>
      <w:r w:rsidRPr="00422380">
        <w:rPr>
          <w:rFonts w:ascii="Angsana New" w:hAnsi="Angsana New" w:hint="cs"/>
          <w:sz w:val="30"/>
          <w:szCs w:val="30"/>
          <w:cs/>
        </w:rPr>
        <w:t>บริษัทย่อยจำหน่ายอสังหาริมทรัพย์เพื่อการลงทุนมูลค่าตามบัญชี</w:t>
      </w:r>
      <w:r w:rsidR="0015512B" w:rsidRPr="00422380">
        <w:rPr>
          <w:rFonts w:ascii="Angsana New" w:hAnsi="Angsana New"/>
          <w:sz w:val="30"/>
          <w:szCs w:val="30"/>
        </w:rPr>
        <w:t xml:space="preserve"> 31.52</w:t>
      </w:r>
      <w:r w:rsidRPr="00422380">
        <w:rPr>
          <w:rFonts w:ascii="Angsana New" w:hAnsi="Angsana New"/>
          <w:sz w:val="30"/>
          <w:szCs w:val="30"/>
        </w:rPr>
        <w:t xml:space="preserve"> </w:t>
      </w:r>
      <w:r w:rsidRPr="00422380">
        <w:rPr>
          <w:rFonts w:ascii="Angsana New" w:hAnsi="Angsana New" w:hint="cs"/>
          <w:sz w:val="30"/>
          <w:szCs w:val="30"/>
          <w:cs/>
        </w:rPr>
        <w:t>ล้านบาท ให้แก่บริษัท เป็นจำนวนเงิน</w:t>
      </w:r>
      <w:r w:rsidR="0015512B" w:rsidRPr="00422380">
        <w:rPr>
          <w:rFonts w:ascii="Angsana New" w:hAnsi="Angsana New"/>
          <w:sz w:val="30"/>
          <w:szCs w:val="30"/>
        </w:rPr>
        <w:t xml:space="preserve"> 32.44</w:t>
      </w:r>
      <w:r w:rsidRPr="00422380">
        <w:rPr>
          <w:rFonts w:ascii="Angsana New" w:hAnsi="Angsana New"/>
          <w:sz w:val="30"/>
          <w:szCs w:val="30"/>
        </w:rPr>
        <w:t xml:space="preserve"> </w:t>
      </w:r>
      <w:r w:rsidRPr="00422380">
        <w:rPr>
          <w:rFonts w:ascii="Angsana New" w:hAnsi="Angsana New" w:hint="cs"/>
          <w:sz w:val="30"/>
          <w:szCs w:val="30"/>
          <w:cs/>
        </w:rPr>
        <w:t>ล้านบาท</w:t>
      </w:r>
    </w:p>
    <w:p w14:paraId="254929F6" w14:textId="2CCC33CA" w:rsidR="00191C2E" w:rsidRPr="00422380" w:rsidRDefault="00191C2E" w:rsidP="00E725CC">
      <w:pPr>
        <w:tabs>
          <w:tab w:val="clear" w:pos="680"/>
          <w:tab w:val="center" w:pos="540"/>
          <w:tab w:val="center" w:pos="810"/>
        </w:tabs>
        <w:spacing w:line="356" w:lineRule="exact"/>
        <w:ind w:left="540"/>
        <w:jc w:val="thaiDistribute"/>
        <w:rPr>
          <w:rFonts w:ascii="Angsana New" w:hAnsi="Angsana New"/>
          <w:sz w:val="20"/>
          <w:szCs w:val="20"/>
        </w:rPr>
      </w:pPr>
    </w:p>
    <w:p w14:paraId="5803882D" w14:textId="42E293B4" w:rsidR="00290222" w:rsidRPr="00422380" w:rsidRDefault="004E1785" w:rsidP="00E725CC">
      <w:pPr>
        <w:tabs>
          <w:tab w:val="clear" w:pos="680"/>
          <w:tab w:val="center" w:pos="540"/>
          <w:tab w:val="center" w:pos="810"/>
        </w:tabs>
        <w:spacing w:line="356" w:lineRule="exact"/>
        <w:ind w:left="540"/>
        <w:jc w:val="thaiDistribute"/>
        <w:rPr>
          <w:rFonts w:ascii="Angsana New" w:hAnsi="Angsana New"/>
          <w:sz w:val="30"/>
          <w:szCs w:val="30"/>
        </w:rPr>
      </w:pPr>
      <w:r w:rsidRPr="00422380">
        <w:rPr>
          <w:rFonts w:ascii="Angsana New" w:hAnsi="Angsana New" w:hint="cs"/>
          <w:sz w:val="30"/>
          <w:szCs w:val="30"/>
          <w:cs/>
        </w:rPr>
        <w:t>ข้อมูลเกี่ยวกับสัญญ</w:t>
      </w:r>
      <w:r w:rsidR="00BD36E1" w:rsidRPr="00422380">
        <w:rPr>
          <w:rFonts w:ascii="Angsana New" w:hAnsi="Angsana New" w:hint="cs"/>
          <w:sz w:val="30"/>
          <w:szCs w:val="30"/>
          <w:cs/>
        </w:rPr>
        <w:t>า</w:t>
      </w:r>
      <w:r w:rsidR="00515F33" w:rsidRPr="00422380">
        <w:rPr>
          <w:rFonts w:ascii="Angsana New" w:hAnsi="Angsana New" w:hint="cs"/>
          <w:sz w:val="30"/>
          <w:szCs w:val="30"/>
          <w:cs/>
        </w:rPr>
        <w:t>ให้</w:t>
      </w:r>
      <w:r w:rsidRPr="00422380">
        <w:rPr>
          <w:rFonts w:ascii="Angsana New" w:hAnsi="Angsana New" w:hint="cs"/>
          <w:sz w:val="30"/>
          <w:szCs w:val="30"/>
          <w:cs/>
        </w:rPr>
        <w:t xml:space="preserve">เช่าเปิดเผยในหมายเหตุข้อ </w:t>
      </w:r>
      <w:r w:rsidR="005C5BE4" w:rsidRPr="00422380">
        <w:rPr>
          <w:rFonts w:ascii="Angsana New" w:hAnsi="Angsana New"/>
          <w:sz w:val="30"/>
          <w:szCs w:val="30"/>
        </w:rPr>
        <w:t>1</w:t>
      </w:r>
      <w:r w:rsidR="00A466DA" w:rsidRPr="00422380">
        <w:rPr>
          <w:rFonts w:ascii="Angsana New" w:hAnsi="Angsana New"/>
          <w:sz w:val="30"/>
          <w:szCs w:val="30"/>
        </w:rPr>
        <w:t>2</w:t>
      </w:r>
    </w:p>
    <w:p w14:paraId="482A8C18" w14:textId="0EC7A0AF" w:rsidR="00260411" w:rsidRPr="00422380" w:rsidRDefault="00260411" w:rsidP="002C392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56" w:lineRule="exact"/>
        <w:ind w:left="540"/>
        <w:rPr>
          <w:rFonts w:ascii="Angsana New" w:hAnsi="Angsana New"/>
          <w:szCs w:val="18"/>
        </w:rPr>
      </w:pPr>
    </w:p>
    <w:p w14:paraId="125409F8" w14:textId="12C1B079" w:rsidR="00473498" w:rsidRPr="00422380" w:rsidRDefault="00D761C0" w:rsidP="000A14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422380">
        <w:rPr>
          <w:rFonts w:ascii="Angsana New" w:hAnsi="Angsana New"/>
          <w:sz w:val="30"/>
          <w:szCs w:val="30"/>
          <w:cs/>
        </w:rPr>
        <w:t xml:space="preserve">มูลค่ายุติธรรมของอสังหาริมทรัพย์เพื่อการลงทุน ณ วันที่ </w:t>
      </w:r>
      <w:r w:rsidR="001156AC" w:rsidRPr="00422380">
        <w:rPr>
          <w:rFonts w:ascii="Angsana New" w:hAnsi="Angsana New"/>
          <w:sz w:val="30"/>
          <w:szCs w:val="30"/>
        </w:rPr>
        <w:t>3</w:t>
      </w:r>
      <w:r w:rsidR="005C5BE4" w:rsidRPr="00422380">
        <w:rPr>
          <w:rFonts w:ascii="Angsana New" w:hAnsi="Angsana New"/>
          <w:sz w:val="30"/>
          <w:szCs w:val="30"/>
        </w:rPr>
        <w:t>1</w:t>
      </w:r>
      <w:r w:rsidRPr="00422380">
        <w:rPr>
          <w:rFonts w:ascii="Angsana New" w:hAnsi="Angsana New"/>
          <w:sz w:val="30"/>
          <w:szCs w:val="30"/>
          <w:cs/>
        </w:rPr>
        <w:t xml:space="preserve"> ธันวาคม </w:t>
      </w:r>
      <w:r w:rsidR="001156AC" w:rsidRPr="00422380">
        <w:rPr>
          <w:rFonts w:ascii="Angsana New" w:hAnsi="Angsana New"/>
          <w:sz w:val="30"/>
          <w:szCs w:val="30"/>
        </w:rPr>
        <w:t>256</w:t>
      </w:r>
      <w:r w:rsidR="00380F24" w:rsidRPr="00422380">
        <w:rPr>
          <w:rFonts w:ascii="Angsana New" w:hAnsi="Angsana New"/>
          <w:sz w:val="30"/>
          <w:szCs w:val="30"/>
        </w:rPr>
        <w:t>7</w:t>
      </w:r>
      <w:r w:rsidR="005132E2" w:rsidRPr="00422380">
        <w:rPr>
          <w:rFonts w:ascii="Angsana New" w:hAnsi="Angsana New" w:hint="cs"/>
          <w:sz w:val="30"/>
          <w:szCs w:val="30"/>
          <w:cs/>
        </w:rPr>
        <w:t xml:space="preserve"> ของกลุ่มบริษัทและบริษัท</w:t>
      </w:r>
      <w:r w:rsidRPr="00422380">
        <w:rPr>
          <w:rFonts w:ascii="Angsana New" w:hAnsi="Angsana New"/>
          <w:sz w:val="30"/>
          <w:szCs w:val="30"/>
          <w:cs/>
        </w:rPr>
        <w:t>จำนวน</w:t>
      </w:r>
      <w:r w:rsidR="00506C1E" w:rsidRPr="00422380">
        <w:rPr>
          <w:rFonts w:ascii="Angsana New" w:hAnsi="Angsana New"/>
          <w:sz w:val="30"/>
          <w:szCs w:val="30"/>
        </w:rPr>
        <w:t xml:space="preserve"> </w:t>
      </w:r>
      <w:r w:rsidR="00110303" w:rsidRPr="00422380">
        <w:rPr>
          <w:rFonts w:ascii="Angsana New" w:hAnsi="Angsana New"/>
          <w:sz w:val="30"/>
          <w:szCs w:val="30"/>
        </w:rPr>
        <w:t>651.12</w:t>
      </w:r>
      <w:r w:rsidRPr="00422380">
        <w:rPr>
          <w:rFonts w:ascii="Angsana New" w:hAnsi="Angsana New"/>
          <w:sz w:val="30"/>
          <w:szCs w:val="30"/>
          <w:cs/>
        </w:rPr>
        <w:t xml:space="preserve"> ล้านบาท</w:t>
      </w:r>
      <w:r w:rsidR="002D135D" w:rsidRPr="00422380">
        <w:rPr>
          <w:rFonts w:ascii="Angsana New" w:hAnsi="Angsana New" w:hint="cs"/>
          <w:sz w:val="30"/>
          <w:szCs w:val="30"/>
          <w:cs/>
        </w:rPr>
        <w:t xml:space="preserve"> </w:t>
      </w:r>
      <w:r w:rsidRPr="00422380">
        <w:rPr>
          <w:rFonts w:ascii="Angsana New" w:hAnsi="Angsana New"/>
          <w:i/>
          <w:iCs/>
          <w:sz w:val="30"/>
          <w:szCs w:val="30"/>
          <w:cs/>
        </w:rPr>
        <w:t>(</w:t>
      </w:r>
      <w:r w:rsidR="00B93319" w:rsidRPr="00422380">
        <w:rPr>
          <w:rFonts w:ascii="Angsana New" w:hAnsi="Angsana New"/>
          <w:i/>
          <w:iCs/>
          <w:sz w:val="30"/>
          <w:szCs w:val="30"/>
        </w:rPr>
        <w:t>256</w:t>
      </w:r>
      <w:r w:rsidR="00380F24" w:rsidRPr="00422380">
        <w:rPr>
          <w:rFonts w:ascii="Angsana New" w:hAnsi="Angsana New"/>
          <w:i/>
          <w:iCs/>
          <w:sz w:val="30"/>
          <w:szCs w:val="30"/>
        </w:rPr>
        <w:t>6</w:t>
      </w:r>
      <w:r w:rsidRPr="00422380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="00380F24" w:rsidRPr="00422380">
        <w:rPr>
          <w:rFonts w:ascii="Angsana New" w:hAnsi="Angsana New"/>
          <w:i/>
          <w:iCs/>
          <w:sz w:val="30"/>
          <w:szCs w:val="30"/>
        </w:rPr>
        <w:t>651.12</w:t>
      </w:r>
      <w:r w:rsidRPr="00422380">
        <w:rPr>
          <w:rFonts w:ascii="Angsana New" w:hAnsi="Angsana New"/>
          <w:i/>
          <w:iCs/>
          <w:sz w:val="30"/>
          <w:szCs w:val="30"/>
          <w:cs/>
        </w:rPr>
        <w:t xml:space="preserve"> ล้านบาท)</w:t>
      </w:r>
      <w:r w:rsidRPr="00422380">
        <w:rPr>
          <w:rFonts w:ascii="Angsana New" w:hAnsi="Angsana New"/>
          <w:sz w:val="30"/>
          <w:szCs w:val="30"/>
          <w:cs/>
        </w:rPr>
        <w:t xml:space="preserve"> ประเมินราคา</w:t>
      </w:r>
      <w:r w:rsidRPr="004D23AC">
        <w:rPr>
          <w:rFonts w:ascii="Angsana New" w:hAnsi="Angsana New"/>
          <w:sz w:val="30"/>
          <w:szCs w:val="30"/>
          <w:cs/>
        </w:rPr>
        <w:t>โดยผู้ประเมินราคาอิสระ</w:t>
      </w:r>
      <w:r w:rsidR="009434FF" w:rsidRPr="004D23AC">
        <w:rPr>
          <w:rFonts w:ascii="Angsana New" w:hAnsi="Angsana New" w:hint="cs"/>
          <w:sz w:val="30"/>
          <w:szCs w:val="30"/>
          <w:cs/>
        </w:rPr>
        <w:t xml:space="preserve"> </w:t>
      </w:r>
      <w:r w:rsidR="00A466DA" w:rsidRPr="004D23AC">
        <w:rPr>
          <w:rFonts w:ascii="Angsana New" w:hAnsi="Angsana New" w:hint="cs"/>
          <w:spacing w:val="-2"/>
          <w:sz w:val="30"/>
          <w:szCs w:val="30"/>
          <w:cs/>
        </w:rPr>
        <w:t>จัด</w:t>
      </w:r>
      <w:r w:rsidR="00796B12" w:rsidRPr="004D23AC">
        <w:rPr>
          <w:rFonts w:ascii="Angsana New" w:hAnsi="Angsana New"/>
          <w:spacing w:val="-2"/>
          <w:sz w:val="30"/>
          <w:szCs w:val="30"/>
          <w:cs/>
        </w:rPr>
        <w:t>ลำดับชั้นการวัดมูลค่ายุติธรรมอยู่ใน</w:t>
      </w:r>
      <w:r w:rsidR="00796B12" w:rsidRPr="00422380">
        <w:rPr>
          <w:rFonts w:ascii="Angsana New" w:hAnsi="Angsana New"/>
          <w:spacing w:val="-2"/>
          <w:sz w:val="30"/>
          <w:szCs w:val="30"/>
          <w:cs/>
        </w:rPr>
        <w:t xml:space="preserve">ระดับที่ </w:t>
      </w:r>
      <w:r w:rsidR="001156AC" w:rsidRPr="00422380">
        <w:rPr>
          <w:rFonts w:ascii="Angsana New" w:hAnsi="Angsana New"/>
          <w:spacing w:val="-2"/>
          <w:sz w:val="30"/>
          <w:szCs w:val="30"/>
        </w:rPr>
        <w:t>3</w:t>
      </w:r>
    </w:p>
    <w:p w14:paraId="4AE22356" w14:textId="77777777" w:rsidR="00F55229" w:rsidRDefault="00F55229" w:rsidP="000A14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19D94B8A" w14:textId="77777777" w:rsidR="000C629C" w:rsidRPr="00422380" w:rsidRDefault="000C629C" w:rsidP="000A14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03DC5D7E" w14:textId="77777777" w:rsidR="00EE58A1" w:rsidRPr="00422380" w:rsidRDefault="00EE58A1" w:rsidP="00C963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422380">
        <w:rPr>
          <w:rFonts w:ascii="Angsana New" w:hAnsi="Angsana New"/>
          <w:i/>
          <w:iCs/>
          <w:sz w:val="30"/>
          <w:szCs w:val="30"/>
          <w:cs/>
        </w:rPr>
        <w:lastRenderedPageBreak/>
        <w:t>เทคนิคการประเมินมูลค่าและข้อมูลที่ไม่สามารถสังเกตได้ที่มีนัยสำคัญ</w:t>
      </w:r>
    </w:p>
    <w:p w14:paraId="37FB4DEB" w14:textId="77777777" w:rsidR="00364963" w:rsidRPr="00422380" w:rsidRDefault="00364963" w:rsidP="00C963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3EE8F69D" w14:textId="1AD5C0CB" w:rsidR="00ED2DA7" w:rsidRPr="00422380" w:rsidRDefault="00364963" w:rsidP="00C963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422380">
        <w:rPr>
          <w:rFonts w:ascii="Angsana New" w:hAnsi="Angsana New"/>
          <w:sz w:val="30"/>
          <w:szCs w:val="30"/>
          <w:cs/>
        </w:rPr>
        <w:t>ผู้ประเมินอิสระภายนอกใช้วิธีเปรียบเทียบราคาตลาด (</w:t>
      </w:r>
      <w:r w:rsidRPr="00422380">
        <w:rPr>
          <w:rFonts w:ascii="Angsana New" w:hAnsi="Angsana New"/>
          <w:sz w:val="30"/>
          <w:szCs w:val="30"/>
        </w:rPr>
        <w:t>Market Approach</w:t>
      </w:r>
      <w:r w:rsidRPr="00422380">
        <w:rPr>
          <w:rFonts w:ascii="Angsana New" w:hAnsi="Angsana New"/>
          <w:sz w:val="30"/>
          <w:szCs w:val="30"/>
          <w:cs/>
        </w:rPr>
        <w:t xml:space="preserve">) </w:t>
      </w:r>
      <w:r w:rsidR="00ED2DA7" w:rsidRPr="00422380">
        <w:rPr>
          <w:rFonts w:ascii="Angsana New" w:hAnsi="Angsana New"/>
          <w:sz w:val="30"/>
          <w:szCs w:val="30"/>
          <w:cs/>
        </w:rPr>
        <w:t>ในการวัดมูลค่ายุติธรรมของ อสังหาริมทรัพย์เพื่อการลงทุน</w:t>
      </w:r>
      <w:r w:rsidR="00031E58" w:rsidRPr="00422380">
        <w:rPr>
          <w:rFonts w:ascii="Angsana New" w:hAnsi="Angsana New"/>
          <w:sz w:val="30"/>
          <w:szCs w:val="30"/>
          <w:cs/>
        </w:rPr>
        <w:tab/>
      </w:r>
    </w:p>
    <w:p w14:paraId="37A467E8" w14:textId="77777777" w:rsidR="00C34E94" w:rsidRPr="00422380" w:rsidRDefault="00C34E94" w:rsidP="00C963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E2022D7" w14:textId="0C23FFF2" w:rsidR="00364963" w:rsidRPr="00422380" w:rsidRDefault="00364963" w:rsidP="00C963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422380">
        <w:rPr>
          <w:rFonts w:ascii="Angsana New" w:hAnsi="Angsana New"/>
          <w:sz w:val="30"/>
          <w:szCs w:val="30"/>
          <w:cs/>
        </w:rPr>
        <w:t>ข้อมูลที่ไม่สามารถสังเกตได้ที่มีนัยสำคัญในการประเมินมูลค่ายุติธรรมของอสังหาริมทรัพย์เพื่อการลงทุน คือ ราคาเสนอ</w:t>
      </w:r>
      <w:r w:rsidR="00F60290" w:rsidRPr="00422380">
        <w:rPr>
          <w:rFonts w:ascii="Angsana New" w:hAnsi="Angsana New"/>
          <w:sz w:val="30"/>
          <w:szCs w:val="30"/>
          <w:cs/>
        </w:rPr>
        <w:t>ซื้อขาย และราคาซื้อขาย</w:t>
      </w:r>
      <w:r w:rsidRPr="00422380">
        <w:rPr>
          <w:rFonts w:ascii="Angsana New" w:hAnsi="Angsana New"/>
          <w:sz w:val="30"/>
          <w:szCs w:val="30"/>
          <w:cs/>
        </w:rPr>
        <w:t>ของอสังหาริมทรัพย์เพื่อการลงทุนเปรียบเทียบที่คล้ายคลึงกันปรับด้วยปัจจัยความต่างอื่น</w:t>
      </w:r>
      <w:r w:rsidR="006C0961" w:rsidRPr="00422380">
        <w:rPr>
          <w:rFonts w:ascii="Angsana New" w:hAnsi="Angsana New"/>
          <w:sz w:val="30"/>
          <w:szCs w:val="30"/>
        </w:rPr>
        <w:t xml:space="preserve"> </w:t>
      </w:r>
      <w:r w:rsidRPr="00422380">
        <w:rPr>
          <w:rFonts w:ascii="Angsana New" w:hAnsi="Angsana New"/>
          <w:sz w:val="30"/>
          <w:szCs w:val="30"/>
          <w:cs/>
        </w:rPr>
        <w:t>ๆ</w:t>
      </w:r>
    </w:p>
    <w:p w14:paraId="4415A742" w14:textId="77777777" w:rsidR="00A715DC" w:rsidRPr="00422380" w:rsidRDefault="00A715DC" w:rsidP="00453C28">
      <w:pPr>
        <w:rPr>
          <w:rFonts w:ascii="Angsana New" w:hAnsi="Angsana New"/>
          <w:sz w:val="30"/>
          <w:szCs w:val="30"/>
          <w:cs/>
        </w:rPr>
        <w:sectPr w:rsidR="00A715DC" w:rsidRPr="00422380" w:rsidSect="00D23B3B">
          <w:headerReference w:type="default" r:id="rId16"/>
          <w:headerReference w:type="first" r:id="rId17"/>
          <w:pgSz w:w="11909" w:h="16834" w:code="9"/>
          <w:pgMar w:top="1152" w:right="1109" w:bottom="1152" w:left="1080" w:header="720" w:footer="518" w:gutter="0"/>
          <w:paperSrc w:first="7" w:other="7"/>
          <w:cols w:space="720"/>
          <w:titlePg/>
          <w:docGrid w:linePitch="245"/>
        </w:sectPr>
      </w:pPr>
    </w:p>
    <w:p w14:paraId="60AE946E" w14:textId="07A15C5D" w:rsidR="009B36EF" w:rsidRPr="00422380" w:rsidRDefault="003A3EA8" w:rsidP="0068193F">
      <w:pPr>
        <w:pStyle w:val="ListParagraph"/>
        <w:numPr>
          <w:ilvl w:val="0"/>
          <w:numId w:val="16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422380">
        <w:rPr>
          <w:rFonts w:ascii="Angsana New" w:hAnsi="Angsana New"/>
          <w:b/>
          <w:bCs/>
          <w:sz w:val="30"/>
          <w:szCs w:val="30"/>
          <w:cs/>
        </w:rPr>
        <w:lastRenderedPageBreak/>
        <w:t xml:space="preserve">ที่ดิน อาคารและอุปกรณ์ </w:t>
      </w:r>
    </w:p>
    <w:tbl>
      <w:tblPr>
        <w:tblpPr w:leftFromText="180" w:rightFromText="180" w:vertAnchor="text" w:horzAnchor="margin" w:tblpY="319"/>
        <w:tblW w:w="15120" w:type="dxa"/>
        <w:tblBorders>
          <w:bottom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30"/>
        <w:gridCol w:w="720"/>
        <w:gridCol w:w="270"/>
        <w:gridCol w:w="990"/>
        <w:gridCol w:w="270"/>
        <w:gridCol w:w="720"/>
        <w:gridCol w:w="270"/>
        <w:gridCol w:w="800"/>
        <w:gridCol w:w="270"/>
        <w:gridCol w:w="900"/>
        <w:gridCol w:w="270"/>
        <w:gridCol w:w="810"/>
        <w:gridCol w:w="236"/>
        <w:gridCol w:w="844"/>
        <w:gridCol w:w="241"/>
        <w:gridCol w:w="759"/>
        <w:gridCol w:w="355"/>
        <w:gridCol w:w="810"/>
        <w:gridCol w:w="270"/>
        <w:gridCol w:w="720"/>
        <w:gridCol w:w="270"/>
        <w:gridCol w:w="900"/>
        <w:gridCol w:w="236"/>
        <w:gridCol w:w="759"/>
      </w:tblGrid>
      <w:tr w:rsidR="005F75F6" w:rsidRPr="00422380" w14:paraId="73C94764" w14:textId="77777777" w:rsidTr="00893AC7">
        <w:trPr>
          <w:trHeight w:val="290"/>
          <w:tblHeader/>
        </w:trPr>
        <w:tc>
          <w:tcPr>
            <w:tcW w:w="2430" w:type="dxa"/>
          </w:tcPr>
          <w:p w14:paraId="57592EC2" w14:textId="77777777" w:rsidR="005F75F6" w:rsidRPr="00422380" w:rsidRDefault="005F75F6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2690" w:type="dxa"/>
            <w:gridSpan w:val="23"/>
            <w:tcBorders>
              <w:bottom w:val="nil"/>
            </w:tcBorders>
          </w:tcPr>
          <w:p w14:paraId="1363B952" w14:textId="77777777" w:rsidR="005F75F6" w:rsidRPr="00422380" w:rsidRDefault="005F75F6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22380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5F75F6" w:rsidRPr="00422380" w14:paraId="618CFE67" w14:textId="77777777" w:rsidTr="002621C8">
        <w:trPr>
          <w:tblHeader/>
        </w:trPr>
        <w:tc>
          <w:tcPr>
            <w:tcW w:w="2430" w:type="dxa"/>
          </w:tcPr>
          <w:p w14:paraId="0BC4C7E9" w14:textId="77777777" w:rsidR="005F75F6" w:rsidRPr="00422380" w:rsidRDefault="005F75F6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720" w:type="dxa"/>
            <w:tcBorders>
              <w:bottom w:val="nil"/>
            </w:tcBorders>
          </w:tcPr>
          <w:p w14:paraId="1735DD6F" w14:textId="77777777" w:rsidR="005F75F6" w:rsidRPr="00422380" w:rsidRDefault="005F75F6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087CB01D" w14:textId="77777777" w:rsidR="005F75F6" w:rsidRPr="00422380" w:rsidRDefault="005F75F6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bottom w:val="nil"/>
            </w:tcBorders>
          </w:tcPr>
          <w:p w14:paraId="327CF245" w14:textId="77777777" w:rsidR="005F75F6" w:rsidRPr="00422380" w:rsidRDefault="005F75F6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7E672192" w14:textId="77777777" w:rsidR="005F75F6" w:rsidRPr="00422380" w:rsidRDefault="005F75F6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tcBorders>
              <w:bottom w:val="nil"/>
            </w:tcBorders>
          </w:tcPr>
          <w:p w14:paraId="557FDC71" w14:textId="77777777" w:rsidR="005F75F6" w:rsidRPr="00422380" w:rsidRDefault="005F75F6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2538C560" w14:textId="77777777" w:rsidR="005F75F6" w:rsidRPr="00422380" w:rsidRDefault="005F75F6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0" w:type="dxa"/>
          </w:tcPr>
          <w:p w14:paraId="0DF8C40D" w14:textId="77777777" w:rsidR="005F75F6" w:rsidRPr="00422380" w:rsidRDefault="005F75F6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1B85E7D7" w14:textId="77777777" w:rsidR="005F75F6" w:rsidRPr="00422380" w:rsidRDefault="005F75F6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7B1BD0A9" w14:textId="77777777" w:rsidR="005F75F6" w:rsidRPr="00422380" w:rsidRDefault="005F75F6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22380">
              <w:rPr>
                <w:rFonts w:ascii="Angsana New" w:hAnsi="Angsana New" w:hint="cs"/>
                <w:sz w:val="22"/>
                <w:szCs w:val="22"/>
                <w:cs/>
              </w:rPr>
              <w:t>อาคาร</w:t>
            </w:r>
          </w:p>
        </w:tc>
        <w:tc>
          <w:tcPr>
            <w:tcW w:w="270" w:type="dxa"/>
          </w:tcPr>
          <w:p w14:paraId="7520CE04" w14:textId="77777777" w:rsidR="005F75F6" w:rsidRPr="00422380" w:rsidRDefault="005F75F6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068C5B94" w14:textId="77777777" w:rsidR="005F75F6" w:rsidRPr="00422380" w:rsidRDefault="005F75F6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51A1F470" w14:textId="77777777" w:rsidR="005F75F6" w:rsidRPr="00422380" w:rsidRDefault="005F75F6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4" w:type="dxa"/>
          </w:tcPr>
          <w:p w14:paraId="4D2B44F4" w14:textId="77777777" w:rsidR="005F75F6" w:rsidRPr="00422380" w:rsidRDefault="005F75F6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1" w:type="dxa"/>
          </w:tcPr>
          <w:p w14:paraId="10011D6F" w14:textId="77777777" w:rsidR="005F75F6" w:rsidRPr="00422380" w:rsidRDefault="005F75F6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9" w:type="dxa"/>
          </w:tcPr>
          <w:p w14:paraId="15D2E82B" w14:textId="77777777" w:rsidR="005F75F6" w:rsidRPr="00422380" w:rsidRDefault="005F75F6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55" w:type="dxa"/>
          </w:tcPr>
          <w:p w14:paraId="57217FFA" w14:textId="77777777" w:rsidR="005F75F6" w:rsidRPr="00422380" w:rsidRDefault="005F75F6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3B37892A" w14:textId="77777777" w:rsidR="005F75F6" w:rsidRPr="00422380" w:rsidRDefault="005F75F6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5C95E6F3" w14:textId="77777777" w:rsidR="005F75F6" w:rsidRPr="00422380" w:rsidRDefault="005F75F6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</w:tcPr>
          <w:p w14:paraId="7DC9D82F" w14:textId="77777777" w:rsidR="005F75F6" w:rsidRPr="00422380" w:rsidRDefault="005F75F6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43777018" w14:textId="77777777" w:rsidR="005F75F6" w:rsidRPr="00422380" w:rsidRDefault="005F75F6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58142DA5" w14:textId="77777777" w:rsidR="005F75F6" w:rsidRPr="00422380" w:rsidRDefault="005F75F6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22380">
              <w:rPr>
                <w:rFonts w:ascii="Angsana New" w:hAnsi="Angsana New" w:hint="cs"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236" w:type="dxa"/>
          </w:tcPr>
          <w:p w14:paraId="1928067C" w14:textId="77777777" w:rsidR="005F75F6" w:rsidRPr="00422380" w:rsidRDefault="005F75F6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9" w:type="dxa"/>
          </w:tcPr>
          <w:p w14:paraId="2F8D79F8" w14:textId="77777777" w:rsidR="005F75F6" w:rsidRPr="00422380" w:rsidRDefault="005F75F6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5F75F6" w:rsidRPr="00422380" w14:paraId="08E97A68" w14:textId="77777777" w:rsidTr="00C07909">
        <w:trPr>
          <w:tblHeader/>
        </w:trPr>
        <w:tc>
          <w:tcPr>
            <w:tcW w:w="2430" w:type="dxa"/>
          </w:tcPr>
          <w:p w14:paraId="7908910D" w14:textId="77777777" w:rsidR="005F75F6" w:rsidRPr="00422380" w:rsidRDefault="005F75F6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970" w:type="dxa"/>
            <w:gridSpan w:val="5"/>
            <w:tcBorders>
              <w:top w:val="nil"/>
              <w:bottom w:val="single" w:sz="4" w:space="0" w:color="auto"/>
            </w:tcBorders>
          </w:tcPr>
          <w:p w14:paraId="58B1A58B" w14:textId="77777777" w:rsidR="005F75F6" w:rsidRPr="00422380" w:rsidRDefault="005F75F6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7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22380">
              <w:rPr>
                <w:rFonts w:ascii="Angsana New" w:hAnsi="Angsana New" w:hint="cs"/>
                <w:sz w:val="22"/>
                <w:szCs w:val="22"/>
                <w:cs/>
              </w:rPr>
              <w:t>ที่ดิน</w:t>
            </w:r>
          </w:p>
        </w:tc>
        <w:tc>
          <w:tcPr>
            <w:tcW w:w="270" w:type="dxa"/>
          </w:tcPr>
          <w:p w14:paraId="3228AF39" w14:textId="77777777" w:rsidR="005F75F6" w:rsidRPr="00422380" w:rsidRDefault="005F75F6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0" w:type="dxa"/>
          </w:tcPr>
          <w:p w14:paraId="5DD6DC7F" w14:textId="77777777" w:rsidR="005F75F6" w:rsidRPr="00422380" w:rsidRDefault="005F75F6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440" w:type="dxa"/>
            <w:gridSpan w:val="3"/>
          </w:tcPr>
          <w:p w14:paraId="16D5D638" w14:textId="77777777" w:rsidR="005F75F6" w:rsidRPr="00422380" w:rsidRDefault="005F75F6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22380">
              <w:rPr>
                <w:rFonts w:ascii="Angsana New" w:hAnsi="Angsana New" w:hint="cs"/>
                <w:sz w:val="22"/>
                <w:szCs w:val="22"/>
                <w:cs/>
              </w:rPr>
              <w:t>สิ่งปลูกสร้างและ</w:t>
            </w:r>
          </w:p>
        </w:tc>
        <w:tc>
          <w:tcPr>
            <w:tcW w:w="810" w:type="dxa"/>
          </w:tcPr>
          <w:p w14:paraId="2487F345" w14:textId="77777777" w:rsidR="005F75F6" w:rsidRPr="00422380" w:rsidRDefault="005F75F6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0E8C5824" w14:textId="77777777" w:rsidR="005F75F6" w:rsidRPr="00422380" w:rsidRDefault="005F75F6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4" w:type="dxa"/>
          </w:tcPr>
          <w:p w14:paraId="391E07CA" w14:textId="77777777" w:rsidR="005F75F6" w:rsidRPr="00422380" w:rsidRDefault="005F75F6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22380">
              <w:rPr>
                <w:rFonts w:ascii="Angsana New" w:hAnsi="Angsana New" w:hint="cs"/>
                <w:sz w:val="22"/>
                <w:szCs w:val="22"/>
                <w:cs/>
              </w:rPr>
              <w:t>เครื่องตกแต่ง</w:t>
            </w:r>
          </w:p>
        </w:tc>
        <w:tc>
          <w:tcPr>
            <w:tcW w:w="241" w:type="dxa"/>
          </w:tcPr>
          <w:p w14:paraId="501D9863" w14:textId="77777777" w:rsidR="005F75F6" w:rsidRPr="00422380" w:rsidRDefault="005F75F6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9" w:type="dxa"/>
          </w:tcPr>
          <w:p w14:paraId="1A6BFD29" w14:textId="77777777" w:rsidR="005F75F6" w:rsidRPr="00422380" w:rsidRDefault="005F75F6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55" w:type="dxa"/>
          </w:tcPr>
          <w:p w14:paraId="3BDBD6A7" w14:textId="77777777" w:rsidR="005F75F6" w:rsidRPr="00422380" w:rsidRDefault="005F75F6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nil"/>
            </w:tcBorders>
          </w:tcPr>
          <w:p w14:paraId="7BC68674" w14:textId="77777777" w:rsidR="005F75F6" w:rsidRPr="00422380" w:rsidRDefault="005F75F6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0A20FC6A" w14:textId="77777777" w:rsidR="005F75F6" w:rsidRPr="00422380" w:rsidRDefault="005F75F6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</w:tcPr>
          <w:p w14:paraId="2E80341E" w14:textId="77777777" w:rsidR="005F75F6" w:rsidRPr="00422380" w:rsidRDefault="005F75F6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22380">
              <w:rPr>
                <w:rFonts w:ascii="Angsana New" w:hAnsi="Angsana New" w:hint="cs"/>
                <w:sz w:val="22"/>
                <w:szCs w:val="22"/>
                <w:cs/>
              </w:rPr>
              <w:t>อุปกรณ์</w:t>
            </w:r>
          </w:p>
        </w:tc>
        <w:tc>
          <w:tcPr>
            <w:tcW w:w="270" w:type="dxa"/>
          </w:tcPr>
          <w:p w14:paraId="075C32ED" w14:textId="77777777" w:rsidR="005F75F6" w:rsidRPr="00422380" w:rsidRDefault="005F75F6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771A6145" w14:textId="77777777" w:rsidR="005F75F6" w:rsidRPr="00422380" w:rsidRDefault="005F75F6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22380">
              <w:rPr>
                <w:rFonts w:ascii="Angsana New" w:hAnsi="Angsana New" w:hint="cs"/>
                <w:sz w:val="22"/>
                <w:szCs w:val="22"/>
                <w:cs/>
              </w:rPr>
              <w:t>ระหว่าง</w:t>
            </w:r>
          </w:p>
        </w:tc>
        <w:tc>
          <w:tcPr>
            <w:tcW w:w="236" w:type="dxa"/>
          </w:tcPr>
          <w:p w14:paraId="4A129697" w14:textId="77777777" w:rsidR="005F75F6" w:rsidRPr="00422380" w:rsidRDefault="005F75F6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9" w:type="dxa"/>
          </w:tcPr>
          <w:p w14:paraId="462808E1" w14:textId="77777777" w:rsidR="005F75F6" w:rsidRPr="00422380" w:rsidRDefault="005F75F6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5F75F6" w:rsidRPr="00422380" w14:paraId="71D4691B" w14:textId="77777777" w:rsidTr="002621C8">
        <w:trPr>
          <w:tblHeader/>
        </w:trPr>
        <w:tc>
          <w:tcPr>
            <w:tcW w:w="2430" w:type="dxa"/>
          </w:tcPr>
          <w:p w14:paraId="00099305" w14:textId="77777777" w:rsidR="005F75F6" w:rsidRPr="00422380" w:rsidRDefault="005F75F6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14:paraId="0A59D2E1" w14:textId="77777777" w:rsidR="005F75F6" w:rsidRPr="00422380" w:rsidRDefault="005F75F6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2FBADB9" w14:textId="77777777" w:rsidR="005F75F6" w:rsidRPr="00422380" w:rsidRDefault="005F75F6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C446B3D" w14:textId="77777777" w:rsidR="005F75F6" w:rsidRPr="00422380" w:rsidRDefault="005F75F6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22380">
              <w:rPr>
                <w:rFonts w:ascii="Angsana New" w:hAnsi="Angsana New" w:hint="cs"/>
                <w:sz w:val="22"/>
                <w:szCs w:val="22"/>
                <w:cs/>
              </w:rPr>
              <w:t>ส่วนที่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7D2F367" w14:textId="77777777" w:rsidR="005F75F6" w:rsidRPr="00422380" w:rsidRDefault="005F75F6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14:paraId="22D09428" w14:textId="77777777" w:rsidR="005F75F6" w:rsidRPr="00422380" w:rsidRDefault="005F75F6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36D07EED" w14:textId="77777777" w:rsidR="005F75F6" w:rsidRPr="00422380" w:rsidRDefault="005F75F6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0" w:type="dxa"/>
          </w:tcPr>
          <w:p w14:paraId="77A20D01" w14:textId="77777777" w:rsidR="005F75F6" w:rsidRPr="00422380" w:rsidRDefault="005F75F6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22380">
              <w:rPr>
                <w:rFonts w:ascii="Angsana New" w:hAnsi="Angsana New" w:hint="cs"/>
                <w:sz w:val="22"/>
                <w:szCs w:val="22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1ED9E76F" w14:textId="77777777" w:rsidR="005F75F6" w:rsidRPr="00422380" w:rsidRDefault="005F75F6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289061C5" w14:textId="77777777" w:rsidR="005F75F6" w:rsidRPr="00422380" w:rsidRDefault="005F75F6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22380">
              <w:rPr>
                <w:rFonts w:ascii="Angsana New" w:hAnsi="Angsana New" w:hint="cs"/>
                <w:sz w:val="22"/>
                <w:szCs w:val="22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4603913E" w14:textId="77777777" w:rsidR="005F75F6" w:rsidRPr="00422380" w:rsidRDefault="005F75F6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11E7C6BA" w14:textId="77777777" w:rsidR="005F75F6" w:rsidRPr="00422380" w:rsidRDefault="005F75F6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0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22380">
              <w:rPr>
                <w:rFonts w:ascii="Angsana New" w:hAnsi="Angsana New" w:hint="cs"/>
                <w:sz w:val="22"/>
                <w:szCs w:val="22"/>
                <w:cs/>
              </w:rPr>
              <w:t>เครื่องจักร</w:t>
            </w:r>
          </w:p>
        </w:tc>
        <w:tc>
          <w:tcPr>
            <w:tcW w:w="236" w:type="dxa"/>
          </w:tcPr>
          <w:p w14:paraId="03BF80D3" w14:textId="77777777" w:rsidR="005F75F6" w:rsidRPr="00422380" w:rsidRDefault="005F75F6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4" w:type="dxa"/>
          </w:tcPr>
          <w:p w14:paraId="64BDDB6B" w14:textId="77777777" w:rsidR="005F75F6" w:rsidRPr="00422380" w:rsidRDefault="005F75F6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22380">
              <w:rPr>
                <w:rFonts w:ascii="Angsana New" w:hAnsi="Angsana New" w:hint="cs"/>
                <w:sz w:val="22"/>
                <w:szCs w:val="22"/>
                <w:cs/>
              </w:rPr>
              <w:t>และเครื่องใช้</w:t>
            </w:r>
          </w:p>
        </w:tc>
        <w:tc>
          <w:tcPr>
            <w:tcW w:w="241" w:type="dxa"/>
          </w:tcPr>
          <w:p w14:paraId="62977D9F" w14:textId="77777777" w:rsidR="005F75F6" w:rsidRPr="00422380" w:rsidRDefault="005F75F6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9" w:type="dxa"/>
          </w:tcPr>
          <w:p w14:paraId="68BB3039" w14:textId="77777777" w:rsidR="005F75F6" w:rsidRPr="00422380" w:rsidRDefault="005F75F6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55" w:type="dxa"/>
          </w:tcPr>
          <w:p w14:paraId="7035F763" w14:textId="77777777" w:rsidR="005F75F6" w:rsidRPr="00422380" w:rsidRDefault="005F75F6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nil"/>
            </w:tcBorders>
          </w:tcPr>
          <w:p w14:paraId="61607465" w14:textId="69701A08" w:rsidR="005F75F6" w:rsidRPr="00422380" w:rsidRDefault="005F75F6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4C5E2207" w14:textId="77777777" w:rsidR="005F75F6" w:rsidRPr="00422380" w:rsidRDefault="005F75F6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</w:tcPr>
          <w:p w14:paraId="524C507E" w14:textId="77777777" w:rsidR="005F75F6" w:rsidRPr="00422380" w:rsidRDefault="005F75F6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22380">
              <w:rPr>
                <w:rFonts w:ascii="Angsana New" w:hAnsi="Angsana New" w:hint="cs"/>
                <w:sz w:val="22"/>
                <w:szCs w:val="22"/>
                <w:cs/>
              </w:rPr>
              <w:t>ส่งเสริม</w:t>
            </w:r>
          </w:p>
        </w:tc>
        <w:tc>
          <w:tcPr>
            <w:tcW w:w="1406" w:type="dxa"/>
            <w:gridSpan w:val="3"/>
          </w:tcPr>
          <w:p w14:paraId="54B8C578" w14:textId="77777777" w:rsidR="005F75F6" w:rsidRPr="00422380" w:rsidRDefault="005F75F6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22380">
              <w:rPr>
                <w:rFonts w:ascii="Angsana New" w:hAnsi="Angsana New" w:hint="cs"/>
                <w:sz w:val="22"/>
                <w:szCs w:val="22"/>
                <w:cs/>
              </w:rPr>
              <w:t>ก่อสร้างและ</w:t>
            </w:r>
          </w:p>
        </w:tc>
        <w:tc>
          <w:tcPr>
            <w:tcW w:w="759" w:type="dxa"/>
          </w:tcPr>
          <w:p w14:paraId="4F7C6250" w14:textId="77777777" w:rsidR="005F75F6" w:rsidRPr="00422380" w:rsidRDefault="005F75F6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5F75F6" w:rsidRPr="00422380" w14:paraId="45F8D70E" w14:textId="77777777" w:rsidTr="002621C8">
        <w:trPr>
          <w:tblHeader/>
        </w:trPr>
        <w:tc>
          <w:tcPr>
            <w:tcW w:w="2430" w:type="dxa"/>
          </w:tcPr>
          <w:p w14:paraId="7CD12D09" w14:textId="77777777" w:rsidR="005F75F6" w:rsidRPr="00422380" w:rsidRDefault="005F75F6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720" w:type="dxa"/>
          </w:tcPr>
          <w:p w14:paraId="7FB9B8C3" w14:textId="77777777" w:rsidR="005F75F6" w:rsidRPr="004D23AC" w:rsidRDefault="005F75F6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D23AC">
              <w:rPr>
                <w:rFonts w:ascii="Angsana New" w:hAnsi="Angsana New" w:hint="cs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270" w:type="dxa"/>
          </w:tcPr>
          <w:p w14:paraId="12F212D8" w14:textId="77777777" w:rsidR="005F75F6" w:rsidRPr="004D23AC" w:rsidRDefault="005F75F6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6BC9A1A3" w14:textId="59896DC8" w:rsidR="005F75F6" w:rsidRPr="004D23AC" w:rsidRDefault="005F75F6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D23AC">
              <w:rPr>
                <w:rFonts w:ascii="Angsana New" w:hAnsi="Angsana New" w:hint="cs"/>
                <w:sz w:val="22"/>
                <w:szCs w:val="22"/>
                <w:cs/>
              </w:rPr>
              <w:t>ตีราคาเพิ่ม</w:t>
            </w:r>
            <w:r w:rsidR="002621C8" w:rsidRPr="004D23AC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="00CD7972" w:rsidRPr="004D23AC">
              <w:rPr>
                <w:rFonts w:ascii="Angsana New" w:hAnsi="Angsana New" w:hint="cs"/>
                <w:sz w:val="22"/>
                <w:szCs w:val="22"/>
                <w:cs/>
              </w:rPr>
              <w:t>(ลด)</w:t>
            </w:r>
          </w:p>
        </w:tc>
        <w:tc>
          <w:tcPr>
            <w:tcW w:w="270" w:type="dxa"/>
          </w:tcPr>
          <w:p w14:paraId="314ADAC2" w14:textId="77777777" w:rsidR="005F75F6" w:rsidRPr="004D23AC" w:rsidRDefault="005F75F6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</w:tcPr>
          <w:p w14:paraId="1FB717B9" w14:textId="77777777" w:rsidR="005F75F6" w:rsidRPr="004D23AC" w:rsidRDefault="005F75F6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D23AC">
              <w:rPr>
                <w:rFonts w:ascii="Angsana New" w:hAnsi="Angsana New" w:hint="cs"/>
                <w:sz w:val="22"/>
                <w:szCs w:val="22"/>
                <w:cs/>
              </w:rPr>
              <w:t>รวม</w:t>
            </w:r>
          </w:p>
        </w:tc>
        <w:tc>
          <w:tcPr>
            <w:tcW w:w="270" w:type="dxa"/>
          </w:tcPr>
          <w:p w14:paraId="4E15E67A" w14:textId="77777777" w:rsidR="005F75F6" w:rsidRPr="004D23AC" w:rsidRDefault="005F75F6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0" w:type="dxa"/>
          </w:tcPr>
          <w:p w14:paraId="3937C118" w14:textId="77777777" w:rsidR="005F75F6" w:rsidRPr="004D23AC" w:rsidRDefault="005F75F6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D23AC">
              <w:rPr>
                <w:rFonts w:ascii="Angsana New" w:hAnsi="Angsana New" w:hint="cs"/>
                <w:sz w:val="22"/>
                <w:szCs w:val="22"/>
                <w:cs/>
              </w:rPr>
              <w:t>ที่ดิน</w:t>
            </w:r>
          </w:p>
        </w:tc>
        <w:tc>
          <w:tcPr>
            <w:tcW w:w="270" w:type="dxa"/>
          </w:tcPr>
          <w:p w14:paraId="2AF78957" w14:textId="77777777" w:rsidR="005F75F6" w:rsidRPr="00422380" w:rsidRDefault="005F75F6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755C9D5A" w14:textId="77777777" w:rsidR="005F75F6" w:rsidRPr="00422380" w:rsidRDefault="005F75F6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22380">
              <w:rPr>
                <w:rFonts w:ascii="Angsana New" w:hAnsi="Angsana New" w:hint="cs"/>
                <w:sz w:val="22"/>
                <w:szCs w:val="22"/>
                <w:cs/>
              </w:rPr>
              <w:t>อาคารเช่า</w:t>
            </w:r>
          </w:p>
        </w:tc>
        <w:tc>
          <w:tcPr>
            <w:tcW w:w="270" w:type="dxa"/>
          </w:tcPr>
          <w:p w14:paraId="7D0D8239" w14:textId="77777777" w:rsidR="005F75F6" w:rsidRPr="00422380" w:rsidRDefault="005F75F6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0A49C0B8" w14:textId="77777777" w:rsidR="005F75F6" w:rsidRPr="00422380" w:rsidRDefault="005F75F6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22380">
              <w:rPr>
                <w:rFonts w:ascii="Angsana New" w:hAnsi="Angsana New" w:hint="cs"/>
                <w:sz w:val="22"/>
                <w:szCs w:val="22"/>
                <w:cs/>
              </w:rPr>
              <w:t>และอุปกรณ์</w:t>
            </w:r>
          </w:p>
        </w:tc>
        <w:tc>
          <w:tcPr>
            <w:tcW w:w="236" w:type="dxa"/>
          </w:tcPr>
          <w:p w14:paraId="4A72F7A2" w14:textId="77777777" w:rsidR="005F75F6" w:rsidRPr="00422380" w:rsidRDefault="005F75F6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4" w:type="dxa"/>
          </w:tcPr>
          <w:p w14:paraId="3792E2CF" w14:textId="77777777" w:rsidR="005F75F6" w:rsidRPr="00422380" w:rsidRDefault="005F75F6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22380">
              <w:rPr>
                <w:rFonts w:ascii="Angsana New" w:hAnsi="Angsana New" w:hint="cs"/>
                <w:sz w:val="22"/>
                <w:szCs w:val="22"/>
                <w:cs/>
              </w:rPr>
              <w:t>สำนักงาน</w:t>
            </w:r>
          </w:p>
        </w:tc>
        <w:tc>
          <w:tcPr>
            <w:tcW w:w="241" w:type="dxa"/>
          </w:tcPr>
          <w:p w14:paraId="1913FAB0" w14:textId="77777777" w:rsidR="005F75F6" w:rsidRPr="00422380" w:rsidRDefault="005F75F6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9" w:type="dxa"/>
            <w:tcBorders>
              <w:top w:val="nil"/>
            </w:tcBorders>
          </w:tcPr>
          <w:p w14:paraId="2E850376" w14:textId="77777777" w:rsidR="005F75F6" w:rsidRPr="00422380" w:rsidRDefault="005F75F6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22380">
              <w:rPr>
                <w:rFonts w:ascii="Angsana New" w:hAnsi="Angsana New" w:hint="cs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355" w:type="dxa"/>
            <w:tcBorders>
              <w:top w:val="nil"/>
            </w:tcBorders>
          </w:tcPr>
          <w:p w14:paraId="3FE29152" w14:textId="77777777" w:rsidR="005F75F6" w:rsidRPr="00422380" w:rsidRDefault="005F75F6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</w:tcBorders>
          </w:tcPr>
          <w:p w14:paraId="71EDCD41" w14:textId="5E07B9CF" w:rsidR="005F75F6" w:rsidRPr="00422380" w:rsidRDefault="009C4DC1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22380">
              <w:rPr>
                <w:rFonts w:ascii="Angsana New" w:hAnsi="Angsana New"/>
                <w:sz w:val="22"/>
                <w:szCs w:val="22"/>
                <w:cs/>
              </w:rPr>
              <w:t>ภาชนะบรรจุ</w:t>
            </w:r>
          </w:p>
        </w:tc>
        <w:tc>
          <w:tcPr>
            <w:tcW w:w="270" w:type="dxa"/>
          </w:tcPr>
          <w:p w14:paraId="4AE827FB" w14:textId="77777777" w:rsidR="005F75F6" w:rsidRPr="00422380" w:rsidRDefault="005F75F6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</w:tcPr>
          <w:p w14:paraId="47529B47" w14:textId="77777777" w:rsidR="005F75F6" w:rsidRPr="00422380" w:rsidRDefault="005F75F6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22380">
              <w:rPr>
                <w:rFonts w:ascii="Angsana New" w:hAnsi="Angsana New" w:hint="cs"/>
                <w:sz w:val="22"/>
                <w:szCs w:val="22"/>
                <w:cs/>
              </w:rPr>
              <w:t>การขาย</w:t>
            </w:r>
          </w:p>
        </w:tc>
        <w:tc>
          <w:tcPr>
            <w:tcW w:w="270" w:type="dxa"/>
          </w:tcPr>
          <w:p w14:paraId="471BDD7E" w14:textId="77777777" w:rsidR="005F75F6" w:rsidRPr="00422380" w:rsidRDefault="005F75F6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130CF76E" w14:textId="77777777" w:rsidR="005F75F6" w:rsidRPr="00422380" w:rsidRDefault="005F75F6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22380">
              <w:rPr>
                <w:rFonts w:ascii="Angsana New" w:hAnsi="Angsana New" w:hint="cs"/>
                <w:sz w:val="22"/>
                <w:szCs w:val="22"/>
                <w:cs/>
              </w:rPr>
              <w:t>ติดตั้ง</w:t>
            </w:r>
          </w:p>
        </w:tc>
        <w:tc>
          <w:tcPr>
            <w:tcW w:w="236" w:type="dxa"/>
          </w:tcPr>
          <w:p w14:paraId="737CE377" w14:textId="77777777" w:rsidR="005F75F6" w:rsidRPr="00422380" w:rsidRDefault="005F75F6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9" w:type="dxa"/>
          </w:tcPr>
          <w:p w14:paraId="192F4864" w14:textId="77777777" w:rsidR="005F75F6" w:rsidRPr="00422380" w:rsidRDefault="005F75F6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22380">
              <w:rPr>
                <w:rFonts w:ascii="Angsana New" w:hAnsi="Angsana New" w:hint="cs"/>
                <w:sz w:val="22"/>
                <w:szCs w:val="22"/>
                <w:cs/>
              </w:rPr>
              <w:t>รวม</w:t>
            </w:r>
          </w:p>
        </w:tc>
      </w:tr>
      <w:tr w:rsidR="005F75F6" w:rsidRPr="00422380" w14:paraId="027140AD" w14:textId="77777777" w:rsidTr="00893AC7">
        <w:tc>
          <w:tcPr>
            <w:tcW w:w="2430" w:type="dxa"/>
          </w:tcPr>
          <w:p w14:paraId="765F0CCC" w14:textId="77777777" w:rsidR="005F75F6" w:rsidRPr="00422380" w:rsidRDefault="005F75F6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2690" w:type="dxa"/>
            <w:gridSpan w:val="23"/>
          </w:tcPr>
          <w:p w14:paraId="377AF0B6" w14:textId="77777777" w:rsidR="005F75F6" w:rsidRPr="00422380" w:rsidRDefault="005F75F6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i/>
                <w:iCs/>
                <w:sz w:val="22"/>
                <w:szCs w:val="22"/>
              </w:rPr>
            </w:pPr>
            <w:r w:rsidRPr="00422380">
              <w:rPr>
                <w:rFonts w:ascii="Angsana New" w:hAnsi="Angsana New"/>
                <w:i/>
                <w:iCs/>
                <w:sz w:val="22"/>
                <w:szCs w:val="22"/>
                <w:cs/>
              </w:rPr>
              <w:t>(</w:t>
            </w:r>
            <w:r w:rsidRPr="00422380">
              <w:rPr>
                <w:rFonts w:ascii="Angsana New" w:hAnsi="Angsana New" w:hint="cs"/>
                <w:i/>
                <w:iCs/>
                <w:sz w:val="22"/>
                <w:szCs w:val="22"/>
                <w:cs/>
              </w:rPr>
              <w:t>พันบาท)</w:t>
            </w:r>
          </w:p>
        </w:tc>
      </w:tr>
      <w:tr w:rsidR="005F75F6" w:rsidRPr="00422380" w14:paraId="034F4743" w14:textId="77777777" w:rsidTr="002621C8">
        <w:tc>
          <w:tcPr>
            <w:tcW w:w="2430" w:type="dxa"/>
          </w:tcPr>
          <w:p w14:paraId="4DCAD60F" w14:textId="77777777" w:rsidR="005F75F6" w:rsidRPr="00422380" w:rsidRDefault="005F75F6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  <w:r w:rsidRPr="00422380"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  <w:t>ราคาทุน / ราคาประเมินใหม่</w:t>
            </w:r>
          </w:p>
        </w:tc>
        <w:tc>
          <w:tcPr>
            <w:tcW w:w="720" w:type="dxa"/>
          </w:tcPr>
          <w:p w14:paraId="7982D38A" w14:textId="77777777" w:rsidR="005F75F6" w:rsidRPr="00422380" w:rsidRDefault="005F75F6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2AFA6107" w14:textId="77777777" w:rsidR="005F75F6" w:rsidRPr="00422380" w:rsidRDefault="005F75F6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626901D0" w14:textId="77777777" w:rsidR="005F75F6" w:rsidRPr="00422380" w:rsidRDefault="005F75F6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71777235" w14:textId="77777777" w:rsidR="005F75F6" w:rsidRPr="00422380" w:rsidRDefault="005F75F6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</w:tcPr>
          <w:p w14:paraId="0E655FCE" w14:textId="77777777" w:rsidR="005F75F6" w:rsidRPr="00422380" w:rsidRDefault="005F75F6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621921BF" w14:textId="77777777" w:rsidR="005F75F6" w:rsidRPr="00422380" w:rsidRDefault="005F75F6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20" w:lineRule="exact"/>
              <w:ind w:lef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0" w:type="dxa"/>
          </w:tcPr>
          <w:p w14:paraId="79309A43" w14:textId="77777777" w:rsidR="005F75F6" w:rsidRPr="00422380" w:rsidRDefault="005F75F6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20" w:lineRule="exact"/>
              <w:ind w:lef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589B0289" w14:textId="77777777" w:rsidR="005F75F6" w:rsidRPr="00422380" w:rsidRDefault="005F75F6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20" w:lineRule="exact"/>
              <w:ind w:lef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4DBD27E5" w14:textId="77777777" w:rsidR="005F75F6" w:rsidRPr="00422380" w:rsidRDefault="005F75F6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20" w:lineRule="exact"/>
              <w:ind w:lef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6CB06C22" w14:textId="77777777" w:rsidR="005F75F6" w:rsidRPr="00422380" w:rsidRDefault="005F75F6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20" w:lineRule="exact"/>
              <w:ind w:lef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47313C6D" w14:textId="77777777" w:rsidR="005F75F6" w:rsidRPr="00422380" w:rsidRDefault="005F75F6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20" w:lineRule="exact"/>
              <w:ind w:lef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46E806FA" w14:textId="77777777" w:rsidR="005F75F6" w:rsidRPr="00422380" w:rsidRDefault="005F75F6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20" w:lineRule="exact"/>
              <w:ind w:lef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4" w:type="dxa"/>
          </w:tcPr>
          <w:p w14:paraId="4E607571" w14:textId="77777777" w:rsidR="005F75F6" w:rsidRPr="00422380" w:rsidRDefault="005F75F6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20" w:lineRule="exact"/>
              <w:ind w:lef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1" w:type="dxa"/>
          </w:tcPr>
          <w:p w14:paraId="65865AF9" w14:textId="77777777" w:rsidR="005F75F6" w:rsidRPr="00422380" w:rsidRDefault="005F75F6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20" w:lineRule="exact"/>
              <w:ind w:lef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9" w:type="dxa"/>
          </w:tcPr>
          <w:p w14:paraId="6E5CE403" w14:textId="77777777" w:rsidR="005F75F6" w:rsidRPr="00422380" w:rsidRDefault="005F75F6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20" w:lineRule="exact"/>
              <w:ind w:lef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55" w:type="dxa"/>
          </w:tcPr>
          <w:p w14:paraId="7CA433F5" w14:textId="77777777" w:rsidR="005F75F6" w:rsidRPr="00422380" w:rsidRDefault="005F75F6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20" w:lineRule="exact"/>
              <w:ind w:lef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426A3B5C" w14:textId="77777777" w:rsidR="005F75F6" w:rsidRPr="00422380" w:rsidRDefault="005F75F6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20" w:lineRule="exact"/>
              <w:ind w:lef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00740DEB" w14:textId="77777777" w:rsidR="005F75F6" w:rsidRPr="00422380" w:rsidRDefault="005F75F6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20" w:lineRule="exact"/>
              <w:ind w:lef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</w:tcPr>
          <w:p w14:paraId="7F46AD82" w14:textId="77777777" w:rsidR="005F75F6" w:rsidRPr="00422380" w:rsidRDefault="005F75F6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557B5CD2" w14:textId="77777777" w:rsidR="005F75F6" w:rsidRPr="00422380" w:rsidRDefault="005F75F6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78A4CEC2" w14:textId="77777777" w:rsidR="005F75F6" w:rsidRPr="00422380" w:rsidRDefault="005F75F6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659CECF3" w14:textId="77777777" w:rsidR="005F75F6" w:rsidRPr="00422380" w:rsidRDefault="005F75F6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9" w:type="dxa"/>
          </w:tcPr>
          <w:p w14:paraId="503B0583" w14:textId="77777777" w:rsidR="005F75F6" w:rsidRPr="00422380" w:rsidRDefault="005F75F6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085833" w:rsidRPr="00422380" w14:paraId="0CEF62C6" w14:textId="77777777" w:rsidTr="002621C8">
        <w:trPr>
          <w:trHeight w:val="245"/>
        </w:trPr>
        <w:tc>
          <w:tcPr>
            <w:tcW w:w="2430" w:type="dxa"/>
          </w:tcPr>
          <w:p w14:paraId="136D928F" w14:textId="06B84AEE" w:rsidR="00085833" w:rsidRPr="00422380" w:rsidRDefault="00085833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="Angsana New" w:hAnsi="Angsana New"/>
                <w:sz w:val="22"/>
                <w:szCs w:val="22"/>
              </w:rPr>
            </w:pPr>
            <w:r w:rsidRPr="00422380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422380">
              <w:rPr>
                <w:rFonts w:ascii="Angsana New" w:hAnsi="Angsana New"/>
                <w:sz w:val="22"/>
                <w:szCs w:val="22"/>
              </w:rPr>
              <w:t>1</w:t>
            </w:r>
            <w:r w:rsidRPr="00422380">
              <w:rPr>
                <w:rFonts w:ascii="Angsana New" w:hAnsi="Angsana New"/>
                <w:sz w:val="22"/>
                <w:szCs w:val="22"/>
                <w:cs/>
              </w:rPr>
              <w:t xml:space="preserve"> มกราคม </w:t>
            </w:r>
            <w:r w:rsidRPr="00422380"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6D9C3AC9" w14:textId="101C88D0" w:rsidR="00085833" w:rsidRPr="00422380" w:rsidRDefault="00085833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422380">
              <w:rPr>
                <w:rFonts w:ascii="Angsana New" w:hAnsi="Angsana New"/>
                <w:sz w:val="22"/>
                <w:szCs w:val="22"/>
              </w:rPr>
              <w:t>231,952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D8822C3" w14:textId="77777777" w:rsidR="00085833" w:rsidRPr="00422380" w:rsidRDefault="00085833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0AAA627E" w14:textId="2B65C220" w:rsidR="00085833" w:rsidRPr="00422380" w:rsidRDefault="00085833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422380">
              <w:rPr>
                <w:rFonts w:ascii="Angsana New" w:hAnsi="Angsana New"/>
                <w:sz w:val="22"/>
                <w:szCs w:val="22"/>
              </w:rPr>
              <w:t>1,865,956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5913279" w14:textId="77777777" w:rsidR="00085833" w:rsidRPr="00422380" w:rsidRDefault="00085833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6E4A165C" w14:textId="7F1F55AB" w:rsidR="00085833" w:rsidRPr="00422380" w:rsidRDefault="00085833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422380">
              <w:rPr>
                <w:rFonts w:ascii="Angsana New" w:hAnsi="Angsana New"/>
                <w:sz w:val="22"/>
                <w:szCs w:val="22"/>
              </w:rPr>
              <w:t>2,097,908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B48AF6D" w14:textId="77777777" w:rsidR="00085833" w:rsidRPr="00422380" w:rsidRDefault="00085833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0" w:type="dxa"/>
            <w:tcBorders>
              <w:top w:val="nil"/>
              <w:bottom w:val="nil"/>
            </w:tcBorders>
          </w:tcPr>
          <w:p w14:paraId="1E7EA092" w14:textId="0EE32E6C" w:rsidR="00085833" w:rsidRPr="00422380" w:rsidRDefault="00085833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  <w:r w:rsidRPr="00422380">
              <w:rPr>
                <w:rFonts w:ascii="Angsana New" w:hAnsi="Angsana New"/>
                <w:sz w:val="22"/>
                <w:szCs w:val="22"/>
              </w:rPr>
              <w:t>93,372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AE2CED0" w14:textId="77777777" w:rsidR="00085833" w:rsidRPr="00422380" w:rsidRDefault="00085833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6A24F03B" w14:textId="79E34BA6" w:rsidR="00085833" w:rsidRPr="00422380" w:rsidRDefault="00085833" w:rsidP="0068193F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2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  <w:r w:rsidRPr="00422380">
              <w:rPr>
                <w:rFonts w:ascii="Angsana New" w:hAnsi="Angsana New"/>
                <w:sz w:val="22"/>
                <w:szCs w:val="22"/>
              </w:rPr>
              <w:t>1,094,284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620EC37" w14:textId="77777777" w:rsidR="00085833" w:rsidRPr="00422380" w:rsidRDefault="00085833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5812B938" w14:textId="0B626DB9" w:rsidR="00085833" w:rsidRPr="00422380" w:rsidRDefault="00085833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  <w:r w:rsidRPr="00422380">
              <w:rPr>
                <w:rFonts w:ascii="Angsana New" w:hAnsi="Angsana New"/>
                <w:sz w:val="22"/>
                <w:szCs w:val="22"/>
              </w:rPr>
              <w:t>1,436,050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61587EDF" w14:textId="77777777" w:rsidR="00085833" w:rsidRPr="00422380" w:rsidRDefault="00085833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4" w:type="dxa"/>
            <w:tcBorders>
              <w:top w:val="nil"/>
              <w:bottom w:val="nil"/>
            </w:tcBorders>
          </w:tcPr>
          <w:p w14:paraId="1B080F93" w14:textId="65E9C464" w:rsidR="00085833" w:rsidRPr="00422380" w:rsidRDefault="00085833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422380">
              <w:rPr>
                <w:rFonts w:ascii="Angsana New" w:hAnsi="Angsana New"/>
                <w:sz w:val="22"/>
                <w:szCs w:val="22"/>
              </w:rPr>
              <w:t>818,561</w:t>
            </w:r>
          </w:p>
        </w:tc>
        <w:tc>
          <w:tcPr>
            <w:tcW w:w="241" w:type="dxa"/>
            <w:tcBorders>
              <w:top w:val="nil"/>
              <w:bottom w:val="nil"/>
            </w:tcBorders>
          </w:tcPr>
          <w:p w14:paraId="1F4A36B9" w14:textId="77777777" w:rsidR="00085833" w:rsidRPr="00422380" w:rsidRDefault="00085833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9" w:type="dxa"/>
            <w:tcBorders>
              <w:top w:val="nil"/>
              <w:bottom w:val="nil"/>
            </w:tcBorders>
          </w:tcPr>
          <w:p w14:paraId="7D221325" w14:textId="708B533E" w:rsidR="00085833" w:rsidRPr="00422380" w:rsidRDefault="00085833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422380">
              <w:rPr>
                <w:rFonts w:ascii="Angsana New" w:hAnsi="Angsana New"/>
                <w:sz w:val="22"/>
                <w:szCs w:val="22"/>
              </w:rPr>
              <w:t>564,253</w:t>
            </w:r>
          </w:p>
        </w:tc>
        <w:tc>
          <w:tcPr>
            <w:tcW w:w="355" w:type="dxa"/>
            <w:tcBorders>
              <w:top w:val="nil"/>
              <w:bottom w:val="nil"/>
            </w:tcBorders>
          </w:tcPr>
          <w:p w14:paraId="1F457EA2" w14:textId="77777777" w:rsidR="00085833" w:rsidRPr="00422380" w:rsidRDefault="00085833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4817E0FF" w14:textId="648D44E9" w:rsidR="00085833" w:rsidRPr="00422380" w:rsidRDefault="00085833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  <w:r w:rsidRPr="00422380">
              <w:rPr>
                <w:rFonts w:ascii="Angsana New" w:hAnsi="Angsana New"/>
                <w:sz w:val="22"/>
                <w:szCs w:val="22"/>
              </w:rPr>
              <w:t>13,908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71F6FCD" w14:textId="77777777" w:rsidR="00085833" w:rsidRPr="00422380" w:rsidRDefault="00085833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6C10EB27" w14:textId="0D4E179C" w:rsidR="00085833" w:rsidRPr="00422380" w:rsidRDefault="00085833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422380">
              <w:rPr>
                <w:rFonts w:ascii="Angsana New" w:hAnsi="Angsana New"/>
                <w:sz w:val="22"/>
                <w:szCs w:val="22"/>
              </w:rPr>
              <w:t>490,723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01A35A5" w14:textId="77777777" w:rsidR="00085833" w:rsidRPr="00422380" w:rsidRDefault="00085833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6888EC28" w14:textId="14E6B12D" w:rsidR="00085833" w:rsidRPr="00422380" w:rsidRDefault="00085833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  <w:r w:rsidRPr="00422380">
              <w:rPr>
                <w:rFonts w:ascii="Angsana New" w:hAnsi="Angsana New"/>
                <w:sz w:val="22"/>
                <w:szCs w:val="22"/>
              </w:rPr>
              <w:t>538,067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67D8A5FA" w14:textId="77777777" w:rsidR="00085833" w:rsidRPr="00422380" w:rsidRDefault="00085833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9" w:type="dxa"/>
            <w:tcBorders>
              <w:top w:val="nil"/>
              <w:bottom w:val="nil"/>
            </w:tcBorders>
          </w:tcPr>
          <w:p w14:paraId="7D6453CA" w14:textId="202BEFA8" w:rsidR="00085833" w:rsidRPr="00422380" w:rsidRDefault="00085833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422380">
              <w:rPr>
                <w:rFonts w:ascii="Angsana New" w:hAnsi="Angsana New"/>
                <w:sz w:val="22"/>
                <w:szCs w:val="22"/>
              </w:rPr>
              <w:t>7,147,126</w:t>
            </w:r>
          </w:p>
        </w:tc>
      </w:tr>
      <w:tr w:rsidR="00085833" w:rsidRPr="00422380" w14:paraId="5B018748" w14:textId="77777777" w:rsidTr="002621C8">
        <w:tc>
          <w:tcPr>
            <w:tcW w:w="2430" w:type="dxa"/>
          </w:tcPr>
          <w:p w14:paraId="56ACF91B" w14:textId="77777777" w:rsidR="00085833" w:rsidRPr="00422380" w:rsidRDefault="00085833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="Angsana New" w:hAnsi="Angsana New"/>
                <w:sz w:val="22"/>
                <w:szCs w:val="22"/>
                <w:cs/>
              </w:rPr>
            </w:pPr>
            <w:r w:rsidRPr="00422380">
              <w:rPr>
                <w:rFonts w:asciiTheme="majorBidi" w:hAnsiTheme="majorBidi" w:cstheme="majorBidi" w:hint="cs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44DD5CF8" w14:textId="1F165A39" w:rsidR="00085833" w:rsidRPr="00422380" w:rsidRDefault="00085833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1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2238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B447FF7" w14:textId="77777777" w:rsidR="00085833" w:rsidRPr="00422380" w:rsidRDefault="00085833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0DEE19D3" w14:textId="66E544FB" w:rsidR="00085833" w:rsidRPr="00422380" w:rsidRDefault="00085833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2238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2616722" w14:textId="77777777" w:rsidR="00085833" w:rsidRPr="00422380" w:rsidRDefault="00085833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6DBE2EA8" w14:textId="472A252E" w:rsidR="00085833" w:rsidRPr="00422380" w:rsidRDefault="00A16501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4"/>
                <w:tab w:val="left" w:pos="344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22380">
              <w:rPr>
                <w:rFonts w:ascii="Angsana New" w:hAnsi="Angsana New"/>
                <w:sz w:val="22"/>
                <w:szCs w:val="22"/>
              </w:rPr>
              <w:t xml:space="preserve">  </w:t>
            </w:r>
            <w:r w:rsidR="00085833" w:rsidRPr="0042238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410E2CA" w14:textId="77777777" w:rsidR="00085833" w:rsidRPr="00422380" w:rsidRDefault="00085833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0" w:type="dxa"/>
            <w:tcBorders>
              <w:top w:val="nil"/>
              <w:bottom w:val="nil"/>
            </w:tcBorders>
          </w:tcPr>
          <w:p w14:paraId="06D91E40" w14:textId="6F23252B" w:rsidR="00085833" w:rsidRPr="00422380" w:rsidRDefault="00A16501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  <w:tab w:val="left" w:pos="51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22380">
              <w:rPr>
                <w:rFonts w:ascii="Angsana New" w:hAnsi="Angsana New"/>
                <w:sz w:val="22"/>
                <w:szCs w:val="22"/>
              </w:rPr>
              <w:t xml:space="preserve">   </w:t>
            </w:r>
            <w:r w:rsidR="00085833" w:rsidRPr="0042238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26A3FEF" w14:textId="77777777" w:rsidR="00085833" w:rsidRPr="00422380" w:rsidRDefault="00085833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5123A6FD" w14:textId="2CD626EE" w:rsidR="00085833" w:rsidRPr="00422380" w:rsidRDefault="00085833" w:rsidP="0068193F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2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  <w:r w:rsidRPr="00422380">
              <w:rPr>
                <w:rFonts w:ascii="Angsana New" w:hAnsi="Angsana New"/>
                <w:sz w:val="22"/>
                <w:szCs w:val="22"/>
              </w:rPr>
              <w:t>1,511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FCA18B7" w14:textId="77777777" w:rsidR="00085833" w:rsidRPr="00422380" w:rsidRDefault="00085833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67231864" w14:textId="54F12530" w:rsidR="00085833" w:rsidRPr="00422380" w:rsidRDefault="00085833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422380">
              <w:rPr>
                <w:rFonts w:ascii="Angsana New" w:hAnsi="Angsana New"/>
                <w:sz w:val="22"/>
                <w:szCs w:val="22"/>
              </w:rPr>
              <w:t>4,080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486BB475" w14:textId="77777777" w:rsidR="00085833" w:rsidRPr="00422380" w:rsidRDefault="00085833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4" w:type="dxa"/>
            <w:tcBorders>
              <w:top w:val="nil"/>
              <w:bottom w:val="nil"/>
            </w:tcBorders>
          </w:tcPr>
          <w:p w14:paraId="66F6B735" w14:textId="42926FF1" w:rsidR="00085833" w:rsidRPr="00422380" w:rsidRDefault="00085833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422380">
              <w:rPr>
                <w:rFonts w:ascii="Angsana New" w:hAnsi="Angsana New"/>
                <w:sz w:val="22"/>
                <w:szCs w:val="22"/>
              </w:rPr>
              <w:t>26,216</w:t>
            </w:r>
          </w:p>
        </w:tc>
        <w:tc>
          <w:tcPr>
            <w:tcW w:w="241" w:type="dxa"/>
            <w:tcBorders>
              <w:top w:val="nil"/>
              <w:bottom w:val="nil"/>
            </w:tcBorders>
          </w:tcPr>
          <w:p w14:paraId="21DF49C4" w14:textId="77777777" w:rsidR="00085833" w:rsidRPr="00422380" w:rsidRDefault="00085833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9" w:type="dxa"/>
            <w:tcBorders>
              <w:top w:val="nil"/>
              <w:bottom w:val="nil"/>
            </w:tcBorders>
          </w:tcPr>
          <w:p w14:paraId="0E1DB20F" w14:textId="73A6A28C" w:rsidR="00085833" w:rsidRPr="00422380" w:rsidRDefault="00085833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422380">
              <w:rPr>
                <w:rFonts w:ascii="Angsana New" w:hAnsi="Angsana New"/>
                <w:sz w:val="22"/>
                <w:szCs w:val="22"/>
              </w:rPr>
              <w:t>7,003</w:t>
            </w:r>
          </w:p>
        </w:tc>
        <w:tc>
          <w:tcPr>
            <w:tcW w:w="355" w:type="dxa"/>
            <w:tcBorders>
              <w:top w:val="nil"/>
              <w:bottom w:val="nil"/>
            </w:tcBorders>
          </w:tcPr>
          <w:p w14:paraId="2444925D" w14:textId="77777777" w:rsidR="00085833" w:rsidRPr="00422380" w:rsidRDefault="00085833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75AFB400" w14:textId="777EAE9D" w:rsidR="00085833" w:rsidRPr="00422380" w:rsidRDefault="00186FF2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22380">
              <w:rPr>
                <w:rFonts w:ascii="Angsana New" w:hAnsi="Angsana New"/>
                <w:sz w:val="22"/>
                <w:szCs w:val="22"/>
              </w:rPr>
              <w:t xml:space="preserve">  </w:t>
            </w:r>
            <w:r w:rsidR="00085833" w:rsidRPr="0042238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099695F" w14:textId="77777777" w:rsidR="00085833" w:rsidRPr="00422380" w:rsidRDefault="00085833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486C47A4" w14:textId="06A4DBBF" w:rsidR="00085833" w:rsidRPr="00422380" w:rsidRDefault="00085833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422380">
              <w:rPr>
                <w:rFonts w:ascii="Angsana New" w:hAnsi="Angsana New"/>
                <w:sz w:val="22"/>
                <w:szCs w:val="22"/>
              </w:rPr>
              <w:t>41,219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D05283B" w14:textId="77777777" w:rsidR="00085833" w:rsidRPr="00422380" w:rsidRDefault="00085833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49E54E7A" w14:textId="6F0B3AFA" w:rsidR="00085833" w:rsidRPr="00422380" w:rsidRDefault="00085833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  <w:r w:rsidRPr="00422380">
              <w:rPr>
                <w:rFonts w:ascii="Angsana New" w:hAnsi="Angsana New"/>
                <w:sz w:val="22"/>
                <w:szCs w:val="22"/>
              </w:rPr>
              <w:t>669,053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D007FA6" w14:textId="77777777" w:rsidR="00085833" w:rsidRPr="00422380" w:rsidRDefault="00085833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9" w:type="dxa"/>
            <w:tcBorders>
              <w:top w:val="nil"/>
              <w:bottom w:val="nil"/>
            </w:tcBorders>
          </w:tcPr>
          <w:p w14:paraId="172E01A3" w14:textId="3A05B90C" w:rsidR="00085833" w:rsidRPr="00422380" w:rsidRDefault="00085833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422380">
              <w:rPr>
                <w:rFonts w:ascii="Angsana New" w:hAnsi="Angsana New"/>
                <w:sz w:val="22"/>
                <w:szCs w:val="22"/>
              </w:rPr>
              <w:t>749,082</w:t>
            </w:r>
          </w:p>
        </w:tc>
      </w:tr>
      <w:tr w:rsidR="00085833" w:rsidRPr="00422380" w14:paraId="7B57F9CA" w14:textId="77777777" w:rsidTr="002621C8">
        <w:tc>
          <w:tcPr>
            <w:tcW w:w="2430" w:type="dxa"/>
          </w:tcPr>
          <w:p w14:paraId="64AFB06B" w14:textId="77777777" w:rsidR="00085833" w:rsidRPr="00422380" w:rsidRDefault="00085833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="Angsana New" w:hAnsi="Angsana New"/>
                <w:sz w:val="22"/>
                <w:szCs w:val="22"/>
                <w:cs/>
              </w:rPr>
            </w:pPr>
            <w:r w:rsidRPr="00422380">
              <w:rPr>
                <w:rFonts w:ascii="Angsana New" w:hAnsi="Angsana New" w:hint="cs"/>
                <w:sz w:val="22"/>
                <w:szCs w:val="22"/>
                <w:cs/>
              </w:rPr>
              <w:t>โอน</w:t>
            </w:r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430FDBDA" w14:textId="6AD068B0" w:rsidR="00085833" w:rsidRPr="00422380" w:rsidRDefault="00085833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422380">
              <w:rPr>
                <w:rFonts w:ascii="Angsana New" w:hAnsi="Angsana New"/>
                <w:sz w:val="22"/>
                <w:szCs w:val="22"/>
              </w:rPr>
              <w:t>15,937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2721203" w14:textId="77777777" w:rsidR="00085833" w:rsidRPr="00422380" w:rsidRDefault="00085833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7D29D26E" w14:textId="2265E646" w:rsidR="00085833" w:rsidRPr="00422380" w:rsidRDefault="00085833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2238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87AC1E4" w14:textId="77777777" w:rsidR="00085833" w:rsidRPr="00422380" w:rsidRDefault="00085833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286D3274" w14:textId="3D461C87" w:rsidR="00085833" w:rsidRPr="00422380" w:rsidRDefault="00085833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422380">
              <w:rPr>
                <w:rFonts w:ascii="Angsana New" w:hAnsi="Angsana New"/>
                <w:sz w:val="22"/>
                <w:szCs w:val="22"/>
              </w:rPr>
              <w:t>15,937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03551D4" w14:textId="77777777" w:rsidR="00085833" w:rsidRPr="00422380" w:rsidRDefault="00085833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0" w:type="dxa"/>
            <w:tcBorders>
              <w:top w:val="nil"/>
              <w:bottom w:val="nil"/>
            </w:tcBorders>
          </w:tcPr>
          <w:p w14:paraId="1890E2A6" w14:textId="21395768" w:rsidR="00085833" w:rsidRPr="00422380" w:rsidRDefault="00085833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422380">
              <w:rPr>
                <w:rFonts w:ascii="Angsana New" w:hAnsi="Angsana New"/>
                <w:sz w:val="22"/>
                <w:szCs w:val="22"/>
              </w:rPr>
              <w:t>2,340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953A95D" w14:textId="77777777" w:rsidR="00085833" w:rsidRPr="00422380" w:rsidRDefault="00085833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69951953" w14:textId="7D53940C" w:rsidR="00085833" w:rsidRPr="00422380" w:rsidRDefault="00085833" w:rsidP="0068193F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2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  <w:r w:rsidRPr="00422380">
              <w:rPr>
                <w:rFonts w:ascii="Angsana New" w:hAnsi="Angsana New"/>
                <w:sz w:val="22"/>
                <w:szCs w:val="22"/>
              </w:rPr>
              <w:t>389,745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7F96E8F" w14:textId="77777777" w:rsidR="00085833" w:rsidRPr="00422380" w:rsidRDefault="00085833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57133518" w14:textId="28F592C1" w:rsidR="00085833" w:rsidRPr="00422380" w:rsidRDefault="00085833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422380">
              <w:rPr>
                <w:rFonts w:ascii="Angsana New" w:hAnsi="Angsana New"/>
                <w:sz w:val="22"/>
                <w:szCs w:val="22"/>
              </w:rPr>
              <w:t>593,817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16E8CF0F" w14:textId="77777777" w:rsidR="00085833" w:rsidRPr="00422380" w:rsidRDefault="00085833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4" w:type="dxa"/>
            <w:tcBorders>
              <w:top w:val="nil"/>
              <w:bottom w:val="nil"/>
            </w:tcBorders>
          </w:tcPr>
          <w:p w14:paraId="7C5C3728" w14:textId="0C33637C" w:rsidR="00085833" w:rsidRPr="00422380" w:rsidRDefault="00085833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422380">
              <w:rPr>
                <w:rFonts w:ascii="Angsana New" w:hAnsi="Angsana New"/>
                <w:sz w:val="22"/>
                <w:szCs w:val="22"/>
              </w:rPr>
              <w:t>53,700</w:t>
            </w:r>
          </w:p>
        </w:tc>
        <w:tc>
          <w:tcPr>
            <w:tcW w:w="241" w:type="dxa"/>
            <w:tcBorders>
              <w:top w:val="nil"/>
              <w:bottom w:val="nil"/>
            </w:tcBorders>
          </w:tcPr>
          <w:p w14:paraId="78BCE905" w14:textId="77777777" w:rsidR="00085833" w:rsidRPr="00422380" w:rsidRDefault="00085833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9" w:type="dxa"/>
            <w:tcBorders>
              <w:top w:val="nil"/>
              <w:bottom w:val="nil"/>
            </w:tcBorders>
          </w:tcPr>
          <w:p w14:paraId="02446FD0" w14:textId="7D91F2D8" w:rsidR="00085833" w:rsidRPr="00422380" w:rsidRDefault="00085833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2238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355" w:type="dxa"/>
            <w:tcBorders>
              <w:top w:val="nil"/>
              <w:bottom w:val="nil"/>
            </w:tcBorders>
          </w:tcPr>
          <w:p w14:paraId="16822FF1" w14:textId="77777777" w:rsidR="00085833" w:rsidRPr="00422380" w:rsidRDefault="00085833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1B75FEEE" w14:textId="0F63D864" w:rsidR="00085833" w:rsidRPr="00422380" w:rsidRDefault="00085833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2238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8C1BACB" w14:textId="77777777" w:rsidR="00085833" w:rsidRPr="00422380" w:rsidRDefault="00085833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5B27B86A" w14:textId="47E50FAC" w:rsidR="00085833" w:rsidRPr="00422380" w:rsidRDefault="00085833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2238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DDA9CF7" w14:textId="77777777" w:rsidR="00085833" w:rsidRPr="00422380" w:rsidRDefault="00085833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66C47D21" w14:textId="72041D62" w:rsidR="00085833" w:rsidRPr="00422380" w:rsidRDefault="00085833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  <w:r w:rsidRPr="00422380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422380">
              <w:rPr>
                <w:rFonts w:ascii="Angsana New" w:hAnsi="Angsana New"/>
                <w:sz w:val="22"/>
                <w:szCs w:val="22"/>
              </w:rPr>
              <w:t>1,055,539</w:t>
            </w:r>
            <w:r w:rsidRPr="00422380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1B014D2E" w14:textId="77777777" w:rsidR="00085833" w:rsidRPr="00422380" w:rsidRDefault="00085833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9" w:type="dxa"/>
            <w:tcBorders>
              <w:top w:val="nil"/>
              <w:bottom w:val="nil"/>
            </w:tcBorders>
          </w:tcPr>
          <w:p w14:paraId="1BFAB0A9" w14:textId="217A300D" w:rsidR="00085833" w:rsidRPr="00422380" w:rsidRDefault="00034F6E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22380">
              <w:rPr>
                <w:rFonts w:ascii="Angsana New" w:hAnsi="Angsana New"/>
                <w:sz w:val="22"/>
                <w:szCs w:val="22"/>
              </w:rPr>
              <w:t xml:space="preserve">   </w:t>
            </w:r>
            <w:r w:rsidR="00085833" w:rsidRPr="00422380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085833" w:rsidRPr="00422380" w14:paraId="3D96BFA4" w14:textId="77777777" w:rsidTr="002621C8">
        <w:tc>
          <w:tcPr>
            <w:tcW w:w="2430" w:type="dxa"/>
          </w:tcPr>
          <w:p w14:paraId="49B34850" w14:textId="5C683497" w:rsidR="00085833" w:rsidRPr="00422380" w:rsidRDefault="00CD184C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="Angsana New" w:hAnsi="Angsana New"/>
                <w:sz w:val="22"/>
                <w:szCs w:val="22"/>
                <w:cs/>
              </w:rPr>
            </w:pPr>
            <w:r w:rsidRPr="00422380">
              <w:rPr>
                <w:rFonts w:ascii="Angsana New" w:hAnsi="Angsana New" w:hint="cs"/>
                <w:sz w:val="22"/>
                <w:szCs w:val="22"/>
                <w:cs/>
              </w:rPr>
              <w:t>โอนจากอสังหาริมทรัพย์เพื่อการลงทุน</w:t>
            </w:r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7DEA0D5C" w14:textId="2B717688" w:rsidR="00085833" w:rsidRPr="00422380" w:rsidRDefault="00085833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  <w:cs/>
              </w:rPr>
            </w:pPr>
            <w:r w:rsidRPr="00422380">
              <w:rPr>
                <w:rFonts w:ascii="Angsana New" w:hAnsi="Angsana New"/>
                <w:sz w:val="22"/>
                <w:szCs w:val="22"/>
              </w:rPr>
              <w:t>7,948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70F7CA2" w14:textId="77777777" w:rsidR="00085833" w:rsidRPr="00422380" w:rsidRDefault="00085833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482D1038" w14:textId="3ADD1281" w:rsidR="00085833" w:rsidRPr="00422380" w:rsidRDefault="00085833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2238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3D4051F" w14:textId="77777777" w:rsidR="00085833" w:rsidRPr="00422380" w:rsidRDefault="00085833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77D52264" w14:textId="4E1BA333" w:rsidR="00085833" w:rsidRPr="00422380" w:rsidRDefault="00085833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  <w:cs/>
              </w:rPr>
            </w:pPr>
            <w:r w:rsidRPr="00422380">
              <w:rPr>
                <w:rFonts w:ascii="Angsana New" w:hAnsi="Angsana New"/>
                <w:sz w:val="22"/>
                <w:szCs w:val="22"/>
              </w:rPr>
              <w:t>7,948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6955601" w14:textId="77777777" w:rsidR="00085833" w:rsidRPr="00422380" w:rsidRDefault="00085833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0" w:type="dxa"/>
            <w:tcBorders>
              <w:top w:val="nil"/>
              <w:bottom w:val="nil"/>
            </w:tcBorders>
          </w:tcPr>
          <w:p w14:paraId="6A1151FB" w14:textId="1550A82F" w:rsidR="00085833" w:rsidRPr="00422380" w:rsidRDefault="00085833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2238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583006C" w14:textId="77777777" w:rsidR="00085833" w:rsidRPr="00422380" w:rsidRDefault="00085833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7DB3FAD5" w14:textId="55DC9ADD" w:rsidR="00085833" w:rsidRPr="00422380" w:rsidRDefault="00186FF2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"/>
              </w:tabs>
              <w:spacing w:line="320" w:lineRule="exact"/>
              <w:ind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22380">
              <w:rPr>
                <w:rFonts w:ascii="Angsana New" w:hAnsi="Angsana New"/>
                <w:sz w:val="22"/>
                <w:szCs w:val="22"/>
              </w:rPr>
              <w:t xml:space="preserve">  </w:t>
            </w:r>
            <w:r w:rsidR="00085833" w:rsidRPr="0042238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CAAC825" w14:textId="77777777" w:rsidR="00085833" w:rsidRPr="00422380" w:rsidRDefault="00085833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3ECD1C91" w14:textId="7ED28CEB" w:rsidR="00085833" w:rsidRPr="00422380" w:rsidRDefault="00085833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320" w:lineRule="exact"/>
              <w:ind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2238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5DCDBA85" w14:textId="77777777" w:rsidR="00085833" w:rsidRPr="00422380" w:rsidRDefault="00085833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4" w:type="dxa"/>
            <w:tcBorders>
              <w:top w:val="nil"/>
              <w:bottom w:val="nil"/>
            </w:tcBorders>
          </w:tcPr>
          <w:p w14:paraId="387963F9" w14:textId="6E7512BF" w:rsidR="00085833" w:rsidRPr="00422380" w:rsidRDefault="00085833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2238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41" w:type="dxa"/>
            <w:tcBorders>
              <w:top w:val="nil"/>
              <w:bottom w:val="nil"/>
            </w:tcBorders>
          </w:tcPr>
          <w:p w14:paraId="23FD1143" w14:textId="77777777" w:rsidR="00085833" w:rsidRPr="00422380" w:rsidRDefault="00085833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9" w:type="dxa"/>
            <w:tcBorders>
              <w:top w:val="nil"/>
              <w:bottom w:val="nil"/>
            </w:tcBorders>
          </w:tcPr>
          <w:p w14:paraId="3E8C0DF5" w14:textId="1C5D2180" w:rsidR="00085833" w:rsidRPr="00422380" w:rsidRDefault="00085833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2238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355" w:type="dxa"/>
            <w:tcBorders>
              <w:top w:val="nil"/>
              <w:bottom w:val="nil"/>
            </w:tcBorders>
          </w:tcPr>
          <w:p w14:paraId="1E0048F2" w14:textId="77777777" w:rsidR="00085833" w:rsidRPr="00422380" w:rsidRDefault="00085833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0BFB36B2" w14:textId="2A666362" w:rsidR="00085833" w:rsidRPr="00422380" w:rsidRDefault="00186FF2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0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22380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085833" w:rsidRPr="0042238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F6E08C8" w14:textId="77777777" w:rsidR="00085833" w:rsidRPr="00422380" w:rsidRDefault="00085833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7B53AA62" w14:textId="57A5E31C" w:rsidR="00085833" w:rsidRPr="00422380" w:rsidRDefault="00085833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2238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3BC679D" w14:textId="77777777" w:rsidR="00085833" w:rsidRPr="00422380" w:rsidRDefault="00085833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7DDFCF2B" w14:textId="1206978B" w:rsidR="00085833" w:rsidRPr="00422380" w:rsidRDefault="00085833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right="-111"/>
              <w:rPr>
                <w:rFonts w:ascii="Angsana New" w:hAnsi="Angsana New"/>
                <w:sz w:val="22"/>
                <w:szCs w:val="22"/>
                <w:cs/>
              </w:rPr>
            </w:pPr>
            <w:r w:rsidRPr="00422380">
              <w:rPr>
                <w:rFonts w:ascii="Angsana New" w:hAnsi="Angsana New"/>
                <w:sz w:val="22"/>
                <w:szCs w:val="22"/>
              </w:rPr>
              <w:t>23,575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E1B9C5C" w14:textId="77777777" w:rsidR="00085833" w:rsidRPr="00422380" w:rsidRDefault="00085833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9" w:type="dxa"/>
            <w:tcBorders>
              <w:top w:val="nil"/>
              <w:bottom w:val="nil"/>
            </w:tcBorders>
          </w:tcPr>
          <w:p w14:paraId="544A3316" w14:textId="21F07854" w:rsidR="00085833" w:rsidRPr="00422380" w:rsidRDefault="00085833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  <w:cs/>
              </w:rPr>
            </w:pPr>
            <w:r w:rsidRPr="00422380">
              <w:rPr>
                <w:rFonts w:ascii="Angsana New" w:hAnsi="Angsana New"/>
                <w:sz w:val="22"/>
                <w:szCs w:val="22"/>
              </w:rPr>
              <w:t>31,523</w:t>
            </w:r>
          </w:p>
        </w:tc>
      </w:tr>
      <w:tr w:rsidR="00085833" w:rsidRPr="00422380" w14:paraId="2A84AF90" w14:textId="77777777" w:rsidTr="002621C8">
        <w:tc>
          <w:tcPr>
            <w:tcW w:w="2430" w:type="dxa"/>
          </w:tcPr>
          <w:p w14:paraId="7916B5A3" w14:textId="77777777" w:rsidR="00085833" w:rsidRPr="00422380" w:rsidRDefault="00085833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="Angsana New" w:hAnsi="Angsana New"/>
                <w:sz w:val="22"/>
                <w:szCs w:val="22"/>
                <w:cs/>
              </w:rPr>
            </w:pPr>
            <w:r w:rsidRPr="00422380">
              <w:rPr>
                <w:rFonts w:ascii="Angsana New" w:hAnsi="Angsana New"/>
                <w:sz w:val="22"/>
                <w:szCs w:val="22"/>
                <w:cs/>
              </w:rPr>
              <w:t>โอนจากสินทรัพย์สิทธิการใช้</w:t>
            </w:r>
          </w:p>
        </w:tc>
        <w:tc>
          <w:tcPr>
            <w:tcW w:w="720" w:type="dxa"/>
            <w:tcBorders>
              <w:bottom w:val="nil"/>
            </w:tcBorders>
          </w:tcPr>
          <w:p w14:paraId="774326C5" w14:textId="6DCEFA37" w:rsidR="00085833" w:rsidRPr="00422380" w:rsidRDefault="00085833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1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2238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66335DCF" w14:textId="77777777" w:rsidR="00085833" w:rsidRPr="00422380" w:rsidRDefault="00085833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bottom w:val="nil"/>
            </w:tcBorders>
          </w:tcPr>
          <w:p w14:paraId="5BA2ACFB" w14:textId="22170F39" w:rsidR="00085833" w:rsidRPr="00422380" w:rsidRDefault="00085833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2238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0AD310C6" w14:textId="77777777" w:rsidR="00085833" w:rsidRPr="00422380" w:rsidRDefault="00085833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tcBorders>
              <w:bottom w:val="nil"/>
            </w:tcBorders>
          </w:tcPr>
          <w:p w14:paraId="5E372B82" w14:textId="1874587A" w:rsidR="00085833" w:rsidRPr="00422380" w:rsidRDefault="00085833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2238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058D012F" w14:textId="77777777" w:rsidR="00085833" w:rsidRPr="00422380" w:rsidRDefault="00085833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0" w:type="dxa"/>
            <w:tcBorders>
              <w:bottom w:val="nil"/>
            </w:tcBorders>
          </w:tcPr>
          <w:p w14:paraId="0D730B38" w14:textId="4F58C6C6" w:rsidR="00085833" w:rsidRPr="00422380" w:rsidRDefault="00085833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2238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11821E17" w14:textId="77777777" w:rsidR="00085833" w:rsidRPr="00422380" w:rsidRDefault="00085833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47C91B6B" w14:textId="5004A5DF" w:rsidR="00085833" w:rsidRPr="00422380" w:rsidRDefault="00186FF2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"/>
              </w:tabs>
              <w:spacing w:line="320" w:lineRule="exact"/>
              <w:ind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22380">
              <w:rPr>
                <w:rFonts w:ascii="Angsana New" w:hAnsi="Angsana New"/>
                <w:sz w:val="22"/>
                <w:szCs w:val="22"/>
              </w:rPr>
              <w:t xml:space="preserve">  </w:t>
            </w:r>
            <w:r w:rsidR="00085833" w:rsidRPr="0042238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092DA128" w14:textId="77777777" w:rsidR="00085833" w:rsidRPr="00422380" w:rsidRDefault="00085833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nil"/>
            </w:tcBorders>
          </w:tcPr>
          <w:p w14:paraId="368C215F" w14:textId="11DB92F8" w:rsidR="00085833" w:rsidRPr="00422380" w:rsidRDefault="00085833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0"/>
              </w:tabs>
              <w:spacing w:line="320" w:lineRule="exact"/>
              <w:ind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2238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</w:tcPr>
          <w:p w14:paraId="38E908F0" w14:textId="77777777" w:rsidR="00085833" w:rsidRPr="00422380" w:rsidRDefault="00085833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4" w:type="dxa"/>
            <w:tcBorders>
              <w:bottom w:val="nil"/>
            </w:tcBorders>
          </w:tcPr>
          <w:p w14:paraId="5F08A758" w14:textId="6F82F1A0" w:rsidR="00085833" w:rsidRPr="00422380" w:rsidRDefault="00085833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2238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41" w:type="dxa"/>
            <w:tcBorders>
              <w:bottom w:val="nil"/>
            </w:tcBorders>
          </w:tcPr>
          <w:p w14:paraId="6A08B1BC" w14:textId="77777777" w:rsidR="00085833" w:rsidRPr="00422380" w:rsidRDefault="00085833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9" w:type="dxa"/>
            <w:tcBorders>
              <w:bottom w:val="nil"/>
            </w:tcBorders>
          </w:tcPr>
          <w:p w14:paraId="6A97602C" w14:textId="7AAE924C" w:rsidR="00085833" w:rsidRPr="00422380" w:rsidRDefault="00085833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422380">
              <w:rPr>
                <w:rFonts w:ascii="Angsana New" w:hAnsi="Angsana New"/>
                <w:sz w:val="22"/>
                <w:szCs w:val="22"/>
              </w:rPr>
              <w:t>38,368</w:t>
            </w:r>
          </w:p>
        </w:tc>
        <w:tc>
          <w:tcPr>
            <w:tcW w:w="355" w:type="dxa"/>
            <w:tcBorders>
              <w:bottom w:val="nil"/>
            </w:tcBorders>
          </w:tcPr>
          <w:p w14:paraId="4C5160E2" w14:textId="77777777" w:rsidR="00085833" w:rsidRPr="00422380" w:rsidRDefault="00085833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nil"/>
            </w:tcBorders>
          </w:tcPr>
          <w:p w14:paraId="68FEA354" w14:textId="344CB99E" w:rsidR="00085833" w:rsidRPr="00422380" w:rsidRDefault="00085833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3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2238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0BCCB692" w14:textId="77777777" w:rsidR="00085833" w:rsidRPr="00422380" w:rsidRDefault="00085833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tcBorders>
              <w:bottom w:val="nil"/>
            </w:tcBorders>
          </w:tcPr>
          <w:p w14:paraId="4784A57A" w14:textId="1F6DDF61" w:rsidR="00085833" w:rsidRPr="00422380" w:rsidRDefault="00085833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2238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46CD1A21" w14:textId="77777777" w:rsidR="00085833" w:rsidRPr="00422380" w:rsidRDefault="00085833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4570318A" w14:textId="2A916484" w:rsidR="00085833" w:rsidRPr="00422380" w:rsidRDefault="00085833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"/>
              </w:tabs>
              <w:spacing w:line="320" w:lineRule="exact"/>
              <w:ind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2238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</w:tcPr>
          <w:p w14:paraId="7C2954E5" w14:textId="77777777" w:rsidR="00085833" w:rsidRPr="00422380" w:rsidRDefault="00085833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9" w:type="dxa"/>
            <w:tcBorders>
              <w:bottom w:val="nil"/>
            </w:tcBorders>
          </w:tcPr>
          <w:p w14:paraId="58AAC642" w14:textId="2BA54CE7" w:rsidR="00085833" w:rsidRPr="00422380" w:rsidRDefault="00085833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422380">
              <w:rPr>
                <w:rFonts w:ascii="Angsana New" w:hAnsi="Angsana New"/>
                <w:sz w:val="22"/>
                <w:szCs w:val="22"/>
              </w:rPr>
              <w:t>38,368</w:t>
            </w:r>
          </w:p>
        </w:tc>
      </w:tr>
      <w:tr w:rsidR="00085833" w:rsidRPr="00422380" w14:paraId="087F29BF" w14:textId="77777777" w:rsidTr="002621C8">
        <w:tc>
          <w:tcPr>
            <w:tcW w:w="2430" w:type="dxa"/>
          </w:tcPr>
          <w:p w14:paraId="3F4FFC22" w14:textId="77777777" w:rsidR="00085833" w:rsidRPr="00422380" w:rsidRDefault="00085833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="Angsana New" w:hAnsi="Angsana New"/>
                <w:sz w:val="22"/>
                <w:szCs w:val="22"/>
                <w:cs/>
              </w:rPr>
            </w:pPr>
            <w:r w:rsidRPr="00422380">
              <w:rPr>
                <w:rFonts w:ascii="Angsana New" w:hAnsi="Angsana New" w:hint="cs"/>
                <w:sz w:val="22"/>
                <w:szCs w:val="22"/>
                <w:cs/>
              </w:rPr>
              <w:t>โอนไปสินทรัพย์ที่ถือไว้เพื่อขาย</w:t>
            </w:r>
          </w:p>
        </w:tc>
        <w:tc>
          <w:tcPr>
            <w:tcW w:w="720" w:type="dxa"/>
            <w:tcBorders>
              <w:bottom w:val="nil"/>
            </w:tcBorders>
          </w:tcPr>
          <w:p w14:paraId="7A886F80" w14:textId="091389DC" w:rsidR="00085833" w:rsidRPr="00422380" w:rsidRDefault="00085833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1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2238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5F2A88D2" w14:textId="77777777" w:rsidR="00085833" w:rsidRPr="00422380" w:rsidRDefault="00085833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bottom w:val="nil"/>
            </w:tcBorders>
          </w:tcPr>
          <w:p w14:paraId="7DCFBBEC" w14:textId="0512506C" w:rsidR="00085833" w:rsidRPr="00422380" w:rsidRDefault="00085833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2238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2569528F" w14:textId="77777777" w:rsidR="00085833" w:rsidRPr="00422380" w:rsidRDefault="00085833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tcBorders>
              <w:bottom w:val="nil"/>
            </w:tcBorders>
          </w:tcPr>
          <w:p w14:paraId="5490FB4F" w14:textId="6CFF54AB" w:rsidR="00085833" w:rsidRPr="00422380" w:rsidRDefault="00085833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2238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5905EADA" w14:textId="77777777" w:rsidR="00085833" w:rsidRPr="00422380" w:rsidRDefault="00085833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0" w:type="dxa"/>
            <w:tcBorders>
              <w:bottom w:val="nil"/>
            </w:tcBorders>
          </w:tcPr>
          <w:p w14:paraId="530F8F47" w14:textId="737B6B9F" w:rsidR="00085833" w:rsidRPr="00422380" w:rsidRDefault="00085833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2238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16F867B8" w14:textId="77777777" w:rsidR="00085833" w:rsidRPr="00422380" w:rsidRDefault="00085833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52AFB7EA" w14:textId="0F099133" w:rsidR="00085833" w:rsidRPr="00D558CE" w:rsidRDefault="00085833" w:rsidP="0068193F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2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  <w:r w:rsidRPr="00D558CE">
              <w:rPr>
                <w:rFonts w:ascii="Angsana New" w:hAnsi="Angsana New"/>
                <w:sz w:val="22"/>
                <w:szCs w:val="22"/>
              </w:rPr>
              <w:t>(9,551)</w:t>
            </w:r>
          </w:p>
        </w:tc>
        <w:tc>
          <w:tcPr>
            <w:tcW w:w="270" w:type="dxa"/>
            <w:tcBorders>
              <w:bottom w:val="nil"/>
            </w:tcBorders>
          </w:tcPr>
          <w:p w14:paraId="3A2F5D15" w14:textId="77777777" w:rsidR="00085833" w:rsidRPr="00D558CE" w:rsidRDefault="00085833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nil"/>
            </w:tcBorders>
          </w:tcPr>
          <w:p w14:paraId="4612B6A3" w14:textId="06864CB7" w:rsidR="00085833" w:rsidRPr="00D558CE" w:rsidRDefault="00085833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D558CE">
              <w:rPr>
                <w:rFonts w:ascii="Angsana New" w:hAnsi="Angsana New"/>
                <w:sz w:val="22"/>
                <w:szCs w:val="22"/>
              </w:rPr>
              <w:t>(4,267)</w:t>
            </w:r>
          </w:p>
        </w:tc>
        <w:tc>
          <w:tcPr>
            <w:tcW w:w="236" w:type="dxa"/>
            <w:tcBorders>
              <w:bottom w:val="nil"/>
            </w:tcBorders>
          </w:tcPr>
          <w:p w14:paraId="56F5540B" w14:textId="77777777" w:rsidR="00085833" w:rsidRPr="00D558CE" w:rsidRDefault="00085833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4" w:type="dxa"/>
            <w:tcBorders>
              <w:bottom w:val="nil"/>
            </w:tcBorders>
          </w:tcPr>
          <w:p w14:paraId="1CA6191E" w14:textId="699898E5" w:rsidR="00085833" w:rsidRPr="00D558CE" w:rsidRDefault="00085833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D558CE">
              <w:rPr>
                <w:rFonts w:ascii="Angsana New" w:hAnsi="Angsana New"/>
                <w:sz w:val="22"/>
                <w:szCs w:val="22"/>
              </w:rPr>
              <w:t>(1,520)</w:t>
            </w:r>
          </w:p>
        </w:tc>
        <w:tc>
          <w:tcPr>
            <w:tcW w:w="241" w:type="dxa"/>
            <w:tcBorders>
              <w:bottom w:val="nil"/>
            </w:tcBorders>
          </w:tcPr>
          <w:p w14:paraId="2B1E55B0" w14:textId="77777777" w:rsidR="00085833" w:rsidRPr="00D558CE" w:rsidRDefault="00085833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9" w:type="dxa"/>
            <w:tcBorders>
              <w:bottom w:val="nil"/>
            </w:tcBorders>
          </w:tcPr>
          <w:p w14:paraId="45CA06D8" w14:textId="7706DFA4" w:rsidR="00085833" w:rsidRPr="00D558CE" w:rsidRDefault="00085833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558C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355" w:type="dxa"/>
            <w:tcBorders>
              <w:bottom w:val="nil"/>
            </w:tcBorders>
          </w:tcPr>
          <w:p w14:paraId="7275785D" w14:textId="77777777" w:rsidR="00085833" w:rsidRPr="00D558CE" w:rsidRDefault="00085833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nil"/>
            </w:tcBorders>
          </w:tcPr>
          <w:p w14:paraId="1F977735" w14:textId="69C6BE0F" w:rsidR="00085833" w:rsidRPr="00D558CE" w:rsidRDefault="00186FF2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558CE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085833" w:rsidRPr="00D558C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10C4E3A1" w14:textId="77777777" w:rsidR="00085833" w:rsidRPr="00D558CE" w:rsidRDefault="00085833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tcBorders>
              <w:bottom w:val="nil"/>
            </w:tcBorders>
          </w:tcPr>
          <w:p w14:paraId="6C5D53E1" w14:textId="3B066118" w:rsidR="00085833" w:rsidRPr="00D558CE" w:rsidRDefault="00085833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558C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5367C803" w14:textId="77777777" w:rsidR="00085833" w:rsidRPr="00D558CE" w:rsidRDefault="00085833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4F70FCDF" w14:textId="4C2883D2" w:rsidR="00085833" w:rsidRPr="00D558CE" w:rsidRDefault="00085833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"/>
              </w:tabs>
              <w:spacing w:line="320" w:lineRule="exact"/>
              <w:ind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558C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</w:tcPr>
          <w:p w14:paraId="3CA1D26D" w14:textId="77777777" w:rsidR="00085833" w:rsidRPr="00D558CE" w:rsidRDefault="00085833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9" w:type="dxa"/>
            <w:tcBorders>
              <w:bottom w:val="nil"/>
            </w:tcBorders>
          </w:tcPr>
          <w:p w14:paraId="27126A27" w14:textId="0175964D" w:rsidR="00085833" w:rsidRPr="00D558CE" w:rsidRDefault="00085833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D558CE">
              <w:rPr>
                <w:rFonts w:ascii="Angsana New" w:hAnsi="Angsana New"/>
                <w:sz w:val="22"/>
                <w:szCs w:val="22"/>
              </w:rPr>
              <w:t>(15,338)</w:t>
            </w:r>
          </w:p>
        </w:tc>
      </w:tr>
      <w:tr w:rsidR="00085833" w:rsidRPr="00422380" w14:paraId="25621DB4" w14:textId="77777777" w:rsidTr="002621C8">
        <w:tc>
          <w:tcPr>
            <w:tcW w:w="2430" w:type="dxa"/>
          </w:tcPr>
          <w:p w14:paraId="77EDE4D7" w14:textId="4A5997E9" w:rsidR="00085833" w:rsidRPr="00422380" w:rsidRDefault="00085833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="Angsana New" w:hAnsi="Angsana New"/>
                <w:sz w:val="22"/>
                <w:szCs w:val="22"/>
                <w:cs/>
              </w:rPr>
            </w:pPr>
            <w:r w:rsidRPr="00422380">
              <w:rPr>
                <w:rFonts w:ascii="Angsana New" w:hAnsi="Angsana New"/>
                <w:sz w:val="22"/>
                <w:szCs w:val="22"/>
                <w:cs/>
              </w:rPr>
              <w:t>กลับรายการส่วนเกินทุนจาก</w:t>
            </w:r>
            <w:r w:rsidRPr="00422380">
              <w:rPr>
                <w:rFonts w:ascii="Angsana New" w:hAnsi="Angsana New" w:hint="cs"/>
                <w:sz w:val="22"/>
                <w:szCs w:val="22"/>
                <w:cs/>
              </w:rPr>
              <w:t>การตีราคา</w:t>
            </w:r>
          </w:p>
        </w:tc>
        <w:tc>
          <w:tcPr>
            <w:tcW w:w="720" w:type="dxa"/>
            <w:tcBorders>
              <w:bottom w:val="nil"/>
            </w:tcBorders>
          </w:tcPr>
          <w:p w14:paraId="7C711273" w14:textId="2584D0A3" w:rsidR="00085833" w:rsidRPr="00422380" w:rsidRDefault="00085833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1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2238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18DDB9D8" w14:textId="77777777" w:rsidR="00085833" w:rsidRPr="00422380" w:rsidRDefault="00085833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bottom w:val="nil"/>
            </w:tcBorders>
          </w:tcPr>
          <w:p w14:paraId="0D2F54E2" w14:textId="7344BEED" w:rsidR="00085833" w:rsidRPr="00422380" w:rsidRDefault="00085833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  <w:cs/>
              </w:rPr>
            </w:pPr>
            <w:r w:rsidRPr="00422380">
              <w:rPr>
                <w:rFonts w:ascii="Angsana New" w:hAnsi="Angsana New"/>
                <w:sz w:val="22"/>
                <w:szCs w:val="22"/>
              </w:rPr>
              <w:t>(25,698)</w:t>
            </w:r>
          </w:p>
        </w:tc>
        <w:tc>
          <w:tcPr>
            <w:tcW w:w="270" w:type="dxa"/>
            <w:tcBorders>
              <w:bottom w:val="nil"/>
            </w:tcBorders>
          </w:tcPr>
          <w:p w14:paraId="6BD82B87" w14:textId="77777777" w:rsidR="00085833" w:rsidRPr="00422380" w:rsidRDefault="00085833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tcBorders>
              <w:bottom w:val="nil"/>
            </w:tcBorders>
          </w:tcPr>
          <w:p w14:paraId="5F0ADA8B" w14:textId="2F5D6F67" w:rsidR="00085833" w:rsidRPr="00422380" w:rsidRDefault="00085833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  <w:cs/>
              </w:rPr>
            </w:pPr>
            <w:r w:rsidRPr="00422380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422380">
              <w:rPr>
                <w:rFonts w:ascii="Angsana New" w:hAnsi="Angsana New"/>
                <w:sz w:val="22"/>
                <w:szCs w:val="22"/>
              </w:rPr>
              <w:t>(25,698)</w:t>
            </w:r>
          </w:p>
        </w:tc>
        <w:tc>
          <w:tcPr>
            <w:tcW w:w="270" w:type="dxa"/>
            <w:tcBorders>
              <w:bottom w:val="nil"/>
            </w:tcBorders>
          </w:tcPr>
          <w:p w14:paraId="3E6EF41E" w14:textId="77777777" w:rsidR="00085833" w:rsidRPr="00422380" w:rsidRDefault="00085833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0" w:type="dxa"/>
            <w:tcBorders>
              <w:bottom w:val="nil"/>
            </w:tcBorders>
          </w:tcPr>
          <w:p w14:paraId="4197F2C6" w14:textId="2E878C13" w:rsidR="00085833" w:rsidRPr="00422380" w:rsidRDefault="00085833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2238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7D496187" w14:textId="77777777" w:rsidR="00085833" w:rsidRPr="00422380" w:rsidRDefault="00085833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032F82D0" w14:textId="332D9EB1" w:rsidR="00085833" w:rsidRPr="00D558CE" w:rsidRDefault="00186FF2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"/>
                <w:tab w:val="left" w:pos="377"/>
                <w:tab w:val="left" w:pos="527"/>
              </w:tabs>
              <w:spacing w:line="320" w:lineRule="exact"/>
              <w:ind w:right="-11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558CE">
              <w:rPr>
                <w:rFonts w:ascii="Angsana New" w:hAnsi="Angsana New"/>
                <w:sz w:val="22"/>
                <w:szCs w:val="22"/>
              </w:rPr>
              <w:t xml:space="preserve">  </w:t>
            </w:r>
            <w:r w:rsidR="00085833" w:rsidRPr="00D558C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50BA2853" w14:textId="77777777" w:rsidR="00085833" w:rsidRPr="00D558CE" w:rsidRDefault="00085833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nil"/>
            </w:tcBorders>
          </w:tcPr>
          <w:p w14:paraId="10A9CBED" w14:textId="14992296" w:rsidR="00085833" w:rsidRPr="00D558CE" w:rsidRDefault="00186FF2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"/>
                <w:tab w:val="left" w:pos="350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558CE">
              <w:rPr>
                <w:rFonts w:ascii="Angsana New" w:hAnsi="Angsana New"/>
                <w:sz w:val="22"/>
                <w:szCs w:val="22"/>
              </w:rPr>
              <w:t xml:space="preserve">  </w:t>
            </w:r>
            <w:r w:rsidR="00085833" w:rsidRPr="00D558C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</w:tcPr>
          <w:p w14:paraId="5D01106C" w14:textId="77777777" w:rsidR="00085833" w:rsidRPr="00D558CE" w:rsidRDefault="00085833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4" w:type="dxa"/>
            <w:tcBorders>
              <w:bottom w:val="nil"/>
            </w:tcBorders>
          </w:tcPr>
          <w:p w14:paraId="0CDFEA76" w14:textId="4AE92D17" w:rsidR="00085833" w:rsidRPr="00D558CE" w:rsidRDefault="00085833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558C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41" w:type="dxa"/>
            <w:tcBorders>
              <w:bottom w:val="nil"/>
            </w:tcBorders>
          </w:tcPr>
          <w:p w14:paraId="05326193" w14:textId="77777777" w:rsidR="00085833" w:rsidRPr="00D558CE" w:rsidRDefault="00085833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9" w:type="dxa"/>
            <w:tcBorders>
              <w:bottom w:val="nil"/>
            </w:tcBorders>
          </w:tcPr>
          <w:p w14:paraId="78D5FA6C" w14:textId="6E73B6E0" w:rsidR="00085833" w:rsidRPr="00D558CE" w:rsidRDefault="00085833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558C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355" w:type="dxa"/>
            <w:tcBorders>
              <w:bottom w:val="nil"/>
            </w:tcBorders>
          </w:tcPr>
          <w:p w14:paraId="43F50003" w14:textId="77777777" w:rsidR="00085833" w:rsidRPr="00D558CE" w:rsidRDefault="00085833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nil"/>
            </w:tcBorders>
          </w:tcPr>
          <w:p w14:paraId="290E59D1" w14:textId="683BA250" w:rsidR="00085833" w:rsidRPr="00D558CE" w:rsidRDefault="00085833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3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558C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269881E4" w14:textId="77777777" w:rsidR="00085833" w:rsidRPr="00D558CE" w:rsidRDefault="00085833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tcBorders>
              <w:bottom w:val="nil"/>
            </w:tcBorders>
          </w:tcPr>
          <w:p w14:paraId="43BBCEEF" w14:textId="52CEC97A" w:rsidR="00085833" w:rsidRPr="00D558CE" w:rsidRDefault="00085833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558C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16FE8F21" w14:textId="77777777" w:rsidR="00085833" w:rsidRPr="00D558CE" w:rsidRDefault="00085833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3EC59278" w14:textId="6214352B" w:rsidR="00085833" w:rsidRPr="00D558CE" w:rsidRDefault="00085833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"/>
              </w:tabs>
              <w:spacing w:line="320" w:lineRule="exact"/>
              <w:ind w:right="-11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558C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</w:tcPr>
          <w:p w14:paraId="3C90E940" w14:textId="77777777" w:rsidR="00085833" w:rsidRPr="00D558CE" w:rsidRDefault="00085833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9" w:type="dxa"/>
            <w:tcBorders>
              <w:bottom w:val="nil"/>
            </w:tcBorders>
          </w:tcPr>
          <w:p w14:paraId="1E51060F" w14:textId="3C48A962" w:rsidR="00085833" w:rsidRPr="00D558CE" w:rsidRDefault="00085833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  <w:cs/>
              </w:rPr>
            </w:pPr>
            <w:r w:rsidRPr="00D558CE">
              <w:rPr>
                <w:rFonts w:ascii="Angsana New" w:hAnsi="Angsana New"/>
                <w:sz w:val="22"/>
                <w:szCs w:val="22"/>
              </w:rPr>
              <w:t>(25,698)</w:t>
            </w:r>
          </w:p>
        </w:tc>
      </w:tr>
      <w:tr w:rsidR="00A16501" w:rsidRPr="00422380" w14:paraId="0C2A4921" w14:textId="77777777" w:rsidTr="002621C8">
        <w:tc>
          <w:tcPr>
            <w:tcW w:w="2430" w:type="dxa"/>
          </w:tcPr>
          <w:p w14:paraId="1171341F" w14:textId="77777777" w:rsidR="00A16501" w:rsidRPr="00422380" w:rsidRDefault="00A16501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="Angsana New" w:hAnsi="Angsana New"/>
                <w:sz w:val="22"/>
                <w:szCs w:val="22"/>
              </w:rPr>
            </w:pPr>
            <w:r w:rsidRPr="00422380">
              <w:rPr>
                <w:rFonts w:ascii="Angsana New" w:hAnsi="Angsana New"/>
                <w:sz w:val="22"/>
                <w:szCs w:val="22"/>
                <w:cs/>
              </w:rPr>
              <w:t>จำหน่าย</w:t>
            </w:r>
          </w:p>
        </w:tc>
        <w:tc>
          <w:tcPr>
            <w:tcW w:w="720" w:type="dxa"/>
            <w:tcBorders>
              <w:top w:val="nil"/>
              <w:bottom w:val="single" w:sz="4" w:space="0" w:color="auto"/>
            </w:tcBorders>
          </w:tcPr>
          <w:p w14:paraId="3EE9316C" w14:textId="1AB39D52" w:rsidR="00A16501" w:rsidRPr="00422380" w:rsidRDefault="00A16501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1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2238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319E3DD" w14:textId="77777777" w:rsidR="00A16501" w:rsidRPr="00422380" w:rsidRDefault="00A16501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</w:tcPr>
          <w:p w14:paraId="634750C7" w14:textId="60573177" w:rsidR="00A16501" w:rsidRPr="00422380" w:rsidRDefault="00A16501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42238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1F2C4AD" w14:textId="77777777" w:rsidR="00A16501" w:rsidRPr="00422380" w:rsidRDefault="00A16501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bottom w:val="single" w:sz="4" w:space="0" w:color="auto"/>
            </w:tcBorders>
          </w:tcPr>
          <w:p w14:paraId="196FE748" w14:textId="06CB7A26" w:rsidR="00A16501" w:rsidRPr="00422380" w:rsidRDefault="00A16501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22380">
              <w:rPr>
                <w:rFonts w:ascii="Angsana New" w:hAnsi="Angsana New"/>
                <w:sz w:val="22"/>
                <w:szCs w:val="22"/>
              </w:rPr>
              <w:t xml:space="preserve">  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508851A" w14:textId="77777777" w:rsidR="00A16501" w:rsidRPr="00422380" w:rsidRDefault="00A16501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0" w:type="dxa"/>
            <w:tcBorders>
              <w:top w:val="nil"/>
              <w:bottom w:val="single" w:sz="4" w:space="0" w:color="auto"/>
            </w:tcBorders>
          </w:tcPr>
          <w:p w14:paraId="62E72F61" w14:textId="6C9378CC" w:rsidR="00A16501" w:rsidRPr="00422380" w:rsidRDefault="00A16501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2238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A117CAB" w14:textId="77777777" w:rsidR="00A16501" w:rsidRPr="00422380" w:rsidRDefault="00A16501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</w:tcPr>
          <w:p w14:paraId="6BE8A38E" w14:textId="17A12055" w:rsidR="00A16501" w:rsidRPr="00D558CE" w:rsidRDefault="00A16501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D558CE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D558CE">
              <w:rPr>
                <w:rFonts w:ascii="Angsana New" w:hAnsi="Angsana New"/>
                <w:sz w:val="22"/>
                <w:szCs w:val="22"/>
              </w:rPr>
              <w:t>5,106</w:t>
            </w:r>
            <w:r w:rsidRPr="00D558CE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6D76CF4" w14:textId="77777777" w:rsidR="00A16501" w:rsidRPr="00D558CE" w:rsidRDefault="00A16501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</w:tcPr>
          <w:p w14:paraId="217BBBE9" w14:textId="1C764098" w:rsidR="00A16501" w:rsidRPr="00D558CE" w:rsidRDefault="00A16501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  <w:r w:rsidRPr="00D558CE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D558CE">
              <w:rPr>
                <w:rFonts w:ascii="Angsana New" w:hAnsi="Angsana New"/>
                <w:sz w:val="22"/>
                <w:szCs w:val="22"/>
              </w:rPr>
              <w:t>2,903</w:t>
            </w:r>
            <w:r w:rsidRPr="00D558CE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22E4A95F" w14:textId="77777777" w:rsidR="00A16501" w:rsidRPr="00D558CE" w:rsidRDefault="00A16501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4" w:type="dxa"/>
            <w:tcBorders>
              <w:top w:val="nil"/>
              <w:bottom w:val="single" w:sz="4" w:space="0" w:color="auto"/>
            </w:tcBorders>
          </w:tcPr>
          <w:p w14:paraId="39425F2E" w14:textId="2469ABDE" w:rsidR="00A16501" w:rsidRPr="00D558CE" w:rsidRDefault="00A16501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D558CE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D558CE">
              <w:rPr>
                <w:rFonts w:ascii="Angsana New" w:hAnsi="Angsana New"/>
                <w:sz w:val="22"/>
                <w:szCs w:val="22"/>
              </w:rPr>
              <w:t>16,099</w:t>
            </w:r>
            <w:r w:rsidRPr="00D558CE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241" w:type="dxa"/>
            <w:tcBorders>
              <w:top w:val="nil"/>
              <w:bottom w:val="nil"/>
            </w:tcBorders>
          </w:tcPr>
          <w:p w14:paraId="424A2DFE" w14:textId="77777777" w:rsidR="00A16501" w:rsidRPr="00D558CE" w:rsidRDefault="00A16501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9" w:type="dxa"/>
            <w:tcBorders>
              <w:top w:val="nil"/>
              <w:bottom w:val="single" w:sz="4" w:space="0" w:color="auto"/>
            </w:tcBorders>
          </w:tcPr>
          <w:p w14:paraId="32D351A6" w14:textId="00CA4A43" w:rsidR="00A16501" w:rsidRPr="00D558CE" w:rsidRDefault="00A16501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D558CE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D558CE">
              <w:rPr>
                <w:rFonts w:ascii="Angsana New" w:hAnsi="Angsana New"/>
                <w:sz w:val="22"/>
                <w:szCs w:val="22"/>
              </w:rPr>
              <w:t>36,110</w:t>
            </w:r>
            <w:r w:rsidRPr="00D558CE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355" w:type="dxa"/>
            <w:tcBorders>
              <w:top w:val="nil"/>
              <w:bottom w:val="nil"/>
            </w:tcBorders>
          </w:tcPr>
          <w:p w14:paraId="6FF0281D" w14:textId="77777777" w:rsidR="00A16501" w:rsidRPr="00D558CE" w:rsidRDefault="00A16501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</w:tcPr>
          <w:p w14:paraId="6B3FE66E" w14:textId="7E7D3768" w:rsidR="00A16501" w:rsidRPr="00D558CE" w:rsidRDefault="00A16501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  <w:r w:rsidRPr="00D558CE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D558CE">
              <w:rPr>
                <w:rFonts w:ascii="Angsana New" w:hAnsi="Angsana New"/>
                <w:sz w:val="22"/>
                <w:szCs w:val="22"/>
              </w:rPr>
              <w:t>384</w:t>
            </w:r>
            <w:r w:rsidRPr="00D558CE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D77FA95" w14:textId="77777777" w:rsidR="00A16501" w:rsidRPr="00D558CE" w:rsidRDefault="00A16501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bottom w:val="single" w:sz="4" w:space="0" w:color="auto"/>
            </w:tcBorders>
          </w:tcPr>
          <w:p w14:paraId="4ED4D9E7" w14:textId="7F13947A" w:rsidR="00A16501" w:rsidRPr="00D558CE" w:rsidRDefault="00A16501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D558CE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D558CE">
              <w:rPr>
                <w:rFonts w:ascii="Angsana New" w:hAnsi="Angsana New"/>
                <w:sz w:val="22"/>
                <w:szCs w:val="22"/>
              </w:rPr>
              <w:t>25</w:t>
            </w:r>
            <w:r w:rsidRPr="00D558CE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6B86076" w14:textId="77777777" w:rsidR="00A16501" w:rsidRPr="00D558CE" w:rsidRDefault="00A16501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</w:tcPr>
          <w:p w14:paraId="7A597E22" w14:textId="41FF14C6" w:rsidR="00A16501" w:rsidRPr="00D558CE" w:rsidRDefault="00A16501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"/>
              </w:tabs>
              <w:spacing w:line="320" w:lineRule="exact"/>
              <w:ind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558C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5648D470" w14:textId="77777777" w:rsidR="00A16501" w:rsidRPr="00D558CE" w:rsidRDefault="00A16501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9" w:type="dxa"/>
            <w:tcBorders>
              <w:top w:val="nil"/>
              <w:bottom w:val="single" w:sz="4" w:space="0" w:color="auto"/>
            </w:tcBorders>
          </w:tcPr>
          <w:p w14:paraId="430AB0B8" w14:textId="56B90F82" w:rsidR="00A16501" w:rsidRPr="00D558CE" w:rsidRDefault="00A16501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D558CE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D558CE">
              <w:rPr>
                <w:rFonts w:ascii="Angsana New" w:hAnsi="Angsana New"/>
                <w:sz w:val="22"/>
                <w:szCs w:val="22"/>
              </w:rPr>
              <w:t>60,627</w:t>
            </w:r>
            <w:r w:rsidRPr="00D558CE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</w:tr>
      <w:tr w:rsidR="00380F24" w:rsidRPr="00422380" w14:paraId="75FBC979" w14:textId="77777777" w:rsidTr="002621C8">
        <w:trPr>
          <w:trHeight w:val="262"/>
        </w:trPr>
        <w:tc>
          <w:tcPr>
            <w:tcW w:w="2430" w:type="dxa"/>
          </w:tcPr>
          <w:p w14:paraId="4D443900" w14:textId="36DE9519" w:rsidR="00380F24" w:rsidRPr="00422380" w:rsidRDefault="00380F24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422380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Pr="00422380">
              <w:rPr>
                <w:rFonts w:ascii="Angsana New" w:hAnsi="Angsana New"/>
                <w:b/>
                <w:bCs/>
                <w:sz w:val="22"/>
                <w:szCs w:val="22"/>
              </w:rPr>
              <w:t>31</w:t>
            </w:r>
            <w:r w:rsidRPr="00422380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 ธันวาคม </w:t>
            </w:r>
            <w:r w:rsidRPr="00422380">
              <w:rPr>
                <w:rFonts w:ascii="Angsana New" w:hAnsi="Angsana New"/>
                <w:b/>
                <w:bCs/>
                <w:sz w:val="22"/>
                <w:szCs w:val="22"/>
              </w:rPr>
              <w:t>2566</w:t>
            </w:r>
            <w:r w:rsidRPr="00422380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 และ</w:t>
            </w:r>
          </w:p>
        </w:tc>
        <w:tc>
          <w:tcPr>
            <w:tcW w:w="720" w:type="dxa"/>
            <w:tcBorders>
              <w:top w:val="single" w:sz="4" w:space="0" w:color="auto"/>
              <w:bottom w:val="nil"/>
            </w:tcBorders>
          </w:tcPr>
          <w:p w14:paraId="4D4B8FD0" w14:textId="77777777" w:rsidR="00380F24" w:rsidRPr="00422380" w:rsidRDefault="00380F24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66D8FE18" w14:textId="77777777" w:rsidR="00380F24" w:rsidRPr="00422380" w:rsidRDefault="00380F24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</w:tcPr>
          <w:p w14:paraId="2D98CF43" w14:textId="77777777" w:rsidR="00380F24" w:rsidRPr="00422380" w:rsidRDefault="00380F24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5A54106F" w14:textId="77777777" w:rsidR="00380F24" w:rsidRPr="00422380" w:rsidRDefault="00380F24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nil"/>
            </w:tcBorders>
          </w:tcPr>
          <w:p w14:paraId="66075D05" w14:textId="77777777" w:rsidR="00380F24" w:rsidRPr="00422380" w:rsidRDefault="00380F24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43887BD5" w14:textId="77777777" w:rsidR="00380F24" w:rsidRPr="00422380" w:rsidRDefault="00380F24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00" w:type="dxa"/>
            <w:tcBorders>
              <w:top w:val="single" w:sz="4" w:space="0" w:color="auto"/>
              <w:bottom w:val="nil"/>
            </w:tcBorders>
          </w:tcPr>
          <w:p w14:paraId="66036D3F" w14:textId="77777777" w:rsidR="00380F24" w:rsidRPr="00422380" w:rsidRDefault="00380F24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2C83060B" w14:textId="77777777" w:rsidR="00380F24" w:rsidRPr="00422380" w:rsidRDefault="00380F24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</w:tcPr>
          <w:p w14:paraId="398BAD03" w14:textId="77777777" w:rsidR="00380F24" w:rsidRPr="00D558CE" w:rsidRDefault="00380F24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right="-111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3E791DD6" w14:textId="77777777" w:rsidR="00380F24" w:rsidRPr="00D558CE" w:rsidRDefault="00380F24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nil"/>
            </w:tcBorders>
          </w:tcPr>
          <w:p w14:paraId="477A7B1A" w14:textId="77777777" w:rsidR="00380F24" w:rsidRPr="00D558CE" w:rsidRDefault="00380F24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40D15E8D" w14:textId="77777777" w:rsidR="00380F24" w:rsidRPr="00D558CE" w:rsidRDefault="00380F24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nil"/>
            </w:tcBorders>
          </w:tcPr>
          <w:p w14:paraId="3B25135A" w14:textId="77777777" w:rsidR="00380F24" w:rsidRPr="00D558CE" w:rsidRDefault="00380F24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41" w:type="dxa"/>
            <w:tcBorders>
              <w:bottom w:val="nil"/>
            </w:tcBorders>
          </w:tcPr>
          <w:p w14:paraId="18642C27" w14:textId="77777777" w:rsidR="00380F24" w:rsidRPr="00D558CE" w:rsidRDefault="00380F24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59" w:type="dxa"/>
            <w:tcBorders>
              <w:top w:val="single" w:sz="4" w:space="0" w:color="auto"/>
              <w:bottom w:val="nil"/>
            </w:tcBorders>
          </w:tcPr>
          <w:p w14:paraId="55FEA072" w14:textId="77777777" w:rsidR="00380F24" w:rsidRPr="00D558CE" w:rsidRDefault="00380F24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355" w:type="dxa"/>
            <w:tcBorders>
              <w:bottom w:val="nil"/>
            </w:tcBorders>
          </w:tcPr>
          <w:p w14:paraId="245E0BCF" w14:textId="77777777" w:rsidR="00380F24" w:rsidRPr="00D558CE" w:rsidRDefault="00380F24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nil"/>
            </w:tcBorders>
          </w:tcPr>
          <w:p w14:paraId="46F7C83C" w14:textId="77777777" w:rsidR="00380F24" w:rsidRPr="00D558CE" w:rsidRDefault="00380F24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2AC97CF1" w14:textId="77777777" w:rsidR="00380F24" w:rsidRPr="00D558CE" w:rsidRDefault="00380F24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nil"/>
            </w:tcBorders>
          </w:tcPr>
          <w:p w14:paraId="0ECAE68C" w14:textId="77777777" w:rsidR="00380F24" w:rsidRPr="00D558CE" w:rsidRDefault="00380F24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18FB36CB" w14:textId="77777777" w:rsidR="00380F24" w:rsidRPr="00D558CE" w:rsidRDefault="00380F24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</w:tcPr>
          <w:p w14:paraId="7871CA7B" w14:textId="77777777" w:rsidR="00380F24" w:rsidRPr="00D558CE" w:rsidRDefault="00380F24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4071CE7D" w14:textId="77777777" w:rsidR="00380F24" w:rsidRPr="00D558CE" w:rsidRDefault="00380F24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59" w:type="dxa"/>
            <w:tcBorders>
              <w:top w:val="single" w:sz="4" w:space="0" w:color="auto"/>
              <w:bottom w:val="nil"/>
            </w:tcBorders>
          </w:tcPr>
          <w:p w14:paraId="690B6A59" w14:textId="77777777" w:rsidR="00380F24" w:rsidRPr="00D558CE" w:rsidRDefault="00380F24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AD4F4B" w:rsidRPr="00422380" w14:paraId="359C797E" w14:textId="77777777" w:rsidTr="002621C8">
        <w:tc>
          <w:tcPr>
            <w:tcW w:w="2430" w:type="dxa"/>
          </w:tcPr>
          <w:p w14:paraId="576D0B6F" w14:textId="7B041EF9" w:rsidR="00AD4F4B" w:rsidRPr="00422380" w:rsidRDefault="00AD4F4B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22380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  1 </w:t>
            </w:r>
            <w:r w:rsidRPr="00422380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มกราคม </w:t>
            </w:r>
            <w:r w:rsidRPr="00422380">
              <w:rPr>
                <w:rFonts w:ascii="Angsana New" w:hAnsi="Angsana New"/>
                <w:b/>
                <w:bCs/>
                <w:sz w:val="22"/>
                <w:szCs w:val="22"/>
              </w:rPr>
              <w:t>2567</w:t>
            </w:r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0D5C917F" w14:textId="44E8605C" w:rsidR="00AD4F4B" w:rsidRPr="00422380" w:rsidRDefault="00AD4F4B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22380">
              <w:rPr>
                <w:rFonts w:ascii="Angsana New" w:hAnsi="Angsana New"/>
                <w:b/>
                <w:bCs/>
                <w:sz w:val="22"/>
                <w:szCs w:val="22"/>
              </w:rPr>
              <w:t>255,837</w:t>
            </w:r>
          </w:p>
        </w:tc>
        <w:tc>
          <w:tcPr>
            <w:tcW w:w="270" w:type="dxa"/>
            <w:tcBorders>
              <w:bottom w:val="nil"/>
            </w:tcBorders>
          </w:tcPr>
          <w:p w14:paraId="33466564" w14:textId="77777777" w:rsidR="00AD4F4B" w:rsidRPr="00422380" w:rsidRDefault="00AD4F4B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bottom w:val="nil"/>
            </w:tcBorders>
          </w:tcPr>
          <w:p w14:paraId="2EAC8645" w14:textId="30637D5C" w:rsidR="00AD4F4B" w:rsidRPr="00422380" w:rsidRDefault="00AD4F4B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22380">
              <w:rPr>
                <w:rFonts w:ascii="Angsana New" w:hAnsi="Angsana New"/>
                <w:b/>
                <w:bCs/>
                <w:sz w:val="22"/>
                <w:szCs w:val="22"/>
              </w:rPr>
              <w:t>1,840,258</w:t>
            </w:r>
          </w:p>
        </w:tc>
        <w:tc>
          <w:tcPr>
            <w:tcW w:w="270" w:type="dxa"/>
            <w:tcBorders>
              <w:bottom w:val="nil"/>
            </w:tcBorders>
          </w:tcPr>
          <w:p w14:paraId="2BA7CFD9" w14:textId="77777777" w:rsidR="00AD4F4B" w:rsidRPr="00422380" w:rsidRDefault="00AD4F4B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5FDD75F2" w14:textId="19F513B1" w:rsidR="00AD4F4B" w:rsidRPr="00422380" w:rsidRDefault="00AD4F4B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22380">
              <w:rPr>
                <w:rFonts w:ascii="Angsana New" w:hAnsi="Angsana New"/>
                <w:b/>
                <w:bCs/>
                <w:sz w:val="22"/>
                <w:szCs w:val="22"/>
              </w:rPr>
              <w:t>2,096,095</w:t>
            </w:r>
          </w:p>
        </w:tc>
        <w:tc>
          <w:tcPr>
            <w:tcW w:w="270" w:type="dxa"/>
            <w:tcBorders>
              <w:bottom w:val="nil"/>
            </w:tcBorders>
          </w:tcPr>
          <w:p w14:paraId="4E02B502" w14:textId="77777777" w:rsidR="00AD4F4B" w:rsidRPr="00422380" w:rsidRDefault="00AD4F4B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00" w:type="dxa"/>
            <w:tcBorders>
              <w:top w:val="nil"/>
              <w:bottom w:val="nil"/>
            </w:tcBorders>
          </w:tcPr>
          <w:p w14:paraId="58E6DD60" w14:textId="4830C584" w:rsidR="00AD4F4B" w:rsidRPr="00422380" w:rsidRDefault="00AD4F4B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22380">
              <w:rPr>
                <w:rFonts w:ascii="Angsana New" w:hAnsi="Angsana New"/>
                <w:b/>
                <w:bCs/>
                <w:sz w:val="22"/>
                <w:szCs w:val="22"/>
              </w:rPr>
              <w:t>95,712</w:t>
            </w:r>
          </w:p>
        </w:tc>
        <w:tc>
          <w:tcPr>
            <w:tcW w:w="270" w:type="dxa"/>
            <w:tcBorders>
              <w:bottom w:val="nil"/>
            </w:tcBorders>
          </w:tcPr>
          <w:p w14:paraId="2BC788F0" w14:textId="77777777" w:rsidR="00AD4F4B" w:rsidRPr="00422380" w:rsidRDefault="00AD4F4B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20DD2998" w14:textId="7A3F950D" w:rsidR="00AD4F4B" w:rsidRPr="00D558CE" w:rsidRDefault="00AD4F4B" w:rsidP="0068193F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20" w:lineRule="exact"/>
              <w:ind w:right="-111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D558CE">
              <w:rPr>
                <w:rFonts w:ascii="Angsana New" w:hAnsi="Angsana New"/>
                <w:b/>
                <w:bCs/>
                <w:sz w:val="22"/>
                <w:szCs w:val="22"/>
              </w:rPr>
              <w:t>1,470,883</w:t>
            </w:r>
          </w:p>
        </w:tc>
        <w:tc>
          <w:tcPr>
            <w:tcW w:w="270" w:type="dxa"/>
            <w:tcBorders>
              <w:bottom w:val="nil"/>
            </w:tcBorders>
          </w:tcPr>
          <w:p w14:paraId="5F916DDB" w14:textId="77777777" w:rsidR="00AD4F4B" w:rsidRPr="00D558CE" w:rsidRDefault="00AD4F4B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693048E4" w14:textId="3DF04E6F" w:rsidR="00AD4F4B" w:rsidRPr="00D558CE" w:rsidRDefault="00AD4F4B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D558CE">
              <w:rPr>
                <w:rFonts w:ascii="Angsana New" w:hAnsi="Angsana New"/>
                <w:b/>
                <w:bCs/>
                <w:sz w:val="22"/>
                <w:szCs w:val="22"/>
              </w:rPr>
              <w:t>2,026,777</w:t>
            </w:r>
          </w:p>
        </w:tc>
        <w:tc>
          <w:tcPr>
            <w:tcW w:w="236" w:type="dxa"/>
            <w:tcBorders>
              <w:bottom w:val="nil"/>
            </w:tcBorders>
          </w:tcPr>
          <w:p w14:paraId="7C6946F7" w14:textId="77777777" w:rsidR="00AD4F4B" w:rsidRPr="00D558CE" w:rsidRDefault="00AD4F4B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44" w:type="dxa"/>
            <w:tcBorders>
              <w:top w:val="nil"/>
              <w:bottom w:val="nil"/>
            </w:tcBorders>
          </w:tcPr>
          <w:p w14:paraId="6DD46066" w14:textId="1132756B" w:rsidR="00AD4F4B" w:rsidRPr="00D558CE" w:rsidRDefault="00AD4F4B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D558CE">
              <w:rPr>
                <w:rFonts w:ascii="Angsana New" w:hAnsi="Angsana New"/>
                <w:b/>
                <w:bCs/>
                <w:sz w:val="22"/>
                <w:szCs w:val="22"/>
              </w:rPr>
              <w:t>880,858</w:t>
            </w:r>
          </w:p>
        </w:tc>
        <w:tc>
          <w:tcPr>
            <w:tcW w:w="241" w:type="dxa"/>
            <w:tcBorders>
              <w:bottom w:val="nil"/>
            </w:tcBorders>
          </w:tcPr>
          <w:p w14:paraId="07830DD6" w14:textId="77777777" w:rsidR="00AD4F4B" w:rsidRPr="00D558CE" w:rsidRDefault="00AD4F4B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59" w:type="dxa"/>
            <w:tcBorders>
              <w:top w:val="nil"/>
              <w:bottom w:val="nil"/>
            </w:tcBorders>
          </w:tcPr>
          <w:p w14:paraId="49B68A0E" w14:textId="448E0FB6" w:rsidR="00AD4F4B" w:rsidRPr="00D558CE" w:rsidRDefault="00AD4F4B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D558CE">
              <w:rPr>
                <w:rFonts w:ascii="Angsana New" w:hAnsi="Angsana New"/>
                <w:b/>
                <w:bCs/>
                <w:sz w:val="22"/>
                <w:szCs w:val="22"/>
              </w:rPr>
              <w:t>573,514</w:t>
            </w:r>
          </w:p>
        </w:tc>
        <w:tc>
          <w:tcPr>
            <w:tcW w:w="355" w:type="dxa"/>
            <w:tcBorders>
              <w:bottom w:val="nil"/>
            </w:tcBorders>
          </w:tcPr>
          <w:p w14:paraId="7ADB2794" w14:textId="77777777" w:rsidR="00AD4F4B" w:rsidRPr="00D558CE" w:rsidRDefault="00AD4F4B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448A5991" w14:textId="527D185E" w:rsidR="00AD4F4B" w:rsidRPr="00D558CE" w:rsidRDefault="00AD4F4B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D558CE">
              <w:rPr>
                <w:rFonts w:ascii="Angsana New" w:hAnsi="Angsana New"/>
                <w:b/>
                <w:bCs/>
                <w:sz w:val="22"/>
                <w:szCs w:val="22"/>
              </w:rPr>
              <w:t>13,524</w:t>
            </w:r>
          </w:p>
        </w:tc>
        <w:tc>
          <w:tcPr>
            <w:tcW w:w="270" w:type="dxa"/>
            <w:tcBorders>
              <w:bottom w:val="nil"/>
            </w:tcBorders>
          </w:tcPr>
          <w:p w14:paraId="0A9AF2CF" w14:textId="77777777" w:rsidR="00AD4F4B" w:rsidRPr="00D558CE" w:rsidRDefault="00AD4F4B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7561AE96" w14:textId="78C1B976" w:rsidR="00AD4F4B" w:rsidRPr="00D558CE" w:rsidRDefault="00AD4F4B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D558CE">
              <w:rPr>
                <w:rFonts w:ascii="Angsana New" w:hAnsi="Angsana New"/>
                <w:b/>
                <w:bCs/>
                <w:sz w:val="22"/>
                <w:szCs w:val="22"/>
              </w:rPr>
              <w:t>531,917</w:t>
            </w:r>
          </w:p>
        </w:tc>
        <w:tc>
          <w:tcPr>
            <w:tcW w:w="270" w:type="dxa"/>
            <w:tcBorders>
              <w:bottom w:val="nil"/>
            </w:tcBorders>
          </w:tcPr>
          <w:p w14:paraId="3F73A3F5" w14:textId="77777777" w:rsidR="00AD4F4B" w:rsidRPr="00D558CE" w:rsidRDefault="00AD4F4B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5265C465" w14:textId="5DFB6E03" w:rsidR="00AD4F4B" w:rsidRPr="00D558CE" w:rsidRDefault="00AD4F4B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D558CE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17</w:t>
            </w:r>
            <w:r w:rsidRPr="00D558CE">
              <w:rPr>
                <w:rFonts w:ascii="Angsana New" w:hAnsi="Angsana New"/>
                <w:b/>
                <w:bCs/>
                <w:sz w:val="22"/>
                <w:szCs w:val="22"/>
              </w:rPr>
              <w:t>5,156</w:t>
            </w:r>
          </w:p>
        </w:tc>
        <w:tc>
          <w:tcPr>
            <w:tcW w:w="236" w:type="dxa"/>
            <w:tcBorders>
              <w:bottom w:val="nil"/>
            </w:tcBorders>
          </w:tcPr>
          <w:p w14:paraId="252C4117" w14:textId="77777777" w:rsidR="00AD4F4B" w:rsidRPr="00D558CE" w:rsidRDefault="00AD4F4B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59" w:type="dxa"/>
            <w:tcBorders>
              <w:top w:val="nil"/>
              <w:bottom w:val="nil"/>
            </w:tcBorders>
          </w:tcPr>
          <w:p w14:paraId="2DC9E680" w14:textId="662B87C7" w:rsidR="00AD4F4B" w:rsidRPr="00D558CE" w:rsidRDefault="00AD4F4B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D558CE">
              <w:rPr>
                <w:rFonts w:ascii="Angsana New" w:hAnsi="Angsana New"/>
                <w:b/>
                <w:bCs/>
                <w:sz w:val="22"/>
                <w:szCs w:val="22"/>
              </w:rPr>
              <w:t>7,864,436</w:t>
            </w:r>
          </w:p>
        </w:tc>
      </w:tr>
      <w:tr w:rsidR="0043067C" w:rsidRPr="00422380" w14:paraId="77C7B362" w14:textId="77777777" w:rsidTr="002621C8">
        <w:trPr>
          <w:trHeight w:val="316"/>
        </w:trPr>
        <w:tc>
          <w:tcPr>
            <w:tcW w:w="2430" w:type="dxa"/>
          </w:tcPr>
          <w:p w14:paraId="4EEDAB11" w14:textId="77777777" w:rsidR="0043067C" w:rsidRPr="00422380" w:rsidRDefault="0043067C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22380">
              <w:rPr>
                <w:rFonts w:asciiTheme="majorBidi" w:hAnsiTheme="majorBidi" w:cstheme="majorBidi" w:hint="cs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0EC89248" w14:textId="693E4F54" w:rsidR="0043067C" w:rsidRPr="00422380" w:rsidRDefault="0043067C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42238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FA0853C" w14:textId="77777777" w:rsidR="0043067C" w:rsidRPr="00422380" w:rsidRDefault="0043067C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0C2427AA" w14:textId="349E92EA" w:rsidR="0043067C" w:rsidRPr="00422380" w:rsidRDefault="0043067C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42238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2126891" w14:textId="77777777" w:rsidR="0043067C" w:rsidRPr="00422380" w:rsidRDefault="0043067C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77426B46" w14:textId="132B2FD9" w:rsidR="0043067C" w:rsidRPr="00422380" w:rsidRDefault="0043067C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2238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A1A4C26" w14:textId="77777777" w:rsidR="0043067C" w:rsidRPr="00422380" w:rsidRDefault="0043067C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0" w:type="dxa"/>
            <w:tcBorders>
              <w:top w:val="nil"/>
              <w:bottom w:val="nil"/>
            </w:tcBorders>
          </w:tcPr>
          <w:p w14:paraId="6DE8210C" w14:textId="3E4F0FC0" w:rsidR="0043067C" w:rsidRPr="00422380" w:rsidRDefault="0043067C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2238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D48C1FE" w14:textId="77777777" w:rsidR="0043067C" w:rsidRPr="00422380" w:rsidRDefault="0043067C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6B471832" w14:textId="4F1853DD" w:rsidR="0043067C" w:rsidRPr="00D558CE" w:rsidRDefault="0043067C" w:rsidP="0068193F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2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  <w:r w:rsidRPr="00D558CE">
              <w:rPr>
                <w:rFonts w:ascii="Angsana New" w:hAnsi="Angsana New"/>
                <w:sz w:val="22"/>
                <w:szCs w:val="22"/>
              </w:rPr>
              <w:t>2,013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17817CC" w14:textId="77777777" w:rsidR="0043067C" w:rsidRPr="00D558CE" w:rsidRDefault="0043067C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1735BAAA" w14:textId="1A9AA1B9" w:rsidR="0043067C" w:rsidRPr="00D558CE" w:rsidRDefault="00AB3A43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right="-111"/>
              <w:rPr>
                <w:rFonts w:ascii="Angsana New" w:hAnsi="Angsana New"/>
                <w:sz w:val="22"/>
                <w:szCs w:val="22"/>
                <w:cs/>
              </w:rPr>
            </w:pPr>
            <w:r w:rsidRPr="00D558CE">
              <w:rPr>
                <w:rFonts w:ascii="Angsana New" w:hAnsi="Angsana New"/>
                <w:sz w:val="22"/>
                <w:szCs w:val="22"/>
              </w:rPr>
              <w:t>4,964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346BF2A" w14:textId="77777777" w:rsidR="0043067C" w:rsidRPr="00D558CE" w:rsidRDefault="0043067C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44" w:type="dxa"/>
            <w:tcBorders>
              <w:top w:val="nil"/>
              <w:bottom w:val="nil"/>
            </w:tcBorders>
          </w:tcPr>
          <w:p w14:paraId="4C205299" w14:textId="4203CD80" w:rsidR="0043067C" w:rsidRPr="00D558CE" w:rsidRDefault="009733B7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  <w:r w:rsidRPr="00D558CE">
              <w:rPr>
                <w:rFonts w:ascii="Angsana New" w:hAnsi="Angsana New"/>
                <w:sz w:val="22"/>
                <w:szCs w:val="22"/>
              </w:rPr>
              <w:t>24,0</w:t>
            </w:r>
            <w:r w:rsidR="00B54677" w:rsidRPr="00D558CE">
              <w:rPr>
                <w:rFonts w:ascii="Angsana New" w:hAnsi="Angsana New"/>
                <w:sz w:val="22"/>
                <w:szCs w:val="22"/>
              </w:rPr>
              <w:t>19</w:t>
            </w:r>
          </w:p>
        </w:tc>
        <w:tc>
          <w:tcPr>
            <w:tcW w:w="241" w:type="dxa"/>
            <w:tcBorders>
              <w:top w:val="nil"/>
              <w:bottom w:val="nil"/>
            </w:tcBorders>
          </w:tcPr>
          <w:p w14:paraId="0F0D9519" w14:textId="77777777" w:rsidR="0043067C" w:rsidRPr="00D558CE" w:rsidRDefault="0043067C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59" w:type="dxa"/>
            <w:tcBorders>
              <w:top w:val="nil"/>
              <w:bottom w:val="nil"/>
            </w:tcBorders>
          </w:tcPr>
          <w:p w14:paraId="171D9E93" w14:textId="0958EE3A" w:rsidR="0043067C" w:rsidRPr="00D558CE" w:rsidRDefault="00A93E96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  <w:r w:rsidRPr="00D558CE">
              <w:rPr>
                <w:rFonts w:ascii="Angsana New" w:hAnsi="Angsana New"/>
                <w:sz w:val="22"/>
                <w:szCs w:val="22"/>
              </w:rPr>
              <w:t>6,902</w:t>
            </w:r>
          </w:p>
        </w:tc>
        <w:tc>
          <w:tcPr>
            <w:tcW w:w="355" w:type="dxa"/>
            <w:tcBorders>
              <w:top w:val="nil"/>
              <w:bottom w:val="nil"/>
            </w:tcBorders>
          </w:tcPr>
          <w:p w14:paraId="6659339C" w14:textId="77777777" w:rsidR="0043067C" w:rsidRPr="00D558CE" w:rsidRDefault="0043067C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071DC915" w14:textId="57EDB1FC" w:rsidR="0043067C" w:rsidRPr="00D558CE" w:rsidRDefault="00A93E96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  <w:r w:rsidRPr="00D558CE">
              <w:rPr>
                <w:rFonts w:ascii="Angsana New" w:hAnsi="Angsana New"/>
                <w:sz w:val="22"/>
                <w:szCs w:val="22"/>
              </w:rPr>
              <w:t>41,187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CB7E334" w14:textId="77777777" w:rsidR="0043067C" w:rsidRPr="00D558CE" w:rsidRDefault="0043067C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5593FAAF" w14:textId="1BB1DD04" w:rsidR="0043067C" w:rsidRPr="00D558CE" w:rsidRDefault="00A93E96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32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  <w:r w:rsidRPr="00D558CE">
              <w:rPr>
                <w:rFonts w:ascii="Angsana New" w:hAnsi="Angsana New"/>
                <w:sz w:val="22"/>
                <w:szCs w:val="22"/>
              </w:rPr>
              <w:t>57,10</w:t>
            </w:r>
            <w:r w:rsidR="009A21CF" w:rsidRPr="00D558CE"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904FFA4" w14:textId="77777777" w:rsidR="0043067C" w:rsidRPr="00D558CE" w:rsidRDefault="0043067C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3FCFF7EA" w14:textId="413674C9" w:rsidR="0043067C" w:rsidRPr="00D558CE" w:rsidRDefault="00A93E96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  <w:r w:rsidRPr="00D558CE">
              <w:rPr>
                <w:rFonts w:ascii="Angsana New" w:hAnsi="Angsana New"/>
                <w:sz w:val="22"/>
                <w:szCs w:val="22"/>
              </w:rPr>
              <w:t>1,068,32</w:t>
            </w:r>
            <w:r w:rsidR="003D5A1E" w:rsidRPr="00D558CE"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2866B4D6" w14:textId="77777777" w:rsidR="0043067C" w:rsidRPr="00D558CE" w:rsidRDefault="0043067C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59" w:type="dxa"/>
            <w:tcBorders>
              <w:top w:val="nil"/>
              <w:bottom w:val="nil"/>
            </w:tcBorders>
          </w:tcPr>
          <w:p w14:paraId="07342DA4" w14:textId="4C3DB5DE" w:rsidR="0043067C" w:rsidRPr="00D558CE" w:rsidRDefault="00A93E96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D558CE">
              <w:rPr>
                <w:rFonts w:ascii="Angsana New" w:hAnsi="Angsana New"/>
                <w:sz w:val="22"/>
                <w:szCs w:val="22"/>
              </w:rPr>
              <w:t>1,20</w:t>
            </w:r>
            <w:r w:rsidR="00763675" w:rsidRPr="00D558CE">
              <w:rPr>
                <w:rFonts w:ascii="Angsana New" w:hAnsi="Angsana New"/>
                <w:sz w:val="22"/>
                <w:szCs w:val="22"/>
              </w:rPr>
              <w:t>4,512</w:t>
            </w:r>
          </w:p>
        </w:tc>
      </w:tr>
      <w:tr w:rsidR="00A10910" w:rsidRPr="00422380" w14:paraId="7B95EBD0" w14:textId="77777777" w:rsidTr="002621C8">
        <w:tc>
          <w:tcPr>
            <w:tcW w:w="2430" w:type="dxa"/>
          </w:tcPr>
          <w:p w14:paraId="214047D2" w14:textId="77777777" w:rsidR="00A10910" w:rsidRPr="00422380" w:rsidRDefault="00A10910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="Angsana New" w:hAnsi="Angsana New"/>
                <w:sz w:val="22"/>
                <w:szCs w:val="22"/>
                <w:cs/>
              </w:rPr>
            </w:pPr>
            <w:r w:rsidRPr="00422380">
              <w:rPr>
                <w:rFonts w:ascii="Angsana New" w:hAnsi="Angsana New" w:hint="cs"/>
                <w:sz w:val="22"/>
                <w:szCs w:val="22"/>
                <w:cs/>
              </w:rPr>
              <w:t>โอน</w:t>
            </w:r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3A100BD2" w14:textId="66ED26A1" w:rsidR="00A10910" w:rsidRPr="00422380" w:rsidRDefault="00A10910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422380">
              <w:rPr>
                <w:rFonts w:ascii="Angsana New" w:hAnsi="Angsana New"/>
                <w:sz w:val="22"/>
                <w:szCs w:val="22"/>
              </w:rPr>
              <w:t>980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4A24A8A" w14:textId="77777777" w:rsidR="00A10910" w:rsidRPr="00422380" w:rsidRDefault="00A10910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31123C0B" w14:textId="4276F9F1" w:rsidR="00A10910" w:rsidRPr="00422380" w:rsidRDefault="00A10910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42238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3963668" w14:textId="77777777" w:rsidR="00A10910" w:rsidRPr="00422380" w:rsidRDefault="00A10910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54B20766" w14:textId="7AD74CA8" w:rsidR="00A10910" w:rsidRPr="00422380" w:rsidRDefault="00A10910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422380">
              <w:rPr>
                <w:rFonts w:ascii="Angsana New" w:hAnsi="Angsana New"/>
                <w:sz w:val="22"/>
                <w:szCs w:val="22"/>
              </w:rPr>
              <w:t>980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CD2C92B" w14:textId="77777777" w:rsidR="00A10910" w:rsidRPr="00422380" w:rsidRDefault="00A10910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0" w:type="dxa"/>
            <w:tcBorders>
              <w:top w:val="nil"/>
              <w:bottom w:val="nil"/>
            </w:tcBorders>
          </w:tcPr>
          <w:p w14:paraId="4D7C4CCA" w14:textId="52269BE2" w:rsidR="00A10910" w:rsidRPr="00422380" w:rsidRDefault="00A10910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422380">
              <w:rPr>
                <w:rFonts w:ascii="Angsana New" w:hAnsi="Angsana New"/>
                <w:sz w:val="22"/>
                <w:szCs w:val="22"/>
              </w:rPr>
              <w:t>3,657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49AB6E1" w14:textId="77777777" w:rsidR="00A10910" w:rsidRPr="00422380" w:rsidRDefault="00A10910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2E6692E2" w14:textId="3E0AADB7" w:rsidR="00A10910" w:rsidRPr="00D558CE" w:rsidRDefault="00A10910" w:rsidP="0068193F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2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  <w:r w:rsidRPr="00D558CE">
              <w:rPr>
                <w:rFonts w:ascii="Angsana New" w:hAnsi="Angsana New"/>
                <w:sz w:val="22"/>
                <w:szCs w:val="22"/>
              </w:rPr>
              <w:t>396,271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01DA3F8" w14:textId="77777777" w:rsidR="00A10910" w:rsidRPr="00D558CE" w:rsidRDefault="00A10910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7C283FF3" w14:textId="147EC295" w:rsidR="00A10910" w:rsidRPr="00D558CE" w:rsidRDefault="00A10910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  <w:cs/>
              </w:rPr>
            </w:pPr>
            <w:r w:rsidRPr="00D558CE">
              <w:rPr>
                <w:rFonts w:ascii="Angsana New" w:hAnsi="Angsana New"/>
                <w:sz w:val="22"/>
                <w:szCs w:val="22"/>
              </w:rPr>
              <w:t>599,830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2F2A4BD5" w14:textId="77777777" w:rsidR="00A10910" w:rsidRPr="00D558CE" w:rsidRDefault="00A10910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4" w:type="dxa"/>
            <w:tcBorders>
              <w:top w:val="nil"/>
              <w:bottom w:val="nil"/>
            </w:tcBorders>
          </w:tcPr>
          <w:p w14:paraId="04ABFC48" w14:textId="13F16C55" w:rsidR="00A10910" w:rsidRPr="00D558CE" w:rsidRDefault="00A10910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D558CE">
              <w:rPr>
                <w:rFonts w:ascii="Angsana New" w:hAnsi="Angsana New"/>
                <w:sz w:val="22"/>
                <w:szCs w:val="22"/>
              </w:rPr>
              <w:t>66,846</w:t>
            </w:r>
          </w:p>
        </w:tc>
        <w:tc>
          <w:tcPr>
            <w:tcW w:w="241" w:type="dxa"/>
            <w:tcBorders>
              <w:top w:val="nil"/>
              <w:bottom w:val="nil"/>
            </w:tcBorders>
          </w:tcPr>
          <w:p w14:paraId="54F9F7B9" w14:textId="77777777" w:rsidR="00A10910" w:rsidRPr="00D558CE" w:rsidRDefault="00A10910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9" w:type="dxa"/>
            <w:tcBorders>
              <w:top w:val="nil"/>
              <w:bottom w:val="nil"/>
            </w:tcBorders>
          </w:tcPr>
          <w:p w14:paraId="14A15C6F" w14:textId="29A4D591" w:rsidR="00A10910" w:rsidRPr="00D558CE" w:rsidRDefault="00186FF2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558CE">
              <w:rPr>
                <w:rFonts w:ascii="Angsana New" w:hAnsi="Angsana New"/>
                <w:sz w:val="22"/>
                <w:szCs w:val="22"/>
              </w:rPr>
              <w:t xml:space="preserve">    </w:t>
            </w:r>
            <w:r w:rsidR="00A10910" w:rsidRPr="00D558C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355" w:type="dxa"/>
            <w:tcBorders>
              <w:top w:val="nil"/>
              <w:bottom w:val="nil"/>
            </w:tcBorders>
          </w:tcPr>
          <w:p w14:paraId="0D63DB34" w14:textId="77777777" w:rsidR="00A10910" w:rsidRPr="00D558CE" w:rsidRDefault="00A10910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4ADD1B4D" w14:textId="3484A5B5" w:rsidR="00A10910" w:rsidRPr="00D558CE" w:rsidRDefault="00034F6E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558CE">
              <w:rPr>
                <w:rFonts w:ascii="Angsana New" w:hAnsi="Angsana New"/>
                <w:sz w:val="22"/>
                <w:szCs w:val="22"/>
              </w:rPr>
              <w:t xml:space="preserve">  </w:t>
            </w:r>
            <w:r w:rsidR="00A10910" w:rsidRPr="00D558C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F6D48C5" w14:textId="77777777" w:rsidR="00A10910" w:rsidRPr="00D558CE" w:rsidRDefault="00A10910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right="-11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3E8D6158" w14:textId="49D6A4FF" w:rsidR="00A10910" w:rsidRPr="00D558CE" w:rsidRDefault="00A10910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558C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0DC3426" w14:textId="77777777" w:rsidR="00A10910" w:rsidRPr="00D558CE" w:rsidRDefault="00A10910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2AC98513" w14:textId="54446E06" w:rsidR="00A10910" w:rsidRPr="00D558CE" w:rsidRDefault="00A10910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  <w:r w:rsidRPr="00D558CE">
              <w:rPr>
                <w:rFonts w:ascii="Angsana New" w:hAnsi="Angsana New"/>
                <w:sz w:val="22"/>
                <w:szCs w:val="22"/>
              </w:rPr>
              <w:t>(1,067,584)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1002F9A1" w14:textId="77777777" w:rsidR="00A10910" w:rsidRPr="00D558CE" w:rsidRDefault="00A10910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9" w:type="dxa"/>
            <w:tcBorders>
              <w:top w:val="nil"/>
              <w:bottom w:val="nil"/>
            </w:tcBorders>
            <w:shd w:val="clear" w:color="auto" w:fill="auto"/>
          </w:tcPr>
          <w:p w14:paraId="5D2F5327" w14:textId="0221770E" w:rsidR="00A10910" w:rsidRPr="00D558CE" w:rsidRDefault="00A10910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D558CE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A10910" w:rsidRPr="00422380" w14:paraId="1269A973" w14:textId="77777777" w:rsidTr="002621C8">
        <w:tc>
          <w:tcPr>
            <w:tcW w:w="2430" w:type="dxa"/>
          </w:tcPr>
          <w:p w14:paraId="418472F0" w14:textId="77777777" w:rsidR="00A10910" w:rsidRPr="00422380" w:rsidRDefault="00A10910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="Angsana New" w:hAnsi="Angsana New"/>
                <w:sz w:val="22"/>
                <w:szCs w:val="22"/>
                <w:cs/>
              </w:rPr>
            </w:pPr>
            <w:r w:rsidRPr="00422380">
              <w:rPr>
                <w:rFonts w:ascii="Angsana New" w:hAnsi="Angsana New"/>
                <w:sz w:val="22"/>
                <w:szCs w:val="22"/>
                <w:cs/>
              </w:rPr>
              <w:t>โอนจากสินทรัพย์สิทธิการใช้</w:t>
            </w:r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113A3C14" w14:textId="5A8B3EFB" w:rsidR="00A10910" w:rsidRPr="00422380" w:rsidRDefault="00A10910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42238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21F8B69" w14:textId="77777777" w:rsidR="00A10910" w:rsidRPr="00422380" w:rsidRDefault="00A10910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0F33DAD8" w14:textId="7BDC3EDA" w:rsidR="00A10910" w:rsidRPr="00422380" w:rsidRDefault="00A10910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42238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35F3D94" w14:textId="77777777" w:rsidR="00A10910" w:rsidRPr="00422380" w:rsidRDefault="00A10910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07CA2E96" w14:textId="30A4B08C" w:rsidR="00A10910" w:rsidRPr="00422380" w:rsidRDefault="00A10910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2238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269DF78" w14:textId="77777777" w:rsidR="00A10910" w:rsidRPr="00422380" w:rsidRDefault="00A10910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0" w:type="dxa"/>
            <w:tcBorders>
              <w:top w:val="nil"/>
              <w:bottom w:val="nil"/>
            </w:tcBorders>
          </w:tcPr>
          <w:p w14:paraId="62AEFA86" w14:textId="21A040ED" w:rsidR="00A10910" w:rsidRPr="00422380" w:rsidRDefault="00A10910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2238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DCDD14D" w14:textId="77777777" w:rsidR="00A10910" w:rsidRPr="00422380" w:rsidRDefault="00A10910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0BE36306" w14:textId="773B95FF" w:rsidR="00A10910" w:rsidRPr="00D558CE" w:rsidRDefault="00186FF2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"/>
              </w:tabs>
              <w:spacing w:line="320" w:lineRule="exact"/>
              <w:ind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558CE">
              <w:rPr>
                <w:rFonts w:ascii="Angsana New" w:hAnsi="Angsana New"/>
                <w:sz w:val="22"/>
                <w:szCs w:val="22"/>
              </w:rPr>
              <w:t xml:space="preserve">  </w:t>
            </w:r>
            <w:r w:rsidR="00A10910" w:rsidRPr="00D558C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D5A8DF6" w14:textId="77777777" w:rsidR="00A10910" w:rsidRPr="00D558CE" w:rsidRDefault="00A10910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0604D35D" w14:textId="0A34F3C3" w:rsidR="00A10910" w:rsidRPr="00D558CE" w:rsidRDefault="00186FF2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558CE">
              <w:rPr>
                <w:rFonts w:ascii="Angsana New" w:hAnsi="Angsana New"/>
                <w:sz w:val="22"/>
                <w:szCs w:val="22"/>
              </w:rPr>
              <w:t xml:space="preserve">  </w:t>
            </w:r>
            <w:r w:rsidR="00A10910" w:rsidRPr="00D558C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22D44B8" w14:textId="77777777" w:rsidR="00A10910" w:rsidRPr="00D558CE" w:rsidRDefault="00A10910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4" w:type="dxa"/>
            <w:tcBorders>
              <w:top w:val="nil"/>
              <w:bottom w:val="nil"/>
            </w:tcBorders>
          </w:tcPr>
          <w:p w14:paraId="1DB20796" w14:textId="264F3A42" w:rsidR="00A10910" w:rsidRPr="00D558CE" w:rsidRDefault="00A10910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558C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41" w:type="dxa"/>
            <w:tcBorders>
              <w:top w:val="nil"/>
              <w:bottom w:val="nil"/>
            </w:tcBorders>
          </w:tcPr>
          <w:p w14:paraId="51D9B692" w14:textId="77777777" w:rsidR="00A10910" w:rsidRPr="00D558CE" w:rsidRDefault="00A10910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9" w:type="dxa"/>
            <w:tcBorders>
              <w:top w:val="nil"/>
              <w:bottom w:val="nil"/>
            </w:tcBorders>
          </w:tcPr>
          <w:p w14:paraId="283DEEE9" w14:textId="0FF118B2" w:rsidR="00A10910" w:rsidRPr="00D558CE" w:rsidRDefault="00A10910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D558CE">
              <w:rPr>
                <w:rFonts w:ascii="Angsana New" w:hAnsi="Angsana New"/>
                <w:sz w:val="22"/>
                <w:szCs w:val="22"/>
              </w:rPr>
              <w:t>27,237</w:t>
            </w:r>
          </w:p>
        </w:tc>
        <w:tc>
          <w:tcPr>
            <w:tcW w:w="355" w:type="dxa"/>
            <w:tcBorders>
              <w:top w:val="nil"/>
              <w:bottom w:val="nil"/>
            </w:tcBorders>
          </w:tcPr>
          <w:p w14:paraId="6B031B63" w14:textId="77777777" w:rsidR="00A10910" w:rsidRPr="00D558CE" w:rsidRDefault="00A10910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713E8E63" w14:textId="61D6D82E" w:rsidR="00A10910" w:rsidRPr="00D558CE" w:rsidRDefault="00034F6E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558CE">
              <w:rPr>
                <w:rFonts w:ascii="Angsana New" w:hAnsi="Angsana New"/>
                <w:sz w:val="22"/>
                <w:szCs w:val="22"/>
              </w:rPr>
              <w:t xml:space="preserve">  </w:t>
            </w:r>
            <w:r w:rsidR="00A10910" w:rsidRPr="00D558C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7E95BB0" w14:textId="77777777" w:rsidR="00A10910" w:rsidRPr="00D558CE" w:rsidRDefault="00A10910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right="-11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1E6F1BD2" w14:textId="4A84B961" w:rsidR="00A10910" w:rsidRPr="00D558CE" w:rsidRDefault="00A10910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558C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78B1990" w14:textId="77777777" w:rsidR="00A10910" w:rsidRPr="00D558CE" w:rsidRDefault="00A10910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1E606DB9" w14:textId="68C483F9" w:rsidR="00A10910" w:rsidRPr="00D558CE" w:rsidRDefault="00A10910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"/>
              </w:tabs>
              <w:spacing w:line="320" w:lineRule="exact"/>
              <w:ind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558C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45E25D3" w14:textId="77777777" w:rsidR="00A10910" w:rsidRPr="00D558CE" w:rsidRDefault="00A10910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9" w:type="dxa"/>
            <w:tcBorders>
              <w:top w:val="nil"/>
              <w:bottom w:val="nil"/>
            </w:tcBorders>
            <w:shd w:val="clear" w:color="auto" w:fill="auto"/>
          </w:tcPr>
          <w:p w14:paraId="5ADE04C4" w14:textId="58CF997A" w:rsidR="00A10910" w:rsidRPr="00D558CE" w:rsidRDefault="00A10910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D558CE">
              <w:rPr>
                <w:rFonts w:ascii="Angsana New" w:hAnsi="Angsana New"/>
                <w:sz w:val="22"/>
                <w:szCs w:val="22"/>
              </w:rPr>
              <w:t>27,237</w:t>
            </w:r>
          </w:p>
        </w:tc>
      </w:tr>
      <w:tr w:rsidR="00A10910" w:rsidRPr="00422380" w14:paraId="3D2C1224" w14:textId="77777777" w:rsidTr="002621C8">
        <w:tc>
          <w:tcPr>
            <w:tcW w:w="2430" w:type="dxa"/>
          </w:tcPr>
          <w:p w14:paraId="71C222B5" w14:textId="384D84BF" w:rsidR="00A10910" w:rsidRPr="00422380" w:rsidRDefault="00A10910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="Angsana New" w:hAnsi="Angsana New"/>
                <w:sz w:val="22"/>
                <w:szCs w:val="22"/>
                <w:cs/>
              </w:rPr>
            </w:pPr>
            <w:r w:rsidRPr="00422380">
              <w:rPr>
                <w:rFonts w:ascii="Angsana New" w:hAnsi="Angsana New"/>
                <w:sz w:val="22"/>
                <w:szCs w:val="22"/>
                <w:cs/>
              </w:rPr>
              <w:t>โอนจากสินทรัพย์ไม่มีตัวตน</w:t>
            </w:r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3FBA70BE" w14:textId="739701B2" w:rsidR="00A10910" w:rsidRPr="00422380" w:rsidRDefault="00A10910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42238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E83ED95" w14:textId="77777777" w:rsidR="00A10910" w:rsidRPr="00422380" w:rsidRDefault="00A10910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563E4EAF" w14:textId="0328ED9F" w:rsidR="00A10910" w:rsidRPr="00422380" w:rsidRDefault="00A10910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42238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F5D7C99" w14:textId="77777777" w:rsidR="00A10910" w:rsidRPr="00422380" w:rsidRDefault="00A10910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3081B813" w14:textId="5430AC3A" w:rsidR="00A10910" w:rsidRPr="00422380" w:rsidRDefault="00A10910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2238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B7F771B" w14:textId="77777777" w:rsidR="00A10910" w:rsidRPr="00422380" w:rsidRDefault="00A10910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0" w:type="dxa"/>
            <w:tcBorders>
              <w:top w:val="nil"/>
              <w:bottom w:val="nil"/>
            </w:tcBorders>
          </w:tcPr>
          <w:p w14:paraId="64094E94" w14:textId="6A4C0124" w:rsidR="00A10910" w:rsidRPr="00422380" w:rsidRDefault="00A10910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2238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41862B3" w14:textId="77777777" w:rsidR="00A10910" w:rsidRPr="00422380" w:rsidRDefault="00A10910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468F4C30" w14:textId="3D56CE97" w:rsidR="00A10910" w:rsidRPr="00D558CE" w:rsidRDefault="00186FF2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"/>
              </w:tabs>
              <w:spacing w:line="320" w:lineRule="exact"/>
              <w:ind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558CE">
              <w:rPr>
                <w:rFonts w:ascii="Angsana New" w:hAnsi="Angsana New"/>
                <w:sz w:val="22"/>
                <w:szCs w:val="22"/>
              </w:rPr>
              <w:t xml:space="preserve">  </w:t>
            </w:r>
            <w:r w:rsidR="00A10910" w:rsidRPr="00D558C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26A9B24" w14:textId="77777777" w:rsidR="00A10910" w:rsidRPr="00D558CE" w:rsidRDefault="00A10910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4ECE756A" w14:textId="24747344" w:rsidR="00A10910" w:rsidRPr="00D558CE" w:rsidRDefault="00186FF2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"/>
                <w:tab w:val="left" w:pos="363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558CE">
              <w:rPr>
                <w:rFonts w:ascii="Angsana New" w:hAnsi="Angsana New"/>
                <w:sz w:val="22"/>
                <w:szCs w:val="22"/>
              </w:rPr>
              <w:t xml:space="preserve">  </w:t>
            </w:r>
            <w:r w:rsidR="00A10910" w:rsidRPr="00D558C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617B4C55" w14:textId="77777777" w:rsidR="00A10910" w:rsidRPr="00D558CE" w:rsidRDefault="00A10910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4" w:type="dxa"/>
            <w:tcBorders>
              <w:top w:val="nil"/>
              <w:bottom w:val="nil"/>
            </w:tcBorders>
          </w:tcPr>
          <w:p w14:paraId="522C4E24" w14:textId="4EC2E6F2" w:rsidR="00A10910" w:rsidRPr="00D558CE" w:rsidRDefault="00A10910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D558CE">
              <w:rPr>
                <w:rFonts w:ascii="Angsana New" w:hAnsi="Angsana New"/>
                <w:sz w:val="22"/>
                <w:szCs w:val="22"/>
              </w:rPr>
              <w:t>7,81</w:t>
            </w:r>
            <w:r w:rsidR="00B54677" w:rsidRPr="00D558CE"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241" w:type="dxa"/>
            <w:tcBorders>
              <w:top w:val="nil"/>
              <w:bottom w:val="nil"/>
            </w:tcBorders>
          </w:tcPr>
          <w:p w14:paraId="08BE9F30" w14:textId="77777777" w:rsidR="00A10910" w:rsidRPr="00D558CE" w:rsidRDefault="00A10910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9" w:type="dxa"/>
            <w:tcBorders>
              <w:top w:val="nil"/>
              <w:bottom w:val="nil"/>
            </w:tcBorders>
          </w:tcPr>
          <w:p w14:paraId="13ED9B54" w14:textId="293E89E4" w:rsidR="00A10910" w:rsidRPr="00D558CE" w:rsidRDefault="00186FF2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"/>
                <w:tab w:val="left" w:pos="28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558CE">
              <w:rPr>
                <w:rFonts w:ascii="Angsana New" w:hAnsi="Angsana New"/>
                <w:sz w:val="22"/>
                <w:szCs w:val="22"/>
              </w:rPr>
              <w:t xml:space="preserve">    </w:t>
            </w:r>
            <w:r w:rsidR="00A10910" w:rsidRPr="00D558C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355" w:type="dxa"/>
            <w:tcBorders>
              <w:top w:val="nil"/>
              <w:bottom w:val="nil"/>
            </w:tcBorders>
          </w:tcPr>
          <w:p w14:paraId="1D6CA369" w14:textId="77777777" w:rsidR="00A10910" w:rsidRPr="00D558CE" w:rsidRDefault="00A10910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6BC5A7F7" w14:textId="799FE4C4" w:rsidR="00A10910" w:rsidRPr="00D558CE" w:rsidRDefault="00A10910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558C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8C9B11C" w14:textId="77777777" w:rsidR="00A10910" w:rsidRPr="00D558CE" w:rsidRDefault="00A10910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right="-11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0C9C34C0" w14:textId="60C8A9E9" w:rsidR="00A10910" w:rsidRPr="00D558CE" w:rsidRDefault="00A10910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558C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FA0585B" w14:textId="77777777" w:rsidR="00A10910" w:rsidRPr="00D558CE" w:rsidRDefault="00A10910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256A7426" w14:textId="5607C484" w:rsidR="00A10910" w:rsidRPr="00D558CE" w:rsidRDefault="00A10910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"/>
              </w:tabs>
              <w:spacing w:line="320" w:lineRule="exact"/>
              <w:ind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558C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FF6AE84" w14:textId="77777777" w:rsidR="00A10910" w:rsidRPr="00D558CE" w:rsidRDefault="00A10910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9" w:type="dxa"/>
            <w:tcBorders>
              <w:top w:val="nil"/>
              <w:bottom w:val="nil"/>
            </w:tcBorders>
            <w:shd w:val="clear" w:color="auto" w:fill="auto"/>
          </w:tcPr>
          <w:p w14:paraId="3592008E" w14:textId="0D97C41A" w:rsidR="00A10910" w:rsidRPr="00D558CE" w:rsidRDefault="00A10910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D558CE">
              <w:rPr>
                <w:rFonts w:ascii="Angsana New" w:hAnsi="Angsana New"/>
                <w:sz w:val="22"/>
                <w:szCs w:val="22"/>
              </w:rPr>
              <w:t>7,812</w:t>
            </w:r>
          </w:p>
        </w:tc>
      </w:tr>
      <w:tr w:rsidR="00A10910" w:rsidRPr="00422380" w14:paraId="0C7BB3A5" w14:textId="77777777" w:rsidTr="002621C8">
        <w:tc>
          <w:tcPr>
            <w:tcW w:w="2430" w:type="dxa"/>
            <w:tcBorders>
              <w:top w:val="nil"/>
              <w:bottom w:val="nil"/>
            </w:tcBorders>
          </w:tcPr>
          <w:p w14:paraId="651007FA" w14:textId="3C1FB947" w:rsidR="00A10910" w:rsidRPr="00422380" w:rsidRDefault="00A10910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="Angsana New" w:hAnsi="Angsana New"/>
                <w:sz w:val="22"/>
                <w:szCs w:val="22"/>
              </w:rPr>
            </w:pPr>
            <w:r w:rsidRPr="00422380">
              <w:rPr>
                <w:rFonts w:ascii="Angsana New" w:hAnsi="Angsana New" w:hint="cs"/>
                <w:sz w:val="22"/>
                <w:szCs w:val="22"/>
                <w:cs/>
              </w:rPr>
              <w:t>จำหน่าย</w:t>
            </w:r>
          </w:p>
        </w:tc>
        <w:tc>
          <w:tcPr>
            <w:tcW w:w="720" w:type="dxa"/>
            <w:tcBorders>
              <w:top w:val="nil"/>
              <w:bottom w:val="single" w:sz="4" w:space="0" w:color="auto"/>
            </w:tcBorders>
          </w:tcPr>
          <w:p w14:paraId="330EFDAE" w14:textId="2AFC0771" w:rsidR="00A10910" w:rsidRPr="00422380" w:rsidRDefault="00A10910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42238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126B95A" w14:textId="77777777" w:rsidR="00A10910" w:rsidRPr="00422380" w:rsidRDefault="00A10910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</w:tcPr>
          <w:p w14:paraId="25A193EE" w14:textId="280EB89B" w:rsidR="00A10910" w:rsidRPr="00422380" w:rsidRDefault="00A10910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42238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2B4C9F5" w14:textId="77777777" w:rsidR="00A10910" w:rsidRPr="00422380" w:rsidRDefault="00A10910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bottom w:val="single" w:sz="4" w:space="0" w:color="auto"/>
            </w:tcBorders>
          </w:tcPr>
          <w:p w14:paraId="2CB49432" w14:textId="3915AF1F" w:rsidR="00A10910" w:rsidRPr="00422380" w:rsidRDefault="00A10910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21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2238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6A613FD" w14:textId="77777777" w:rsidR="00A10910" w:rsidRPr="00422380" w:rsidRDefault="00A10910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0" w:type="dxa"/>
            <w:tcBorders>
              <w:top w:val="nil"/>
              <w:bottom w:val="single" w:sz="4" w:space="0" w:color="auto"/>
            </w:tcBorders>
          </w:tcPr>
          <w:p w14:paraId="4C5991DF" w14:textId="1BE79027" w:rsidR="00A10910" w:rsidRPr="00422380" w:rsidRDefault="00A10910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2238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33E045C" w14:textId="77777777" w:rsidR="00A10910" w:rsidRPr="00422380" w:rsidRDefault="00A10910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</w:tcPr>
          <w:p w14:paraId="1D3A09ED" w14:textId="01415701" w:rsidR="00A10910" w:rsidRPr="00D558CE" w:rsidRDefault="00A10910" w:rsidP="0068193F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2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  <w:r w:rsidRPr="00D558CE">
              <w:rPr>
                <w:rFonts w:ascii="Angsana New" w:hAnsi="Angsana New"/>
                <w:sz w:val="22"/>
                <w:szCs w:val="22"/>
              </w:rPr>
              <w:t>(12,939)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69B8E08" w14:textId="77777777" w:rsidR="00A10910" w:rsidRPr="00D558CE" w:rsidRDefault="00A10910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</w:tcPr>
          <w:p w14:paraId="28A4A6F1" w14:textId="1CCE8EF5" w:rsidR="00A10910" w:rsidRPr="00D558CE" w:rsidRDefault="000872C8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4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D558C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4FA543D1" w14:textId="77777777" w:rsidR="00A10910" w:rsidRPr="00D558CE" w:rsidRDefault="00A10910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4" w:type="dxa"/>
            <w:tcBorders>
              <w:top w:val="nil"/>
              <w:bottom w:val="single" w:sz="4" w:space="0" w:color="auto"/>
            </w:tcBorders>
          </w:tcPr>
          <w:p w14:paraId="122781B8" w14:textId="0AE6BD77" w:rsidR="00A10910" w:rsidRPr="00D558CE" w:rsidRDefault="00A10910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D558CE">
              <w:rPr>
                <w:rFonts w:ascii="Angsana New" w:hAnsi="Angsana New"/>
                <w:sz w:val="22"/>
                <w:szCs w:val="22"/>
              </w:rPr>
              <w:t>(33,285)</w:t>
            </w:r>
          </w:p>
        </w:tc>
        <w:tc>
          <w:tcPr>
            <w:tcW w:w="241" w:type="dxa"/>
            <w:tcBorders>
              <w:top w:val="nil"/>
              <w:bottom w:val="nil"/>
            </w:tcBorders>
          </w:tcPr>
          <w:p w14:paraId="10A82CB0" w14:textId="77777777" w:rsidR="00A10910" w:rsidRPr="00D558CE" w:rsidRDefault="00A10910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9" w:type="dxa"/>
            <w:tcBorders>
              <w:top w:val="nil"/>
              <w:bottom w:val="single" w:sz="4" w:space="0" w:color="auto"/>
            </w:tcBorders>
          </w:tcPr>
          <w:p w14:paraId="1EC7224C" w14:textId="2CB6F68D" w:rsidR="00A10910" w:rsidRPr="00D558CE" w:rsidRDefault="00A10910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D558CE">
              <w:rPr>
                <w:rFonts w:ascii="Angsana New" w:hAnsi="Angsana New"/>
                <w:sz w:val="22"/>
                <w:szCs w:val="22"/>
              </w:rPr>
              <w:t>(17,919)</w:t>
            </w:r>
          </w:p>
        </w:tc>
        <w:tc>
          <w:tcPr>
            <w:tcW w:w="355" w:type="dxa"/>
            <w:tcBorders>
              <w:top w:val="nil"/>
              <w:bottom w:val="nil"/>
            </w:tcBorders>
          </w:tcPr>
          <w:p w14:paraId="587B8697" w14:textId="77777777" w:rsidR="00A10910" w:rsidRPr="00D558CE" w:rsidRDefault="00A10910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</w:tcPr>
          <w:p w14:paraId="15E7258D" w14:textId="5D104E52" w:rsidR="00A10910" w:rsidRPr="00D558CE" w:rsidRDefault="00A10910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  <w:r w:rsidRPr="00D558CE">
              <w:rPr>
                <w:rFonts w:ascii="Angsana New" w:hAnsi="Angsana New"/>
                <w:sz w:val="22"/>
                <w:szCs w:val="22"/>
              </w:rPr>
              <w:t>(3,335)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F984BC4" w14:textId="77777777" w:rsidR="00A10910" w:rsidRPr="00D558CE" w:rsidRDefault="00A10910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bottom w:val="single" w:sz="4" w:space="0" w:color="auto"/>
            </w:tcBorders>
          </w:tcPr>
          <w:p w14:paraId="709F8B39" w14:textId="1292B313" w:rsidR="00A10910" w:rsidRPr="00D558CE" w:rsidRDefault="00A10910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D558CE">
              <w:rPr>
                <w:rFonts w:ascii="Angsana New" w:hAnsi="Angsana New"/>
                <w:sz w:val="22"/>
                <w:szCs w:val="22"/>
              </w:rPr>
              <w:t>(8,</w:t>
            </w:r>
            <w:r w:rsidR="00B54677" w:rsidRPr="00D558CE">
              <w:rPr>
                <w:rFonts w:ascii="Angsana New" w:hAnsi="Angsana New"/>
                <w:sz w:val="22"/>
                <w:szCs w:val="22"/>
              </w:rPr>
              <w:t>989</w:t>
            </w:r>
            <w:r w:rsidRPr="00D558CE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3ACEE90" w14:textId="77777777" w:rsidR="00A10910" w:rsidRPr="00D558CE" w:rsidRDefault="00A10910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</w:tcPr>
          <w:p w14:paraId="0C48D0AC" w14:textId="6570338C" w:rsidR="00A10910" w:rsidRPr="00D558CE" w:rsidRDefault="00A10910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"/>
              </w:tabs>
              <w:spacing w:line="320" w:lineRule="exact"/>
              <w:ind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558C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607A1F76" w14:textId="77777777" w:rsidR="00A10910" w:rsidRPr="00D558CE" w:rsidRDefault="00A10910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9" w:type="dxa"/>
            <w:tcBorders>
              <w:top w:val="nil"/>
              <w:bottom w:val="single" w:sz="4" w:space="0" w:color="auto"/>
            </w:tcBorders>
          </w:tcPr>
          <w:p w14:paraId="4815EEEC" w14:textId="4C2030C9" w:rsidR="00A10910" w:rsidRPr="00D558CE" w:rsidRDefault="00A10910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D558CE">
              <w:rPr>
                <w:rFonts w:ascii="Angsana New" w:hAnsi="Angsana New"/>
                <w:sz w:val="22"/>
                <w:szCs w:val="22"/>
              </w:rPr>
              <w:t>(76,</w:t>
            </w:r>
            <w:r w:rsidR="00541EDC" w:rsidRPr="00D558CE">
              <w:rPr>
                <w:rFonts w:ascii="Angsana New" w:hAnsi="Angsana New"/>
                <w:sz w:val="22"/>
                <w:szCs w:val="22"/>
              </w:rPr>
              <w:t>46</w:t>
            </w:r>
            <w:r w:rsidR="00763675" w:rsidRPr="00D558CE">
              <w:rPr>
                <w:rFonts w:ascii="Angsana New" w:hAnsi="Angsana New"/>
                <w:sz w:val="22"/>
                <w:szCs w:val="22"/>
              </w:rPr>
              <w:t>7</w:t>
            </w:r>
            <w:r w:rsidRPr="00D558CE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A10910" w:rsidRPr="00422380" w14:paraId="14C3FF6D" w14:textId="77777777" w:rsidTr="002621C8">
        <w:tc>
          <w:tcPr>
            <w:tcW w:w="2430" w:type="dxa"/>
            <w:tcBorders>
              <w:top w:val="nil"/>
              <w:bottom w:val="nil"/>
            </w:tcBorders>
          </w:tcPr>
          <w:p w14:paraId="00A7879A" w14:textId="6E56D81E" w:rsidR="00A10910" w:rsidRPr="00422380" w:rsidRDefault="00A10910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22380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Pr="00422380">
              <w:rPr>
                <w:rFonts w:ascii="Angsana New" w:hAnsi="Angsana New"/>
                <w:b/>
                <w:bCs/>
                <w:sz w:val="22"/>
                <w:szCs w:val="22"/>
              </w:rPr>
              <w:t>31</w:t>
            </w:r>
            <w:r w:rsidRPr="00422380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 ธันวาคม </w:t>
            </w:r>
            <w:r w:rsidRPr="00422380">
              <w:rPr>
                <w:rFonts w:ascii="Angsana New" w:hAnsi="Angsana New"/>
                <w:b/>
                <w:bCs/>
                <w:sz w:val="22"/>
                <w:szCs w:val="22"/>
              </w:rPr>
              <w:t>2567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14:paraId="3609DD70" w14:textId="4D462DC6" w:rsidR="00A10910" w:rsidRPr="00422380" w:rsidRDefault="00A10910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22380">
              <w:rPr>
                <w:rFonts w:ascii="Angsana New" w:hAnsi="Angsana New"/>
                <w:b/>
                <w:bCs/>
                <w:sz w:val="22"/>
                <w:szCs w:val="22"/>
              </w:rPr>
              <w:t>256,817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380D7E6" w14:textId="77777777" w:rsidR="00A10910" w:rsidRPr="00422380" w:rsidRDefault="00A10910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70E7590F" w14:textId="3855FA01" w:rsidR="00A10910" w:rsidRPr="00422380" w:rsidRDefault="00A10910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22380">
              <w:rPr>
                <w:rFonts w:ascii="Angsana New" w:hAnsi="Angsana New"/>
                <w:b/>
                <w:bCs/>
                <w:sz w:val="22"/>
                <w:szCs w:val="22"/>
              </w:rPr>
              <w:t>1,840,258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65091BA" w14:textId="77777777" w:rsidR="00A10910" w:rsidRPr="00422380" w:rsidRDefault="00A10910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14:paraId="0BF38163" w14:textId="78349F28" w:rsidR="00A10910" w:rsidRPr="00422380" w:rsidRDefault="00A10910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22380">
              <w:rPr>
                <w:rFonts w:ascii="Angsana New" w:hAnsi="Angsana New"/>
                <w:b/>
                <w:bCs/>
                <w:sz w:val="22"/>
                <w:szCs w:val="22"/>
              </w:rPr>
              <w:t>2,097,075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7B76D56" w14:textId="77777777" w:rsidR="00A10910" w:rsidRPr="00422380" w:rsidRDefault="00A10910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00" w:type="dxa"/>
            <w:tcBorders>
              <w:top w:val="single" w:sz="4" w:space="0" w:color="auto"/>
              <w:bottom w:val="single" w:sz="4" w:space="0" w:color="auto"/>
            </w:tcBorders>
          </w:tcPr>
          <w:p w14:paraId="72EA42D2" w14:textId="5E0325E7" w:rsidR="00A10910" w:rsidRPr="00422380" w:rsidRDefault="00A10910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22380">
              <w:rPr>
                <w:rFonts w:ascii="Angsana New" w:hAnsi="Angsana New"/>
                <w:b/>
                <w:bCs/>
                <w:sz w:val="22"/>
                <w:szCs w:val="22"/>
              </w:rPr>
              <w:t>99,369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012768A" w14:textId="77777777" w:rsidR="00A10910" w:rsidRPr="00422380" w:rsidRDefault="00A10910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7F5A5688" w14:textId="428DECD6" w:rsidR="00A10910" w:rsidRPr="00D558CE" w:rsidRDefault="00A10910" w:rsidP="0068193F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20" w:lineRule="exact"/>
              <w:ind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D558CE">
              <w:rPr>
                <w:rFonts w:ascii="Angsana New" w:hAnsi="Angsana New"/>
                <w:b/>
                <w:bCs/>
                <w:sz w:val="22"/>
                <w:szCs w:val="22"/>
              </w:rPr>
              <w:t>1,856,228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7B6ADC5" w14:textId="77777777" w:rsidR="00A10910" w:rsidRPr="00D558CE" w:rsidRDefault="00A10910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46353CE7" w14:textId="6250BAC2" w:rsidR="00A10910" w:rsidRPr="00D558CE" w:rsidRDefault="00A10910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right="-111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D558CE">
              <w:rPr>
                <w:rFonts w:ascii="Angsana New" w:hAnsi="Angsana New"/>
                <w:b/>
                <w:bCs/>
                <w:sz w:val="22"/>
                <w:szCs w:val="22"/>
              </w:rPr>
              <w:t>2,6</w:t>
            </w:r>
            <w:r w:rsidR="00AB3A43" w:rsidRPr="00D558CE">
              <w:rPr>
                <w:rFonts w:ascii="Angsana New" w:hAnsi="Angsana New"/>
                <w:b/>
                <w:bCs/>
                <w:sz w:val="22"/>
                <w:szCs w:val="22"/>
              </w:rPr>
              <w:t>31</w:t>
            </w:r>
            <w:r w:rsidR="00702077" w:rsidRPr="00D558CE">
              <w:rPr>
                <w:rFonts w:ascii="Angsana New" w:hAnsi="Angsana New"/>
                <w:b/>
                <w:bCs/>
                <w:sz w:val="22"/>
                <w:szCs w:val="22"/>
              </w:rPr>
              <w:t>,</w:t>
            </w:r>
            <w:r w:rsidR="00AB3A43" w:rsidRPr="00D558CE">
              <w:rPr>
                <w:rFonts w:ascii="Angsana New" w:hAnsi="Angsana New"/>
                <w:b/>
                <w:bCs/>
                <w:sz w:val="22"/>
                <w:szCs w:val="22"/>
              </w:rPr>
              <w:t>571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36E37B3" w14:textId="77777777" w:rsidR="00A10910" w:rsidRPr="00D558CE" w:rsidRDefault="00A10910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14:paraId="365B6FF9" w14:textId="22DFD998" w:rsidR="00A10910" w:rsidRPr="00D558CE" w:rsidRDefault="00A10910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D558CE">
              <w:rPr>
                <w:rFonts w:ascii="Angsana New" w:hAnsi="Angsana New"/>
                <w:b/>
                <w:bCs/>
                <w:sz w:val="22"/>
                <w:szCs w:val="22"/>
              </w:rPr>
              <w:t>946,250</w:t>
            </w:r>
          </w:p>
        </w:tc>
        <w:tc>
          <w:tcPr>
            <w:tcW w:w="241" w:type="dxa"/>
            <w:tcBorders>
              <w:top w:val="nil"/>
              <w:bottom w:val="nil"/>
            </w:tcBorders>
          </w:tcPr>
          <w:p w14:paraId="6CE361CC" w14:textId="77777777" w:rsidR="00A10910" w:rsidRPr="00D558CE" w:rsidRDefault="00A10910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59" w:type="dxa"/>
            <w:tcBorders>
              <w:top w:val="single" w:sz="4" w:space="0" w:color="auto"/>
              <w:bottom w:val="single" w:sz="4" w:space="0" w:color="auto"/>
            </w:tcBorders>
          </w:tcPr>
          <w:p w14:paraId="6A2BADBE" w14:textId="4AD51030" w:rsidR="00A10910" w:rsidRPr="00D558CE" w:rsidRDefault="00A10910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D558CE">
              <w:rPr>
                <w:rFonts w:ascii="Angsana New" w:hAnsi="Angsana New"/>
                <w:b/>
                <w:bCs/>
                <w:sz w:val="22"/>
                <w:szCs w:val="22"/>
              </w:rPr>
              <w:t>589,734</w:t>
            </w:r>
          </w:p>
        </w:tc>
        <w:tc>
          <w:tcPr>
            <w:tcW w:w="355" w:type="dxa"/>
            <w:tcBorders>
              <w:top w:val="nil"/>
              <w:bottom w:val="nil"/>
            </w:tcBorders>
          </w:tcPr>
          <w:p w14:paraId="28B53BC0" w14:textId="77777777" w:rsidR="00A10910" w:rsidRPr="00D558CE" w:rsidRDefault="00A10910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4BC1F38A" w14:textId="364655C5" w:rsidR="00A10910" w:rsidRPr="00D558CE" w:rsidRDefault="00A10910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D558CE">
              <w:rPr>
                <w:rFonts w:ascii="Angsana New" w:hAnsi="Angsana New"/>
                <w:b/>
                <w:bCs/>
                <w:sz w:val="22"/>
                <w:szCs w:val="22"/>
              </w:rPr>
              <w:t>51,376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AA8D736" w14:textId="77777777" w:rsidR="00A10910" w:rsidRPr="00D558CE" w:rsidRDefault="00A10910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14:paraId="6A5529E7" w14:textId="01E04DCD" w:rsidR="00A10910" w:rsidRPr="00D558CE" w:rsidRDefault="00A10910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"/>
              </w:tabs>
              <w:spacing w:line="320" w:lineRule="exact"/>
              <w:ind w:right="-111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D558CE">
              <w:rPr>
                <w:rFonts w:ascii="Angsana New" w:hAnsi="Angsana New"/>
                <w:b/>
                <w:bCs/>
                <w:sz w:val="22"/>
                <w:szCs w:val="22"/>
              </w:rPr>
              <w:t>580,03</w:t>
            </w:r>
            <w:r w:rsidR="00B54677" w:rsidRPr="00D558CE">
              <w:rPr>
                <w:rFonts w:ascii="Angsana New" w:hAnsi="Angsana New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0356359" w14:textId="77777777" w:rsidR="00A10910" w:rsidRPr="00D558CE" w:rsidRDefault="00A10910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7B3144C4" w14:textId="4BE28DE8" w:rsidR="00A10910" w:rsidRPr="00D558CE" w:rsidRDefault="00A10910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D558CE">
              <w:rPr>
                <w:rFonts w:ascii="Angsana New" w:hAnsi="Angsana New"/>
                <w:b/>
                <w:bCs/>
                <w:sz w:val="22"/>
                <w:szCs w:val="22"/>
              </w:rPr>
              <w:t>175,89</w:t>
            </w:r>
            <w:r w:rsidR="003D5A1E" w:rsidRPr="00D558CE">
              <w:rPr>
                <w:rFonts w:ascii="Angsana New" w:hAnsi="Angsana New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2C280193" w14:textId="77777777" w:rsidR="00A10910" w:rsidRPr="00D558CE" w:rsidRDefault="00A10910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D12D4F" w14:textId="0DC1F7D7" w:rsidR="00A10910" w:rsidRPr="00D558CE" w:rsidRDefault="00A10910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D558CE">
              <w:rPr>
                <w:rFonts w:ascii="Angsana New" w:hAnsi="Angsana New"/>
                <w:b/>
                <w:bCs/>
                <w:sz w:val="22"/>
                <w:szCs w:val="22"/>
              </w:rPr>
              <w:t>9,02</w:t>
            </w:r>
            <w:r w:rsidR="00763675" w:rsidRPr="00D558CE">
              <w:rPr>
                <w:rFonts w:ascii="Angsana New" w:hAnsi="Angsana New"/>
                <w:b/>
                <w:bCs/>
                <w:sz w:val="22"/>
                <w:szCs w:val="22"/>
              </w:rPr>
              <w:t>7</w:t>
            </w:r>
            <w:r w:rsidR="00702077" w:rsidRPr="00D558CE">
              <w:rPr>
                <w:rFonts w:ascii="Angsana New" w:hAnsi="Angsana New"/>
                <w:b/>
                <w:bCs/>
                <w:sz w:val="22"/>
                <w:szCs w:val="22"/>
              </w:rPr>
              <w:t>,</w:t>
            </w:r>
            <w:r w:rsidR="00763675" w:rsidRPr="00D558CE">
              <w:rPr>
                <w:rFonts w:ascii="Angsana New" w:hAnsi="Angsana New"/>
                <w:b/>
                <w:bCs/>
                <w:sz w:val="22"/>
                <w:szCs w:val="22"/>
              </w:rPr>
              <w:t>530</w:t>
            </w:r>
          </w:p>
        </w:tc>
      </w:tr>
    </w:tbl>
    <w:p w14:paraId="7B1BFD36" w14:textId="77777777" w:rsidR="00380F24" w:rsidRPr="00422380" w:rsidRDefault="00380F24" w:rsidP="0068193F">
      <w:r w:rsidRPr="00422380">
        <w:br w:type="page"/>
      </w:r>
    </w:p>
    <w:tbl>
      <w:tblPr>
        <w:tblW w:w="15300" w:type="dxa"/>
        <w:tblInd w:w="-90" w:type="dxa"/>
        <w:tblBorders>
          <w:bottom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67"/>
        <w:gridCol w:w="673"/>
        <w:gridCol w:w="270"/>
        <w:gridCol w:w="990"/>
        <w:gridCol w:w="270"/>
        <w:gridCol w:w="767"/>
        <w:gridCol w:w="270"/>
        <w:gridCol w:w="810"/>
        <w:gridCol w:w="270"/>
        <w:gridCol w:w="900"/>
        <w:gridCol w:w="270"/>
        <w:gridCol w:w="810"/>
        <w:gridCol w:w="270"/>
        <w:gridCol w:w="810"/>
        <w:gridCol w:w="270"/>
        <w:gridCol w:w="900"/>
        <w:gridCol w:w="270"/>
        <w:gridCol w:w="810"/>
        <w:gridCol w:w="270"/>
        <w:gridCol w:w="810"/>
        <w:gridCol w:w="270"/>
        <w:gridCol w:w="720"/>
        <w:gridCol w:w="270"/>
        <w:gridCol w:w="763"/>
      </w:tblGrid>
      <w:tr w:rsidR="005F75F6" w:rsidRPr="00422380" w14:paraId="01B4EE48" w14:textId="77777777" w:rsidTr="0068193F">
        <w:trPr>
          <w:tblHeader/>
        </w:trPr>
        <w:tc>
          <w:tcPr>
            <w:tcW w:w="2567" w:type="dxa"/>
            <w:tcBorders>
              <w:top w:val="nil"/>
              <w:bottom w:val="nil"/>
            </w:tcBorders>
            <w:shd w:val="clear" w:color="auto" w:fill="auto"/>
          </w:tcPr>
          <w:p w14:paraId="091506E1" w14:textId="187C7EDF" w:rsidR="005F75F6" w:rsidRPr="00422380" w:rsidRDefault="005F75F6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  <w:r w:rsidRPr="00422380">
              <w:rPr>
                <w:rFonts w:ascii="Angsana New" w:hAnsi="Angsana New"/>
                <w:sz w:val="30"/>
                <w:szCs w:val="30"/>
                <w:cs/>
              </w:rPr>
              <w:lastRenderedPageBreak/>
              <w:br w:type="page"/>
            </w:r>
          </w:p>
        </w:tc>
        <w:tc>
          <w:tcPr>
            <w:tcW w:w="12733" w:type="dxa"/>
            <w:gridSpan w:val="23"/>
            <w:tcBorders>
              <w:top w:val="nil"/>
              <w:bottom w:val="nil"/>
            </w:tcBorders>
            <w:shd w:val="clear" w:color="auto" w:fill="auto"/>
          </w:tcPr>
          <w:p w14:paraId="06B5A62E" w14:textId="77777777" w:rsidR="005F75F6" w:rsidRPr="00422380" w:rsidRDefault="005F75F6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22380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5F75F6" w:rsidRPr="00422380" w14:paraId="27CE2A59" w14:textId="77777777" w:rsidTr="002621C8">
        <w:trPr>
          <w:tblHeader/>
        </w:trPr>
        <w:tc>
          <w:tcPr>
            <w:tcW w:w="2567" w:type="dxa"/>
            <w:tcBorders>
              <w:top w:val="nil"/>
              <w:bottom w:val="nil"/>
            </w:tcBorders>
            <w:shd w:val="clear" w:color="auto" w:fill="auto"/>
          </w:tcPr>
          <w:p w14:paraId="15260325" w14:textId="77777777" w:rsidR="005F75F6" w:rsidRPr="00422380" w:rsidRDefault="005F75F6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673" w:type="dxa"/>
            <w:tcBorders>
              <w:top w:val="nil"/>
              <w:bottom w:val="nil"/>
            </w:tcBorders>
            <w:shd w:val="clear" w:color="auto" w:fill="auto"/>
          </w:tcPr>
          <w:p w14:paraId="6E5364C1" w14:textId="77777777" w:rsidR="005F75F6" w:rsidRPr="00422380" w:rsidRDefault="005F75F6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04D2771" w14:textId="77777777" w:rsidR="005F75F6" w:rsidRPr="00422380" w:rsidRDefault="005F75F6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</w:tcPr>
          <w:p w14:paraId="7AEEE01B" w14:textId="77777777" w:rsidR="005F75F6" w:rsidRPr="00422380" w:rsidRDefault="005F75F6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91865A5" w14:textId="77777777" w:rsidR="005F75F6" w:rsidRPr="00422380" w:rsidRDefault="005F75F6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7" w:type="dxa"/>
            <w:tcBorders>
              <w:top w:val="nil"/>
              <w:bottom w:val="nil"/>
            </w:tcBorders>
            <w:shd w:val="clear" w:color="auto" w:fill="auto"/>
          </w:tcPr>
          <w:p w14:paraId="78002BE7" w14:textId="77777777" w:rsidR="005F75F6" w:rsidRPr="00422380" w:rsidRDefault="005F75F6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9A12944" w14:textId="77777777" w:rsidR="005F75F6" w:rsidRPr="00422380" w:rsidRDefault="005F75F6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  <w:shd w:val="clear" w:color="auto" w:fill="auto"/>
          </w:tcPr>
          <w:p w14:paraId="76B8E25A" w14:textId="77777777" w:rsidR="005F75F6" w:rsidRPr="00422380" w:rsidRDefault="005F75F6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2DD08FEE" w14:textId="77777777" w:rsidR="005F75F6" w:rsidRPr="00422380" w:rsidRDefault="005F75F6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</w:tcPr>
          <w:p w14:paraId="352E7368" w14:textId="77777777" w:rsidR="005F75F6" w:rsidRPr="00422380" w:rsidRDefault="005F75F6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22380">
              <w:rPr>
                <w:rFonts w:ascii="Angsana New" w:hAnsi="Angsana New" w:hint="cs"/>
                <w:sz w:val="22"/>
                <w:szCs w:val="22"/>
                <w:cs/>
              </w:rPr>
              <w:t>อาคาร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20E1D5E" w14:textId="77777777" w:rsidR="005F75F6" w:rsidRPr="00422380" w:rsidRDefault="005F75F6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  <w:shd w:val="clear" w:color="auto" w:fill="auto"/>
          </w:tcPr>
          <w:p w14:paraId="02898F05" w14:textId="77777777" w:rsidR="005F75F6" w:rsidRPr="00422380" w:rsidRDefault="005F75F6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2406D8F" w14:textId="77777777" w:rsidR="005F75F6" w:rsidRPr="00422380" w:rsidRDefault="005F75F6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  <w:shd w:val="clear" w:color="auto" w:fill="auto"/>
          </w:tcPr>
          <w:p w14:paraId="2CB7F061" w14:textId="77777777" w:rsidR="005F75F6" w:rsidRPr="00422380" w:rsidRDefault="005F75F6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278D7329" w14:textId="77777777" w:rsidR="005F75F6" w:rsidRPr="00422380" w:rsidRDefault="005F75F6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</w:tcPr>
          <w:p w14:paraId="7887AF07" w14:textId="77777777" w:rsidR="005F75F6" w:rsidRPr="00422380" w:rsidRDefault="005F75F6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8529628" w14:textId="77777777" w:rsidR="005F75F6" w:rsidRPr="00422380" w:rsidRDefault="005F75F6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  <w:shd w:val="clear" w:color="auto" w:fill="auto"/>
          </w:tcPr>
          <w:p w14:paraId="635744AF" w14:textId="77777777" w:rsidR="005F75F6" w:rsidRPr="00422380" w:rsidRDefault="005F75F6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25F2EAB5" w14:textId="77777777" w:rsidR="005F75F6" w:rsidRPr="00422380" w:rsidRDefault="005F75F6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  <w:shd w:val="clear" w:color="auto" w:fill="auto"/>
          </w:tcPr>
          <w:p w14:paraId="7322E244" w14:textId="77777777" w:rsidR="005F75F6" w:rsidRPr="00422380" w:rsidRDefault="005F75F6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C4F339B" w14:textId="77777777" w:rsidR="005F75F6" w:rsidRPr="00422380" w:rsidRDefault="005F75F6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  <w:shd w:val="clear" w:color="auto" w:fill="auto"/>
          </w:tcPr>
          <w:p w14:paraId="257B802D" w14:textId="77777777" w:rsidR="005F75F6" w:rsidRPr="00422380" w:rsidRDefault="005F75F6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22380">
              <w:rPr>
                <w:rFonts w:ascii="Angsana New" w:hAnsi="Angsana New" w:hint="cs"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DF1010A" w14:textId="77777777" w:rsidR="005F75F6" w:rsidRPr="00422380" w:rsidRDefault="005F75F6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3" w:type="dxa"/>
            <w:tcBorders>
              <w:top w:val="nil"/>
              <w:bottom w:val="nil"/>
            </w:tcBorders>
            <w:shd w:val="clear" w:color="auto" w:fill="auto"/>
          </w:tcPr>
          <w:p w14:paraId="71C18311" w14:textId="77777777" w:rsidR="005F75F6" w:rsidRPr="00422380" w:rsidRDefault="005F75F6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5F75F6" w:rsidRPr="00422380" w14:paraId="0D92D979" w14:textId="77777777" w:rsidTr="0068193F">
        <w:trPr>
          <w:tblHeader/>
        </w:trPr>
        <w:tc>
          <w:tcPr>
            <w:tcW w:w="2567" w:type="dxa"/>
            <w:tcBorders>
              <w:top w:val="nil"/>
              <w:bottom w:val="nil"/>
            </w:tcBorders>
            <w:shd w:val="clear" w:color="auto" w:fill="auto"/>
          </w:tcPr>
          <w:p w14:paraId="2B3B65E2" w14:textId="77777777" w:rsidR="005F75F6" w:rsidRPr="00422380" w:rsidRDefault="005F75F6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970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0C068DE" w14:textId="77777777" w:rsidR="005F75F6" w:rsidRPr="00422380" w:rsidRDefault="005F75F6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22380">
              <w:rPr>
                <w:rFonts w:ascii="Angsana New" w:hAnsi="Angsana New" w:hint="cs"/>
                <w:sz w:val="22"/>
                <w:szCs w:val="22"/>
                <w:cs/>
              </w:rPr>
              <w:t>ที่ดิน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083D75B" w14:textId="77777777" w:rsidR="005F75F6" w:rsidRPr="00422380" w:rsidRDefault="005F75F6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  <w:shd w:val="clear" w:color="auto" w:fill="auto"/>
          </w:tcPr>
          <w:p w14:paraId="2CE97535" w14:textId="77777777" w:rsidR="005F75F6" w:rsidRPr="00422380" w:rsidRDefault="005F75F6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440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1342401C" w14:textId="77777777" w:rsidR="005F75F6" w:rsidRPr="00422380" w:rsidRDefault="005F75F6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22380">
              <w:rPr>
                <w:rFonts w:ascii="Angsana New" w:hAnsi="Angsana New" w:hint="cs"/>
                <w:sz w:val="22"/>
                <w:szCs w:val="22"/>
                <w:cs/>
              </w:rPr>
              <w:t>สิ่งปลูกสร้างและ</w:t>
            </w:r>
          </w:p>
        </w:tc>
        <w:tc>
          <w:tcPr>
            <w:tcW w:w="810" w:type="dxa"/>
            <w:tcBorders>
              <w:top w:val="nil"/>
              <w:bottom w:val="nil"/>
            </w:tcBorders>
            <w:shd w:val="clear" w:color="auto" w:fill="auto"/>
          </w:tcPr>
          <w:p w14:paraId="6FA21B15" w14:textId="77777777" w:rsidR="005F75F6" w:rsidRPr="00422380" w:rsidRDefault="005F75F6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8F5D536" w14:textId="77777777" w:rsidR="005F75F6" w:rsidRPr="00422380" w:rsidRDefault="005F75F6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  <w:shd w:val="clear" w:color="auto" w:fill="auto"/>
          </w:tcPr>
          <w:p w14:paraId="4A0157B3" w14:textId="77777777" w:rsidR="005F75F6" w:rsidRPr="00422380" w:rsidRDefault="005F75F6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22380">
              <w:rPr>
                <w:rFonts w:ascii="Angsana New" w:hAnsi="Angsana New" w:hint="cs"/>
                <w:sz w:val="22"/>
                <w:szCs w:val="22"/>
                <w:cs/>
              </w:rPr>
              <w:t>เครื่องตกแต่ง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08E5B20" w14:textId="77777777" w:rsidR="005F75F6" w:rsidRPr="00422380" w:rsidRDefault="005F75F6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</w:tcPr>
          <w:p w14:paraId="604AA015" w14:textId="77777777" w:rsidR="005F75F6" w:rsidRPr="00422380" w:rsidRDefault="005F75F6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29EC2E15" w14:textId="77777777" w:rsidR="005F75F6" w:rsidRPr="00422380" w:rsidRDefault="005F75F6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  <w:shd w:val="clear" w:color="auto" w:fill="auto"/>
          </w:tcPr>
          <w:p w14:paraId="64B0970C" w14:textId="77777777" w:rsidR="005F75F6" w:rsidRPr="00422380" w:rsidRDefault="005F75F6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59F82C5" w14:textId="77777777" w:rsidR="005F75F6" w:rsidRPr="00422380" w:rsidRDefault="005F75F6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  <w:shd w:val="clear" w:color="auto" w:fill="auto"/>
          </w:tcPr>
          <w:p w14:paraId="3368B07C" w14:textId="77777777" w:rsidR="005F75F6" w:rsidRPr="00422380" w:rsidRDefault="005F75F6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22380">
              <w:rPr>
                <w:rFonts w:ascii="Angsana New" w:hAnsi="Angsana New" w:hint="cs"/>
                <w:sz w:val="22"/>
                <w:szCs w:val="22"/>
                <w:cs/>
              </w:rPr>
              <w:t>อุปกรณ์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247549F" w14:textId="77777777" w:rsidR="005F75F6" w:rsidRPr="00422380" w:rsidRDefault="005F75F6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  <w:shd w:val="clear" w:color="auto" w:fill="auto"/>
          </w:tcPr>
          <w:p w14:paraId="15862DDB" w14:textId="77777777" w:rsidR="005F75F6" w:rsidRPr="00422380" w:rsidRDefault="005F75F6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22380">
              <w:rPr>
                <w:rFonts w:ascii="Angsana New" w:hAnsi="Angsana New" w:hint="cs"/>
                <w:sz w:val="22"/>
                <w:szCs w:val="22"/>
                <w:cs/>
              </w:rPr>
              <w:t>ระหว่าง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799F915" w14:textId="77777777" w:rsidR="005F75F6" w:rsidRPr="00422380" w:rsidRDefault="005F75F6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3" w:type="dxa"/>
            <w:tcBorders>
              <w:top w:val="nil"/>
              <w:bottom w:val="nil"/>
            </w:tcBorders>
            <w:shd w:val="clear" w:color="auto" w:fill="auto"/>
          </w:tcPr>
          <w:p w14:paraId="48F58241" w14:textId="77777777" w:rsidR="005F75F6" w:rsidRPr="00422380" w:rsidRDefault="005F75F6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5F75F6" w:rsidRPr="00422380" w14:paraId="031A80E5" w14:textId="77777777" w:rsidTr="002621C8">
        <w:trPr>
          <w:tblHeader/>
        </w:trPr>
        <w:tc>
          <w:tcPr>
            <w:tcW w:w="2567" w:type="dxa"/>
            <w:tcBorders>
              <w:top w:val="nil"/>
              <w:bottom w:val="nil"/>
            </w:tcBorders>
            <w:shd w:val="clear" w:color="auto" w:fill="auto"/>
          </w:tcPr>
          <w:p w14:paraId="55ADB2F9" w14:textId="77777777" w:rsidR="005F75F6" w:rsidRPr="00422380" w:rsidRDefault="005F75F6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67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3B7E742" w14:textId="77777777" w:rsidR="005F75F6" w:rsidRPr="00422380" w:rsidRDefault="005F75F6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12F7890" w14:textId="77777777" w:rsidR="005F75F6" w:rsidRPr="00422380" w:rsidRDefault="005F75F6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530FEE2" w14:textId="77777777" w:rsidR="005F75F6" w:rsidRPr="00422380" w:rsidRDefault="005F75F6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22380">
              <w:rPr>
                <w:rFonts w:ascii="Angsana New" w:hAnsi="Angsana New" w:hint="cs"/>
                <w:sz w:val="22"/>
                <w:szCs w:val="22"/>
                <w:cs/>
              </w:rPr>
              <w:t>ส่วนที่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3AF0462" w14:textId="77777777" w:rsidR="005F75F6" w:rsidRPr="00422380" w:rsidRDefault="005F75F6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7" w:type="dxa"/>
            <w:tcBorders>
              <w:top w:val="nil"/>
              <w:bottom w:val="nil"/>
            </w:tcBorders>
            <w:shd w:val="clear" w:color="auto" w:fill="auto"/>
          </w:tcPr>
          <w:p w14:paraId="7C480D19" w14:textId="77777777" w:rsidR="005F75F6" w:rsidRPr="00422380" w:rsidRDefault="005F75F6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32B6EB1" w14:textId="77777777" w:rsidR="005F75F6" w:rsidRPr="00422380" w:rsidRDefault="005F75F6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  <w:shd w:val="clear" w:color="auto" w:fill="auto"/>
          </w:tcPr>
          <w:p w14:paraId="64426AD1" w14:textId="77777777" w:rsidR="005F75F6" w:rsidRPr="00422380" w:rsidRDefault="005F75F6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22380">
              <w:rPr>
                <w:rFonts w:ascii="Angsana New" w:hAnsi="Angsana New" w:hint="cs"/>
                <w:sz w:val="22"/>
                <w:szCs w:val="22"/>
                <w:cs/>
              </w:rPr>
              <w:t>ส่วนปรับปรุง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308D121" w14:textId="77777777" w:rsidR="005F75F6" w:rsidRPr="00422380" w:rsidRDefault="005F75F6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</w:tcPr>
          <w:p w14:paraId="644BCCD5" w14:textId="77777777" w:rsidR="005F75F6" w:rsidRPr="00422380" w:rsidRDefault="005F75F6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22380">
              <w:rPr>
                <w:rFonts w:ascii="Angsana New" w:hAnsi="Angsana New" w:hint="cs"/>
                <w:sz w:val="22"/>
                <w:szCs w:val="22"/>
                <w:cs/>
              </w:rPr>
              <w:t>ส่วนปรับปรุง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AFDEC28" w14:textId="77777777" w:rsidR="005F75F6" w:rsidRPr="00422380" w:rsidRDefault="005F75F6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  <w:shd w:val="clear" w:color="auto" w:fill="auto"/>
          </w:tcPr>
          <w:p w14:paraId="0A59A023" w14:textId="77777777" w:rsidR="005F75F6" w:rsidRPr="00422380" w:rsidRDefault="005F75F6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22380">
              <w:rPr>
                <w:rFonts w:ascii="Angsana New" w:hAnsi="Angsana New" w:hint="cs"/>
                <w:sz w:val="22"/>
                <w:szCs w:val="22"/>
                <w:cs/>
              </w:rPr>
              <w:t>เครื่องจักร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2B611DE2" w14:textId="77777777" w:rsidR="005F75F6" w:rsidRPr="00422380" w:rsidRDefault="005F75F6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  <w:shd w:val="clear" w:color="auto" w:fill="auto"/>
          </w:tcPr>
          <w:p w14:paraId="47C41F4C" w14:textId="77777777" w:rsidR="005F75F6" w:rsidRPr="00422380" w:rsidRDefault="005F75F6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22380">
              <w:rPr>
                <w:rFonts w:ascii="Angsana New" w:hAnsi="Angsana New" w:hint="cs"/>
                <w:sz w:val="22"/>
                <w:szCs w:val="22"/>
                <w:cs/>
              </w:rPr>
              <w:t>และเครื่องใช้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9F1894A" w14:textId="77777777" w:rsidR="005F75F6" w:rsidRPr="00422380" w:rsidRDefault="005F75F6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</w:tcPr>
          <w:p w14:paraId="522CBE30" w14:textId="77777777" w:rsidR="005F75F6" w:rsidRPr="00422380" w:rsidRDefault="005F75F6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9891D45" w14:textId="77777777" w:rsidR="005F75F6" w:rsidRPr="00422380" w:rsidRDefault="005F75F6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  <w:shd w:val="clear" w:color="auto" w:fill="auto"/>
          </w:tcPr>
          <w:p w14:paraId="3C348DC6" w14:textId="7BF1BCA7" w:rsidR="005F75F6" w:rsidRPr="00422380" w:rsidRDefault="005F75F6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72FB720" w14:textId="77777777" w:rsidR="005F75F6" w:rsidRPr="00422380" w:rsidRDefault="005F75F6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  <w:shd w:val="clear" w:color="auto" w:fill="auto"/>
          </w:tcPr>
          <w:p w14:paraId="0C912A6F" w14:textId="77777777" w:rsidR="005F75F6" w:rsidRPr="00422380" w:rsidRDefault="005F75F6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22380">
              <w:rPr>
                <w:rFonts w:ascii="Angsana New" w:hAnsi="Angsana New" w:hint="cs"/>
                <w:sz w:val="22"/>
                <w:szCs w:val="22"/>
                <w:cs/>
              </w:rPr>
              <w:t>ส่งเสริม</w:t>
            </w:r>
          </w:p>
        </w:tc>
        <w:tc>
          <w:tcPr>
            <w:tcW w:w="1260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381595B4" w14:textId="77777777" w:rsidR="005F75F6" w:rsidRPr="00422380" w:rsidRDefault="005F75F6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22380">
              <w:rPr>
                <w:rFonts w:ascii="Angsana New" w:hAnsi="Angsana New" w:hint="cs"/>
                <w:sz w:val="22"/>
                <w:szCs w:val="22"/>
                <w:cs/>
              </w:rPr>
              <w:t>ก่อสร้างและ</w:t>
            </w:r>
          </w:p>
        </w:tc>
        <w:tc>
          <w:tcPr>
            <w:tcW w:w="763" w:type="dxa"/>
            <w:tcBorders>
              <w:top w:val="nil"/>
              <w:bottom w:val="nil"/>
            </w:tcBorders>
            <w:shd w:val="clear" w:color="auto" w:fill="auto"/>
          </w:tcPr>
          <w:p w14:paraId="2F1CE8C4" w14:textId="77777777" w:rsidR="005F75F6" w:rsidRPr="00422380" w:rsidRDefault="005F75F6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594BE1" w:rsidRPr="00422380" w14:paraId="3C7BBD34" w14:textId="77777777" w:rsidTr="002621C8">
        <w:trPr>
          <w:tblHeader/>
        </w:trPr>
        <w:tc>
          <w:tcPr>
            <w:tcW w:w="2567" w:type="dxa"/>
            <w:tcBorders>
              <w:top w:val="nil"/>
              <w:bottom w:val="nil"/>
            </w:tcBorders>
            <w:shd w:val="clear" w:color="auto" w:fill="auto"/>
          </w:tcPr>
          <w:p w14:paraId="2ACF94EE" w14:textId="77777777" w:rsidR="00594BE1" w:rsidRPr="00422380" w:rsidRDefault="00594BE1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673" w:type="dxa"/>
            <w:tcBorders>
              <w:top w:val="nil"/>
              <w:bottom w:val="nil"/>
            </w:tcBorders>
            <w:shd w:val="clear" w:color="auto" w:fill="auto"/>
          </w:tcPr>
          <w:p w14:paraId="789129BA" w14:textId="77777777" w:rsidR="00594BE1" w:rsidRPr="004D23AC" w:rsidRDefault="00594BE1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D23AC">
              <w:rPr>
                <w:rFonts w:ascii="Angsana New" w:hAnsi="Angsana New" w:hint="cs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3FACF69" w14:textId="77777777" w:rsidR="00594BE1" w:rsidRPr="004D23AC" w:rsidRDefault="00594BE1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</w:tcPr>
          <w:p w14:paraId="77F3DF4F" w14:textId="20B3F420" w:rsidR="00594BE1" w:rsidRPr="004D23AC" w:rsidRDefault="00594BE1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D23AC">
              <w:rPr>
                <w:rFonts w:ascii="Angsana New" w:hAnsi="Angsana New" w:hint="cs"/>
                <w:sz w:val="22"/>
                <w:szCs w:val="22"/>
                <w:cs/>
              </w:rPr>
              <w:t>ตีราคาเพิ่ม</w:t>
            </w:r>
            <w:r w:rsidR="002621C8" w:rsidRPr="004D23AC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="00952DE7" w:rsidRPr="004D23AC">
              <w:rPr>
                <w:rFonts w:ascii="Angsana New" w:hAnsi="Angsana New"/>
                <w:sz w:val="22"/>
                <w:szCs w:val="22"/>
              </w:rPr>
              <w:t>(</w:t>
            </w:r>
            <w:r w:rsidR="00952DE7" w:rsidRPr="004D23AC">
              <w:rPr>
                <w:rFonts w:ascii="Angsana New" w:hAnsi="Angsana New" w:hint="cs"/>
                <w:sz w:val="22"/>
                <w:szCs w:val="22"/>
                <w:cs/>
              </w:rPr>
              <w:t>ลด)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1CAD6C1" w14:textId="77777777" w:rsidR="00594BE1" w:rsidRPr="004D23AC" w:rsidRDefault="00594BE1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7" w:type="dxa"/>
            <w:tcBorders>
              <w:top w:val="nil"/>
              <w:bottom w:val="nil"/>
            </w:tcBorders>
            <w:shd w:val="clear" w:color="auto" w:fill="auto"/>
          </w:tcPr>
          <w:p w14:paraId="3D9D8A19" w14:textId="77777777" w:rsidR="00594BE1" w:rsidRPr="004D23AC" w:rsidRDefault="00594BE1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D23AC">
              <w:rPr>
                <w:rFonts w:ascii="Angsana New" w:hAnsi="Angsana New" w:hint="cs"/>
                <w:sz w:val="22"/>
                <w:szCs w:val="22"/>
                <w:cs/>
              </w:rPr>
              <w:t>รวม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FC7AEB5" w14:textId="77777777" w:rsidR="00594BE1" w:rsidRPr="00422380" w:rsidRDefault="00594BE1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  <w:shd w:val="clear" w:color="auto" w:fill="auto"/>
          </w:tcPr>
          <w:p w14:paraId="0A86367D" w14:textId="77777777" w:rsidR="00594BE1" w:rsidRPr="00422380" w:rsidRDefault="00594BE1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22380">
              <w:rPr>
                <w:rFonts w:ascii="Angsana New" w:hAnsi="Angsana New" w:hint="cs"/>
                <w:sz w:val="22"/>
                <w:szCs w:val="22"/>
                <w:cs/>
              </w:rPr>
              <w:t>ที่ดิน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9E51FFE" w14:textId="77777777" w:rsidR="00594BE1" w:rsidRPr="00422380" w:rsidRDefault="00594BE1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</w:tcPr>
          <w:p w14:paraId="46093129" w14:textId="77777777" w:rsidR="00594BE1" w:rsidRPr="00422380" w:rsidRDefault="00594BE1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22380">
              <w:rPr>
                <w:rFonts w:ascii="Angsana New" w:hAnsi="Angsana New" w:hint="cs"/>
                <w:sz w:val="22"/>
                <w:szCs w:val="22"/>
                <w:cs/>
              </w:rPr>
              <w:t>อาคารเช่า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9AFBC39" w14:textId="77777777" w:rsidR="00594BE1" w:rsidRPr="00422380" w:rsidRDefault="00594BE1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  <w:shd w:val="clear" w:color="auto" w:fill="auto"/>
          </w:tcPr>
          <w:p w14:paraId="15D4B7BE" w14:textId="77777777" w:rsidR="00594BE1" w:rsidRPr="00422380" w:rsidRDefault="00594BE1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22380">
              <w:rPr>
                <w:rFonts w:ascii="Angsana New" w:hAnsi="Angsana New" w:hint="cs"/>
                <w:sz w:val="22"/>
                <w:szCs w:val="22"/>
                <w:cs/>
              </w:rPr>
              <w:t>และอุปกรณ์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C99B01E" w14:textId="77777777" w:rsidR="00594BE1" w:rsidRPr="00422380" w:rsidRDefault="00594BE1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  <w:shd w:val="clear" w:color="auto" w:fill="auto"/>
          </w:tcPr>
          <w:p w14:paraId="4F063C4C" w14:textId="77777777" w:rsidR="00594BE1" w:rsidRPr="00422380" w:rsidRDefault="00594BE1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22380">
              <w:rPr>
                <w:rFonts w:ascii="Angsana New" w:hAnsi="Angsana New" w:hint="cs"/>
                <w:sz w:val="22"/>
                <w:szCs w:val="22"/>
                <w:cs/>
              </w:rPr>
              <w:t>สำนักงาน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D4421CD" w14:textId="77777777" w:rsidR="00594BE1" w:rsidRPr="00422380" w:rsidRDefault="00594BE1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</w:tcPr>
          <w:p w14:paraId="79D1886A" w14:textId="77777777" w:rsidR="00594BE1" w:rsidRPr="00422380" w:rsidRDefault="00594BE1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22380">
              <w:rPr>
                <w:rFonts w:ascii="Angsana New" w:hAnsi="Angsana New" w:hint="cs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66B4DA1" w14:textId="77777777" w:rsidR="00594BE1" w:rsidRPr="00422380" w:rsidRDefault="00594BE1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  <w:shd w:val="clear" w:color="auto" w:fill="auto"/>
          </w:tcPr>
          <w:p w14:paraId="0D8E14E6" w14:textId="2EBBF6A4" w:rsidR="00594BE1" w:rsidRPr="00422380" w:rsidRDefault="00594BE1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22380">
              <w:rPr>
                <w:rFonts w:ascii="Angsana New" w:hAnsi="Angsana New" w:hint="cs"/>
                <w:sz w:val="22"/>
                <w:szCs w:val="22"/>
                <w:cs/>
              </w:rPr>
              <w:t>ภาชนะบรรจุ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EC47554" w14:textId="77777777" w:rsidR="00594BE1" w:rsidRPr="00422380" w:rsidRDefault="00594BE1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  <w:shd w:val="clear" w:color="auto" w:fill="auto"/>
          </w:tcPr>
          <w:p w14:paraId="71D5CCB6" w14:textId="77777777" w:rsidR="00594BE1" w:rsidRPr="00422380" w:rsidRDefault="00594BE1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22380">
              <w:rPr>
                <w:rFonts w:ascii="Angsana New" w:hAnsi="Angsana New" w:hint="cs"/>
                <w:sz w:val="22"/>
                <w:szCs w:val="22"/>
                <w:cs/>
              </w:rPr>
              <w:t>การขาย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21B60F9" w14:textId="77777777" w:rsidR="00594BE1" w:rsidRPr="00422380" w:rsidRDefault="00594BE1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  <w:shd w:val="clear" w:color="auto" w:fill="auto"/>
          </w:tcPr>
          <w:p w14:paraId="5F63F7DD" w14:textId="77777777" w:rsidR="00594BE1" w:rsidRPr="00422380" w:rsidRDefault="00594BE1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22380">
              <w:rPr>
                <w:rFonts w:ascii="Angsana New" w:hAnsi="Angsana New" w:hint="cs"/>
                <w:sz w:val="22"/>
                <w:szCs w:val="22"/>
                <w:cs/>
              </w:rPr>
              <w:t>ติดตั้ง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928B719" w14:textId="77777777" w:rsidR="00594BE1" w:rsidRPr="00422380" w:rsidRDefault="00594BE1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3" w:type="dxa"/>
            <w:tcBorders>
              <w:top w:val="nil"/>
              <w:bottom w:val="nil"/>
            </w:tcBorders>
            <w:shd w:val="clear" w:color="auto" w:fill="auto"/>
          </w:tcPr>
          <w:p w14:paraId="4A04FD71" w14:textId="77777777" w:rsidR="00594BE1" w:rsidRPr="00422380" w:rsidRDefault="00594BE1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22380">
              <w:rPr>
                <w:rFonts w:ascii="Angsana New" w:hAnsi="Angsana New" w:hint="cs"/>
                <w:sz w:val="22"/>
                <w:szCs w:val="22"/>
                <w:cs/>
              </w:rPr>
              <w:t>รวม</w:t>
            </w:r>
          </w:p>
        </w:tc>
      </w:tr>
      <w:tr w:rsidR="00594BE1" w:rsidRPr="00422380" w14:paraId="688123AB" w14:textId="77777777" w:rsidTr="0068193F">
        <w:tc>
          <w:tcPr>
            <w:tcW w:w="2567" w:type="dxa"/>
            <w:tcBorders>
              <w:top w:val="nil"/>
              <w:bottom w:val="nil"/>
            </w:tcBorders>
            <w:shd w:val="clear" w:color="auto" w:fill="auto"/>
          </w:tcPr>
          <w:p w14:paraId="721655F8" w14:textId="77777777" w:rsidR="00594BE1" w:rsidRPr="00422380" w:rsidRDefault="00594BE1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2733" w:type="dxa"/>
            <w:gridSpan w:val="23"/>
            <w:tcBorders>
              <w:top w:val="nil"/>
              <w:bottom w:val="nil"/>
            </w:tcBorders>
            <w:shd w:val="clear" w:color="auto" w:fill="auto"/>
          </w:tcPr>
          <w:p w14:paraId="5DED0261" w14:textId="77777777" w:rsidR="00594BE1" w:rsidRPr="00422380" w:rsidRDefault="00594BE1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</w:rPr>
            </w:pPr>
            <w:r w:rsidRPr="00422380">
              <w:rPr>
                <w:rFonts w:ascii="Angsana New" w:hAnsi="Angsana New"/>
                <w:i/>
                <w:iCs/>
                <w:sz w:val="22"/>
                <w:szCs w:val="22"/>
                <w:cs/>
              </w:rPr>
              <w:t>(</w:t>
            </w:r>
            <w:r w:rsidRPr="00422380">
              <w:rPr>
                <w:rFonts w:ascii="Angsana New" w:hAnsi="Angsana New" w:hint="cs"/>
                <w:i/>
                <w:iCs/>
                <w:sz w:val="22"/>
                <w:szCs w:val="22"/>
                <w:cs/>
              </w:rPr>
              <w:t>พันบาท)</w:t>
            </w:r>
          </w:p>
        </w:tc>
      </w:tr>
      <w:tr w:rsidR="00594BE1" w:rsidRPr="00422380" w14:paraId="10B500FA" w14:textId="77777777" w:rsidTr="002621C8">
        <w:tc>
          <w:tcPr>
            <w:tcW w:w="2567" w:type="dxa"/>
            <w:tcBorders>
              <w:top w:val="nil"/>
            </w:tcBorders>
            <w:shd w:val="clear" w:color="auto" w:fill="auto"/>
          </w:tcPr>
          <w:p w14:paraId="3D424E8F" w14:textId="77777777" w:rsidR="00594BE1" w:rsidRPr="00422380" w:rsidRDefault="00594BE1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</w:rPr>
            </w:pPr>
            <w:r w:rsidRPr="00422380"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  <w:t>ค่าเสื่อมราคาสะสม</w:t>
            </w:r>
            <w:r w:rsidRPr="00422380">
              <w:rPr>
                <w:rFonts w:ascii="Angsana New" w:hAnsi="Angsana New" w:hint="cs"/>
                <w:b/>
                <w:bCs/>
                <w:i/>
                <w:iCs/>
                <w:sz w:val="22"/>
                <w:szCs w:val="22"/>
                <w:cs/>
              </w:rPr>
              <w:t>และขาดทุน</w:t>
            </w:r>
          </w:p>
        </w:tc>
        <w:tc>
          <w:tcPr>
            <w:tcW w:w="673" w:type="dxa"/>
            <w:tcBorders>
              <w:top w:val="nil"/>
              <w:bottom w:val="nil"/>
            </w:tcBorders>
            <w:shd w:val="clear" w:color="auto" w:fill="auto"/>
          </w:tcPr>
          <w:p w14:paraId="33CC8BF5" w14:textId="77777777" w:rsidR="00594BE1" w:rsidRPr="00422380" w:rsidRDefault="00594BE1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921FED5" w14:textId="77777777" w:rsidR="00594BE1" w:rsidRPr="00422380" w:rsidRDefault="00594BE1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</w:tcPr>
          <w:p w14:paraId="383A2080" w14:textId="77777777" w:rsidR="00594BE1" w:rsidRPr="00422380" w:rsidRDefault="00594BE1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28FD904A" w14:textId="77777777" w:rsidR="00594BE1" w:rsidRPr="00422380" w:rsidRDefault="00594BE1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67" w:type="dxa"/>
            <w:tcBorders>
              <w:top w:val="nil"/>
              <w:bottom w:val="nil"/>
            </w:tcBorders>
            <w:shd w:val="clear" w:color="auto" w:fill="auto"/>
          </w:tcPr>
          <w:p w14:paraId="22952CCB" w14:textId="77777777" w:rsidR="00594BE1" w:rsidRPr="00422380" w:rsidRDefault="00594BE1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FE42D47" w14:textId="77777777" w:rsidR="00594BE1" w:rsidRPr="00422380" w:rsidRDefault="00594BE1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  <w:shd w:val="clear" w:color="auto" w:fill="auto"/>
          </w:tcPr>
          <w:p w14:paraId="7FA9EC35" w14:textId="77777777" w:rsidR="00594BE1" w:rsidRPr="00422380" w:rsidRDefault="00594BE1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4D7B147" w14:textId="77777777" w:rsidR="00594BE1" w:rsidRPr="00422380" w:rsidRDefault="00594BE1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</w:tcPr>
          <w:p w14:paraId="51B8CCBB" w14:textId="77777777" w:rsidR="00594BE1" w:rsidRPr="00422380" w:rsidRDefault="00594BE1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992F6E7" w14:textId="77777777" w:rsidR="00594BE1" w:rsidRPr="00422380" w:rsidRDefault="00594BE1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  <w:shd w:val="clear" w:color="auto" w:fill="auto"/>
          </w:tcPr>
          <w:p w14:paraId="5616D502" w14:textId="77777777" w:rsidR="00594BE1" w:rsidRPr="00422380" w:rsidRDefault="00594BE1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4F68671" w14:textId="77777777" w:rsidR="00594BE1" w:rsidRPr="00422380" w:rsidRDefault="00594BE1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  <w:shd w:val="clear" w:color="auto" w:fill="auto"/>
          </w:tcPr>
          <w:p w14:paraId="4090794A" w14:textId="77777777" w:rsidR="00594BE1" w:rsidRPr="00422380" w:rsidRDefault="00594BE1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189D65E" w14:textId="77777777" w:rsidR="00594BE1" w:rsidRPr="00422380" w:rsidRDefault="00594BE1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</w:tcPr>
          <w:p w14:paraId="1FF17665" w14:textId="77777777" w:rsidR="00594BE1" w:rsidRPr="00422380" w:rsidRDefault="00594BE1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D57B48C" w14:textId="77777777" w:rsidR="00594BE1" w:rsidRPr="00422380" w:rsidRDefault="00594BE1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  <w:shd w:val="clear" w:color="auto" w:fill="auto"/>
          </w:tcPr>
          <w:p w14:paraId="78B61225" w14:textId="77777777" w:rsidR="00594BE1" w:rsidRPr="00422380" w:rsidRDefault="00594BE1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BE30F3C" w14:textId="77777777" w:rsidR="00594BE1" w:rsidRPr="00422380" w:rsidRDefault="00594BE1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  <w:shd w:val="clear" w:color="auto" w:fill="auto"/>
          </w:tcPr>
          <w:p w14:paraId="50CC67B5" w14:textId="77777777" w:rsidR="00594BE1" w:rsidRPr="00422380" w:rsidRDefault="00594BE1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CB36EC8" w14:textId="77777777" w:rsidR="00594BE1" w:rsidRPr="00422380" w:rsidRDefault="00594BE1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  <w:shd w:val="clear" w:color="auto" w:fill="auto"/>
          </w:tcPr>
          <w:p w14:paraId="1AADDB4E" w14:textId="77777777" w:rsidR="00594BE1" w:rsidRPr="00422380" w:rsidRDefault="00594BE1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AC3015A" w14:textId="77777777" w:rsidR="00594BE1" w:rsidRPr="00422380" w:rsidRDefault="00594BE1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63" w:type="dxa"/>
            <w:tcBorders>
              <w:top w:val="nil"/>
              <w:bottom w:val="nil"/>
            </w:tcBorders>
            <w:shd w:val="clear" w:color="auto" w:fill="auto"/>
          </w:tcPr>
          <w:p w14:paraId="46178E25" w14:textId="77777777" w:rsidR="00594BE1" w:rsidRPr="00422380" w:rsidRDefault="00594BE1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594BE1" w:rsidRPr="00422380" w14:paraId="13142516" w14:textId="77777777" w:rsidTr="002621C8">
        <w:tc>
          <w:tcPr>
            <w:tcW w:w="2567" w:type="dxa"/>
            <w:tcBorders>
              <w:top w:val="nil"/>
            </w:tcBorders>
            <w:shd w:val="clear" w:color="auto" w:fill="auto"/>
          </w:tcPr>
          <w:p w14:paraId="0AF34101" w14:textId="77777777" w:rsidR="00594BE1" w:rsidRPr="00422380" w:rsidRDefault="00594BE1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  <w:r w:rsidRPr="00422380">
              <w:rPr>
                <w:rFonts w:ascii="Angsana New" w:hAnsi="Angsana New" w:hint="cs"/>
                <w:b/>
                <w:bCs/>
                <w:i/>
                <w:iCs/>
                <w:sz w:val="22"/>
                <w:szCs w:val="22"/>
                <w:cs/>
              </w:rPr>
              <w:t xml:space="preserve">   จากการด้อยค่า</w:t>
            </w:r>
          </w:p>
        </w:tc>
        <w:tc>
          <w:tcPr>
            <w:tcW w:w="673" w:type="dxa"/>
            <w:tcBorders>
              <w:top w:val="nil"/>
              <w:bottom w:val="nil"/>
            </w:tcBorders>
            <w:shd w:val="clear" w:color="auto" w:fill="auto"/>
          </w:tcPr>
          <w:p w14:paraId="31117019" w14:textId="77777777" w:rsidR="00594BE1" w:rsidRPr="00422380" w:rsidRDefault="00594BE1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506336C" w14:textId="77777777" w:rsidR="00594BE1" w:rsidRPr="00422380" w:rsidRDefault="00594BE1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</w:tcPr>
          <w:p w14:paraId="59EF5C85" w14:textId="77777777" w:rsidR="00594BE1" w:rsidRPr="00422380" w:rsidRDefault="00594BE1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EBD538D" w14:textId="77777777" w:rsidR="00594BE1" w:rsidRPr="00422380" w:rsidRDefault="00594BE1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67" w:type="dxa"/>
            <w:tcBorders>
              <w:top w:val="nil"/>
              <w:bottom w:val="nil"/>
            </w:tcBorders>
            <w:shd w:val="clear" w:color="auto" w:fill="auto"/>
          </w:tcPr>
          <w:p w14:paraId="503B1E04" w14:textId="77777777" w:rsidR="00594BE1" w:rsidRPr="00422380" w:rsidRDefault="00594BE1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6FB5879" w14:textId="77777777" w:rsidR="00594BE1" w:rsidRPr="00422380" w:rsidRDefault="00594BE1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  <w:shd w:val="clear" w:color="auto" w:fill="auto"/>
          </w:tcPr>
          <w:p w14:paraId="737DC556" w14:textId="77777777" w:rsidR="00594BE1" w:rsidRPr="00422380" w:rsidRDefault="00594BE1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B087AF7" w14:textId="77777777" w:rsidR="00594BE1" w:rsidRPr="00422380" w:rsidRDefault="00594BE1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</w:tcPr>
          <w:p w14:paraId="4F621FFC" w14:textId="77777777" w:rsidR="00594BE1" w:rsidRPr="00422380" w:rsidRDefault="00594BE1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271E09D" w14:textId="77777777" w:rsidR="00594BE1" w:rsidRPr="00422380" w:rsidRDefault="00594BE1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  <w:shd w:val="clear" w:color="auto" w:fill="auto"/>
          </w:tcPr>
          <w:p w14:paraId="65C2A73F" w14:textId="77777777" w:rsidR="00594BE1" w:rsidRPr="00422380" w:rsidRDefault="00594BE1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7970F47" w14:textId="77777777" w:rsidR="00594BE1" w:rsidRPr="00422380" w:rsidRDefault="00594BE1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  <w:shd w:val="clear" w:color="auto" w:fill="auto"/>
          </w:tcPr>
          <w:p w14:paraId="7931FD24" w14:textId="77777777" w:rsidR="00594BE1" w:rsidRPr="00422380" w:rsidRDefault="00594BE1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DC95314" w14:textId="77777777" w:rsidR="00594BE1" w:rsidRPr="00422380" w:rsidRDefault="00594BE1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</w:tcPr>
          <w:p w14:paraId="7F84E99F" w14:textId="77777777" w:rsidR="00594BE1" w:rsidRPr="00422380" w:rsidRDefault="00594BE1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29038448" w14:textId="77777777" w:rsidR="00594BE1" w:rsidRPr="00422380" w:rsidRDefault="00594BE1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  <w:shd w:val="clear" w:color="auto" w:fill="auto"/>
          </w:tcPr>
          <w:p w14:paraId="06F67A07" w14:textId="77777777" w:rsidR="00594BE1" w:rsidRPr="00422380" w:rsidRDefault="00594BE1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8B4170A" w14:textId="77777777" w:rsidR="00594BE1" w:rsidRPr="00422380" w:rsidRDefault="00594BE1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  <w:shd w:val="clear" w:color="auto" w:fill="auto"/>
          </w:tcPr>
          <w:p w14:paraId="6FE4B2D2" w14:textId="77777777" w:rsidR="00594BE1" w:rsidRPr="00422380" w:rsidRDefault="00594BE1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3AD1A7A" w14:textId="77777777" w:rsidR="00594BE1" w:rsidRPr="00422380" w:rsidRDefault="00594BE1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  <w:shd w:val="clear" w:color="auto" w:fill="auto"/>
          </w:tcPr>
          <w:p w14:paraId="12DD7B49" w14:textId="77777777" w:rsidR="00594BE1" w:rsidRPr="00422380" w:rsidRDefault="00594BE1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5CF6580" w14:textId="77777777" w:rsidR="00594BE1" w:rsidRPr="00422380" w:rsidRDefault="00594BE1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63" w:type="dxa"/>
            <w:tcBorders>
              <w:top w:val="nil"/>
              <w:bottom w:val="nil"/>
            </w:tcBorders>
            <w:shd w:val="clear" w:color="auto" w:fill="auto"/>
          </w:tcPr>
          <w:p w14:paraId="1075D25E" w14:textId="77777777" w:rsidR="00594BE1" w:rsidRPr="00422380" w:rsidRDefault="00594BE1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302EBD" w:rsidRPr="00422380" w14:paraId="5827B86C" w14:textId="77777777" w:rsidTr="002621C8">
        <w:tc>
          <w:tcPr>
            <w:tcW w:w="2567" w:type="dxa"/>
            <w:tcBorders>
              <w:bottom w:val="nil"/>
            </w:tcBorders>
            <w:shd w:val="clear" w:color="auto" w:fill="auto"/>
          </w:tcPr>
          <w:p w14:paraId="06DF74AB" w14:textId="0D8CDD4A" w:rsidR="00302EBD" w:rsidRPr="00422380" w:rsidRDefault="00302EBD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="Angsana New" w:hAnsi="Angsana New"/>
                <w:sz w:val="22"/>
                <w:szCs w:val="22"/>
              </w:rPr>
            </w:pPr>
            <w:r w:rsidRPr="00422380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422380">
              <w:rPr>
                <w:rFonts w:ascii="Angsana New" w:hAnsi="Angsana New"/>
                <w:sz w:val="22"/>
                <w:szCs w:val="22"/>
              </w:rPr>
              <w:t>1</w:t>
            </w:r>
            <w:r w:rsidRPr="00422380">
              <w:rPr>
                <w:rFonts w:ascii="Angsana New" w:hAnsi="Angsana New"/>
                <w:sz w:val="22"/>
                <w:szCs w:val="22"/>
                <w:cs/>
              </w:rPr>
              <w:t xml:space="preserve"> มกราคม </w:t>
            </w:r>
            <w:r w:rsidRPr="00422380"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673" w:type="dxa"/>
            <w:tcBorders>
              <w:top w:val="nil"/>
              <w:bottom w:val="nil"/>
            </w:tcBorders>
            <w:shd w:val="clear" w:color="auto" w:fill="auto"/>
          </w:tcPr>
          <w:p w14:paraId="458B7606" w14:textId="77777777" w:rsidR="00302EBD" w:rsidRPr="00422380" w:rsidRDefault="00302EBD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422380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123B9CF9" w14:textId="77777777" w:rsidR="00302EBD" w:rsidRPr="00422380" w:rsidRDefault="00302EBD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14:paraId="1401B94D" w14:textId="77777777" w:rsidR="00302EBD" w:rsidRPr="00422380" w:rsidRDefault="00302EBD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422380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212E8555" w14:textId="77777777" w:rsidR="00302EBD" w:rsidRPr="00422380" w:rsidRDefault="00302EBD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7" w:type="dxa"/>
            <w:tcBorders>
              <w:top w:val="nil"/>
              <w:bottom w:val="nil"/>
            </w:tcBorders>
            <w:shd w:val="clear" w:color="auto" w:fill="auto"/>
          </w:tcPr>
          <w:p w14:paraId="10BDD6DD" w14:textId="77777777" w:rsidR="00302EBD" w:rsidRPr="00422380" w:rsidRDefault="00302EBD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422380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5DE88C9D" w14:textId="77777777" w:rsidR="00302EBD" w:rsidRPr="00422380" w:rsidRDefault="00302EBD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  <w:shd w:val="clear" w:color="auto" w:fill="auto"/>
          </w:tcPr>
          <w:p w14:paraId="3D6742F2" w14:textId="0FBDF25D" w:rsidR="00302EBD" w:rsidRPr="00422380" w:rsidRDefault="00302EBD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422380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422380">
              <w:rPr>
                <w:rFonts w:ascii="Angsana New" w:hAnsi="Angsana New"/>
                <w:sz w:val="22"/>
                <w:szCs w:val="22"/>
              </w:rPr>
              <w:t>46,767</w:t>
            </w:r>
            <w:r w:rsidRPr="00422380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3D800492" w14:textId="77777777" w:rsidR="00302EBD" w:rsidRPr="00422380" w:rsidRDefault="00302EBD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</w:tcPr>
          <w:p w14:paraId="733C39E4" w14:textId="11638B3E" w:rsidR="00302EBD" w:rsidRPr="00422380" w:rsidRDefault="00302EBD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32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  <w:r w:rsidRPr="00422380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422380">
              <w:rPr>
                <w:rFonts w:ascii="Angsana New" w:hAnsi="Angsana New"/>
                <w:sz w:val="22"/>
                <w:szCs w:val="22"/>
              </w:rPr>
              <w:t>501,872</w:t>
            </w:r>
            <w:r w:rsidRPr="00422380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6885CC66" w14:textId="77777777" w:rsidR="00302EBD" w:rsidRPr="00422380" w:rsidRDefault="00302EBD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  <w:shd w:val="clear" w:color="auto" w:fill="auto"/>
          </w:tcPr>
          <w:p w14:paraId="6FFF4689" w14:textId="11318768" w:rsidR="00302EBD" w:rsidRPr="00422380" w:rsidRDefault="00302EBD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  <w:r w:rsidRPr="00422380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422380">
              <w:rPr>
                <w:rFonts w:ascii="Angsana New" w:hAnsi="Angsana New"/>
                <w:sz w:val="22"/>
                <w:szCs w:val="22"/>
              </w:rPr>
              <w:t>829,107</w:t>
            </w:r>
            <w:r w:rsidRPr="00422380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2F41DBAC" w14:textId="77777777" w:rsidR="00302EBD" w:rsidRPr="00422380" w:rsidRDefault="00302EBD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  <w:shd w:val="clear" w:color="auto" w:fill="auto"/>
          </w:tcPr>
          <w:p w14:paraId="0C953087" w14:textId="70A75ACF" w:rsidR="00302EBD" w:rsidRPr="00422380" w:rsidRDefault="00302EBD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422380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422380">
              <w:rPr>
                <w:rFonts w:ascii="Angsana New" w:hAnsi="Angsana New"/>
                <w:sz w:val="22"/>
                <w:szCs w:val="22"/>
              </w:rPr>
              <w:t>742,303</w:t>
            </w:r>
            <w:r w:rsidRPr="00422380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527352C1" w14:textId="77777777" w:rsidR="00302EBD" w:rsidRPr="00422380" w:rsidRDefault="00302EBD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</w:tcPr>
          <w:p w14:paraId="2D3A9A4B" w14:textId="296D9F11" w:rsidR="00302EBD" w:rsidRPr="00422380" w:rsidRDefault="00302EBD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422380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422380">
              <w:rPr>
                <w:rFonts w:ascii="Angsana New" w:hAnsi="Angsana New"/>
                <w:sz w:val="22"/>
                <w:szCs w:val="22"/>
              </w:rPr>
              <w:t>532,608</w:t>
            </w:r>
            <w:r w:rsidRPr="00422380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3C3E0377" w14:textId="77777777" w:rsidR="00302EBD" w:rsidRPr="00422380" w:rsidRDefault="00302EBD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  <w:shd w:val="clear" w:color="auto" w:fill="auto"/>
          </w:tcPr>
          <w:p w14:paraId="3217CC5D" w14:textId="4C2213F3" w:rsidR="00302EBD" w:rsidRPr="00422380" w:rsidRDefault="00302EBD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1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42238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5607E759" w14:textId="77777777" w:rsidR="00302EBD" w:rsidRPr="00422380" w:rsidRDefault="00302EBD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  <w:shd w:val="clear" w:color="auto" w:fill="auto"/>
          </w:tcPr>
          <w:p w14:paraId="084319D3" w14:textId="66614061" w:rsidR="00302EBD" w:rsidRPr="00422380" w:rsidRDefault="00302EBD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422380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422380">
              <w:rPr>
                <w:rFonts w:ascii="Angsana New" w:hAnsi="Angsana New"/>
                <w:sz w:val="22"/>
                <w:szCs w:val="22"/>
              </w:rPr>
              <w:t>376,618</w:t>
            </w:r>
            <w:r w:rsidRPr="00422380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11427AFD" w14:textId="77777777" w:rsidR="00302EBD" w:rsidRPr="00422380" w:rsidRDefault="00302EBD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  <w:shd w:val="clear" w:color="auto" w:fill="auto"/>
          </w:tcPr>
          <w:p w14:paraId="3E74EC64" w14:textId="78CAC8D3" w:rsidR="00302EBD" w:rsidRPr="00422380" w:rsidRDefault="00302EBD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9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  <w:cs/>
              </w:rPr>
            </w:pPr>
            <w:r w:rsidRPr="00422380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269D7FD0" w14:textId="77777777" w:rsidR="00302EBD" w:rsidRPr="00422380" w:rsidRDefault="00302EBD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3" w:type="dxa"/>
            <w:tcBorders>
              <w:top w:val="nil"/>
              <w:bottom w:val="nil"/>
            </w:tcBorders>
            <w:shd w:val="clear" w:color="auto" w:fill="auto"/>
          </w:tcPr>
          <w:p w14:paraId="033D0CFB" w14:textId="5C37EE04" w:rsidR="00302EBD" w:rsidRPr="00422380" w:rsidRDefault="00302EBD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22380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422380">
              <w:rPr>
                <w:rFonts w:ascii="Angsana New" w:hAnsi="Angsana New"/>
                <w:sz w:val="22"/>
                <w:szCs w:val="22"/>
              </w:rPr>
              <w:t>3,029,275</w:t>
            </w:r>
            <w:r w:rsidRPr="00422380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</w:tr>
      <w:tr w:rsidR="00302EBD" w:rsidRPr="00422380" w14:paraId="4B004FE7" w14:textId="77777777" w:rsidTr="002621C8">
        <w:tc>
          <w:tcPr>
            <w:tcW w:w="2567" w:type="dxa"/>
            <w:tcBorders>
              <w:bottom w:val="nil"/>
            </w:tcBorders>
            <w:shd w:val="clear" w:color="auto" w:fill="auto"/>
          </w:tcPr>
          <w:p w14:paraId="06DAECC5" w14:textId="77777777" w:rsidR="00302EBD" w:rsidRPr="00422380" w:rsidRDefault="00302EBD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="Angsana New" w:hAnsi="Angsana New"/>
                <w:sz w:val="22"/>
                <w:szCs w:val="22"/>
              </w:rPr>
            </w:pPr>
            <w:r w:rsidRPr="00422380">
              <w:rPr>
                <w:rFonts w:ascii="Angsana New" w:hAnsi="Angsana New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673" w:type="dxa"/>
            <w:tcBorders>
              <w:top w:val="nil"/>
              <w:bottom w:val="nil"/>
            </w:tcBorders>
            <w:shd w:val="clear" w:color="auto" w:fill="auto"/>
          </w:tcPr>
          <w:p w14:paraId="17B9EA68" w14:textId="77777777" w:rsidR="00302EBD" w:rsidRPr="00422380" w:rsidRDefault="00302EBD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422380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2624B08" w14:textId="77777777" w:rsidR="00302EBD" w:rsidRPr="00422380" w:rsidRDefault="00302EBD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</w:tcPr>
          <w:p w14:paraId="1FE5550A" w14:textId="77777777" w:rsidR="00302EBD" w:rsidRPr="00422380" w:rsidRDefault="00302EBD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422380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BFC2006" w14:textId="77777777" w:rsidR="00302EBD" w:rsidRPr="00422380" w:rsidRDefault="00302EBD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7" w:type="dxa"/>
            <w:tcBorders>
              <w:top w:val="nil"/>
              <w:bottom w:val="nil"/>
            </w:tcBorders>
            <w:shd w:val="clear" w:color="auto" w:fill="auto"/>
          </w:tcPr>
          <w:p w14:paraId="52655348" w14:textId="77777777" w:rsidR="00302EBD" w:rsidRPr="00422380" w:rsidRDefault="00302EBD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422380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438C77A" w14:textId="77777777" w:rsidR="00302EBD" w:rsidRPr="00422380" w:rsidRDefault="00302EBD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  <w:shd w:val="clear" w:color="auto" w:fill="auto"/>
          </w:tcPr>
          <w:p w14:paraId="61495063" w14:textId="6A651080" w:rsidR="00302EBD" w:rsidRPr="00422380" w:rsidRDefault="00302EBD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422380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422380">
              <w:rPr>
                <w:rFonts w:ascii="Angsana New" w:hAnsi="Angsana New"/>
                <w:sz w:val="22"/>
                <w:szCs w:val="22"/>
              </w:rPr>
              <w:t>8,381</w:t>
            </w:r>
            <w:r w:rsidRPr="00422380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49DC13A" w14:textId="77777777" w:rsidR="00302EBD" w:rsidRPr="00422380" w:rsidRDefault="00302EBD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</w:tcPr>
          <w:p w14:paraId="430AB10D" w14:textId="5260365D" w:rsidR="00302EBD" w:rsidRPr="00422380" w:rsidRDefault="00302EBD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32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  <w:r w:rsidRPr="00422380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422380">
              <w:rPr>
                <w:rFonts w:ascii="Angsana New" w:hAnsi="Angsana New"/>
                <w:sz w:val="22"/>
                <w:szCs w:val="22"/>
              </w:rPr>
              <w:t>51,944</w:t>
            </w:r>
            <w:r w:rsidRPr="00422380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C37178B" w14:textId="77777777" w:rsidR="00302EBD" w:rsidRPr="00422380" w:rsidRDefault="00302EBD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  <w:shd w:val="clear" w:color="auto" w:fill="auto"/>
          </w:tcPr>
          <w:p w14:paraId="388EDE7A" w14:textId="6F5FFCCD" w:rsidR="00302EBD" w:rsidRPr="00422380" w:rsidRDefault="00302EBD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422380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422380">
              <w:rPr>
                <w:rFonts w:ascii="Angsana New" w:hAnsi="Angsana New"/>
                <w:sz w:val="22"/>
                <w:szCs w:val="22"/>
              </w:rPr>
              <w:t>102,085</w:t>
            </w:r>
            <w:r w:rsidRPr="00422380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BF9C3E3" w14:textId="77777777" w:rsidR="00302EBD" w:rsidRPr="00422380" w:rsidRDefault="00302EBD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  <w:shd w:val="clear" w:color="auto" w:fill="auto"/>
          </w:tcPr>
          <w:p w14:paraId="17DCC5F1" w14:textId="47493AA2" w:rsidR="00302EBD" w:rsidRPr="00422380" w:rsidRDefault="00302EBD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422380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422380">
              <w:rPr>
                <w:rFonts w:ascii="Angsana New" w:hAnsi="Angsana New"/>
                <w:sz w:val="22"/>
                <w:szCs w:val="22"/>
              </w:rPr>
              <w:t>32,142</w:t>
            </w:r>
            <w:r w:rsidRPr="00422380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BA2664D" w14:textId="77777777" w:rsidR="00302EBD" w:rsidRPr="00422380" w:rsidRDefault="00302EBD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</w:tcPr>
          <w:p w14:paraId="703B50D7" w14:textId="4616C01B" w:rsidR="00302EBD" w:rsidRPr="00422380" w:rsidRDefault="00302EBD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422380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422380">
              <w:rPr>
                <w:rFonts w:ascii="Angsana New" w:hAnsi="Angsana New"/>
                <w:sz w:val="22"/>
                <w:szCs w:val="22"/>
              </w:rPr>
              <w:t>11,254</w:t>
            </w:r>
            <w:r w:rsidRPr="00422380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2E994324" w14:textId="77777777" w:rsidR="00302EBD" w:rsidRPr="00422380" w:rsidRDefault="00302EBD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  <w:shd w:val="clear" w:color="auto" w:fill="auto"/>
          </w:tcPr>
          <w:p w14:paraId="48B17972" w14:textId="05FD81D1" w:rsidR="00302EBD" w:rsidRPr="00422380" w:rsidRDefault="00302EBD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1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42238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B8CDB2F" w14:textId="77777777" w:rsidR="00302EBD" w:rsidRPr="00422380" w:rsidRDefault="00302EBD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  <w:shd w:val="clear" w:color="auto" w:fill="auto"/>
          </w:tcPr>
          <w:p w14:paraId="45C192EF" w14:textId="1E41D98A" w:rsidR="00302EBD" w:rsidRPr="00422380" w:rsidRDefault="00302EBD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422380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422380">
              <w:rPr>
                <w:rFonts w:ascii="Angsana New" w:hAnsi="Angsana New"/>
                <w:sz w:val="22"/>
                <w:szCs w:val="22"/>
              </w:rPr>
              <w:t>44,790</w:t>
            </w:r>
            <w:r w:rsidRPr="00422380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2E2EB424" w14:textId="77777777" w:rsidR="00302EBD" w:rsidRPr="00422380" w:rsidRDefault="00302EBD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  <w:shd w:val="clear" w:color="auto" w:fill="auto"/>
          </w:tcPr>
          <w:p w14:paraId="50C19056" w14:textId="3497E20C" w:rsidR="00302EBD" w:rsidRPr="00422380" w:rsidRDefault="00302EBD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9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42238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2CCB031E" w14:textId="77777777" w:rsidR="00302EBD" w:rsidRPr="00422380" w:rsidRDefault="00302EBD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3" w:type="dxa"/>
            <w:tcBorders>
              <w:top w:val="nil"/>
              <w:bottom w:val="nil"/>
            </w:tcBorders>
            <w:shd w:val="clear" w:color="auto" w:fill="auto"/>
          </w:tcPr>
          <w:p w14:paraId="03436181" w14:textId="2473553D" w:rsidR="00302EBD" w:rsidRPr="00422380" w:rsidRDefault="00302EBD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22380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422380">
              <w:rPr>
                <w:rFonts w:ascii="Angsana New" w:hAnsi="Angsana New"/>
                <w:sz w:val="22"/>
                <w:szCs w:val="22"/>
              </w:rPr>
              <w:t>250,596</w:t>
            </w:r>
            <w:r w:rsidRPr="00422380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</w:tr>
      <w:tr w:rsidR="00302EBD" w:rsidRPr="00422380" w14:paraId="07DE8546" w14:textId="77777777" w:rsidTr="002621C8">
        <w:tc>
          <w:tcPr>
            <w:tcW w:w="2567" w:type="dxa"/>
            <w:tcBorders>
              <w:bottom w:val="nil"/>
            </w:tcBorders>
            <w:shd w:val="clear" w:color="auto" w:fill="auto"/>
          </w:tcPr>
          <w:p w14:paraId="66063A0B" w14:textId="77777777" w:rsidR="00302EBD" w:rsidRPr="00422380" w:rsidRDefault="00302EBD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="Angsana New" w:hAnsi="Angsana New"/>
                <w:sz w:val="22"/>
                <w:szCs w:val="22"/>
                <w:cs/>
              </w:rPr>
            </w:pPr>
            <w:r w:rsidRPr="00422380">
              <w:rPr>
                <w:rFonts w:ascii="Angsana New" w:hAnsi="Angsana New"/>
                <w:sz w:val="22"/>
                <w:szCs w:val="22"/>
                <w:cs/>
              </w:rPr>
              <w:t>ขาดทุนจากการด้อยค่า</w:t>
            </w:r>
          </w:p>
        </w:tc>
        <w:tc>
          <w:tcPr>
            <w:tcW w:w="673" w:type="dxa"/>
            <w:tcBorders>
              <w:top w:val="nil"/>
              <w:bottom w:val="nil"/>
            </w:tcBorders>
            <w:shd w:val="clear" w:color="auto" w:fill="auto"/>
          </w:tcPr>
          <w:p w14:paraId="17EDA2C6" w14:textId="77777777" w:rsidR="00302EBD" w:rsidRPr="00422380" w:rsidRDefault="00302EBD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422380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28A3331" w14:textId="77777777" w:rsidR="00302EBD" w:rsidRPr="00422380" w:rsidRDefault="00302EBD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</w:tcPr>
          <w:p w14:paraId="5ADA8730" w14:textId="77777777" w:rsidR="00302EBD" w:rsidRPr="00422380" w:rsidRDefault="00302EBD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422380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C81129C" w14:textId="77777777" w:rsidR="00302EBD" w:rsidRPr="00422380" w:rsidRDefault="00302EBD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7" w:type="dxa"/>
            <w:tcBorders>
              <w:top w:val="nil"/>
              <w:bottom w:val="nil"/>
            </w:tcBorders>
            <w:shd w:val="clear" w:color="auto" w:fill="auto"/>
          </w:tcPr>
          <w:p w14:paraId="4EB399CD" w14:textId="77777777" w:rsidR="00302EBD" w:rsidRPr="00422380" w:rsidRDefault="00302EBD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422380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B2030FA" w14:textId="77777777" w:rsidR="00302EBD" w:rsidRPr="00422380" w:rsidRDefault="00302EBD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  <w:shd w:val="clear" w:color="auto" w:fill="auto"/>
          </w:tcPr>
          <w:p w14:paraId="7D03C90C" w14:textId="63B9A3EE" w:rsidR="00302EBD" w:rsidRPr="00422380" w:rsidRDefault="00302EBD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2238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544D696" w14:textId="77777777" w:rsidR="00302EBD" w:rsidRPr="00422380" w:rsidRDefault="00302EBD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</w:tcPr>
          <w:p w14:paraId="0CE8EA79" w14:textId="2A399EAD" w:rsidR="00302EBD" w:rsidRPr="00422380" w:rsidRDefault="00302EBD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32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  <w:r w:rsidRPr="00422380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422380">
              <w:rPr>
                <w:rFonts w:ascii="Angsana New" w:hAnsi="Angsana New"/>
                <w:sz w:val="22"/>
                <w:szCs w:val="22"/>
              </w:rPr>
              <w:t>6,912</w:t>
            </w:r>
            <w:r w:rsidRPr="00422380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E77DD5A" w14:textId="77777777" w:rsidR="00302EBD" w:rsidRPr="00422380" w:rsidRDefault="00302EBD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  <w:shd w:val="clear" w:color="auto" w:fill="auto"/>
          </w:tcPr>
          <w:p w14:paraId="3773A4C8" w14:textId="4970910B" w:rsidR="00302EBD" w:rsidRPr="00422380" w:rsidRDefault="00302EBD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2238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A855363" w14:textId="77777777" w:rsidR="00302EBD" w:rsidRPr="00422380" w:rsidRDefault="00302EBD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  <w:shd w:val="clear" w:color="auto" w:fill="auto"/>
          </w:tcPr>
          <w:p w14:paraId="17DCE8CA" w14:textId="0C26C37C" w:rsidR="00302EBD" w:rsidRPr="00422380" w:rsidRDefault="00302EBD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2238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0DB4F79" w14:textId="77777777" w:rsidR="00302EBD" w:rsidRPr="00422380" w:rsidRDefault="00302EBD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</w:tcPr>
          <w:p w14:paraId="48849060" w14:textId="0195E32C" w:rsidR="00302EBD" w:rsidRPr="00422380" w:rsidRDefault="00302EBD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2238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20A38E4A" w14:textId="77777777" w:rsidR="00302EBD" w:rsidRPr="00422380" w:rsidRDefault="00302EBD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  <w:shd w:val="clear" w:color="auto" w:fill="auto"/>
          </w:tcPr>
          <w:p w14:paraId="3D967770" w14:textId="5CCCB351" w:rsidR="00302EBD" w:rsidRPr="00422380" w:rsidRDefault="00302EBD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1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42238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070D343" w14:textId="77777777" w:rsidR="00302EBD" w:rsidRPr="00422380" w:rsidRDefault="00302EBD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  <w:shd w:val="clear" w:color="auto" w:fill="auto"/>
          </w:tcPr>
          <w:p w14:paraId="1365876F" w14:textId="35BD522A" w:rsidR="00302EBD" w:rsidRPr="00422380" w:rsidRDefault="00302EBD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2238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9097BDA" w14:textId="77777777" w:rsidR="00302EBD" w:rsidRPr="00422380" w:rsidRDefault="00302EBD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  <w:shd w:val="clear" w:color="auto" w:fill="auto"/>
          </w:tcPr>
          <w:p w14:paraId="3BE11B75" w14:textId="6D2E29B3" w:rsidR="00302EBD" w:rsidRPr="00422380" w:rsidRDefault="00302EBD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9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42238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5E7395C" w14:textId="77777777" w:rsidR="00302EBD" w:rsidRPr="00422380" w:rsidRDefault="00302EBD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3" w:type="dxa"/>
            <w:tcBorders>
              <w:top w:val="nil"/>
              <w:bottom w:val="nil"/>
            </w:tcBorders>
            <w:shd w:val="clear" w:color="auto" w:fill="auto"/>
          </w:tcPr>
          <w:p w14:paraId="529060CD" w14:textId="45FB05D6" w:rsidR="00302EBD" w:rsidRPr="00422380" w:rsidRDefault="00302EBD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22380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422380">
              <w:rPr>
                <w:rFonts w:ascii="Angsana New" w:hAnsi="Angsana New"/>
                <w:sz w:val="22"/>
                <w:szCs w:val="22"/>
              </w:rPr>
              <w:t>6,912</w:t>
            </w:r>
            <w:r w:rsidRPr="00422380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</w:tr>
      <w:tr w:rsidR="00302EBD" w:rsidRPr="00422380" w14:paraId="67FEAF49" w14:textId="77777777" w:rsidTr="002621C8">
        <w:tc>
          <w:tcPr>
            <w:tcW w:w="2567" w:type="dxa"/>
            <w:tcBorders>
              <w:top w:val="nil"/>
              <w:bottom w:val="nil"/>
            </w:tcBorders>
            <w:shd w:val="clear" w:color="auto" w:fill="auto"/>
          </w:tcPr>
          <w:p w14:paraId="7EAB7803" w14:textId="77777777" w:rsidR="00302EBD" w:rsidRPr="00422380" w:rsidRDefault="00302EBD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="Angsana New" w:hAnsi="Angsana New"/>
                <w:sz w:val="22"/>
                <w:szCs w:val="22"/>
                <w:cs/>
              </w:rPr>
            </w:pPr>
            <w:r w:rsidRPr="00422380">
              <w:rPr>
                <w:rFonts w:ascii="Angsana New" w:hAnsi="Angsana New"/>
                <w:sz w:val="22"/>
                <w:szCs w:val="22"/>
                <w:cs/>
              </w:rPr>
              <w:t>โอนจากสินทรัพย์สิทธิการใช้</w:t>
            </w:r>
          </w:p>
        </w:tc>
        <w:tc>
          <w:tcPr>
            <w:tcW w:w="673" w:type="dxa"/>
            <w:tcBorders>
              <w:top w:val="nil"/>
              <w:bottom w:val="nil"/>
            </w:tcBorders>
            <w:shd w:val="clear" w:color="auto" w:fill="auto"/>
          </w:tcPr>
          <w:p w14:paraId="13280407" w14:textId="77777777" w:rsidR="00302EBD" w:rsidRPr="00422380" w:rsidRDefault="00302EBD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422380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12F3A9E" w14:textId="77777777" w:rsidR="00302EBD" w:rsidRPr="00422380" w:rsidRDefault="00302EBD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</w:tcPr>
          <w:p w14:paraId="0BE86A1C" w14:textId="77777777" w:rsidR="00302EBD" w:rsidRPr="00422380" w:rsidRDefault="00302EBD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422380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E3B7C2D" w14:textId="77777777" w:rsidR="00302EBD" w:rsidRPr="00422380" w:rsidRDefault="00302EBD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7" w:type="dxa"/>
            <w:tcBorders>
              <w:top w:val="nil"/>
              <w:bottom w:val="nil"/>
            </w:tcBorders>
            <w:shd w:val="clear" w:color="auto" w:fill="auto"/>
          </w:tcPr>
          <w:p w14:paraId="7B17C50A" w14:textId="77777777" w:rsidR="00302EBD" w:rsidRPr="00422380" w:rsidRDefault="00302EBD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422380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9EF0E70" w14:textId="77777777" w:rsidR="00302EBD" w:rsidRPr="00422380" w:rsidRDefault="00302EBD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  <w:shd w:val="clear" w:color="auto" w:fill="auto"/>
          </w:tcPr>
          <w:p w14:paraId="4309B7A1" w14:textId="25550F58" w:rsidR="00302EBD" w:rsidRPr="00422380" w:rsidRDefault="00302EBD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2238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6D66644" w14:textId="77777777" w:rsidR="00302EBD" w:rsidRPr="00422380" w:rsidRDefault="00302EBD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</w:tcPr>
          <w:p w14:paraId="4A1E232F" w14:textId="1D85465E" w:rsidR="00302EBD" w:rsidRPr="00422380" w:rsidRDefault="00302EBD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"/>
              </w:tabs>
              <w:spacing w:line="320" w:lineRule="exact"/>
              <w:ind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2238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1388BCF" w14:textId="77777777" w:rsidR="00302EBD" w:rsidRPr="00422380" w:rsidRDefault="00302EBD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  <w:shd w:val="clear" w:color="auto" w:fill="auto"/>
          </w:tcPr>
          <w:p w14:paraId="71582D7B" w14:textId="3963EE2B" w:rsidR="00302EBD" w:rsidRPr="00422380" w:rsidRDefault="00302EBD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2238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ED5CB1C" w14:textId="77777777" w:rsidR="00302EBD" w:rsidRPr="00422380" w:rsidRDefault="00302EBD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  <w:shd w:val="clear" w:color="auto" w:fill="auto"/>
          </w:tcPr>
          <w:p w14:paraId="4ADDC71D" w14:textId="3712762B" w:rsidR="00302EBD" w:rsidRPr="00422380" w:rsidRDefault="00302EBD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2238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92C8A7D" w14:textId="77777777" w:rsidR="00302EBD" w:rsidRPr="00422380" w:rsidRDefault="00302EBD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</w:tcPr>
          <w:p w14:paraId="7CC9A6E9" w14:textId="36190E77" w:rsidR="00302EBD" w:rsidRPr="00422380" w:rsidRDefault="00302EBD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422380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422380">
              <w:rPr>
                <w:rFonts w:ascii="Angsana New" w:hAnsi="Angsana New"/>
                <w:sz w:val="22"/>
                <w:szCs w:val="22"/>
              </w:rPr>
              <w:t>38,368</w:t>
            </w:r>
            <w:r w:rsidRPr="00422380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F15401D" w14:textId="77777777" w:rsidR="00302EBD" w:rsidRPr="00422380" w:rsidRDefault="00302EBD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  <w:shd w:val="clear" w:color="auto" w:fill="auto"/>
          </w:tcPr>
          <w:p w14:paraId="4D4981F5" w14:textId="6ABE9CE9" w:rsidR="00302EBD" w:rsidRPr="00422380" w:rsidRDefault="00302EBD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1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42238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80B83A6" w14:textId="77777777" w:rsidR="00302EBD" w:rsidRPr="00422380" w:rsidRDefault="00302EBD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  <w:shd w:val="clear" w:color="auto" w:fill="auto"/>
          </w:tcPr>
          <w:p w14:paraId="0CC64383" w14:textId="04F7D694" w:rsidR="00302EBD" w:rsidRPr="00422380" w:rsidRDefault="00302EBD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2238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2D18A1A7" w14:textId="77777777" w:rsidR="00302EBD" w:rsidRPr="00422380" w:rsidRDefault="00302EBD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  <w:shd w:val="clear" w:color="auto" w:fill="auto"/>
          </w:tcPr>
          <w:p w14:paraId="24FE4BD3" w14:textId="2C0DB298" w:rsidR="00302EBD" w:rsidRPr="00422380" w:rsidRDefault="00302EBD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9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42238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AAFB46B" w14:textId="77777777" w:rsidR="00302EBD" w:rsidRPr="00422380" w:rsidRDefault="00302EBD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3" w:type="dxa"/>
            <w:tcBorders>
              <w:top w:val="nil"/>
              <w:bottom w:val="nil"/>
            </w:tcBorders>
            <w:shd w:val="clear" w:color="auto" w:fill="auto"/>
          </w:tcPr>
          <w:p w14:paraId="51A953BF" w14:textId="42A6C965" w:rsidR="00302EBD" w:rsidRPr="00422380" w:rsidRDefault="00302EBD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22380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422380">
              <w:rPr>
                <w:rFonts w:ascii="Angsana New" w:hAnsi="Angsana New"/>
                <w:sz w:val="22"/>
                <w:szCs w:val="22"/>
              </w:rPr>
              <w:t>38,368</w:t>
            </w:r>
            <w:r w:rsidRPr="00422380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</w:tr>
      <w:tr w:rsidR="00302EBD" w:rsidRPr="00422380" w14:paraId="51F2016C" w14:textId="77777777" w:rsidTr="002621C8">
        <w:tc>
          <w:tcPr>
            <w:tcW w:w="2567" w:type="dxa"/>
            <w:tcBorders>
              <w:top w:val="nil"/>
              <w:bottom w:val="nil"/>
            </w:tcBorders>
            <w:shd w:val="clear" w:color="auto" w:fill="auto"/>
          </w:tcPr>
          <w:p w14:paraId="309768C0" w14:textId="77777777" w:rsidR="00302EBD" w:rsidRPr="00422380" w:rsidRDefault="00302EBD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="Angsana New" w:hAnsi="Angsana New"/>
                <w:sz w:val="22"/>
                <w:szCs w:val="22"/>
                <w:cs/>
              </w:rPr>
            </w:pPr>
            <w:r w:rsidRPr="00422380">
              <w:rPr>
                <w:rFonts w:ascii="Angsana New" w:hAnsi="Angsana New" w:hint="cs"/>
                <w:sz w:val="22"/>
                <w:szCs w:val="22"/>
                <w:cs/>
              </w:rPr>
              <w:t>โอนไปสินทรัพย์ที่ถือไว้เพื่อขาย</w:t>
            </w:r>
          </w:p>
        </w:tc>
        <w:tc>
          <w:tcPr>
            <w:tcW w:w="673" w:type="dxa"/>
            <w:tcBorders>
              <w:top w:val="nil"/>
              <w:bottom w:val="nil"/>
            </w:tcBorders>
            <w:shd w:val="clear" w:color="auto" w:fill="auto"/>
          </w:tcPr>
          <w:p w14:paraId="3B9A5070" w14:textId="77777777" w:rsidR="00302EBD" w:rsidRPr="00422380" w:rsidRDefault="00302EBD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422380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2A0CA57E" w14:textId="77777777" w:rsidR="00302EBD" w:rsidRPr="00422380" w:rsidRDefault="00302EBD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</w:tcPr>
          <w:p w14:paraId="42358D38" w14:textId="77777777" w:rsidR="00302EBD" w:rsidRPr="00422380" w:rsidRDefault="00302EBD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422380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B776AE6" w14:textId="77777777" w:rsidR="00302EBD" w:rsidRPr="00422380" w:rsidRDefault="00302EBD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7" w:type="dxa"/>
            <w:tcBorders>
              <w:top w:val="nil"/>
              <w:bottom w:val="nil"/>
            </w:tcBorders>
            <w:shd w:val="clear" w:color="auto" w:fill="auto"/>
          </w:tcPr>
          <w:p w14:paraId="4F4CACF4" w14:textId="77777777" w:rsidR="00302EBD" w:rsidRPr="00422380" w:rsidRDefault="00302EBD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422380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B93FDB5" w14:textId="77777777" w:rsidR="00302EBD" w:rsidRPr="00422380" w:rsidRDefault="00302EBD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  <w:shd w:val="clear" w:color="auto" w:fill="auto"/>
          </w:tcPr>
          <w:p w14:paraId="0778E645" w14:textId="0C5CB571" w:rsidR="00302EBD" w:rsidRPr="00422380" w:rsidRDefault="00302EBD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2238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4268C8E" w14:textId="77777777" w:rsidR="00302EBD" w:rsidRPr="00422380" w:rsidRDefault="00302EBD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</w:tcPr>
          <w:p w14:paraId="15EAF2DD" w14:textId="0B8D0D08" w:rsidR="00302EBD" w:rsidRPr="00422380" w:rsidRDefault="00302EBD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32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  <w:r w:rsidRPr="00422380">
              <w:rPr>
                <w:rFonts w:ascii="Angsana New" w:hAnsi="Angsana New"/>
                <w:sz w:val="22"/>
                <w:szCs w:val="22"/>
              </w:rPr>
              <w:t>8,994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173C280" w14:textId="77777777" w:rsidR="00302EBD" w:rsidRPr="00422380" w:rsidRDefault="00302EBD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  <w:shd w:val="clear" w:color="auto" w:fill="auto"/>
          </w:tcPr>
          <w:p w14:paraId="00F9ADE0" w14:textId="650C16A3" w:rsidR="00302EBD" w:rsidRPr="00422380" w:rsidRDefault="00302EBD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422380">
              <w:rPr>
                <w:rFonts w:ascii="Angsana New" w:hAnsi="Angsana New"/>
                <w:sz w:val="22"/>
                <w:szCs w:val="22"/>
              </w:rPr>
              <w:t>2,980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5902A25" w14:textId="77777777" w:rsidR="00302EBD" w:rsidRPr="00422380" w:rsidRDefault="00302EBD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  <w:shd w:val="clear" w:color="auto" w:fill="auto"/>
          </w:tcPr>
          <w:p w14:paraId="06AD70AA" w14:textId="2E436BB9" w:rsidR="00302EBD" w:rsidRPr="00422380" w:rsidRDefault="00302EBD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422380">
              <w:rPr>
                <w:rFonts w:ascii="Angsana New" w:hAnsi="Angsana New"/>
                <w:sz w:val="22"/>
                <w:szCs w:val="22"/>
              </w:rPr>
              <w:t>836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6C7D09A" w14:textId="77777777" w:rsidR="00302EBD" w:rsidRPr="00422380" w:rsidRDefault="00302EBD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</w:tcPr>
          <w:p w14:paraId="7A9A9045" w14:textId="6AA35E04" w:rsidR="00302EBD" w:rsidRPr="00422380" w:rsidRDefault="00302EBD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2238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69DA1CD" w14:textId="77777777" w:rsidR="00302EBD" w:rsidRPr="00422380" w:rsidRDefault="00302EBD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  <w:shd w:val="clear" w:color="auto" w:fill="auto"/>
          </w:tcPr>
          <w:p w14:paraId="3854FD54" w14:textId="6827935D" w:rsidR="00302EBD" w:rsidRPr="00422380" w:rsidRDefault="00302EBD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1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42238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2F8760C6" w14:textId="77777777" w:rsidR="00302EBD" w:rsidRPr="00422380" w:rsidRDefault="00302EBD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  <w:shd w:val="clear" w:color="auto" w:fill="auto"/>
          </w:tcPr>
          <w:p w14:paraId="77985CED" w14:textId="1AADEC06" w:rsidR="00302EBD" w:rsidRPr="00422380" w:rsidRDefault="00302EBD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2238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2B31D780" w14:textId="77777777" w:rsidR="00302EBD" w:rsidRPr="00422380" w:rsidRDefault="00302EBD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  <w:shd w:val="clear" w:color="auto" w:fill="auto"/>
          </w:tcPr>
          <w:p w14:paraId="32251674" w14:textId="60EA6776" w:rsidR="00302EBD" w:rsidRPr="00422380" w:rsidRDefault="00302EBD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9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42238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3DB2885" w14:textId="77777777" w:rsidR="00302EBD" w:rsidRPr="00422380" w:rsidRDefault="00302EBD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3" w:type="dxa"/>
            <w:tcBorders>
              <w:top w:val="nil"/>
              <w:bottom w:val="nil"/>
            </w:tcBorders>
            <w:shd w:val="clear" w:color="auto" w:fill="auto"/>
          </w:tcPr>
          <w:p w14:paraId="19AE61FE" w14:textId="7F035BB6" w:rsidR="00302EBD" w:rsidRPr="00422380" w:rsidRDefault="00302EBD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22380">
              <w:rPr>
                <w:rFonts w:ascii="Angsana New" w:hAnsi="Angsana New"/>
                <w:sz w:val="22"/>
                <w:szCs w:val="22"/>
              </w:rPr>
              <w:t>12,810</w:t>
            </w:r>
          </w:p>
        </w:tc>
      </w:tr>
      <w:tr w:rsidR="00302EBD" w:rsidRPr="00422380" w14:paraId="3BA48851" w14:textId="77777777" w:rsidTr="002621C8">
        <w:tc>
          <w:tcPr>
            <w:tcW w:w="2567" w:type="dxa"/>
            <w:tcBorders>
              <w:top w:val="nil"/>
              <w:bottom w:val="nil"/>
            </w:tcBorders>
            <w:shd w:val="clear" w:color="auto" w:fill="auto"/>
          </w:tcPr>
          <w:p w14:paraId="4C2D7642" w14:textId="77777777" w:rsidR="00302EBD" w:rsidRPr="00422380" w:rsidRDefault="00302EBD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="Angsana New" w:hAnsi="Angsana New"/>
                <w:sz w:val="22"/>
                <w:szCs w:val="22"/>
              </w:rPr>
            </w:pPr>
            <w:r w:rsidRPr="00422380">
              <w:rPr>
                <w:rFonts w:ascii="Angsana New" w:hAnsi="Angsana New"/>
                <w:sz w:val="22"/>
                <w:szCs w:val="22"/>
                <w:cs/>
              </w:rPr>
              <w:t>จำหน่าย</w:t>
            </w:r>
          </w:p>
        </w:tc>
        <w:tc>
          <w:tcPr>
            <w:tcW w:w="67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71E9CA5" w14:textId="77777777" w:rsidR="00302EBD" w:rsidRPr="00422380" w:rsidRDefault="00302EBD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422380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C6C112D" w14:textId="77777777" w:rsidR="00302EBD" w:rsidRPr="00422380" w:rsidRDefault="00302EBD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8DBBDC6" w14:textId="77777777" w:rsidR="00302EBD" w:rsidRPr="00422380" w:rsidRDefault="00302EBD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422380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10C00EA" w14:textId="77777777" w:rsidR="00302EBD" w:rsidRPr="00422380" w:rsidRDefault="00302EBD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48BDC64" w14:textId="77777777" w:rsidR="00302EBD" w:rsidRPr="00422380" w:rsidRDefault="00302EBD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422380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4929178" w14:textId="77777777" w:rsidR="00302EBD" w:rsidRPr="00422380" w:rsidRDefault="00302EBD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5E3515C" w14:textId="0CBEF33A" w:rsidR="00302EBD" w:rsidRPr="00422380" w:rsidRDefault="00302EBD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2238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CB4E2B3" w14:textId="77777777" w:rsidR="00302EBD" w:rsidRPr="00422380" w:rsidRDefault="00302EBD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269FAA4" w14:textId="6993EEB0" w:rsidR="00302EBD" w:rsidRPr="00422380" w:rsidRDefault="00302EBD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32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  <w:r w:rsidRPr="00422380">
              <w:rPr>
                <w:rFonts w:ascii="Angsana New" w:hAnsi="Angsana New"/>
                <w:sz w:val="22"/>
                <w:szCs w:val="22"/>
              </w:rPr>
              <w:t>4,866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6C14B1A" w14:textId="77777777" w:rsidR="00302EBD" w:rsidRPr="00422380" w:rsidRDefault="00302EBD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06B295E" w14:textId="7EACD28C" w:rsidR="00302EBD" w:rsidRPr="00422380" w:rsidRDefault="00302EBD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422380">
              <w:rPr>
                <w:rFonts w:ascii="Angsana New" w:hAnsi="Angsana New"/>
                <w:sz w:val="22"/>
                <w:szCs w:val="22"/>
              </w:rPr>
              <w:t>1,807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A1EDDFA" w14:textId="77777777" w:rsidR="00302EBD" w:rsidRPr="00422380" w:rsidRDefault="00302EBD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D36B023" w14:textId="3D55BDB2" w:rsidR="00302EBD" w:rsidRPr="00422380" w:rsidRDefault="00302EBD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422380">
              <w:rPr>
                <w:rFonts w:ascii="Angsana New" w:hAnsi="Angsana New"/>
                <w:sz w:val="22"/>
                <w:szCs w:val="22"/>
              </w:rPr>
              <w:t>15,636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6101344" w14:textId="77777777" w:rsidR="00302EBD" w:rsidRPr="00422380" w:rsidRDefault="00302EBD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1C00EEB" w14:textId="4F11CFD6" w:rsidR="00302EBD" w:rsidRPr="00422380" w:rsidRDefault="00302EBD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422380">
              <w:rPr>
                <w:rFonts w:ascii="Angsana New" w:hAnsi="Angsana New"/>
                <w:sz w:val="22"/>
                <w:szCs w:val="22"/>
              </w:rPr>
              <w:t>36,110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009007A" w14:textId="77777777" w:rsidR="00302EBD" w:rsidRPr="00422380" w:rsidRDefault="00302EBD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463F727" w14:textId="50C07054" w:rsidR="00302EBD" w:rsidRPr="00422380" w:rsidRDefault="00302EBD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1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42238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A0D5ACD" w14:textId="77777777" w:rsidR="00302EBD" w:rsidRPr="00422380" w:rsidRDefault="00302EBD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D6136D2" w14:textId="42502549" w:rsidR="00302EBD" w:rsidRPr="00422380" w:rsidRDefault="00302EBD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422380">
              <w:rPr>
                <w:rFonts w:ascii="Angsana New" w:hAnsi="Angsana New"/>
                <w:sz w:val="22"/>
                <w:szCs w:val="22"/>
              </w:rPr>
              <w:t>16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5811A04" w14:textId="77777777" w:rsidR="00302EBD" w:rsidRPr="00422380" w:rsidRDefault="00302EBD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4CFCB85" w14:textId="5077E6E3" w:rsidR="00302EBD" w:rsidRPr="00422380" w:rsidRDefault="00302EBD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9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42238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2BF6C69" w14:textId="77777777" w:rsidR="00302EBD" w:rsidRPr="00422380" w:rsidRDefault="00302EBD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4AEA960" w14:textId="3E049280" w:rsidR="00302EBD" w:rsidRPr="00422380" w:rsidRDefault="00302EBD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22380">
              <w:rPr>
                <w:rFonts w:ascii="Angsana New" w:hAnsi="Angsana New"/>
                <w:sz w:val="22"/>
                <w:szCs w:val="22"/>
              </w:rPr>
              <w:t>58,435</w:t>
            </w:r>
          </w:p>
        </w:tc>
      </w:tr>
      <w:tr w:rsidR="00594BE1" w:rsidRPr="00422380" w14:paraId="6A7135F2" w14:textId="77777777" w:rsidTr="002621C8">
        <w:tc>
          <w:tcPr>
            <w:tcW w:w="2567" w:type="dxa"/>
            <w:shd w:val="clear" w:color="auto" w:fill="auto"/>
          </w:tcPr>
          <w:p w14:paraId="320E5DFD" w14:textId="7F1ED1DE" w:rsidR="00594BE1" w:rsidRPr="00422380" w:rsidRDefault="00594BE1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422380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Pr="00422380">
              <w:rPr>
                <w:rFonts w:ascii="Angsana New" w:hAnsi="Angsana New"/>
                <w:b/>
                <w:bCs/>
                <w:sz w:val="22"/>
                <w:szCs w:val="22"/>
              </w:rPr>
              <w:t>31</w:t>
            </w:r>
            <w:r w:rsidRPr="00422380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 ธันวาคม </w:t>
            </w:r>
            <w:r w:rsidRPr="00422380">
              <w:rPr>
                <w:rFonts w:ascii="Angsana New" w:hAnsi="Angsana New"/>
                <w:b/>
                <w:bCs/>
                <w:sz w:val="22"/>
                <w:szCs w:val="22"/>
              </w:rPr>
              <w:t>256</w:t>
            </w:r>
            <w:r w:rsidR="00302EBD" w:rsidRPr="00422380">
              <w:rPr>
                <w:rFonts w:ascii="Angsana New" w:hAnsi="Angsana New"/>
                <w:b/>
                <w:bCs/>
                <w:sz w:val="22"/>
                <w:szCs w:val="22"/>
              </w:rPr>
              <w:t>6</w:t>
            </w:r>
            <w:r w:rsidRPr="00422380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 และ</w:t>
            </w:r>
          </w:p>
        </w:tc>
        <w:tc>
          <w:tcPr>
            <w:tcW w:w="67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C3883E8" w14:textId="77777777" w:rsidR="00594BE1" w:rsidRPr="00422380" w:rsidRDefault="00594BE1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4F2942AF" w14:textId="77777777" w:rsidR="00594BE1" w:rsidRPr="00422380" w:rsidRDefault="00594BE1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CF00086" w14:textId="77777777" w:rsidR="00594BE1" w:rsidRPr="00422380" w:rsidRDefault="00594BE1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1E51036D" w14:textId="77777777" w:rsidR="00594BE1" w:rsidRPr="00422380" w:rsidRDefault="00594BE1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6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4FD320F" w14:textId="77777777" w:rsidR="00594BE1" w:rsidRPr="00422380" w:rsidRDefault="00594BE1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20762B8A" w14:textId="77777777" w:rsidR="00594BE1" w:rsidRPr="00422380" w:rsidRDefault="00594BE1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071088C" w14:textId="77777777" w:rsidR="00594BE1" w:rsidRPr="00422380" w:rsidRDefault="00594BE1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3B61E4A3" w14:textId="77777777" w:rsidR="00594BE1" w:rsidRPr="00422380" w:rsidRDefault="00594BE1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58D0BC5" w14:textId="77777777" w:rsidR="00594BE1" w:rsidRPr="00422380" w:rsidRDefault="00594BE1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7F095423" w14:textId="77777777" w:rsidR="00594BE1" w:rsidRPr="00422380" w:rsidRDefault="00594BE1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3EDBF2C" w14:textId="77777777" w:rsidR="00594BE1" w:rsidRPr="00422380" w:rsidRDefault="00594BE1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72CBC995" w14:textId="77777777" w:rsidR="00594BE1" w:rsidRPr="00422380" w:rsidRDefault="00594BE1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F0147BA" w14:textId="77777777" w:rsidR="00594BE1" w:rsidRPr="00422380" w:rsidRDefault="00594BE1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3F2961F1" w14:textId="77777777" w:rsidR="00594BE1" w:rsidRPr="00422380" w:rsidRDefault="00594BE1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19F3D4F" w14:textId="77777777" w:rsidR="00594BE1" w:rsidRPr="00422380" w:rsidRDefault="00594BE1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44FFC29C" w14:textId="77777777" w:rsidR="00594BE1" w:rsidRPr="00422380" w:rsidRDefault="00594BE1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2D9BC61" w14:textId="77777777" w:rsidR="00594BE1" w:rsidRPr="00422380" w:rsidRDefault="00594BE1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1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161CA9AF" w14:textId="77777777" w:rsidR="00594BE1" w:rsidRPr="00422380" w:rsidRDefault="00594BE1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4A66D3F" w14:textId="77777777" w:rsidR="00594BE1" w:rsidRPr="00422380" w:rsidRDefault="00594BE1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5FB9FF73" w14:textId="77777777" w:rsidR="00594BE1" w:rsidRPr="00422380" w:rsidRDefault="00594BE1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D89B863" w14:textId="77777777" w:rsidR="00594BE1" w:rsidRPr="00422380" w:rsidRDefault="00594BE1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2773B776" w14:textId="77777777" w:rsidR="00594BE1" w:rsidRPr="00422380" w:rsidRDefault="00594BE1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6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D51E955" w14:textId="77777777" w:rsidR="00594BE1" w:rsidRPr="00422380" w:rsidRDefault="00594BE1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302EBD" w:rsidRPr="00422380" w14:paraId="5294E89C" w14:textId="77777777" w:rsidTr="002621C8">
        <w:tc>
          <w:tcPr>
            <w:tcW w:w="2567" w:type="dxa"/>
            <w:tcBorders>
              <w:bottom w:val="nil"/>
            </w:tcBorders>
            <w:shd w:val="clear" w:color="auto" w:fill="auto"/>
          </w:tcPr>
          <w:p w14:paraId="142F7D7A" w14:textId="581D43BC" w:rsidR="00302EBD" w:rsidRPr="00422380" w:rsidRDefault="00302EBD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="Angsana New" w:hAnsi="Angsana New"/>
                <w:b/>
                <w:bCs/>
                <w:sz w:val="22"/>
                <w:szCs w:val="22"/>
                <w:lang w:val="en-ZW"/>
              </w:rPr>
            </w:pPr>
            <w:r w:rsidRPr="00422380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  1 </w:t>
            </w:r>
            <w:r w:rsidRPr="00422380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มกราคม </w:t>
            </w:r>
            <w:r w:rsidRPr="00422380">
              <w:rPr>
                <w:rFonts w:ascii="Angsana New" w:hAnsi="Angsana New"/>
                <w:b/>
                <w:bCs/>
                <w:sz w:val="22"/>
                <w:szCs w:val="22"/>
              </w:rPr>
              <w:t>2567</w:t>
            </w:r>
          </w:p>
        </w:tc>
        <w:tc>
          <w:tcPr>
            <w:tcW w:w="673" w:type="dxa"/>
            <w:tcBorders>
              <w:top w:val="nil"/>
              <w:bottom w:val="nil"/>
            </w:tcBorders>
            <w:shd w:val="clear" w:color="auto" w:fill="auto"/>
          </w:tcPr>
          <w:p w14:paraId="7CED6EC2" w14:textId="77777777" w:rsidR="00302EBD" w:rsidRPr="00422380" w:rsidRDefault="00302EBD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22380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BBF0695" w14:textId="77777777" w:rsidR="00302EBD" w:rsidRPr="00422380" w:rsidRDefault="00302EBD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</w:tcPr>
          <w:p w14:paraId="2A6C5095" w14:textId="77777777" w:rsidR="00302EBD" w:rsidRPr="00422380" w:rsidRDefault="00302EBD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22380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85C1E6D" w14:textId="77777777" w:rsidR="00302EBD" w:rsidRPr="00422380" w:rsidRDefault="00302EBD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67" w:type="dxa"/>
            <w:tcBorders>
              <w:top w:val="nil"/>
              <w:bottom w:val="nil"/>
            </w:tcBorders>
            <w:shd w:val="clear" w:color="auto" w:fill="auto"/>
          </w:tcPr>
          <w:p w14:paraId="2107FB37" w14:textId="77777777" w:rsidR="00302EBD" w:rsidRPr="00D558CE" w:rsidRDefault="00302EBD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D558CE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A3D28A0" w14:textId="77777777" w:rsidR="00302EBD" w:rsidRPr="00D558CE" w:rsidRDefault="00302EBD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  <w:shd w:val="clear" w:color="auto" w:fill="auto"/>
          </w:tcPr>
          <w:p w14:paraId="274C4C15" w14:textId="23C6B1CB" w:rsidR="00302EBD" w:rsidRPr="00D558CE" w:rsidRDefault="00302EBD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D558CE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(</w:t>
            </w:r>
            <w:r w:rsidRPr="00D558CE">
              <w:rPr>
                <w:rFonts w:ascii="Angsana New" w:hAnsi="Angsana New"/>
                <w:b/>
                <w:bCs/>
                <w:sz w:val="22"/>
                <w:szCs w:val="22"/>
              </w:rPr>
              <w:t>55,148</w:t>
            </w:r>
            <w:r w:rsidRPr="00D558CE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50F7FD2" w14:textId="77777777" w:rsidR="00302EBD" w:rsidRPr="00D558CE" w:rsidRDefault="00302EBD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</w:tcPr>
          <w:p w14:paraId="2EA76BFD" w14:textId="37B9D05D" w:rsidR="00302EBD" w:rsidRPr="00D558CE" w:rsidRDefault="00302EBD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320" w:lineRule="exact"/>
              <w:ind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D558CE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(</w:t>
            </w:r>
            <w:r w:rsidRPr="00D558CE">
              <w:rPr>
                <w:rFonts w:ascii="Angsana New" w:hAnsi="Angsana New"/>
                <w:b/>
                <w:bCs/>
                <w:sz w:val="22"/>
                <w:szCs w:val="22"/>
              </w:rPr>
              <w:t>546,868</w:t>
            </w:r>
            <w:r w:rsidRPr="00D558CE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7E69470" w14:textId="77777777" w:rsidR="00302EBD" w:rsidRPr="00D558CE" w:rsidRDefault="00302EBD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  <w:shd w:val="clear" w:color="auto" w:fill="auto"/>
          </w:tcPr>
          <w:p w14:paraId="13D96A20" w14:textId="094D4D4A" w:rsidR="00302EBD" w:rsidRPr="00D558CE" w:rsidRDefault="00302EBD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D558CE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(</w:t>
            </w:r>
            <w:r w:rsidRPr="00D558CE">
              <w:rPr>
                <w:rFonts w:ascii="Angsana New" w:hAnsi="Angsana New"/>
                <w:b/>
                <w:bCs/>
                <w:sz w:val="22"/>
                <w:szCs w:val="22"/>
              </w:rPr>
              <w:t>926,405</w:t>
            </w:r>
            <w:r w:rsidRPr="00D558CE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6C91483" w14:textId="77777777" w:rsidR="00302EBD" w:rsidRPr="00D558CE" w:rsidRDefault="00302EBD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  <w:shd w:val="clear" w:color="auto" w:fill="auto"/>
          </w:tcPr>
          <w:p w14:paraId="3B24929F" w14:textId="4CF4F5B7" w:rsidR="00302EBD" w:rsidRPr="00D558CE" w:rsidRDefault="00302EBD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D558CE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(</w:t>
            </w:r>
            <w:r w:rsidRPr="00D558CE">
              <w:rPr>
                <w:rFonts w:ascii="Angsana New" w:hAnsi="Angsana New"/>
                <w:b/>
                <w:bCs/>
                <w:sz w:val="22"/>
                <w:szCs w:val="22"/>
              </w:rPr>
              <w:t>757,973</w:t>
            </w:r>
            <w:r w:rsidRPr="00D558CE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519BDF9" w14:textId="77777777" w:rsidR="00302EBD" w:rsidRPr="00D558CE" w:rsidRDefault="00302EBD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</w:tcPr>
          <w:p w14:paraId="4799B5A0" w14:textId="0353E677" w:rsidR="00302EBD" w:rsidRPr="00D558CE" w:rsidRDefault="00302EBD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D558CE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(</w:t>
            </w:r>
            <w:r w:rsidRPr="00D558CE">
              <w:rPr>
                <w:rFonts w:ascii="Angsana New" w:hAnsi="Angsana New"/>
                <w:b/>
                <w:bCs/>
                <w:sz w:val="22"/>
                <w:szCs w:val="22"/>
              </w:rPr>
              <w:t>546,120</w:t>
            </w:r>
            <w:r w:rsidRPr="00D558CE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ED98F7E" w14:textId="77777777" w:rsidR="00302EBD" w:rsidRPr="00D558CE" w:rsidRDefault="00302EBD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  <w:shd w:val="clear" w:color="auto" w:fill="auto"/>
          </w:tcPr>
          <w:p w14:paraId="2B62C2D8" w14:textId="25116FF3" w:rsidR="00302EBD" w:rsidRPr="00D558CE" w:rsidRDefault="00302EBD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1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D558CE">
              <w:rPr>
                <w:rFonts w:ascii="Angsana New" w:hAnsi="Angsana New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6D9ABDE" w14:textId="77777777" w:rsidR="00302EBD" w:rsidRPr="00D558CE" w:rsidRDefault="00302EBD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  <w:shd w:val="clear" w:color="auto" w:fill="auto"/>
          </w:tcPr>
          <w:p w14:paraId="67A31D7E" w14:textId="110C4CA0" w:rsidR="00302EBD" w:rsidRPr="00D558CE" w:rsidRDefault="00302EBD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D558CE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(</w:t>
            </w:r>
            <w:r w:rsidRPr="00D558CE">
              <w:rPr>
                <w:rFonts w:ascii="Angsana New" w:hAnsi="Angsana New"/>
                <w:b/>
                <w:bCs/>
                <w:sz w:val="22"/>
                <w:szCs w:val="22"/>
              </w:rPr>
              <w:t>421,392</w:t>
            </w:r>
            <w:r w:rsidRPr="00D558CE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7AF4D4D" w14:textId="77777777" w:rsidR="00302EBD" w:rsidRPr="00D558CE" w:rsidRDefault="00302EBD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  <w:shd w:val="clear" w:color="auto" w:fill="auto"/>
          </w:tcPr>
          <w:p w14:paraId="1B357DB5" w14:textId="14080933" w:rsidR="00302EBD" w:rsidRPr="00D558CE" w:rsidRDefault="00302EBD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9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D558CE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E24509C" w14:textId="77777777" w:rsidR="00302EBD" w:rsidRPr="00D558CE" w:rsidRDefault="00302EBD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63" w:type="dxa"/>
            <w:tcBorders>
              <w:top w:val="nil"/>
              <w:bottom w:val="nil"/>
            </w:tcBorders>
            <w:shd w:val="clear" w:color="auto" w:fill="auto"/>
          </w:tcPr>
          <w:p w14:paraId="023551EF" w14:textId="55586DD6" w:rsidR="00302EBD" w:rsidRPr="00D558CE" w:rsidRDefault="00302EBD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D558CE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(</w:t>
            </w:r>
            <w:r w:rsidRPr="00D558CE">
              <w:rPr>
                <w:rFonts w:ascii="Angsana New" w:hAnsi="Angsana New"/>
                <w:b/>
                <w:bCs/>
                <w:sz w:val="22"/>
                <w:szCs w:val="22"/>
              </w:rPr>
              <w:t>3,253,906</w:t>
            </w:r>
            <w:r w:rsidRPr="00D558CE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)</w:t>
            </w:r>
          </w:p>
        </w:tc>
      </w:tr>
      <w:tr w:rsidR="00E71650" w:rsidRPr="00422380" w14:paraId="114CF9C5" w14:textId="77777777" w:rsidTr="002621C8">
        <w:tc>
          <w:tcPr>
            <w:tcW w:w="2567" w:type="dxa"/>
            <w:tcBorders>
              <w:bottom w:val="nil"/>
            </w:tcBorders>
            <w:shd w:val="clear" w:color="auto" w:fill="auto"/>
          </w:tcPr>
          <w:p w14:paraId="35AC77A6" w14:textId="77777777" w:rsidR="00E71650" w:rsidRPr="00422380" w:rsidRDefault="00E71650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="Angsana New" w:hAnsi="Angsana New"/>
                <w:sz w:val="22"/>
                <w:szCs w:val="22"/>
              </w:rPr>
            </w:pPr>
            <w:r w:rsidRPr="00422380">
              <w:rPr>
                <w:rFonts w:ascii="Angsana New" w:hAnsi="Angsana New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673" w:type="dxa"/>
            <w:tcBorders>
              <w:top w:val="nil"/>
              <w:bottom w:val="nil"/>
            </w:tcBorders>
            <w:shd w:val="clear" w:color="auto" w:fill="auto"/>
          </w:tcPr>
          <w:p w14:paraId="3476F705" w14:textId="32488893" w:rsidR="00E71650" w:rsidRPr="00422380" w:rsidRDefault="00E71650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422380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2EF3AE1" w14:textId="77777777" w:rsidR="00E71650" w:rsidRPr="00422380" w:rsidRDefault="00E71650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</w:tcPr>
          <w:p w14:paraId="3EB2AF31" w14:textId="23AC3B62" w:rsidR="00E71650" w:rsidRPr="00422380" w:rsidRDefault="00E71650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422380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7F7C264" w14:textId="77777777" w:rsidR="00E71650" w:rsidRPr="00422380" w:rsidRDefault="00E71650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7" w:type="dxa"/>
            <w:tcBorders>
              <w:top w:val="nil"/>
              <w:bottom w:val="nil"/>
            </w:tcBorders>
            <w:shd w:val="clear" w:color="auto" w:fill="auto"/>
          </w:tcPr>
          <w:p w14:paraId="26E95D22" w14:textId="216ED91F" w:rsidR="00E71650" w:rsidRPr="00D558CE" w:rsidRDefault="00E71650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D558CE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1A69CEB" w14:textId="77777777" w:rsidR="00E71650" w:rsidRPr="00D558CE" w:rsidRDefault="00E71650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  <w:shd w:val="clear" w:color="auto" w:fill="auto"/>
          </w:tcPr>
          <w:p w14:paraId="4FDECCB8" w14:textId="10E99EB4" w:rsidR="00E71650" w:rsidRPr="00D558CE" w:rsidRDefault="00E71650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  <w:r w:rsidRPr="00D558CE">
              <w:rPr>
                <w:rFonts w:ascii="Angsana New" w:hAnsi="Angsana New"/>
                <w:sz w:val="22"/>
                <w:szCs w:val="22"/>
              </w:rPr>
              <w:t>(8,692)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1609785" w14:textId="77777777" w:rsidR="00E71650" w:rsidRPr="00D558CE" w:rsidRDefault="00E71650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</w:tcPr>
          <w:p w14:paraId="61A199A3" w14:textId="38EF8364" w:rsidR="00E71650" w:rsidRPr="00D558CE" w:rsidRDefault="00E71650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32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  <w:r w:rsidRPr="00D558CE">
              <w:rPr>
                <w:rFonts w:ascii="Angsana New" w:hAnsi="Angsana New"/>
                <w:sz w:val="22"/>
                <w:szCs w:val="22"/>
              </w:rPr>
              <w:t>(66,294)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F8FF7A1" w14:textId="77777777" w:rsidR="00E71650" w:rsidRPr="00D558CE" w:rsidRDefault="00E71650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  <w:shd w:val="clear" w:color="auto" w:fill="auto"/>
          </w:tcPr>
          <w:p w14:paraId="211BA72B" w14:textId="2168D545" w:rsidR="00E71650" w:rsidRPr="00D558CE" w:rsidRDefault="00E71650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D558CE">
              <w:rPr>
                <w:rFonts w:ascii="Angsana New" w:hAnsi="Angsana New"/>
                <w:sz w:val="22"/>
                <w:szCs w:val="22"/>
              </w:rPr>
              <w:t>(12</w:t>
            </w:r>
            <w:r w:rsidR="00763675" w:rsidRPr="00D558CE">
              <w:rPr>
                <w:rFonts w:ascii="Angsana New" w:hAnsi="Angsana New"/>
                <w:sz w:val="22"/>
                <w:szCs w:val="22"/>
              </w:rPr>
              <w:t>5</w:t>
            </w:r>
            <w:r w:rsidR="00702077" w:rsidRPr="00D558CE">
              <w:rPr>
                <w:rFonts w:ascii="Angsana New" w:hAnsi="Angsana New"/>
                <w:sz w:val="22"/>
                <w:szCs w:val="22"/>
              </w:rPr>
              <w:t>,</w:t>
            </w:r>
            <w:r w:rsidR="00763675" w:rsidRPr="00D558CE">
              <w:rPr>
                <w:rFonts w:ascii="Angsana New" w:hAnsi="Angsana New"/>
                <w:sz w:val="22"/>
                <w:szCs w:val="22"/>
              </w:rPr>
              <w:t>941</w:t>
            </w:r>
            <w:r w:rsidRPr="00D558CE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CE8E1A1" w14:textId="77777777" w:rsidR="00E71650" w:rsidRPr="00D558CE" w:rsidRDefault="00E71650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  <w:shd w:val="clear" w:color="auto" w:fill="auto"/>
          </w:tcPr>
          <w:p w14:paraId="4D24C27E" w14:textId="67E030D6" w:rsidR="00E71650" w:rsidRPr="00D558CE" w:rsidRDefault="00E71650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D558CE">
              <w:rPr>
                <w:rFonts w:ascii="Angsana New" w:hAnsi="Angsana New"/>
                <w:sz w:val="22"/>
                <w:szCs w:val="22"/>
              </w:rPr>
              <w:t>(43,328)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6462FEC" w14:textId="77777777" w:rsidR="00E71650" w:rsidRPr="00D558CE" w:rsidRDefault="00E71650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</w:tcPr>
          <w:p w14:paraId="1DA9238A" w14:textId="47BDD335" w:rsidR="00E71650" w:rsidRPr="00D558CE" w:rsidRDefault="00E71650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D558CE">
              <w:rPr>
                <w:rFonts w:ascii="Angsana New" w:hAnsi="Angsana New"/>
                <w:sz w:val="22"/>
                <w:szCs w:val="22"/>
              </w:rPr>
              <w:t>(10,83</w:t>
            </w:r>
            <w:r w:rsidR="00D51B34" w:rsidRPr="00D558CE">
              <w:rPr>
                <w:rFonts w:ascii="Angsana New" w:hAnsi="Angsana New"/>
                <w:sz w:val="22"/>
                <w:szCs w:val="22"/>
              </w:rPr>
              <w:t>7</w:t>
            </w:r>
            <w:r w:rsidRPr="00D558CE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CC51E73" w14:textId="77777777" w:rsidR="00E71650" w:rsidRPr="00D558CE" w:rsidRDefault="00E71650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  <w:shd w:val="clear" w:color="auto" w:fill="auto"/>
          </w:tcPr>
          <w:p w14:paraId="312E2042" w14:textId="076B82AF" w:rsidR="00E71650" w:rsidRPr="00D558CE" w:rsidRDefault="00E71650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1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D558CE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1984ED4" w14:textId="77777777" w:rsidR="00E71650" w:rsidRPr="00D558CE" w:rsidRDefault="00E71650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  <w:shd w:val="clear" w:color="auto" w:fill="auto"/>
          </w:tcPr>
          <w:p w14:paraId="5B150676" w14:textId="49E61A44" w:rsidR="00E71650" w:rsidRPr="00D558CE" w:rsidRDefault="00E71650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D558CE">
              <w:rPr>
                <w:rFonts w:ascii="Angsana New" w:hAnsi="Angsana New"/>
                <w:sz w:val="22"/>
                <w:szCs w:val="22"/>
              </w:rPr>
              <w:t>(47,40</w:t>
            </w:r>
            <w:r w:rsidR="003D5A1E" w:rsidRPr="00D558CE">
              <w:rPr>
                <w:rFonts w:ascii="Angsana New" w:hAnsi="Angsana New"/>
                <w:sz w:val="22"/>
                <w:szCs w:val="22"/>
              </w:rPr>
              <w:t>2</w:t>
            </w:r>
            <w:r w:rsidRPr="00D558CE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0A5C8D7" w14:textId="77777777" w:rsidR="00E71650" w:rsidRPr="00D558CE" w:rsidRDefault="00E71650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  <w:shd w:val="clear" w:color="auto" w:fill="auto"/>
          </w:tcPr>
          <w:p w14:paraId="0316B022" w14:textId="25E1ACB1" w:rsidR="00E71650" w:rsidRPr="00D558CE" w:rsidRDefault="00E71650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D558C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86FBB88" w14:textId="77777777" w:rsidR="00E71650" w:rsidRPr="00D558CE" w:rsidRDefault="00E71650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3" w:type="dxa"/>
            <w:tcBorders>
              <w:top w:val="nil"/>
              <w:bottom w:val="nil"/>
            </w:tcBorders>
            <w:shd w:val="clear" w:color="auto" w:fill="auto"/>
          </w:tcPr>
          <w:p w14:paraId="117A0636" w14:textId="5BF2D852" w:rsidR="00E71650" w:rsidRPr="00D558CE" w:rsidRDefault="00E71650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558CE">
              <w:rPr>
                <w:rFonts w:ascii="Angsana New" w:hAnsi="Angsana New"/>
                <w:sz w:val="22"/>
                <w:szCs w:val="22"/>
              </w:rPr>
              <w:t>(</w:t>
            </w:r>
            <w:r w:rsidR="00763675" w:rsidRPr="00D558CE">
              <w:rPr>
                <w:rFonts w:ascii="Angsana New" w:hAnsi="Angsana New"/>
                <w:sz w:val="22"/>
                <w:szCs w:val="22"/>
              </w:rPr>
              <w:t>302</w:t>
            </w:r>
            <w:r w:rsidR="00702077" w:rsidRPr="00D558CE">
              <w:rPr>
                <w:rFonts w:ascii="Angsana New" w:hAnsi="Angsana New"/>
                <w:sz w:val="22"/>
                <w:szCs w:val="22"/>
              </w:rPr>
              <w:t>,</w:t>
            </w:r>
            <w:r w:rsidR="00763675" w:rsidRPr="00D558CE">
              <w:rPr>
                <w:rFonts w:ascii="Angsana New" w:hAnsi="Angsana New"/>
                <w:sz w:val="22"/>
                <w:szCs w:val="22"/>
              </w:rPr>
              <w:t>494</w:t>
            </w:r>
            <w:r w:rsidRPr="00D558CE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034F6E" w:rsidRPr="00422380" w14:paraId="5AE6D2DC" w14:textId="77777777" w:rsidTr="002621C8">
        <w:tc>
          <w:tcPr>
            <w:tcW w:w="2567" w:type="dxa"/>
            <w:tcBorders>
              <w:bottom w:val="nil"/>
            </w:tcBorders>
            <w:shd w:val="clear" w:color="auto" w:fill="auto"/>
          </w:tcPr>
          <w:p w14:paraId="5116BE3A" w14:textId="50D025DB" w:rsidR="00034F6E" w:rsidRPr="00422380" w:rsidRDefault="002E0554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="Angsana New" w:hAnsi="Angsana New"/>
                <w:sz w:val="22"/>
                <w:szCs w:val="22"/>
                <w:cs/>
              </w:rPr>
            </w:pPr>
            <w:r w:rsidRPr="00422380">
              <w:rPr>
                <w:rFonts w:ascii="Angsana New" w:hAnsi="Angsana New"/>
                <w:sz w:val="22"/>
                <w:szCs w:val="22"/>
                <w:cs/>
              </w:rPr>
              <w:t>กลับรายการขาดทุนจากการด้อยค่า</w:t>
            </w:r>
          </w:p>
        </w:tc>
        <w:tc>
          <w:tcPr>
            <w:tcW w:w="673" w:type="dxa"/>
            <w:tcBorders>
              <w:top w:val="nil"/>
              <w:bottom w:val="nil"/>
            </w:tcBorders>
            <w:shd w:val="clear" w:color="auto" w:fill="auto"/>
          </w:tcPr>
          <w:p w14:paraId="708C91BB" w14:textId="348C4EC8" w:rsidR="00034F6E" w:rsidRPr="00422380" w:rsidRDefault="00034F6E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422380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BBFAAE4" w14:textId="77777777" w:rsidR="00034F6E" w:rsidRPr="00422380" w:rsidRDefault="00034F6E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</w:tcPr>
          <w:p w14:paraId="630BE5B0" w14:textId="05B7244E" w:rsidR="00034F6E" w:rsidRPr="00422380" w:rsidRDefault="00034F6E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422380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A776A40" w14:textId="77777777" w:rsidR="00034F6E" w:rsidRPr="00422380" w:rsidRDefault="00034F6E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7" w:type="dxa"/>
            <w:tcBorders>
              <w:top w:val="nil"/>
              <w:bottom w:val="nil"/>
            </w:tcBorders>
            <w:shd w:val="clear" w:color="auto" w:fill="auto"/>
          </w:tcPr>
          <w:p w14:paraId="323406DF" w14:textId="5DF8690D" w:rsidR="00034F6E" w:rsidRPr="00D558CE" w:rsidRDefault="00034F6E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D558CE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0F868E3" w14:textId="77777777" w:rsidR="00034F6E" w:rsidRPr="00D558CE" w:rsidRDefault="00034F6E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  <w:shd w:val="clear" w:color="auto" w:fill="auto"/>
          </w:tcPr>
          <w:p w14:paraId="24DC9812" w14:textId="263C7185" w:rsidR="00034F6E" w:rsidRPr="00D558CE" w:rsidRDefault="00034F6E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558CE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DC2A895" w14:textId="77777777" w:rsidR="00034F6E" w:rsidRPr="00D558CE" w:rsidRDefault="00034F6E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</w:tcPr>
          <w:p w14:paraId="6FCA1EE3" w14:textId="2DAE1090" w:rsidR="00034F6E" w:rsidRPr="00D558CE" w:rsidRDefault="00034F6E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32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  <w:r w:rsidRPr="00D558CE">
              <w:rPr>
                <w:rFonts w:ascii="Angsana New" w:hAnsi="Angsana New"/>
                <w:sz w:val="22"/>
                <w:szCs w:val="22"/>
              </w:rPr>
              <w:t>6,912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80FE499" w14:textId="77777777" w:rsidR="00034F6E" w:rsidRPr="00D558CE" w:rsidRDefault="00034F6E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  <w:shd w:val="clear" w:color="auto" w:fill="auto"/>
          </w:tcPr>
          <w:p w14:paraId="54C19E6B" w14:textId="7005691B" w:rsidR="00034F6E" w:rsidRPr="00D558CE" w:rsidRDefault="00541EDC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558C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22E74ABC" w14:textId="77777777" w:rsidR="00034F6E" w:rsidRPr="00D558CE" w:rsidRDefault="00034F6E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  <w:shd w:val="clear" w:color="auto" w:fill="auto"/>
          </w:tcPr>
          <w:p w14:paraId="1E2ADC4D" w14:textId="1913E983" w:rsidR="00034F6E" w:rsidRPr="00D558CE" w:rsidRDefault="00034F6E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558CE">
              <w:rPr>
                <w:rFonts w:ascii="Angsana New" w:hAnsi="Angsana New"/>
                <w:sz w:val="22"/>
                <w:szCs w:val="22"/>
              </w:rPr>
              <w:t xml:space="preserve">    </w:t>
            </w:r>
            <w:r w:rsidRPr="00D558CE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D522CD1" w14:textId="77777777" w:rsidR="00034F6E" w:rsidRPr="00D558CE" w:rsidRDefault="00034F6E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</w:tcPr>
          <w:p w14:paraId="048E4CA2" w14:textId="78ECDA1D" w:rsidR="00034F6E" w:rsidRPr="00D558CE" w:rsidRDefault="00034F6E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558CE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21E9C52" w14:textId="77777777" w:rsidR="00034F6E" w:rsidRPr="00D558CE" w:rsidRDefault="00034F6E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  <w:shd w:val="clear" w:color="auto" w:fill="auto"/>
          </w:tcPr>
          <w:p w14:paraId="4B5FDBD7" w14:textId="428124F4" w:rsidR="00034F6E" w:rsidRPr="00D558CE" w:rsidRDefault="00034F6E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1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D558CE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781B015" w14:textId="77777777" w:rsidR="00034F6E" w:rsidRPr="00D558CE" w:rsidRDefault="00034F6E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  <w:shd w:val="clear" w:color="auto" w:fill="auto"/>
          </w:tcPr>
          <w:p w14:paraId="054CDB77" w14:textId="2AC8DADE" w:rsidR="00034F6E" w:rsidRPr="00D558CE" w:rsidRDefault="00034F6E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558CE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08C22CB" w14:textId="77777777" w:rsidR="00034F6E" w:rsidRPr="00D558CE" w:rsidRDefault="00034F6E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  <w:shd w:val="clear" w:color="auto" w:fill="auto"/>
          </w:tcPr>
          <w:p w14:paraId="4B1FB949" w14:textId="5DAABC85" w:rsidR="00034F6E" w:rsidRPr="00D558CE" w:rsidRDefault="00034F6E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D558C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B1402F5" w14:textId="77777777" w:rsidR="00034F6E" w:rsidRPr="00D558CE" w:rsidRDefault="00034F6E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3" w:type="dxa"/>
            <w:tcBorders>
              <w:top w:val="nil"/>
              <w:bottom w:val="nil"/>
            </w:tcBorders>
            <w:shd w:val="clear" w:color="auto" w:fill="auto"/>
          </w:tcPr>
          <w:p w14:paraId="69C237E2" w14:textId="6B962EFB" w:rsidR="00034F6E" w:rsidRPr="00D558CE" w:rsidRDefault="00541EDC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558CE">
              <w:rPr>
                <w:rFonts w:ascii="Angsana New" w:hAnsi="Angsana New"/>
                <w:sz w:val="22"/>
                <w:szCs w:val="22"/>
              </w:rPr>
              <w:t>6,912</w:t>
            </w:r>
          </w:p>
        </w:tc>
      </w:tr>
      <w:tr w:rsidR="00034F6E" w:rsidRPr="00422380" w14:paraId="558C55AE" w14:textId="77777777" w:rsidTr="002621C8">
        <w:tc>
          <w:tcPr>
            <w:tcW w:w="2567" w:type="dxa"/>
            <w:tcBorders>
              <w:bottom w:val="nil"/>
            </w:tcBorders>
            <w:shd w:val="clear" w:color="auto" w:fill="auto"/>
          </w:tcPr>
          <w:p w14:paraId="64342221" w14:textId="77777777" w:rsidR="00034F6E" w:rsidRPr="00422380" w:rsidRDefault="00034F6E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="Angsana New" w:hAnsi="Angsana New"/>
                <w:sz w:val="22"/>
                <w:szCs w:val="22"/>
                <w:cs/>
              </w:rPr>
            </w:pPr>
            <w:r w:rsidRPr="00422380">
              <w:rPr>
                <w:rFonts w:ascii="Angsana New" w:hAnsi="Angsana New"/>
                <w:sz w:val="22"/>
                <w:szCs w:val="22"/>
                <w:cs/>
              </w:rPr>
              <w:t>โอนจากสินทรัพย์สิทธิการใช้</w:t>
            </w:r>
          </w:p>
        </w:tc>
        <w:tc>
          <w:tcPr>
            <w:tcW w:w="673" w:type="dxa"/>
            <w:tcBorders>
              <w:top w:val="nil"/>
              <w:bottom w:val="nil"/>
            </w:tcBorders>
            <w:shd w:val="clear" w:color="auto" w:fill="auto"/>
          </w:tcPr>
          <w:p w14:paraId="3F0E2E85" w14:textId="1DE2F1B7" w:rsidR="00034F6E" w:rsidRPr="00422380" w:rsidRDefault="00034F6E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422380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E1B78B0" w14:textId="77777777" w:rsidR="00034F6E" w:rsidRPr="00422380" w:rsidRDefault="00034F6E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</w:tcPr>
          <w:p w14:paraId="1EF1BFA5" w14:textId="265FB2BA" w:rsidR="00034F6E" w:rsidRPr="00422380" w:rsidRDefault="00034F6E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422380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B51F043" w14:textId="77777777" w:rsidR="00034F6E" w:rsidRPr="00422380" w:rsidRDefault="00034F6E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7" w:type="dxa"/>
            <w:tcBorders>
              <w:top w:val="nil"/>
              <w:bottom w:val="nil"/>
            </w:tcBorders>
            <w:shd w:val="clear" w:color="auto" w:fill="auto"/>
          </w:tcPr>
          <w:p w14:paraId="517B1394" w14:textId="40585AB8" w:rsidR="00034F6E" w:rsidRPr="00D558CE" w:rsidRDefault="00034F6E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D558CE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9AAFB6A" w14:textId="77777777" w:rsidR="00034F6E" w:rsidRPr="00D558CE" w:rsidRDefault="00034F6E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  <w:shd w:val="clear" w:color="auto" w:fill="auto"/>
          </w:tcPr>
          <w:p w14:paraId="2F7C0BDE" w14:textId="77DBD35B" w:rsidR="00034F6E" w:rsidRPr="00D558CE" w:rsidRDefault="00034F6E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558CE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4E00EF4" w14:textId="77777777" w:rsidR="00034F6E" w:rsidRPr="00D558CE" w:rsidRDefault="00034F6E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</w:tcPr>
          <w:p w14:paraId="62AA6F2B" w14:textId="510A458D" w:rsidR="00034F6E" w:rsidRPr="00D558CE" w:rsidRDefault="00034F6E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"/>
                <w:tab w:val="left" w:pos="278"/>
                <w:tab w:val="left" w:pos="385"/>
              </w:tabs>
              <w:spacing w:line="320" w:lineRule="exact"/>
              <w:ind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558CE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D558CE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F77BE3B" w14:textId="77777777" w:rsidR="00034F6E" w:rsidRPr="00D558CE" w:rsidRDefault="00034F6E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  <w:shd w:val="clear" w:color="auto" w:fill="auto"/>
          </w:tcPr>
          <w:p w14:paraId="6FC9AFB4" w14:textId="7C50BF46" w:rsidR="00034F6E" w:rsidRPr="00D558CE" w:rsidRDefault="00034F6E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558CE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2766772A" w14:textId="77777777" w:rsidR="00034F6E" w:rsidRPr="00D558CE" w:rsidRDefault="00034F6E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  <w:shd w:val="clear" w:color="auto" w:fill="auto"/>
          </w:tcPr>
          <w:p w14:paraId="20F659F4" w14:textId="70572A19" w:rsidR="00034F6E" w:rsidRPr="00D558CE" w:rsidRDefault="00034F6E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558CE">
              <w:rPr>
                <w:rFonts w:ascii="Angsana New" w:hAnsi="Angsana New"/>
                <w:sz w:val="22"/>
                <w:szCs w:val="22"/>
              </w:rPr>
              <w:t xml:space="preserve">    </w:t>
            </w:r>
            <w:r w:rsidRPr="00D558CE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25E5BB5C" w14:textId="77777777" w:rsidR="00034F6E" w:rsidRPr="00D558CE" w:rsidRDefault="00034F6E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</w:tcPr>
          <w:p w14:paraId="79518A77" w14:textId="079D76C1" w:rsidR="00034F6E" w:rsidRPr="00D558CE" w:rsidRDefault="00034F6E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D558CE">
              <w:rPr>
                <w:rFonts w:ascii="Angsana New" w:hAnsi="Angsana New"/>
                <w:sz w:val="22"/>
                <w:szCs w:val="22"/>
              </w:rPr>
              <w:t>(27,237)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839F376" w14:textId="77777777" w:rsidR="00034F6E" w:rsidRPr="00D558CE" w:rsidRDefault="00034F6E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  <w:shd w:val="clear" w:color="auto" w:fill="auto"/>
          </w:tcPr>
          <w:p w14:paraId="723DD5FF" w14:textId="6F737303" w:rsidR="00034F6E" w:rsidRPr="00D558CE" w:rsidRDefault="00034F6E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1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D558CE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9479990" w14:textId="77777777" w:rsidR="00034F6E" w:rsidRPr="00D558CE" w:rsidRDefault="00034F6E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  <w:shd w:val="clear" w:color="auto" w:fill="auto"/>
          </w:tcPr>
          <w:p w14:paraId="5ADB01F4" w14:textId="7681514F" w:rsidR="00034F6E" w:rsidRPr="00D558CE" w:rsidRDefault="00034F6E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558CE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EE6C2E9" w14:textId="77777777" w:rsidR="00034F6E" w:rsidRPr="00D558CE" w:rsidRDefault="00034F6E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  <w:shd w:val="clear" w:color="auto" w:fill="auto"/>
          </w:tcPr>
          <w:p w14:paraId="15D0333F" w14:textId="7A0F1952" w:rsidR="00034F6E" w:rsidRPr="00D558CE" w:rsidRDefault="00034F6E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D558C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F4AC01D" w14:textId="77777777" w:rsidR="00034F6E" w:rsidRPr="00D558CE" w:rsidRDefault="00034F6E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3" w:type="dxa"/>
            <w:tcBorders>
              <w:top w:val="nil"/>
              <w:bottom w:val="nil"/>
            </w:tcBorders>
            <w:shd w:val="clear" w:color="auto" w:fill="auto"/>
          </w:tcPr>
          <w:p w14:paraId="21B91CA3" w14:textId="0159FAFB" w:rsidR="00034F6E" w:rsidRPr="00D558CE" w:rsidRDefault="00034F6E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558CE">
              <w:rPr>
                <w:rFonts w:ascii="Angsana New" w:hAnsi="Angsana New"/>
                <w:sz w:val="22"/>
                <w:szCs w:val="22"/>
              </w:rPr>
              <w:t>(27,237)</w:t>
            </w:r>
          </w:p>
        </w:tc>
      </w:tr>
      <w:tr w:rsidR="00E71650" w:rsidRPr="00422380" w14:paraId="0B2236A1" w14:textId="77777777" w:rsidTr="002621C8">
        <w:tc>
          <w:tcPr>
            <w:tcW w:w="2567" w:type="dxa"/>
            <w:tcBorders>
              <w:bottom w:val="nil"/>
            </w:tcBorders>
            <w:shd w:val="clear" w:color="auto" w:fill="auto"/>
          </w:tcPr>
          <w:p w14:paraId="79E1412A" w14:textId="77777777" w:rsidR="00E71650" w:rsidRPr="00422380" w:rsidRDefault="00E71650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="Angsana New" w:hAnsi="Angsana New"/>
                <w:sz w:val="22"/>
                <w:szCs w:val="22"/>
              </w:rPr>
            </w:pPr>
            <w:r w:rsidRPr="00422380">
              <w:rPr>
                <w:rFonts w:ascii="Angsana New" w:hAnsi="Angsana New"/>
                <w:sz w:val="22"/>
                <w:szCs w:val="22"/>
                <w:cs/>
              </w:rPr>
              <w:t>จำหน่าย</w:t>
            </w:r>
          </w:p>
        </w:tc>
        <w:tc>
          <w:tcPr>
            <w:tcW w:w="67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18DE52A" w14:textId="313B1F9E" w:rsidR="00E71650" w:rsidRPr="00422380" w:rsidRDefault="00E71650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422380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B9D4E4E" w14:textId="77777777" w:rsidR="00E71650" w:rsidRPr="00422380" w:rsidRDefault="00E71650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CD1DC34" w14:textId="4438C811" w:rsidR="00E71650" w:rsidRPr="00422380" w:rsidRDefault="00E71650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422380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9F996E0" w14:textId="77777777" w:rsidR="00E71650" w:rsidRPr="00422380" w:rsidRDefault="00E71650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71DDD14" w14:textId="51601296" w:rsidR="00E71650" w:rsidRPr="00D558CE" w:rsidRDefault="00E71650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D558CE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FB7099B" w14:textId="77777777" w:rsidR="00E71650" w:rsidRPr="00D558CE" w:rsidRDefault="00E71650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BF841C5" w14:textId="1932F596" w:rsidR="00E71650" w:rsidRPr="00D558CE" w:rsidRDefault="00E71650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558CE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E0000D4" w14:textId="77777777" w:rsidR="00E71650" w:rsidRPr="00D558CE" w:rsidRDefault="00E71650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12C8BD3" w14:textId="14E1486A" w:rsidR="00E71650" w:rsidRPr="00D558CE" w:rsidRDefault="00E71650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32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  <w:r w:rsidRPr="00D558CE">
              <w:rPr>
                <w:rFonts w:ascii="Angsana New" w:hAnsi="Angsana New"/>
                <w:sz w:val="22"/>
                <w:szCs w:val="22"/>
              </w:rPr>
              <w:t>5,936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4FCEA15" w14:textId="77777777" w:rsidR="00E71650" w:rsidRPr="00D558CE" w:rsidRDefault="00E71650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5ACE598" w14:textId="53F073C4" w:rsidR="00E71650" w:rsidRPr="00D558CE" w:rsidRDefault="00E71650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558CE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4F0DA61" w14:textId="77777777" w:rsidR="00E71650" w:rsidRPr="00D558CE" w:rsidRDefault="00E71650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6F66CC3" w14:textId="60FCA0E4" w:rsidR="00E71650" w:rsidRPr="00D558CE" w:rsidRDefault="00E71650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D558CE">
              <w:rPr>
                <w:rFonts w:ascii="Angsana New" w:hAnsi="Angsana New"/>
                <w:sz w:val="22"/>
                <w:szCs w:val="22"/>
              </w:rPr>
              <w:t>33,044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6B77783" w14:textId="77777777" w:rsidR="00E71650" w:rsidRPr="00D558CE" w:rsidRDefault="00E71650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770D467" w14:textId="06370C7C" w:rsidR="00E71650" w:rsidRPr="00D558CE" w:rsidRDefault="00E71650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D558CE">
              <w:rPr>
                <w:rFonts w:ascii="Angsana New" w:hAnsi="Angsana New"/>
                <w:sz w:val="22"/>
                <w:szCs w:val="22"/>
              </w:rPr>
              <w:t>17,504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2E9137E7" w14:textId="77777777" w:rsidR="00E71650" w:rsidRPr="00D558CE" w:rsidRDefault="00E71650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41A7382" w14:textId="4906BCDA" w:rsidR="00E71650" w:rsidRPr="00D558CE" w:rsidRDefault="00E71650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1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D558CE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5CE0CDB" w14:textId="77777777" w:rsidR="00E71650" w:rsidRPr="00D558CE" w:rsidRDefault="00E71650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CD00419" w14:textId="36CF7AF8" w:rsidR="00E71650" w:rsidRPr="00D558CE" w:rsidRDefault="00E71650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D558CE">
              <w:rPr>
                <w:rFonts w:ascii="Angsana New" w:hAnsi="Angsana New"/>
                <w:sz w:val="22"/>
                <w:szCs w:val="22"/>
              </w:rPr>
              <w:t>8,964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33A2B6B" w14:textId="77777777" w:rsidR="00E71650" w:rsidRPr="00D558CE" w:rsidRDefault="00E71650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9A076C5" w14:textId="585F72CF" w:rsidR="00E71650" w:rsidRPr="00D558CE" w:rsidRDefault="00E71650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D558C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BF947AB" w14:textId="77777777" w:rsidR="00E71650" w:rsidRPr="00D558CE" w:rsidRDefault="00E71650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53F5EBD" w14:textId="455D9F1C" w:rsidR="00E71650" w:rsidRPr="00D558CE" w:rsidRDefault="00E71650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558CE">
              <w:rPr>
                <w:rFonts w:ascii="Angsana New" w:hAnsi="Angsana New"/>
                <w:sz w:val="22"/>
                <w:szCs w:val="22"/>
              </w:rPr>
              <w:t>65,448</w:t>
            </w:r>
          </w:p>
        </w:tc>
      </w:tr>
      <w:tr w:rsidR="00E71650" w:rsidRPr="00422380" w14:paraId="6DAFB245" w14:textId="77777777" w:rsidTr="002621C8">
        <w:tc>
          <w:tcPr>
            <w:tcW w:w="2567" w:type="dxa"/>
            <w:tcBorders>
              <w:bottom w:val="nil"/>
            </w:tcBorders>
            <w:shd w:val="clear" w:color="auto" w:fill="auto"/>
          </w:tcPr>
          <w:p w14:paraId="3A967A48" w14:textId="5661F87B" w:rsidR="00E71650" w:rsidRPr="00422380" w:rsidRDefault="00E71650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="Angsana New" w:hAnsi="Angsana New"/>
                <w:sz w:val="22"/>
                <w:szCs w:val="22"/>
              </w:rPr>
            </w:pPr>
            <w:r w:rsidRPr="00422380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Pr="00422380">
              <w:rPr>
                <w:rFonts w:ascii="Angsana New" w:hAnsi="Angsana New"/>
                <w:b/>
                <w:bCs/>
                <w:sz w:val="22"/>
                <w:szCs w:val="22"/>
              </w:rPr>
              <w:t>31</w:t>
            </w:r>
            <w:r w:rsidRPr="00422380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 ธันวาคม </w:t>
            </w:r>
            <w:r w:rsidRPr="00422380">
              <w:rPr>
                <w:rFonts w:ascii="Angsana New" w:hAnsi="Angsana New"/>
                <w:b/>
                <w:bCs/>
                <w:sz w:val="22"/>
                <w:szCs w:val="22"/>
              </w:rPr>
              <w:t>2567</w:t>
            </w:r>
          </w:p>
        </w:tc>
        <w:tc>
          <w:tcPr>
            <w:tcW w:w="6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DDF40C" w14:textId="6CD746E3" w:rsidR="00E71650" w:rsidRPr="00422380" w:rsidRDefault="00E71650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22380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2E84CAD" w14:textId="77777777" w:rsidR="00E71650" w:rsidRPr="00422380" w:rsidRDefault="00E71650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D233EE" w14:textId="19C756DF" w:rsidR="00E71650" w:rsidRPr="00422380" w:rsidRDefault="00E71650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22380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F1F1C4F" w14:textId="77777777" w:rsidR="00E71650" w:rsidRPr="00422380" w:rsidRDefault="00E71650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8DDD70" w14:textId="0F5C6BC7" w:rsidR="00E71650" w:rsidRPr="00D558CE" w:rsidRDefault="00E71650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D558CE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874EA42" w14:textId="77777777" w:rsidR="00E71650" w:rsidRPr="00D558CE" w:rsidRDefault="00E71650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4B8DEB" w14:textId="726585AA" w:rsidR="00E71650" w:rsidRPr="00D558CE" w:rsidRDefault="00E71650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D558CE">
              <w:rPr>
                <w:rFonts w:ascii="Angsana New" w:hAnsi="Angsana New"/>
                <w:b/>
                <w:bCs/>
                <w:sz w:val="22"/>
                <w:szCs w:val="22"/>
              </w:rPr>
              <w:t>(63,840)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5901CBA" w14:textId="77777777" w:rsidR="00E71650" w:rsidRPr="00D558CE" w:rsidRDefault="00E71650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AAF9CB" w14:textId="526D9DB6" w:rsidR="00E71650" w:rsidRPr="00D558CE" w:rsidRDefault="00E71650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D558CE">
              <w:rPr>
                <w:rFonts w:ascii="Angsana New" w:hAnsi="Angsana New"/>
                <w:b/>
                <w:bCs/>
                <w:sz w:val="22"/>
                <w:szCs w:val="22"/>
              </w:rPr>
              <w:t>(600,314)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E3D9BA3" w14:textId="77777777" w:rsidR="00E71650" w:rsidRPr="00D558CE" w:rsidRDefault="00E71650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88B394" w14:textId="61DCB7D5" w:rsidR="00E71650" w:rsidRPr="00D558CE" w:rsidRDefault="00E71650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D558CE">
              <w:rPr>
                <w:rFonts w:ascii="Angsana New" w:hAnsi="Angsana New"/>
                <w:b/>
                <w:bCs/>
                <w:sz w:val="22"/>
                <w:szCs w:val="22"/>
              </w:rPr>
              <w:t>(1,0</w:t>
            </w:r>
            <w:r w:rsidR="00763675" w:rsidRPr="00D558CE">
              <w:rPr>
                <w:rFonts w:ascii="Angsana New" w:hAnsi="Angsana New"/>
                <w:b/>
                <w:bCs/>
                <w:sz w:val="22"/>
                <w:szCs w:val="22"/>
              </w:rPr>
              <w:t>52</w:t>
            </w:r>
            <w:r w:rsidR="00702077" w:rsidRPr="00D558CE">
              <w:rPr>
                <w:rFonts w:ascii="Angsana New" w:hAnsi="Angsana New"/>
                <w:b/>
                <w:bCs/>
                <w:sz w:val="22"/>
                <w:szCs w:val="22"/>
              </w:rPr>
              <w:t>,</w:t>
            </w:r>
            <w:r w:rsidR="00763675" w:rsidRPr="00D558CE">
              <w:rPr>
                <w:rFonts w:ascii="Angsana New" w:hAnsi="Angsana New"/>
                <w:b/>
                <w:bCs/>
                <w:sz w:val="22"/>
                <w:szCs w:val="22"/>
              </w:rPr>
              <w:t>346</w:t>
            </w:r>
            <w:r w:rsidRPr="00D558CE">
              <w:rPr>
                <w:rFonts w:ascii="Angsana New" w:hAnsi="Angsana New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35DF5E1" w14:textId="77777777" w:rsidR="00E71650" w:rsidRPr="00D558CE" w:rsidRDefault="00E71650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AE8CA9" w14:textId="20CD86E3" w:rsidR="00E71650" w:rsidRPr="00D558CE" w:rsidRDefault="00E71650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D558CE">
              <w:rPr>
                <w:rFonts w:ascii="Angsana New" w:hAnsi="Angsana New"/>
                <w:b/>
                <w:bCs/>
                <w:sz w:val="22"/>
                <w:szCs w:val="22"/>
              </w:rPr>
              <w:t>(768,25</w:t>
            </w:r>
            <w:r w:rsidR="00A10910" w:rsidRPr="00D558CE">
              <w:rPr>
                <w:rFonts w:ascii="Angsana New" w:hAnsi="Angsana New"/>
                <w:b/>
                <w:bCs/>
                <w:sz w:val="22"/>
                <w:szCs w:val="22"/>
              </w:rPr>
              <w:t>7</w:t>
            </w:r>
            <w:r w:rsidRPr="00D558CE">
              <w:rPr>
                <w:rFonts w:ascii="Angsana New" w:hAnsi="Angsana New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156F3A7" w14:textId="77777777" w:rsidR="00E71650" w:rsidRPr="00D558CE" w:rsidRDefault="00E71650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CE39B7" w14:textId="66B5C5A3" w:rsidR="00E71650" w:rsidRPr="00D558CE" w:rsidRDefault="00E71650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D558CE">
              <w:rPr>
                <w:rFonts w:ascii="Angsana New" w:hAnsi="Angsana New"/>
                <w:b/>
                <w:bCs/>
                <w:sz w:val="22"/>
                <w:szCs w:val="22"/>
              </w:rPr>
              <w:t>(566,69</w:t>
            </w:r>
            <w:r w:rsidR="00A10910" w:rsidRPr="00D558CE">
              <w:rPr>
                <w:rFonts w:ascii="Angsana New" w:hAnsi="Angsana New"/>
                <w:b/>
                <w:bCs/>
                <w:sz w:val="22"/>
                <w:szCs w:val="22"/>
              </w:rPr>
              <w:t>0</w:t>
            </w:r>
            <w:r w:rsidRPr="00D558CE">
              <w:rPr>
                <w:rFonts w:ascii="Angsana New" w:hAnsi="Angsana New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588F8A0" w14:textId="77777777" w:rsidR="00E71650" w:rsidRPr="00D558CE" w:rsidRDefault="00E71650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B6CF1E" w14:textId="2287C08D" w:rsidR="00E71650" w:rsidRPr="00D558CE" w:rsidRDefault="00E71650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1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D558CE">
              <w:rPr>
                <w:rFonts w:ascii="Angsana New" w:hAnsi="Angsana New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A348631" w14:textId="77777777" w:rsidR="00E71650" w:rsidRPr="00D558CE" w:rsidRDefault="00E71650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0CECE7" w14:textId="2ADE71E9" w:rsidR="00E71650" w:rsidRPr="00D558CE" w:rsidRDefault="0067449B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D558CE">
              <w:rPr>
                <w:rFonts w:ascii="Angsana New" w:hAnsi="Angsana New"/>
                <w:b/>
                <w:bCs/>
                <w:sz w:val="22"/>
                <w:szCs w:val="22"/>
              </w:rPr>
              <w:t>(</w:t>
            </w:r>
            <w:r w:rsidR="00E71650" w:rsidRPr="00D558CE">
              <w:rPr>
                <w:rFonts w:ascii="Angsana New" w:hAnsi="Angsana New"/>
                <w:b/>
                <w:bCs/>
                <w:sz w:val="22"/>
                <w:szCs w:val="22"/>
              </w:rPr>
              <w:t>459,83</w:t>
            </w:r>
            <w:r w:rsidR="003D5A1E" w:rsidRPr="00D558CE">
              <w:rPr>
                <w:rFonts w:ascii="Angsana New" w:hAnsi="Angsana New"/>
                <w:b/>
                <w:bCs/>
                <w:sz w:val="22"/>
                <w:szCs w:val="22"/>
              </w:rPr>
              <w:t>0</w:t>
            </w:r>
            <w:r w:rsidRPr="00D558CE">
              <w:rPr>
                <w:rFonts w:ascii="Angsana New" w:hAnsi="Angsana New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26E9315C" w14:textId="77777777" w:rsidR="00E71650" w:rsidRPr="00D558CE" w:rsidRDefault="00E71650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176F49" w14:textId="75E86A76" w:rsidR="00E71650" w:rsidRPr="00D558CE" w:rsidRDefault="00E71650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D558CE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2D152DB2" w14:textId="77777777" w:rsidR="00E71650" w:rsidRPr="00D558CE" w:rsidRDefault="00E71650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86C7E7" w14:textId="64F07DD7" w:rsidR="00E71650" w:rsidRPr="00D558CE" w:rsidRDefault="00E71650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D558CE">
              <w:rPr>
                <w:rFonts w:ascii="Angsana New" w:hAnsi="Angsana New"/>
                <w:b/>
                <w:bCs/>
                <w:sz w:val="22"/>
                <w:szCs w:val="22"/>
              </w:rPr>
              <w:t>(3,5</w:t>
            </w:r>
            <w:r w:rsidR="00763675" w:rsidRPr="00D558CE">
              <w:rPr>
                <w:rFonts w:ascii="Angsana New" w:hAnsi="Angsana New"/>
                <w:b/>
                <w:bCs/>
                <w:sz w:val="22"/>
                <w:szCs w:val="22"/>
              </w:rPr>
              <w:t>11</w:t>
            </w:r>
            <w:r w:rsidR="00702077" w:rsidRPr="00D558CE">
              <w:rPr>
                <w:rFonts w:ascii="Angsana New" w:hAnsi="Angsana New"/>
                <w:b/>
                <w:bCs/>
                <w:sz w:val="22"/>
                <w:szCs w:val="22"/>
              </w:rPr>
              <w:t>,</w:t>
            </w:r>
            <w:r w:rsidR="00763675" w:rsidRPr="00D558CE">
              <w:rPr>
                <w:rFonts w:ascii="Angsana New" w:hAnsi="Angsana New"/>
                <w:b/>
                <w:bCs/>
                <w:sz w:val="22"/>
                <w:szCs w:val="22"/>
              </w:rPr>
              <w:t>277</w:t>
            </w:r>
            <w:r w:rsidRPr="00D558CE">
              <w:rPr>
                <w:rFonts w:ascii="Angsana New" w:hAnsi="Angsana New"/>
                <w:b/>
                <w:bCs/>
                <w:sz w:val="22"/>
                <w:szCs w:val="22"/>
              </w:rPr>
              <w:t>)</w:t>
            </w:r>
          </w:p>
        </w:tc>
      </w:tr>
      <w:tr w:rsidR="00E71650" w:rsidRPr="00422380" w14:paraId="28EB572B" w14:textId="77777777" w:rsidTr="002621C8">
        <w:tc>
          <w:tcPr>
            <w:tcW w:w="2567" w:type="dxa"/>
            <w:tcBorders>
              <w:bottom w:val="nil"/>
            </w:tcBorders>
            <w:shd w:val="clear" w:color="auto" w:fill="auto"/>
          </w:tcPr>
          <w:p w14:paraId="0856FA9B" w14:textId="77777777" w:rsidR="00E71650" w:rsidRPr="00422380" w:rsidRDefault="00E71650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7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BD8B167" w14:textId="77777777" w:rsidR="00E71650" w:rsidRPr="00422380" w:rsidRDefault="00E71650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31A6C86" w14:textId="77777777" w:rsidR="00E71650" w:rsidRPr="00422380" w:rsidRDefault="00E71650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7C21BAE" w14:textId="77777777" w:rsidR="00E71650" w:rsidRPr="00422380" w:rsidRDefault="00E71650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CACDB98" w14:textId="77777777" w:rsidR="00E71650" w:rsidRPr="00422380" w:rsidRDefault="00E71650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6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E7139F3" w14:textId="77777777" w:rsidR="00E71650" w:rsidRPr="00422380" w:rsidRDefault="00E71650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8C8F021" w14:textId="77777777" w:rsidR="00E71650" w:rsidRPr="00422380" w:rsidRDefault="00E71650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FB0D516" w14:textId="77777777" w:rsidR="00E71650" w:rsidRPr="00422380" w:rsidRDefault="00E71650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DEBA88C" w14:textId="77777777" w:rsidR="00E71650" w:rsidRPr="00422380" w:rsidRDefault="00E71650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4ADF0EF" w14:textId="77777777" w:rsidR="00E71650" w:rsidRPr="00422380" w:rsidRDefault="00E71650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2000ADDC" w14:textId="77777777" w:rsidR="00E71650" w:rsidRPr="00422380" w:rsidRDefault="00E71650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51A8AC4" w14:textId="77777777" w:rsidR="00E71650" w:rsidRPr="00422380" w:rsidRDefault="00E71650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64A63BB" w14:textId="77777777" w:rsidR="00E71650" w:rsidRPr="00422380" w:rsidRDefault="00E71650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EE0F7AB" w14:textId="77777777" w:rsidR="00E71650" w:rsidRPr="00422380" w:rsidRDefault="00E71650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78A22FA" w14:textId="77777777" w:rsidR="00E71650" w:rsidRPr="00422380" w:rsidRDefault="00E71650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96CB214" w14:textId="77777777" w:rsidR="00E71650" w:rsidRPr="00422380" w:rsidRDefault="00E71650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9F87A43" w14:textId="77777777" w:rsidR="00E71650" w:rsidRPr="00422380" w:rsidRDefault="00E71650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C7743BD" w14:textId="77777777" w:rsidR="00E71650" w:rsidRPr="00422380" w:rsidRDefault="00E71650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66E9CFB" w14:textId="77777777" w:rsidR="00E71650" w:rsidRPr="00422380" w:rsidRDefault="00E71650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C88EB46" w14:textId="77777777" w:rsidR="00E71650" w:rsidRPr="00422380" w:rsidRDefault="00E71650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BB6CF13" w14:textId="77777777" w:rsidR="00E71650" w:rsidRPr="00422380" w:rsidRDefault="00E71650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F32BBEE" w14:textId="77777777" w:rsidR="00E71650" w:rsidRPr="00422380" w:rsidRDefault="00E71650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86083DC" w14:textId="77777777" w:rsidR="00E71650" w:rsidRPr="00422380" w:rsidRDefault="00E71650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6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9AF6611" w14:textId="77777777" w:rsidR="00E71650" w:rsidRPr="00422380" w:rsidRDefault="00E71650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E71650" w:rsidRPr="00422380" w14:paraId="205443AB" w14:textId="77777777" w:rsidTr="002621C8">
        <w:tc>
          <w:tcPr>
            <w:tcW w:w="2567" w:type="dxa"/>
            <w:tcBorders>
              <w:bottom w:val="nil"/>
            </w:tcBorders>
            <w:shd w:val="clear" w:color="auto" w:fill="auto"/>
          </w:tcPr>
          <w:p w14:paraId="02DA3CE7" w14:textId="77777777" w:rsidR="00E71650" w:rsidRPr="00422380" w:rsidRDefault="00E71650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73" w:type="dxa"/>
            <w:tcBorders>
              <w:top w:val="nil"/>
              <w:bottom w:val="nil"/>
            </w:tcBorders>
            <w:shd w:val="clear" w:color="auto" w:fill="auto"/>
          </w:tcPr>
          <w:p w14:paraId="095F124F" w14:textId="77777777" w:rsidR="00E71650" w:rsidRPr="00422380" w:rsidRDefault="00E71650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F4E1082" w14:textId="77777777" w:rsidR="00E71650" w:rsidRPr="00422380" w:rsidRDefault="00E71650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</w:tcPr>
          <w:p w14:paraId="10DC115A" w14:textId="77777777" w:rsidR="00E71650" w:rsidRPr="00422380" w:rsidRDefault="00E71650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59274E2" w14:textId="77777777" w:rsidR="00E71650" w:rsidRPr="00422380" w:rsidRDefault="00E71650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67" w:type="dxa"/>
            <w:tcBorders>
              <w:top w:val="nil"/>
              <w:bottom w:val="nil"/>
            </w:tcBorders>
            <w:shd w:val="clear" w:color="auto" w:fill="auto"/>
          </w:tcPr>
          <w:p w14:paraId="3E9AF9BA" w14:textId="77777777" w:rsidR="00E71650" w:rsidRPr="00422380" w:rsidRDefault="00E71650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A6B1ADA" w14:textId="77777777" w:rsidR="00E71650" w:rsidRPr="00422380" w:rsidRDefault="00E71650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  <w:shd w:val="clear" w:color="auto" w:fill="auto"/>
          </w:tcPr>
          <w:p w14:paraId="59F20592" w14:textId="77777777" w:rsidR="00E71650" w:rsidRPr="00422380" w:rsidRDefault="00E71650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4CC8CDA" w14:textId="77777777" w:rsidR="00E71650" w:rsidRPr="00422380" w:rsidRDefault="00E71650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</w:tcPr>
          <w:p w14:paraId="264466BB" w14:textId="77777777" w:rsidR="00E71650" w:rsidRPr="00422380" w:rsidRDefault="00E71650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2925DE1D" w14:textId="77777777" w:rsidR="00E71650" w:rsidRPr="00422380" w:rsidRDefault="00E71650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  <w:shd w:val="clear" w:color="auto" w:fill="auto"/>
          </w:tcPr>
          <w:p w14:paraId="2CC6D1A2" w14:textId="77777777" w:rsidR="00E71650" w:rsidRPr="00422380" w:rsidRDefault="00E71650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264F82F" w14:textId="77777777" w:rsidR="00E71650" w:rsidRPr="00422380" w:rsidRDefault="00E71650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  <w:shd w:val="clear" w:color="auto" w:fill="auto"/>
          </w:tcPr>
          <w:p w14:paraId="56921617" w14:textId="77777777" w:rsidR="00E71650" w:rsidRPr="00422380" w:rsidRDefault="00E71650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D66433A" w14:textId="77777777" w:rsidR="00E71650" w:rsidRPr="00422380" w:rsidRDefault="00E71650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</w:tcPr>
          <w:p w14:paraId="172DDDDE" w14:textId="77777777" w:rsidR="00E71650" w:rsidRPr="00422380" w:rsidRDefault="00E71650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5A5404D" w14:textId="77777777" w:rsidR="00E71650" w:rsidRPr="00422380" w:rsidRDefault="00E71650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  <w:shd w:val="clear" w:color="auto" w:fill="auto"/>
          </w:tcPr>
          <w:p w14:paraId="3FA09BB8" w14:textId="77777777" w:rsidR="00E71650" w:rsidRPr="00422380" w:rsidRDefault="00E71650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F82C234" w14:textId="77777777" w:rsidR="00E71650" w:rsidRPr="00422380" w:rsidRDefault="00E71650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  <w:shd w:val="clear" w:color="auto" w:fill="auto"/>
          </w:tcPr>
          <w:p w14:paraId="26610EFF" w14:textId="77777777" w:rsidR="00E71650" w:rsidRPr="00422380" w:rsidRDefault="00E71650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48918C3" w14:textId="77777777" w:rsidR="00E71650" w:rsidRPr="00422380" w:rsidRDefault="00E71650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  <w:shd w:val="clear" w:color="auto" w:fill="auto"/>
          </w:tcPr>
          <w:p w14:paraId="4A87DFA9" w14:textId="77777777" w:rsidR="00E71650" w:rsidRPr="00422380" w:rsidRDefault="00E71650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99C22BF" w14:textId="77777777" w:rsidR="00E71650" w:rsidRPr="00422380" w:rsidRDefault="00E71650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63" w:type="dxa"/>
            <w:tcBorders>
              <w:top w:val="nil"/>
              <w:bottom w:val="nil"/>
            </w:tcBorders>
            <w:shd w:val="clear" w:color="auto" w:fill="auto"/>
          </w:tcPr>
          <w:p w14:paraId="55EDD6BF" w14:textId="77777777" w:rsidR="00E71650" w:rsidRPr="00422380" w:rsidRDefault="00E71650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C47D84" w:rsidRPr="00422380" w14:paraId="65145C02" w14:textId="77777777" w:rsidTr="002621C8">
        <w:tc>
          <w:tcPr>
            <w:tcW w:w="2567" w:type="dxa"/>
            <w:tcBorders>
              <w:bottom w:val="nil"/>
            </w:tcBorders>
            <w:shd w:val="clear" w:color="auto" w:fill="auto"/>
          </w:tcPr>
          <w:p w14:paraId="11F81CC0" w14:textId="77777777" w:rsidR="00C47D84" w:rsidRPr="00422380" w:rsidRDefault="00C47D84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73" w:type="dxa"/>
            <w:tcBorders>
              <w:top w:val="nil"/>
              <w:bottom w:val="nil"/>
            </w:tcBorders>
            <w:shd w:val="clear" w:color="auto" w:fill="auto"/>
          </w:tcPr>
          <w:p w14:paraId="76739B42" w14:textId="77777777" w:rsidR="00C47D84" w:rsidRPr="00422380" w:rsidRDefault="00C47D84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C1824F1" w14:textId="77777777" w:rsidR="00C47D84" w:rsidRPr="00422380" w:rsidRDefault="00C47D84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</w:tcPr>
          <w:p w14:paraId="554E1607" w14:textId="77777777" w:rsidR="00C47D84" w:rsidRPr="00422380" w:rsidRDefault="00C47D84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2FAFFAA3" w14:textId="77777777" w:rsidR="00C47D84" w:rsidRPr="00422380" w:rsidRDefault="00C47D84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67" w:type="dxa"/>
            <w:tcBorders>
              <w:top w:val="nil"/>
              <w:bottom w:val="nil"/>
            </w:tcBorders>
            <w:shd w:val="clear" w:color="auto" w:fill="auto"/>
          </w:tcPr>
          <w:p w14:paraId="0D2F0EDE" w14:textId="77777777" w:rsidR="00C47D84" w:rsidRPr="00422380" w:rsidRDefault="00C47D84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15A1158" w14:textId="77777777" w:rsidR="00C47D84" w:rsidRPr="00422380" w:rsidRDefault="00C47D84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  <w:shd w:val="clear" w:color="auto" w:fill="auto"/>
          </w:tcPr>
          <w:p w14:paraId="57584DBC" w14:textId="77777777" w:rsidR="00C47D84" w:rsidRPr="00422380" w:rsidRDefault="00C47D84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1AB0D4B" w14:textId="77777777" w:rsidR="00C47D84" w:rsidRPr="00422380" w:rsidRDefault="00C47D84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</w:tcPr>
          <w:p w14:paraId="4A29FAF2" w14:textId="77777777" w:rsidR="00C47D84" w:rsidRPr="00422380" w:rsidRDefault="00C47D84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78CE3C4" w14:textId="77777777" w:rsidR="00C47D84" w:rsidRPr="00422380" w:rsidRDefault="00C47D84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  <w:shd w:val="clear" w:color="auto" w:fill="auto"/>
          </w:tcPr>
          <w:p w14:paraId="030AA57B" w14:textId="77777777" w:rsidR="00C47D84" w:rsidRPr="00422380" w:rsidRDefault="00C47D84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A7B19E7" w14:textId="77777777" w:rsidR="00C47D84" w:rsidRPr="00422380" w:rsidRDefault="00C47D84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  <w:shd w:val="clear" w:color="auto" w:fill="auto"/>
          </w:tcPr>
          <w:p w14:paraId="6F9D91ED" w14:textId="77777777" w:rsidR="00C47D84" w:rsidRPr="00422380" w:rsidRDefault="00C47D84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AF42E3B" w14:textId="77777777" w:rsidR="00C47D84" w:rsidRPr="00422380" w:rsidRDefault="00C47D84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</w:tcPr>
          <w:p w14:paraId="549E4E19" w14:textId="77777777" w:rsidR="00C47D84" w:rsidRPr="00422380" w:rsidRDefault="00C47D84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826E58E" w14:textId="77777777" w:rsidR="00C47D84" w:rsidRPr="00422380" w:rsidRDefault="00C47D84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  <w:shd w:val="clear" w:color="auto" w:fill="auto"/>
          </w:tcPr>
          <w:p w14:paraId="67415592" w14:textId="77777777" w:rsidR="00C47D84" w:rsidRPr="00422380" w:rsidRDefault="00C47D84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07CABD6" w14:textId="77777777" w:rsidR="00C47D84" w:rsidRPr="00422380" w:rsidRDefault="00C47D84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  <w:shd w:val="clear" w:color="auto" w:fill="auto"/>
          </w:tcPr>
          <w:p w14:paraId="59D91CDD" w14:textId="77777777" w:rsidR="00C47D84" w:rsidRPr="00422380" w:rsidRDefault="00C47D84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935283E" w14:textId="77777777" w:rsidR="00C47D84" w:rsidRPr="00422380" w:rsidRDefault="00C47D84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  <w:shd w:val="clear" w:color="auto" w:fill="auto"/>
          </w:tcPr>
          <w:p w14:paraId="0755CA30" w14:textId="77777777" w:rsidR="00C47D84" w:rsidRPr="00422380" w:rsidRDefault="00C47D84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13A4A10" w14:textId="77777777" w:rsidR="00C47D84" w:rsidRPr="00422380" w:rsidRDefault="00C47D84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63" w:type="dxa"/>
            <w:tcBorders>
              <w:top w:val="nil"/>
              <w:bottom w:val="nil"/>
            </w:tcBorders>
            <w:shd w:val="clear" w:color="auto" w:fill="auto"/>
          </w:tcPr>
          <w:p w14:paraId="34380B40" w14:textId="77777777" w:rsidR="00C47D84" w:rsidRPr="00422380" w:rsidRDefault="00C47D84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E71650" w:rsidRPr="00422380" w14:paraId="1E6D7223" w14:textId="77777777" w:rsidTr="002621C8">
        <w:tc>
          <w:tcPr>
            <w:tcW w:w="2567" w:type="dxa"/>
            <w:tcBorders>
              <w:bottom w:val="nil"/>
            </w:tcBorders>
            <w:shd w:val="clear" w:color="auto" w:fill="auto"/>
          </w:tcPr>
          <w:p w14:paraId="042591CE" w14:textId="77777777" w:rsidR="00E71650" w:rsidRPr="00422380" w:rsidRDefault="00E71650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73" w:type="dxa"/>
            <w:tcBorders>
              <w:top w:val="nil"/>
              <w:bottom w:val="nil"/>
            </w:tcBorders>
            <w:shd w:val="clear" w:color="auto" w:fill="auto"/>
          </w:tcPr>
          <w:p w14:paraId="30572B88" w14:textId="77777777" w:rsidR="00E71650" w:rsidRPr="00422380" w:rsidRDefault="00E71650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B2DD3E1" w14:textId="77777777" w:rsidR="00E71650" w:rsidRPr="00422380" w:rsidRDefault="00E71650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</w:tcPr>
          <w:p w14:paraId="48261F8D" w14:textId="77777777" w:rsidR="00E71650" w:rsidRPr="00422380" w:rsidRDefault="00E71650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99542A1" w14:textId="77777777" w:rsidR="00E71650" w:rsidRPr="00422380" w:rsidRDefault="00E71650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67" w:type="dxa"/>
            <w:tcBorders>
              <w:top w:val="nil"/>
              <w:bottom w:val="nil"/>
            </w:tcBorders>
            <w:shd w:val="clear" w:color="auto" w:fill="auto"/>
          </w:tcPr>
          <w:p w14:paraId="6E2A1598" w14:textId="77777777" w:rsidR="00E71650" w:rsidRPr="00422380" w:rsidRDefault="00E71650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F8B52D7" w14:textId="77777777" w:rsidR="00E71650" w:rsidRPr="00422380" w:rsidRDefault="00E71650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  <w:shd w:val="clear" w:color="auto" w:fill="auto"/>
          </w:tcPr>
          <w:p w14:paraId="7EF5EE39" w14:textId="77777777" w:rsidR="00E71650" w:rsidRPr="00422380" w:rsidRDefault="00E71650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BC10508" w14:textId="77777777" w:rsidR="00E71650" w:rsidRPr="00422380" w:rsidRDefault="00E71650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</w:tcPr>
          <w:p w14:paraId="76EAD55A" w14:textId="77777777" w:rsidR="00E71650" w:rsidRPr="00422380" w:rsidRDefault="00E71650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2A07C88B" w14:textId="77777777" w:rsidR="00E71650" w:rsidRPr="00422380" w:rsidRDefault="00E71650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  <w:shd w:val="clear" w:color="auto" w:fill="auto"/>
          </w:tcPr>
          <w:p w14:paraId="07A5573D" w14:textId="77777777" w:rsidR="00E71650" w:rsidRPr="00422380" w:rsidRDefault="00E71650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D10715C" w14:textId="77777777" w:rsidR="00E71650" w:rsidRPr="00422380" w:rsidRDefault="00E71650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  <w:shd w:val="clear" w:color="auto" w:fill="auto"/>
          </w:tcPr>
          <w:p w14:paraId="2AD9CB16" w14:textId="77777777" w:rsidR="00E71650" w:rsidRPr="00422380" w:rsidRDefault="00E71650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050DDCB" w14:textId="77777777" w:rsidR="00E71650" w:rsidRPr="00422380" w:rsidRDefault="00E71650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</w:tcPr>
          <w:p w14:paraId="39595D35" w14:textId="77777777" w:rsidR="00E71650" w:rsidRPr="00422380" w:rsidRDefault="00E71650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4599764" w14:textId="77777777" w:rsidR="00E71650" w:rsidRPr="00422380" w:rsidRDefault="00E71650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  <w:shd w:val="clear" w:color="auto" w:fill="auto"/>
          </w:tcPr>
          <w:p w14:paraId="6C11B716" w14:textId="77777777" w:rsidR="00E71650" w:rsidRPr="00422380" w:rsidRDefault="00E71650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EA9A613" w14:textId="77777777" w:rsidR="00E71650" w:rsidRPr="00422380" w:rsidRDefault="00E71650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  <w:shd w:val="clear" w:color="auto" w:fill="auto"/>
          </w:tcPr>
          <w:p w14:paraId="4D551413" w14:textId="77777777" w:rsidR="00E71650" w:rsidRPr="00422380" w:rsidRDefault="00E71650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3EFE967" w14:textId="77777777" w:rsidR="00E71650" w:rsidRPr="00422380" w:rsidRDefault="00E71650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  <w:shd w:val="clear" w:color="auto" w:fill="auto"/>
          </w:tcPr>
          <w:p w14:paraId="35D9FFB7" w14:textId="77777777" w:rsidR="00E71650" w:rsidRPr="00422380" w:rsidRDefault="00E71650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733ED85" w14:textId="77777777" w:rsidR="00E71650" w:rsidRPr="00422380" w:rsidRDefault="00E71650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63" w:type="dxa"/>
            <w:tcBorders>
              <w:top w:val="nil"/>
              <w:bottom w:val="nil"/>
            </w:tcBorders>
            <w:shd w:val="clear" w:color="auto" w:fill="auto"/>
          </w:tcPr>
          <w:p w14:paraId="6E2BB937" w14:textId="77777777" w:rsidR="00E71650" w:rsidRPr="00422380" w:rsidRDefault="00E71650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E71650" w:rsidRPr="00422380" w14:paraId="67B58BC4" w14:textId="77777777" w:rsidTr="0068193F">
        <w:tc>
          <w:tcPr>
            <w:tcW w:w="2567" w:type="dxa"/>
            <w:tcBorders>
              <w:top w:val="nil"/>
              <w:bottom w:val="nil"/>
            </w:tcBorders>
            <w:shd w:val="clear" w:color="auto" w:fill="auto"/>
          </w:tcPr>
          <w:p w14:paraId="318FB9C7" w14:textId="77777777" w:rsidR="00E71650" w:rsidRPr="00422380" w:rsidRDefault="00E71650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733" w:type="dxa"/>
            <w:gridSpan w:val="23"/>
            <w:tcBorders>
              <w:top w:val="nil"/>
              <w:bottom w:val="nil"/>
            </w:tcBorders>
            <w:shd w:val="clear" w:color="auto" w:fill="auto"/>
          </w:tcPr>
          <w:p w14:paraId="4D3790A9" w14:textId="5F0ED2A9" w:rsidR="00E71650" w:rsidRPr="00422380" w:rsidRDefault="00E71650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22380">
              <w:rPr>
                <w:rFonts w:ascii="Angsana New" w:hAnsi="Angsana New"/>
                <w:i/>
                <w:iCs/>
                <w:sz w:val="22"/>
                <w:szCs w:val="22"/>
                <w:cs/>
              </w:rPr>
              <w:t>(</w:t>
            </w:r>
            <w:r w:rsidRPr="00422380">
              <w:rPr>
                <w:rFonts w:ascii="Angsana New" w:hAnsi="Angsana New" w:hint="cs"/>
                <w:i/>
                <w:iCs/>
                <w:sz w:val="22"/>
                <w:szCs w:val="22"/>
                <w:cs/>
              </w:rPr>
              <w:t>พันบาท)</w:t>
            </w:r>
          </w:p>
        </w:tc>
      </w:tr>
      <w:tr w:rsidR="00E71650" w:rsidRPr="00422380" w14:paraId="596EEC06" w14:textId="77777777" w:rsidTr="002621C8">
        <w:tc>
          <w:tcPr>
            <w:tcW w:w="2567" w:type="dxa"/>
            <w:tcBorders>
              <w:bottom w:val="nil"/>
            </w:tcBorders>
            <w:shd w:val="clear" w:color="auto" w:fill="auto"/>
          </w:tcPr>
          <w:p w14:paraId="3368C4F5" w14:textId="5CB39119" w:rsidR="00E71650" w:rsidRPr="00422380" w:rsidRDefault="00E71650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422380">
              <w:rPr>
                <w:cs/>
              </w:rPr>
              <w:br w:type="page"/>
            </w:r>
            <w:r w:rsidRPr="00422380"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  <w:t>มูลค่าสุทธิทางบัญชี</w:t>
            </w:r>
          </w:p>
        </w:tc>
        <w:tc>
          <w:tcPr>
            <w:tcW w:w="673" w:type="dxa"/>
            <w:tcBorders>
              <w:top w:val="nil"/>
              <w:bottom w:val="nil"/>
            </w:tcBorders>
            <w:shd w:val="clear" w:color="auto" w:fill="auto"/>
          </w:tcPr>
          <w:p w14:paraId="5558BBED" w14:textId="77777777" w:rsidR="00E71650" w:rsidRPr="00422380" w:rsidRDefault="00E71650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82E5388" w14:textId="77777777" w:rsidR="00E71650" w:rsidRPr="00422380" w:rsidRDefault="00E71650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</w:tcPr>
          <w:p w14:paraId="3447597B" w14:textId="77777777" w:rsidR="00E71650" w:rsidRPr="00422380" w:rsidRDefault="00E71650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0408BB1" w14:textId="77777777" w:rsidR="00E71650" w:rsidRPr="00422380" w:rsidRDefault="00E71650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67" w:type="dxa"/>
            <w:tcBorders>
              <w:top w:val="nil"/>
              <w:bottom w:val="nil"/>
            </w:tcBorders>
            <w:shd w:val="clear" w:color="auto" w:fill="auto"/>
          </w:tcPr>
          <w:p w14:paraId="373BCE22" w14:textId="77777777" w:rsidR="00E71650" w:rsidRPr="00422380" w:rsidRDefault="00E71650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C5FB71C" w14:textId="77777777" w:rsidR="00E71650" w:rsidRPr="00422380" w:rsidRDefault="00E71650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  <w:shd w:val="clear" w:color="auto" w:fill="auto"/>
          </w:tcPr>
          <w:p w14:paraId="4F006EF5" w14:textId="77777777" w:rsidR="00E71650" w:rsidRPr="00422380" w:rsidRDefault="00E71650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EAD9946" w14:textId="77777777" w:rsidR="00E71650" w:rsidRPr="00422380" w:rsidRDefault="00E71650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</w:tcPr>
          <w:p w14:paraId="44DDFE54" w14:textId="77777777" w:rsidR="00E71650" w:rsidRPr="00422380" w:rsidRDefault="00E71650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372A593" w14:textId="77777777" w:rsidR="00E71650" w:rsidRPr="00422380" w:rsidRDefault="00E71650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  <w:shd w:val="clear" w:color="auto" w:fill="auto"/>
          </w:tcPr>
          <w:p w14:paraId="3046AFB3" w14:textId="77777777" w:rsidR="00E71650" w:rsidRPr="00422380" w:rsidRDefault="00E71650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22CF41D1" w14:textId="77777777" w:rsidR="00E71650" w:rsidRPr="00422380" w:rsidRDefault="00E71650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  <w:shd w:val="clear" w:color="auto" w:fill="auto"/>
          </w:tcPr>
          <w:p w14:paraId="041CB5F6" w14:textId="77777777" w:rsidR="00E71650" w:rsidRPr="00422380" w:rsidRDefault="00E71650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C7D5956" w14:textId="77777777" w:rsidR="00E71650" w:rsidRPr="00422380" w:rsidRDefault="00E71650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</w:tcPr>
          <w:p w14:paraId="4FD91035" w14:textId="77777777" w:rsidR="00E71650" w:rsidRPr="00422380" w:rsidRDefault="00E71650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54FA488" w14:textId="77777777" w:rsidR="00E71650" w:rsidRPr="00422380" w:rsidRDefault="00E71650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  <w:shd w:val="clear" w:color="auto" w:fill="auto"/>
          </w:tcPr>
          <w:p w14:paraId="6B67E918" w14:textId="77777777" w:rsidR="00E71650" w:rsidRPr="00422380" w:rsidRDefault="00E71650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C6628F2" w14:textId="77777777" w:rsidR="00E71650" w:rsidRPr="00422380" w:rsidRDefault="00E71650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  <w:shd w:val="clear" w:color="auto" w:fill="auto"/>
          </w:tcPr>
          <w:p w14:paraId="463D7CB1" w14:textId="77777777" w:rsidR="00E71650" w:rsidRPr="00422380" w:rsidRDefault="00E71650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FE575A8" w14:textId="77777777" w:rsidR="00E71650" w:rsidRPr="00422380" w:rsidRDefault="00E71650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  <w:shd w:val="clear" w:color="auto" w:fill="auto"/>
          </w:tcPr>
          <w:p w14:paraId="60DF8253" w14:textId="77777777" w:rsidR="00E71650" w:rsidRPr="00422380" w:rsidRDefault="00E71650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9979140" w14:textId="77777777" w:rsidR="00E71650" w:rsidRPr="00422380" w:rsidRDefault="00E71650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63" w:type="dxa"/>
            <w:tcBorders>
              <w:top w:val="nil"/>
              <w:bottom w:val="nil"/>
            </w:tcBorders>
            <w:shd w:val="clear" w:color="auto" w:fill="auto"/>
          </w:tcPr>
          <w:p w14:paraId="46AC420E" w14:textId="77777777" w:rsidR="00E71650" w:rsidRPr="00422380" w:rsidRDefault="00E71650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E71650" w:rsidRPr="00422380" w14:paraId="32654F9B" w14:textId="77777777" w:rsidTr="002621C8">
        <w:tc>
          <w:tcPr>
            <w:tcW w:w="2567" w:type="dxa"/>
            <w:tcBorders>
              <w:bottom w:val="nil"/>
            </w:tcBorders>
            <w:shd w:val="clear" w:color="auto" w:fill="auto"/>
          </w:tcPr>
          <w:p w14:paraId="3AE7E38E" w14:textId="29CF75B3" w:rsidR="00E71650" w:rsidRPr="00422380" w:rsidRDefault="00E71650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422380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Pr="00422380">
              <w:rPr>
                <w:rFonts w:ascii="Angsana New" w:hAnsi="Angsana New"/>
                <w:b/>
                <w:bCs/>
                <w:sz w:val="22"/>
                <w:szCs w:val="22"/>
              </w:rPr>
              <w:t>31</w:t>
            </w:r>
            <w:r w:rsidRPr="00422380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 ธันวาคม </w:t>
            </w:r>
            <w:r w:rsidRPr="00422380">
              <w:rPr>
                <w:rFonts w:ascii="Angsana New" w:hAnsi="Angsana New"/>
                <w:b/>
                <w:bCs/>
                <w:sz w:val="22"/>
                <w:szCs w:val="22"/>
              </w:rPr>
              <w:t>2566</w:t>
            </w:r>
          </w:p>
        </w:tc>
        <w:tc>
          <w:tcPr>
            <w:tcW w:w="673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6D119281" w14:textId="676986FA" w:rsidR="00E71650" w:rsidRPr="00422380" w:rsidRDefault="00E71650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22380">
              <w:rPr>
                <w:rFonts w:ascii="Angsana New" w:hAnsi="Angsana New"/>
                <w:b/>
                <w:bCs/>
                <w:sz w:val="22"/>
                <w:szCs w:val="22"/>
              </w:rPr>
              <w:t>255,837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62E497C" w14:textId="77777777" w:rsidR="00E71650" w:rsidRPr="00422380" w:rsidRDefault="00E71650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48C6062B" w14:textId="09ECD5DC" w:rsidR="00E71650" w:rsidRPr="00422380" w:rsidRDefault="00E71650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22380">
              <w:rPr>
                <w:rFonts w:ascii="Angsana New" w:hAnsi="Angsana New"/>
                <w:b/>
                <w:bCs/>
                <w:sz w:val="22"/>
                <w:szCs w:val="22"/>
              </w:rPr>
              <w:t>1,840,258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FE77D94" w14:textId="77777777" w:rsidR="00E71650" w:rsidRPr="00422380" w:rsidRDefault="00E71650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67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1EC98E6E" w14:textId="536B9E27" w:rsidR="00E71650" w:rsidRPr="00422380" w:rsidRDefault="00E71650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22380">
              <w:rPr>
                <w:rFonts w:ascii="Angsana New" w:hAnsi="Angsana New"/>
                <w:b/>
                <w:bCs/>
                <w:sz w:val="22"/>
                <w:szCs w:val="22"/>
              </w:rPr>
              <w:t>2,096,095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569C896" w14:textId="77777777" w:rsidR="00E71650" w:rsidRPr="00422380" w:rsidRDefault="00E71650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3640E5EE" w14:textId="0FBBB01F" w:rsidR="00E71650" w:rsidRPr="00422380" w:rsidRDefault="00E71650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22380">
              <w:rPr>
                <w:rFonts w:ascii="Angsana New" w:hAnsi="Angsana New"/>
                <w:b/>
                <w:bCs/>
                <w:sz w:val="22"/>
                <w:szCs w:val="22"/>
              </w:rPr>
              <w:t>40,564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2C1A137" w14:textId="77777777" w:rsidR="00E71650" w:rsidRPr="00422380" w:rsidRDefault="00E71650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0952BF4F" w14:textId="3FECFFA9" w:rsidR="00E71650" w:rsidRPr="00422380" w:rsidRDefault="00E71650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22380">
              <w:rPr>
                <w:rFonts w:ascii="Angsana New" w:hAnsi="Angsana New"/>
                <w:b/>
                <w:bCs/>
                <w:sz w:val="22"/>
                <w:szCs w:val="22"/>
              </w:rPr>
              <w:t>924,015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681E4C8" w14:textId="77777777" w:rsidR="00E71650" w:rsidRPr="00422380" w:rsidRDefault="00E71650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0032B782" w14:textId="09E0032B" w:rsidR="00E71650" w:rsidRPr="00D558CE" w:rsidRDefault="00E71650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D558CE">
              <w:rPr>
                <w:rFonts w:ascii="Angsana New" w:hAnsi="Angsana New"/>
                <w:b/>
                <w:bCs/>
                <w:sz w:val="22"/>
                <w:szCs w:val="22"/>
              </w:rPr>
              <w:t>1,100,372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4B6AA74" w14:textId="77777777" w:rsidR="00E71650" w:rsidRPr="00D558CE" w:rsidRDefault="00E71650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5EB5EEC5" w14:textId="2685CBCE" w:rsidR="00E71650" w:rsidRPr="00D558CE" w:rsidRDefault="00E71650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D558CE">
              <w:rPr>
                <w:rFonts w:ascii="Angsana New" w:hAnsi="Angsana New"/>
                <w:b/>
                <w:bCs/>
                <w:sz w:val="22"/>
                <w:szCs w:val="22"/>
              </w:rPr>
              <w:t>122,885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495E080" w14:textId="77777777" w:rsidR="00E71650" w:rsidRPr="00D558CE" w:rsidRDefault="00E71650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04D23551" w14:textId="6E72A57D" w:rsidR="00E71650" w:rsidRPr="00D558CE" w:rsidRDefault="00E71650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D558CE">
              <w:rPr>
                <w:rFonts w:ascii="Angsana New" w:hAnsi="Angsana New"/>
                <w:b/>
                <w:bCs/>
                <w:sz w:val="22"/>
                <w:szCs w:val="22"/>
              </w:rPr>
              <w:t>27,394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F541B5A" w14:textId="77777777" w:rsidR="00E71650" w:rsidRPr="00D558CE" w:rsidRDefault="00E71650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28AA04A4" w14:textId="1F78F4DB" w:rsidR="00E71650" w:rsidRPr="00D558CE" w:rsidRDefault="00E71650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D558CE">
              <w:rPr>
                <w:rFonts w:ascii="Angsana New" w:hAnsi="Angsana New"/>
                <w:b/>
                <w:bCs/>
                <w:sz w:val="22"/>
                <w:szCs w:val="22"/>
              </w:rPr>
              <w:t>13,524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D80E338" w14:textId="77777777" w:rsidR="00E71650" w:rsidRPr="00D558CE" w:rsidRDefault="00E71650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74999470" w14:textId="4F19FA45" w:rsidR="00E71650" w:rsidRPr="00D558CE" w:rsidRDefault="00E71650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D558CE">
              <w:rPr>
                <w:rFonts w:ascii="Angsana New" w:hAnsi="Angsana New"/>
                <w:b/>
                <w:bCs/>
                <w:sz w:val="22"/>
                <w:szCs w:val="22"/>
              </w:rPr>
              <w:t>110,525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2E07643" w14:textId="77777777" w:rsidR="00E71650" w:rsidRPr="00D558CE" w:rsidRDefault="00E71650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3825BFA2" w14:textId="350EF4CC" w:rsidR="00E71650" w:rsidRPr="00D558CE" w:rsidRDefault="00E71650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D558CE">
              <w:rPr>
                <w:rFonts w:ascii="Angsana New" w:hAnsi="Angsana New"/>
                <w:b/>
                <w:bCs/>
                <w:sz w:val="22"/>
                <w:szCs w:val="22"/>
              </w:rPr>
              <w:t>175,156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B3574C8" w14:textId="77777777" w:rsidR="00E71650" w:rsidRPr="00422380" w:rsidRDefault="00E71650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63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6CCDE8B5" w14:textId="277354B7" w:rsidR="00E71650" w:rsidRPr="00422380" w:rsidRDefault="00E71650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22380">
              <w:rPr>
                <w:rFonts w:ascii="Angsana New" w:hAnsi="Angsana New"/>
                <w:b/>
                <w:bCs/>
                <w:sz w:val="22"/>
                <w:szCs w:val="22"/>
              </w:rPr>
              <w:t>4,610,530</w:t>
            </w:r>
          </w:p>
        </w:tc>
      </w:tr>
      <w:tr w:rsidR="00E71650" w:rsidRPr="00422380" w14:paraId="68B442FB" w14:textId="77777777" w:rsidTr="002621C8">
        <w:tc>
          <w:tcPr>
            <w:tcW w:w="2567" w:type="dxa"/>
            <w:tcBorders>
              <w:bottom w:val="nil"/>
            </w:tcBorders>
            <w:shd w:val="clear" w:color="auto" w:fill="auto"/>
          </w:tcPr>
          <w:p w14:paraId="7329D0C8" w14:textId="24A86C38" w:rsidR="00E71650" w:rsidRPr="00422380" w:rsidRDefault="00E71650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422380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Pr="00422380">
              <w:rPr>
                <w:rFonts w:ascii="Angsana New" w:hAnsi="Angsana New"/>
                <w:b/>
                <w:bCs/>
                <w:sz w:val="22"/>
                <w:szCs w:val="22"/>
              </w:rPr>
              <w:t>31</w:t>
            </w:r>
            <w:r w:rsidRPr="00422380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 ธันวาคม </w:t>
            </w:r>
            <w:r w:rsidRPr="00422380">
              <w:rPr>
                <w:rFonts w:ascii="Angsana New" w:hAnsi="Angsana New"/>
                <w:b/>
                <w:bCs/>
                <w:sz w:val="22"/>
                <w:szCs w:val="22"/>
              </w:rPr>
              <w:t>2567</w:t>
            </w:r>
          </w:p>
        </w:tc>
        <w:tc>
          <w:tcPr>
            <w:tcW w:w="673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263B7262" w14:textId="7FA04C55" w:rsidR="00E71650" w:rsidRPr="00422380" w:rsidRDefault="00E71650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22380">
              <w:rPr>
                <w:rFonts w:ascii="Angsana New" w:hAnsi="Angsana New"/>
                <w:b/>
                <w:bCs/>
                <w:sz w:val="22"/>
                <w:szCs w:val="22"/>
              </w:rPr>
              <w:t>256,817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19FD877" w14:textId="77777777" w:rsidR="00E71650" w:rsidRPr="00422380" w:rsidRDefault="00E71650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7C403647" w14:textId="23C4AE6C" w:rsidR="00E71650" w:rsidRPr="00422380" w:rsidRDefault="00E71650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22380">
              <w:rPr>
                <w:rFonts w:ascii="Angsana New" w:hAnsi="Angsana New"/>
                <w:b/>
                <w:bCs/>
                <w:sz w:val="22"/>
                <w:szCs w:val="22"/>
              </w:rPr>
              <w:t>1,840,258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66F34F5" w14:textId="77777777" w:rsidR="00E71650" w:rsidRPr="00422380" w:rsidRDefault="00E71650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67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334F7BE3" w14:textId="65465027" w:rsidR="00E71650" w:rsidRPr="00422380" w:rsidRDefault="00E71650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22380">
              <w:rPr>
                <w:rFonts w:ascii="Angsana New" w:hAnsi="Angsana New"/>
                <w:b/>
                <w:bCs/>
                <w:sz w:val="22"/>
                <w:szCs w:val="22"/>
              </w:rPr>
              <w:t>2,097,075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B5087FD" w14:textId="77777777" w:rsidR="00E71650" w:rsidRPr="00422380" w:rsidRDefault="00E71650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2B7DA431" w14:textId="7137420D" w:rsidR="00E71650" w:rsidRPr="00422380" w:rsidRDefault="00E71650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22380">
              <w:rPr>
                <w:rFonts w:ascii="Angsana New" w:hAnsi="Angsana New"/>
                <w:b/>
                <w:bCs/>
                <w:sz w:val="22"/>
                <w:szCs w:val="22"/>
              </w:rPr>
              <w:t>35,529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E10B6E2" w14:textId="77777777" w:rsidR="00E71650" w:rsidRPr="00422380" w:rsidRDefault="00E71650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3244AFBA" w14:textId="1BD01584" w:rsidR="00E71650" w:rsidRPr="00422380" w:rsidRDefault="00E71650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22380">
              <w:rPr>
                <w:rFonts w:ascii="Angsana New" w:hAnsi="Angsana New"/>
                <w:b/>
                <w:bCs/>
                <w:sz w:val="22"/>
                <w:szCs w:val="22"/>
              </w:rPr>
              <w:t>1,255,91</w:t>
            </w:r>
            <w:r w:rsidR="00BA213B" w:rsidRPr="00422380">
              <w:rPr>
                <w:rFonts w:ascii="Angsana New" w:hAnsi="Angsana New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016522F" w14:textId="77777777" w:rsidR="00E71650" w:rsidRPr="00422380" w:rsidRDefault="00E71650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435B7FDC" w14:textId="3DA12B86" w:rsidR="00E71650" w:rsidRPr="00D558CE" w:rsidRDefault="00E71650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D558CE">
              <w:rPr>
                <w:rFonts w:ascii="Angsana New" w:hAnsi="Angsana New"/>
                <w:b/>
                <w:bCs/>
                <w:sz w:val="22"/>
                <w:szCs w:val="22"/>
              </w:rPr>
              <w:t>1,579,</w:t>
            </w:r>
            <w:r w:rsidR="0070605D" w:rsidRPr="00D558CE">
              <w:rPr>
                <w:rFonts w:ascii="Angsana New" w:hAnsi="Angsana New"/>
                <w:b/>
                <w:bCs/>
                <w:sz w:val="22"/>
                <w:szCs w:val="22"/>
              </w:rPr>
              <w:t>22</w:t>
            </w:r>
            <w:r w:rsidR="00763675" w:rsidRPr="00D558CE">
              <w:rPr>
                <w:rFonts w:ascii="Angsana New" w:hAnsi="Angsana New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2844E9E6" w14:textId="77777777" w:rsidR="00E71650" w:rsidRPr="00D558CE" w:rsidRDefault="00E71650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76CDE143" w14:textId="72473507" w:rsidR="00E71650" w:rsidRPr="00D558CE" w:rsidRDefault="00E71650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D558CE">
              <w:rPr>
                <w:rFonts w:ascii="Angsana New" w:hAnsi="Angsana New"/>
                <w:b/>
                <w:bCs/>
                <w:sz w:val="22"/>
                <w:szCs w:val="22"/>
              </w:rPr>
              <w:t>177,99</w:t>
            </w:r>
            <w:r w:rsidR="00BA213B" w:rsidRPr="00D558CE">
              <w:rPr>
                <w:rFonts w:ascii="Angsana New" w:hAnsi="Angsana New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347B6D5" w14:textId="77777777" w:rsidR="00E71650" w:rsidRPr="00D558CE" w:rsidRDefault="00E71650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013DEE03" w14:textId="5C23C969" w:rsidR="00E71650" w:rsidRPr="00D558CE" w:rsidRDefault="00E71650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D558CE">
              <w:rPr>
                <w:rFonts w:ascii="Angsana New" w:hAnsi="Angsana New"/>
                <w:b/>
                <w:bCs/>
                <w:sz w:val="22"/>
                <w:szCs w:val="22"/>
              </w:rPr>
              <w:t>23,04</w:t>
            </w:r>
            <w:r w:rsidR="00BA213B" w:rsidRPr="00D558CE">
              <w:rPr>
                <w:rFonts w:ascii="Angsana New" w:hAnsi="Angsana New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FE09A65" w14:textId="77777777" w:rsidR="00E71650" w:rsidRPr="00D558CE" w:rsidRDefault="00E71650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268FDC1A" w14:textId="76684405" w:rsidR="00E71650" w:rsidRPr="00D558CE" w:rsidRDefault="00E71650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D558CE">
              <w:rPr>
                <w:rFonts w:ascii="Angsana New" w:hAnsi="Angsana New"/>
                <w:b/>
                <w:bCs/>
                <w:sz w:val="22"/>
                <w:szCs w:val="22"/>
              </w:rPr>
              <w:t>51,376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7FB945A" w14:textId="77777777" w:rsidR="00E71650" w:rsidRPr="00D558CE" w:rsidRDefault="00E71650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097748C5" w14:textId="792492BD" w:rsidR="00E71650" w:rsidRPr="00D558CE" w:rsidRDefault="00E71650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D558CE">
              <w:rPr>
                <w:rFonts w:ascii="Angsana New" w:hAnsi="Angsana New"/>
                <w:b/>
                <w:bCs/>
                <w:sz w:val="22"/>
                <w:szCs w:val="22"/>
              </w:rPr>
              <w:t>120,20</w:t>
            </w:r>
            <w:r w:rsidR="0099012B" w:rsidRPr="00D558CE">
              <w:rPr>
                <w:rFonts w:ascii="Angsana New" w:hAnsi="Angsana New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02F5BA6" w14:textId="77777777" w:rsidR="00E71650" w:rsidRPr="00D558CE" w:rsidRDefault="00E71650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73DBBDFA" w14:textId="009C7A81" w:rsidR="00E71650" w:rsidRPr="00D558CE" w:rsidRDefault="00E71650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D558CE">
              <w:rPr>
                <w:rFonts w:ascii="Angsana New" w:hAnsi="Angsana New"/>
                <w:b/>
                <w:bCs/>
                <w:sz w:val="22"/>
                <w:szCs w:val="22"/>
              </w:rPr>
              <w:t>175,</w:t>
            </w:r>
            <w:r w:rsidR="0067449B" w:rsidRPr="00D558CE">
              <w:rPr>
                <w:rFonts w:ascii="Angsana New" w:hAnsi="Angsana New"/>
                <w:b/>
                <w:bCs/>
                <w:sz w:val="22"/>
                <w:szCs w:val="22"/>
              </w:rPr>
              <w:t>89</w:t>
            </w:r>
            <w:r w:rsidR="00E50906" w:rsidRPr="00D558CE">
              <w:rPr>
                <w:rFonts w:ascii="Angsana New" w:hAnsi="Angsana New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0141562" w14:textId="77777777" w:rsidR="00E71650" w:rsidRPr="00422380" w:rsidRDefault="00E71650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63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2D852A4B" w14:textId="0423DFD4" w:rsidR="00E71650" w:rsidRPr="00422380" w:rsidRDefault="00E71650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22380">
              <w:rPr>
                <w:rFonts w:ascii="Angsana New" w:hAnsi="Angsana New"/>
                <w:b/>
                <w:bCs/>
                <w:sz w:val="22"/>
                <w:szCs w:val="22"/>
              </w:rPr>
              <w:t>5,516,</w:t>
            </w:r>
            <w:r w:rsidR="0070605D" w:rsidRPr="00422380">
              <w:rPr>
                <w:rFonts w:ascii="Angsana New" w:hAnsi="Angsana New"/>
                <w:b/>
                <w:bCs/>
                <w:sz w:val="22"/>
                <w:szCs w:val="22"/>
              </w:rPr>
              <w:t>253</w:t>
            </w:r>
          </w:p>
        </w:tc>
      </w:tr>
      <w:tr w:rsidR="00E71650" w:rsidRPr="00422380" w14:paraId="73317172" w14:textId="77777777" w:rsidTr="002621C8">
        <w:tc>
          <w:tcPr>
            <w:tcW w:w="2567" w:type="dxa"/>
            <w:tcBorders>
              <w:top w:val="nil"/>
              <w:bottom w:val="nil"/>
            </w:tcBorders>
            <w:shd w:val="clear" w:color="auto" w:fill="auto"/>
          </w:tcPr>
          <w:p w14:paraId="275FC891" w14:textId="77777777" w:rsidR="00E71650" w:rsidRPr="00422380" w:rsidRDefault="00E71650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73" w:type="dxa"/>
            <w:tcBorders>
              <w:top w:val="nil"/>
              <w:bottom w:val="nil"/>
            </w:tcBorders>
            <w:shd w:val="clear" w:color="auto" w:fill="auto"/>
          </w:tcPr>
          <w:p w14:paraId="209E1AB9" w14:textId="77777777" w:rsidR="00E71650" w:rsidRPr="00422380" w:rsidRDefault="00E71650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C73FFF3" w14:textId="77777777" w:rsidR="00E71650" w:rsidRPr="00422380" w:rsidRDefault="00E71650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</w:tcPr>
          <w:p w14:paraId="392EF7D3" w14:textId="77777777" w:rsidR="00E71650" w:rsidRPr="00422380" w:rsidRDefault="00E71650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9E63EE1" w14:textId="77777777" w:rsidR="00E71650" w:rsidRPr="00422380" w:rsidRDefault="00E71650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67" w:type="dxa"/>
            <w:tcBorders>
              <w:top w:val="nil"/>
              <w:bottom w:val="nil"/>
            </w:tcBorders>
            <w:shd w:val="clear" w:color="auto" w:fill="auto"/>
          </w:tcPr>
          <w:p w14:paraId="710726C9" w14:textId="77777777" w:rsidR="00E71650" w:rsidRPr="00422380" w:rsidRDefault="00E71650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A67E02F" w14:textId="77777777" w:rsidR="00E71650" w:rsidRPr="00422380" w:rsidRDefault="00E71650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  <w:shd w:val="clear" w:color="auto" w:fill="auto"/>
          </w:tcPr>
          <w:p w14:paraId="3E104BF5" w14:textId="77777777" w:rsidR="00E71650" w:rsidRPr="00422380" w:rsidRDefault="00E71650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23ECA87" w14:textId="77777777" w:rsidR="00E71650" w:rsidRPr="00422380" w:rsidRDefault="00E71650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</w:tcPr>
          <w:p w14:paraId="0DEC4C53" w14:textId="77777777" w:rsidR="00E71650" w:rsidRPr="00422380" w:rsidRDefault="00E71650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D38D73B" w14:textId="77777777" w:rsidR="00E71650" w:rsidRPr="00422380" w:rsidRDefault="00E71650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  <w:shd w:val="clear" w:color="auto" w:fill="auto"/>
          </w:tcPr>
          <w:p w14:paraId="48A5CC6C" w14:textId="77777777" w:rsidR="00E71650" w:rsidRPr="00D558CE" w:rsidRDefault="00E71650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BA02AD8" w14:textId="77777777" w:rsidR="00E71650" w:rsidRPr="00D558CE" w:rsidRDefault="00E71650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  <w:shd w:val="clear" w:color="auto" w:fill="auto"/>
          </w:tcPr>
          <w:p w14:paraId="6A98719D" w14:textId="77777777" w:rsidR="00E71650" w:rsidRPr="00D558CE" w:rsidRDefault="00E71650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54B895F" w14:textId="77777777" w:rsidR="00E71650" w:rsidRPr="00D558CE" w:rsidRDefault="00E71650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</w:tcPr>
          <w:p w14:paraId="6DE1EC95" w14:textId="77777777" w:rsidR="00E71650" w:rsidRPr="00D558CE" w:rsidRDefault="00E71650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F3DFFB3" w14:textId="77777777" w:rsidR="00E71650" w:rsidRPr="00D558CE" w:rsidRDefault="00E71650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  <w:shd w:val="clear" w:color="auto" w:fill="auto"/>
          </w:tcPr>
          <w:p w14:paraId="58873B56" w14:textId="77777777" w:rsidR="00E71650" w:rsidRPr="00D558CE" w:rsidRDefault="00E71650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6FC2CC1" w14:textId="77777777" w:rsidR="00E71650" w:rsidRPr="00D558CE" w:rsidRDefault="00E71650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  <w:shd w:val="clear" w:color="auto" w:fill="auto"/>
          </w:tcPr>
          <w:p w14:paraId="234DD224" w14:textId="77777777" w:rsidR="00E71650" w:rsidRPr="00D558CE" w:rsidRDefault="00E71650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B836360" w14:textId="77777777" w:rsidR="00E71650" w:rsidRPr="00D558CE" w:rsidRDefault="00E71650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  <w:shd w:val="clear" w:color="auto" w:fill="auto"/>
          </w:tcPr>
          <w:p w14:paraId="7A8851D5" w14:textId="77777777" w:rsidR="00E71650" w:rsidRPr="00D558CE" w:rsidRDefault="00E71650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AB8513D" w14:textId="77777777" w:rsidR="00E71650" w:rsidRPr="00422380" w:rsidRDefault="00E71650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63" w:type="dxa"/>
            <w:tcBorders>
              <w:top w:val="nil"/>
              <w:bottom w:val="nil"/>
            </w:tcBorders>
            <w:shd w:val="clear" w:color="auto" w:fill="auto"/>
          </w:tcPr>
          <w:p w14:paraId="6C116A8C" w14:textId="77777777" w:rsidR="00E71650" w:rsidRPr="00422380" w:rsidRDefault="00E71650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</w:tbl>
    <w:p w14:paraId="4FEB332C" w14:textId="77777777" w:rsidR="005F75F6" w:rsidRPr="00422380" w:rsidRDefault="005F75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3B4B78A5" w14:textId="77777777" w:rsidR="005F75F6" w:rsidRPr="00422380" w:rsidRDefault="005F75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cs/>
        </w:rPr>
      </w:pPr>
      <w:r w:rsidRPr="00422380">
        <w:br w:type="page"/>
      </w:r>
    </w:p>
    <w:tbl>
      <w:tblPr>
        <w:tblW w:w="15210" w:type="dxa"/>
        <w:tblInd w:w="-90" w:type="dxa"/>
        <w:tblBorders>
          <w:bottom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40"/>
        <w:gridCol w:w="810"/>
        <w:gridCol w:w="270"/>
        <w:gridCol w:w="990"/>
        <w:gridCol w:w="270"/>
        <w:gridCol w:w="720"/>
        <w:gridCol w:w="270"/>
        <w:gridCol w:w="810"/>
        <w:gridCol w:w="270"/>
        <w:gridCol w:w="900"/>
        <w:gridCol w:w="270"/>
        <w:gridCol w:w="810"/>
        <w:gridCol w:w="270"/>
        <w:gridCol w:w="810"/>
        <w:gridCol w:w="270"/>
        <w:gridCol w:w="810"/>
        <w:gridCol w:w="270"/>
        <w:gridCol w:w="810"/>
        <w:gridCol w:w="270"/>
        <w:gridCol w:w="810"/>
        <w:gridCol w:w="270"/>
        <w:gridCol w:w="810"/>
        <w:gridCol w:w="270"/>
        <w:gridCol w:w="810"/>
      </w:tblGrid>
      <w:tr w:rsidR="00C61D3F" w:rsidRPr="00422380" w14:paraId="609789DB" w14:textId="77777777" w:rsidTr="00031E58">
        <w:trPr>
          <w:trHeight w:val="290"/>
        </w:trPr>
        <w:tc>
          <w:tcPr>
            <w:tcW w:w="2340" w:type="dxa"/>
          </w:tcPr>
          <w:p w14:paraId="6740DBD0" w14:textId="34952F82" w:rsidR="00C61D3F" w:rsidRPr="00422380" w:rsidRDefault="00C61D3F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918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2870" w:type="dxa"/>
            <w:gridSpan w:val="23"/>
            <w:tcBorders>
              <w:bottom w:val="nil"/>
            </w:tcBorders>
          </w:tcPr>
          <w:p w14:paraId="3E3DB6B8" w14:textId="77777777" w:rsidR="00C61D3F" w:rsidRPr="00422380" w:rsidRDefault="00C61D3F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422380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C61D3F" w:rsidRPr="00422380" w14:paraId="26A98006" w14:textId="77777777" w:rsidTr="002917AF">
        <w:tc>
          <w:tcPr>
            <w:tcW w:w="2340" w:type="dxa"/>
          </w:tcPr>
          <w:p w14:paraId="30908EAB" w14:textId="77777777" w:rsidR="00C61D3F" w:rsidRPr="00422380" w:rsidRDefault="00C61D3F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918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810" w:type="dxa"/>
            <w:tcBorders>
              <w:bottom w:val="nil"/>
            </w:tcBorders>
          </w:tcPr>
          <w:p w14:paraId="34BE167B" w14:textId="77777777" w:rsidR="00C61D3F" w:rsidRPr="00422380" w:rsidRDefault="00C61D3F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7B7136C9" w14:textId="77777777" w:rsidR="00C61D3F" w:rsidRPr="00422380" w:rsidRDefault="00C61D3F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bottom w:val="nil"/>
            </w:tcBorders>
          </w:tcPr>
          <w:p w14:paraId="414FAF83" w14:textId="77777777" w:rsidR="00C61D3F" w:rsidRPr="00422380" w:rsidRDefault="00C61D3F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290CFD0C" w14:textId="77777777" w:rsidR="00C61D3F" w:rsidRPr="00422380" w:rsidRDefault="00C61D3F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tcBorders>
              <w:bottom w:val="nil"/>
            </w:tcBorders>
          </w:tcPr>
          <w:p w14:paraId="725481A2" w14:textId="77777777" w:rsidR="00C61D3F" w:rsidRPr="00422380" w:rsidRDefault="00C61D3F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2EFE209C" w14:textId="77777777" w:rsidR="00C61D3F" w:rsidRPr="00422380" w:rsidRDefault="00C61D3F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6635C4C8" w14:textId="77777777" w:rsidR="00C61D3F" w:rsidRPr="00422380" w:rsidRDefault="00C61D3F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37CB0AC4" w14:textId="77777777" w:rsidR="00C61D3F" w:rsidRPr="00422380" w:rsidRDefault="00C61D3F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0368E071" w14:textId="77777777" w:rsidR="00C61D3F" w:rsidRPr="00422380" w:rsidRDefault="00C61D3F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22380">
              <w:rPr>
                <w:rFonts w:ascii="Angsana New" w:hAnsi="Angsana New" w:hint="cs"/>
                <w:sz w:val="22"/>
                <w:szCs w:val="22"/>
                <w:cs/>
              </w:rPr>
              <w:t>อาคาร</w:t>
            </w:r>
          </w:p>
        </w:tc>
        <w:tc>
          <w:tcPr>
            <w:tcW w:w="270" w:type="dxa"/>
          </w:tcPr>
          <w:p w14:paraId="6976FD5B" w14:textId="77777777" w:rsidR="00C61D3F" w:rsidRPr="00422380" w:rsidRDefault="00C61D3F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14E26FA4" w14:textId="77777777" w:rsidR="00C61D3F" w:rsidRPr="00422380" w:rsidRDefault="00C61D3F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4DE1A96A" w14:textId="77777777" w:rsidR="00C61D3F" w:rsidRPr="00422380" w:rsidRDefault="00C61D3F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652D223E" w14:textId="77777777" w:rsidR="00C61D3F" w:rsidRPr="00422380" w:rsidRDefault="00C61D3F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0F87A375" w14:textId="77777777" w:rsidR="00C61D3F" w:rsidRPr="00422380" w:rsidRDefault="00C61D3F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61966770" w14:textId="77777777" w:rsidR="00C61D3F" w:rsidRPr="00422380" w:rsidRDefault="00C61D3F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620B2CC5" w14:textId="77777777" w:rsidR="00C61D3F" w:rsidRPr="00422380" w:rsidRDefault="00C61D3F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61C16FC9" w14:textId="77777777" w:rsidR="00C61D3F" w:rsidRPr="00422380" w:rsidRDefault="00C61D3F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54EA5347" w14:textId="77777777" w:rsidR="00C61D3F" w:rsidRPr="00422380" w:rsidRDefault="00C61D3F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3C899BCA" w14:textId="77777777" w:rsidR="00C61D3F" w:rsidRPr="00422380" w:rsidRDefault="00C61D3F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062A7BCA" w14:textId="77777777" w:rsidR="00C61D3F" w:rsidRPr="00422380" w:rsidRDefault="00C61D3F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26DB9AF9" w14:textId="77777777" w:rsidR="00C61D3F" w:rsidRPr="00422380" w:rsidRDefault="00C61D3F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22380">
              <w:rPr>
                <w:rFonts w:ascii="Angsana New" w:hAnsi="Angsana New" w:hint="cs"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51D50AD6" w14:textId="77777777" w:rsidR="00C61D3F" w:rsidRPr="00422380" w:rsidRDefault="00C61D3F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750D9F69" w14:textId="77777777" w:rsidR="00C61D3F" w:rsidRPr="00422380" w:rsidRDefault="00C61D3F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C61D3F" w:rsidRPr="00422380" w14:paraId="5AF9D395" w14:textId="77777777" w:rsidTr="00031E58">
        <w:tc>
          <w:tcPr>
            <w:tcW w:w="2340" w:type="dxa"/>
          </w:tcPr>
          <w:p w14:paraId="4FA129D7" w14:textId="77777777" w:rsidR="00C61D3F" w:rsidRPr="00422380" w:rsidRDefault="00C61D3F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918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3060" w:type="dxa"/>
            <w:gridSpan w:val="5"/>
            <w:tcBorders>
              <w:top w:val="nil"/>
              <w:bottom w:val="single" w:sz="4" w:space="0" w:color="auto"/>
            </w:tcBorders>
          </w:tcPr>
          <w:p w14:paraId="74CEF7C4" w14:textId="77777777" w:rsidR="00C61D3F" w:rsidRPr="00422380" w:rsidRDefault="00C61D3F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300" w:lineRule="exact"/>
              <w:ind w:right="-111" w:hanging="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22380">
              <w:rPr>
                <w:rFonts w:ascii="Angsana New" w:hAnsi="Angsana New" w:hint="cs"/>
                <w:sz w:val="22"/>
                <w:szCs w:val="22"/>
                <w:cs/>
              </w:rPr>
              <w:t>ที่ดิน</w:t>
            </w:r>
          </w:p>
        </w:tc>
        <w:tc>
          <w:tcPr>
            <w:tcW w:w="270" w:type="dxa"/>
          </w:tcPr>
          <w:p w14:paraId="4304122A" w14:textId="77777777" w:rsidR="00C61D3F" w:rsidRPr="00422380" w:rsidRDefault="00C61D3F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0E39A7C2" w14:textId="77777777" w:rsidR="00C61D3F" w:rsidRPr="00422380" w:rsidRDefault="00C61D3F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440" w:type="dxa"/>
            <w:gridSpan w:val="3"/>
          </w:tcPr>
          <w:p w14:paraId="54E5706D" w14:textId="77777777" w:rsidR="00C61D3F" w:rsidRPr="00422380" w:rsidRDefault="00C61D3F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22380">
              <w:rPr>
                <w:rFonts w:ascii="Angsana New" w:hAnsi="Angsana New" w:hint="cs"/>
                <w:sz w:val="22"/>
                <w:szCs w:val="22"/>
                <w:cs/>
              </w:rPr>
              <w:t xml:space="preserve">      สิ่งปลูกสร้างและ</w:t>
            </w:r>
          </w:p>
        </w:tc>
        <w:tc>
          <w:tcPr>
            <w:tcW w:w="810" w:type="dxa"/>
          </w:tcPr>
          <w:p w14:paraId="0116F339" w14:textId="77777777" w:rsidR="00C61D3F" w:rsidRPr="00422380" w:rsidRDefault="00C61D3F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687D7B37" w14:textId="77777777" w:rsidR="00C61D3F" w:rsidRPr="00422380" w:rsidRDefault="00C61D3F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30ECDEF3" w14:textId="77777777" w:rsidR="00C61D3F" w:rsidRPr="00422380" w:rsidRDefault="00C61D3F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22380">
              <w:rPr>
                <w:rFonts w:ascii="Angsana New" w:hAnsi="Angsana New" w:hint="cs"/>
                <w:sz w:val="22"/>
                <w:szCs w:val="22"/>
                <w:cs/>
              </w:rPr>
              <w:t>เครื่องตกแต่ง</w:t>
            </w:r>
          </w:p>
        </w:tc>
        <w:tc>
          <w:tcPr>
            <w:tcW w:w="270" w:type="dxa"/>
          </w:tcPr>
          <w:p w14:paraId="0A31D9C9" w14:textId="77777777" w:rsidR="00C61D3F" w:rsidRPr="00422380" w:rsidRDefault="00C61D3F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357CAEC4" w14:textId="77777777" w:rsidR="00C61D3F" w:rsidRPr="00422380" w:rsidRDefault="00C61D3F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0B495844" w14:textId="77777777" w:rsidR="00C61D3F" w:rsidRPr="00422380" w:rsidRDefault="00C61D3F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nil"/>
            </w:tcBorders>
          </w:tcPr>
          <w:p w14:paraId="17CBF1FC" w14:textId="77777777" w:rsidR="00C61D3F" w:rsidRPr="00422380" w:rsidRDefault="00C61D3F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060F1CC1" w14:textId="77777777" w:rsidR="00C61D3F" w:rsidRPr="00422380" w:rsidRDefault="00C61D3F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0CCEC12D" w14:textId="77777777" w:rsidR="00C61D3F" w:rsidRPr="00422380" w:rsidRDefault="00C61D3F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22380">
              <w:rPr>
                <w:rFonts w:ascii="Angsana New" w:hAnsi="Angsana New" w:hint="cs"/>
                <w:sz w:val="22"/>
                <w:szCs w:val="22"/>
                <w:cs/>
              </w:rPr>
              <w:t>อุปกรณ์</w:t>
            </w:r>
          </w:p>
        </w:tc>
        <w:tc>
          <w:tcPr>
            <w:tcW w:w="270" w:type="dxa"/>
          </w:tcPr>
          <w:p w14:paraId="72D5A380" w14:textId="77777777" w:rsidR="00C61D3F" w:rsidRPr="00422380" w:rsidRDefault="00C61D3F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08EE62A2" w14:textId="77777777" w:rsidR="00C61D3F" w:rsidRPr="00422380" w:rsidRDefault="00C61D3F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22380">
              <w:rPr>
                <w:rFonts w:ascii="Angsana New" w:hAnsi="Angsana New" w:hint="cs"/>
                <w:sz w:val="22"/>
                <w:szCs w:val="22"/>
                <w:cs/>
              </w:rPr>
              <w:t>ระหว่าง</w:t>
            </w:r>
          </w:p>
        </w:tc>
        <w:tc>
          <w:tcPr>
            <w:tcW w:w="270" w:type="dxa"/>
          </w:tcPr>
          <w:p w14:paraId="3C4AA184" w14:textId="77777777" w:rsidR="00C61D3F" w:rsidRPr="00422380" w:rsidRDefault="00C61D3F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1623156E" w14:textId="77777777" w:rsidR="00C61D3F" w:rsidRPr="00422380" w:rsidRDefault="00C61D3F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C61D3F" w:rsidRPr="00422380" w14:paraId="63072712" w14:textId="77777777" w:rsidTr="002917AF">
        <w:tc>
          <w:tcPr>
            <w:tcW w:w="2340" w:type="dxa"/>
          </w:tcPr>
          <w:p w14:paraId="3D36E4EE" w14:textId="77777777" w:rsidR="00C61D3F" w:rsidRPr="00422380" w:rsidRDefault="00C61D3F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918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7DF94437" w14:textId="77777777" w:rsidR="00C61D3F" w:rsidRPr="00422380" w:rsidRDefault="00C61D3F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EBAF64D" w14:textId="77777777" w:rsidR="00C61D3F" w:rsidRPr="00422380" w:rsidRDefault="00C61D3F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587DFC8" w14:textId="77777777" w:rsidR="00C61D3F" w:rsidRPr="00422380" w:rsidRDefault="00C61D3F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22380">
              <w:rPr>
                <w:rFonts w:ascii="Angsana New" w:hAnsi="Angsana New" w:hint="cs"/>
                <w:sz w:val="22"/>
                <w:szCs w:val="22"/>
                <w:cs/>
              </w:rPr>
              <w:t>ส่วนที่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8A0E682" w14:textId="77777777" w:rsidR="00C61D3F" w:rsidRPr="00422380" w:rsidRDefault="00C61D3F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14:paraId="1FB7BD74" w14:textId="77777777" w:rsidR="00C61D3F" w:rsidRPr="00422380" w:rsidRDefault="00C61D3F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66EBD5C4" w14:textId="77777777" w:rsidR="00C61D3F" w:rsidRPr="00422380" w:rsidRDefault="00C61D3F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0074BD1D" w14:textId="77777777" w:rsidR="00C61D3F" w:rsidRPr="00422380" w:rsidRDefault="00C61D3F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22380">
              <w:rPr>
                <w:rFonts w:ascii="Angsana New" w:hAnsi="Angsana New" w:hint="cs"/>
                <w:sz w:val="22"/>
                <w:szCs w:val="22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1987AD25" w14:textId="77777777" w:rsidR="00C61D3F" w:rsidRPr="00422380" w:rsidRDefault="00C61D3F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050A3359" w14:textId="77777777" w:rsidR="00C61D3F" w:rsidRPr="00422380" w:rsidRDefault="00C61D3F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22380">
              <w:rPr>
                <w:rFonts w:ascii="Angsana New" w:hAnsi="Angsana New" w:hint="cs"/>
                <w:sz w:val="22"/>
                <w:szCs w:val="22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73608035" w14:textId="77777777" w:rsidR="00C61D3F" w:rsidRPr="00422380" w:rsidRDefault="00C61D3F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58237384" w14:textId="77777777" w:rsidR="00C61D3F" w:rsidRPr="00422380" w:rsidRDefault="00C61D3F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22380">
              <w:rPr>
                <w:rFonts w:ascii="Angsana New" w:hAnsi="Angsana New" w:hint="cs"/>
                <w:sz w:val="22"/>
                <w:szCs w:val="22"/>
                <w:cs/>
              </w:rPr>
              <w:t>เครื่องจักร</w:t>
            </w:r>
          </w:p>
        </w:tc>
        <w:tc>
          <w:tcPr>
            <w:tcW w:w="270" w:type="dxa"/>
          </w:tcPr>
          <w:p w14:paraId="631373BB" w14:textId="77777777" w:rsidR="00C61D3F" w:rsidRPr="00422380" w:rsidRDefault="00C61D3F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7C4BB288" w14:textId="77777777" w:rsidR="00C61D3F" w:rsidRPr="00422380" w:rsidRDefault="00C61D3F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22380">
              <w:rPr>
                <w:rFonts w:ascii="Angsana New" w:hAnsi="Angsana New" w:hint="cs"/>
                <w:sz w:val="22"/>
                <w:szCs w:val="22"/>
                <w:cs/>
              </w:rPr>
              <w:t>และเครื่องใช้</w:t>
            </w:r>
          </w:p>
        </w:tc>
        <w:tc>
          <w:tcPr>
            <w:tcW w:w="270" w:type="dxa"/>
          </w:tcPr>
          <w:p w14:paraId="7F0D174B" w14:textId="77777777" w:rsidR="00C61D3F" w:rsidRPr="00422380" w:rsidRDefault="00C61D3F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34439D3F" w14:textId="77777777" w:rsidR="00C61D3F" w:rsidRPr="00422380" w:rsidRDefault="00C61D3F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20F43D40" w14:textId="77777777" w:rsidR="00C61D3F" w:rsidRPr="00422380" w:rsidRDefault="00C61D3F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nil"/>
            </w:tcBorders>
          </w:tcPr>
          <w:p w14:paraId="54DE7F0A" w14:textId="40A50CC0" w:rsidR="00C61D3F" w:rsidRPr="00422380" w:rsidRDefault="00C61D3F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76BC84B6" w14:textId="77777777" w:rsidR="00C61D3F" w:rsidRPr="00422380" w:rsidRDefault="00C61D3F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393C3167" w14:textId="77777777" w:rsidR="00C61D3F" w:rsidRPr="00422380" w:rsidRDefault="00C61D3F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22380">
              <w:rPr>
                <w:rFonts w:ascii="Angsana New" w:hAnsi="Angsana New" w:hint="cs"/>
                <w:sz w:val="22"/>
                <w:szCs w:val="22"/>
                <w:cs/>
              </w:rPr>
              <w:t>ส่งเสริม</w:t>
            </w:r>
          </w:p>
        </w:tc>
        <w:tc>
          <w:tcPr>
            <w:tcW w:w="1350" w:type="dxa"/>
            <w:gridSpan w:val="3"/>
          </w:tcPr>
          <w:p w14:paraId="55401CDA" w14:textId="77777777" w:rsidR="00C61D3F" w:rsidRPr="00422380" w:rsidRDefault="00C61D3F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22380">
              <w:rPr>
                <w:rFonts w:ascii="Angsana New" w:hAnsi="Angsana New" w:hint="cs"/>
                <w:sz w:val="22"/>
                <w:szCs w:val="22"/>
                <w:cs/>
              </w:rPr>
              <w:t>ก่อสร้างและ</w:t>
            </w:r>
          </w:p>
        </w:tc>
        <w:tc>
          <w:tcPr>
            <w:tcW w:w="810" w:type="dxa"/>
          </w:tcPr>
          <w:p w14:paraId="179FA845" w14:textId="77777777" w:rsidR="00C61D3F" w:rsidRPr="00422380" w:rsidRDefault="00C61D3F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C61D3F" w:rsidRPr="00422380" w14:paraId="116A9A16" w14:textId="77777777" w:rsidTr="002917AF">
        <w:tc>
          <w:tcPr>
            <w:tcW w:w="2340" w:type="dxa"/>
          </w:tcPr>
          <w:p w14:paraId="2472CCBC" w14:textId="77777777" w:rsidR="00C61D3F" w:rsidRPr="00422380" w:rsidRDefault="00C61D3F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918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6325110D" w14:textId="77777777" w:rsidR="00C61D3F" w:rsidRPr="004D23AC" w:rsidRDefault="00C61D3F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D23AC">
              <w:rPr>
                <w:rFonts w:ascii="Angsana New" w:hAnsi="Angsana New" w:hint="cs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270" w:type="dxa"/>
          </w:tcPr>
          <w:p w14:paraId="200C07E0" w14:textId="77777777" w:rsidR="00C61D3F" w:rsidRPr="004D23AC" w:rsidRDefault="00C61D3F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0896E249" w14:textId="57C39BE0" w:rsidR="00C61D3F" w:rsidRPr="004D23AC" w:rsidRDefault="00C61D3F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D23AC">
              <w:rPr>
                <w:rFonts w:ascii="Angsana New" w:hAnsi="Angsana New" w:hint="cs"/>
                <w:sz w:val="22"/>
                <w:szCs w:val="22"/>
                <w:cs/>
              </w:rPr>
              <w:t>ตีราคาเพิ่ม</w:t>
            </w:r>
            <w:r w:rsidR="004E45B6" w:rsidRPr="004D23AC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E162F0" w:rsidRPr="004D23AC">
              <w:rPr>
                <w:rFonts w:ascii="Angsana New" w:hAnsi="Angsana New" w:hint="cs"/>
                <w:sz w:val="22"/>
                <w:szCs w:val="22"/>
                <w:cs/>
              </w:rPr>
              <w:t>(ลด)</w:t>
            </w:r>
          </w:p>
        </w:tc>
        <w:tc>
          <w:tcPr>
            <w:tcW w:w="270" w:type="dxa"/>
          </w:tcPr>
          <w:p w14:paraId="1F73D00E" w14:textId="77777777" w:rsidR="00C61D3F" w:rsidRPr="004D23AC" w:rsidRDefault="00C61D3F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</w:tcPr>
          <w:p w14:paraId="39017224" w14:textId="77777777" w:rsidR="00C61D3F" w:rsidRPr="004D23AC" w:rsidRDefault="00C61D3F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D23AC">
              <w:rPr>
                <w:rFonts w:ascii="Angsana New" w:hAnsi="Angsana New" w:hint="cs"/>
                <w:sz w:val="22"/>
                <w:szCs w:val="22"/>
                <w:cs/>
              </w:rPr>
              <w:t>รวม</w:t>
            </w:r>
          </w:p>
        </w:tc>
        <w:tc>
          <w:tcPr>
            <w:tcW w:w="270" w:type="dxa"/>
          </w:tcPr>
          <w:p w14:paraId="0784ACBE" w14:textId="77777777" w:rsidR="00C61D3F" w:rsidRPr="004D23AC" w:rsidRDefault="00C61D3F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07E3AA73" w14:textId="77777777" w:rsidR="00C61D3F" w:rsidRPr="004D23AC" w:rsidRDefault="00C61D3F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D23AC">
              <w:rPr>
                <w:rFonts w:ascii="Angsana New" w:hAnsi="Angsana New" w:hint="cs"/>
                <w:sz w:val="22"/>
                <w:szCs w:val="22"/>
                <w:cs/>
              </w:rPr>
              <w:t>ที่ดิน</w:t>
            </w:r>
          </w:p>
        </w:tc>
        <w:tc>
          <w:tcPr>
            <w:tcW w:w="270" w:type="dxa"/>
          </w:tcPr>
          <w:p w14:paraId="440EC4CF" w14:textId="77777777" w:rsidR="00C61D3F" w:rsidRPr="00422380" w:rsidRDefault="00C61D3F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05A11A89" w14:textId="77777777" w:rsidR="00C61D3F" w:rsidRPr="00422380" w:rsidRDefault="00C61D3F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22380">
              <w:rPr>
                <w:rFonts w:ascii="Angsana New" w:hAnsi="Angsana New" w:hint="cs"/>
                <w:sz w:val="22"/>
                <w:szCs w:val="22"/>
                <w:cs/>
              </w:rPr>
              <w:t>อาคารเช่า</w:t>
            </w:r>
          </w:p>
        </w:tc>
        <w:tc>
          <w:tcPr>
            <w:tcW w:w="270" w:type="dxa"/>
          </w:tcPr>
          <w:p w14:paraId="1083AB60" w14:textId="77777777" w:rsidR="00C61D3F" w:rsidRPr="00422380" w:rsidRDefault="00C61D3F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26523ECB" w14:textId="77777777" w:rsidR="00C61D3F" w:rsidRPr="00422380" w:rsidRDefault="00C61D3F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22380">
              <w:rPr>
                <w:rFonts w:ascii="Angsana New" w:hAnsi="Angsana New" w:hint="cs"/>
                <w:sz w:val="22"/>
                <w:szCs w:val="22"/>
                <w:cs/>
              </w:rPr>
              <w:t>และอุปกรณ์</w:t>
            </w:r>
          </w:p>
        </w:tc>
        <w:tc>
          <w:tcPr>
            <w:tcW w:w="270" w:type="dxa"/>
          </w:tcPr>
          <w:p w14:paraId="3C3FBF13" w14:textId="77777777" w:rsidR="00C61D3F" w:rsidRPr="00422380" w:rsidRDefault="00C61D3F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749200C2" w14:textId="77777777" w:rsidR="00C61D3F" w:rsidRPr="00422380" w:rsidRDefault="00C61D3F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22380">
              <w:rPr>
                <w:rFonts w:ascii="Angsana New" w:hAnsi="Angsana New" w:hint="cs"/>
                <w:sz w:val="22"/>
                <w:szCs w:val="22"/>
                <w:cs/>
              </w:rPr>
              <w:t>สำนักงาน</w:t>
            </w:r>
          </w:p>
        </w:tc>
        <w:tc>
          <w:tcPr>
            <w:tcW w:w="270" w:type="dxa"/>
          </w:tcPr>
          <w:p w14:paraId="20340FE9" w14:textId="77777777" w:rsidR="00C61D3F" w:rsidRPr="00422380" w:rsidRDefault="00C61D3F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</w:tcBorders>
          </w:tcPr>
          <w:p w14:paraId="085313D2" w14:textId="77777777" w:rsidR="00C61D3F" w:rsidRPr="00422380" w:rsidRDefault="00C61D3F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22380">
              <w:rPr>
                <w:rFonts w:ascii="Angsana New" w:hAnsi="Angsana New" w:hint="cs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270" w:type="dxa"/>
            <w:tcBorders>
              <w:top w:val="nil"/>
            </w:tcBorders>
          </w:tcPr>
          <w:p w14:paraId="762C1F46" w14:textId="77777777" w:rsidR="00C61D3F" w:rsidRPr="00422380" w:rsidRDefault="00C61D3F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</w:tcBorders>
          </w:tcPr>
          <w:p w14:paraId="15B8C548" w14:textId="40420ACC" w:rsidR="00C61D3F" w:rsidRPr="00422380" w:rsidRDefault="00C70468" w:rsidP="00C70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422380">
              <w:rPr>
                <w:rFonts w:ascii="Angsana New" w:hAnsi="Angsana New" w:hint="cs"/>
                <w:sz w:val="22"/>
                <w:szCs w:val="22"/>
                <w:cs/>
              </w:rPr>
              <w:t>ภาชนะบรรจุ</w:t>
            </w:r>
          </w:p>
        </w:tc>
        <w:tc>
          <w:tcPr>
            <w:tcW w:w="270" w:type="dxa"/>
          </w:tcPr>
          <w:p w14:paraId="6C751094" w14:textId="77777777" w:rsidR="00C61D3F" w:rsidRPr="00422380" w:rsidRDefault="00C61D3F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6209EB29" w14:textId="77777777" w:rsidR="00C61D3F" w:rsidRPr="00422380" w:rsidRDefault="00C61D3F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22380">
              <w:rPr>
                <w:rFonts w:ascii="Angsana New" w:hAnsi="Angsana New" w:hint="cs"/>
                <w:sz w:val="22"/>
                <w:szCs w:val="22"/>
                <w:cs/>
              </w:rPr>
              <w:t>การขาย</w:t>
            </w:r>
          </w:p>
        </w:tc>
        <w:tc>
          <w:tcPr>
            <w:tcW w:w="270" w:type="dxa"/>
          </w:tcPr>
          <w:p w14:paraId="318F653A" w14:textId="77777777" w:rsidR="00C61D3F" w:rsidRPr="00422380" w:rsidRDefault="00C61D3F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652B3A09" w14:textId="77777777" w:rsidR="00C61D3F" w:rsidRPr="00422380" w:rsidRDefault="00C61D3F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22380">
              <w:rPr>
                <w:rFonts w:ascii="Angsana New" w:hAnsi="Angsana New" w:hint="cs"/>
                <w:sz w:val="22"/>
                <w:szCs w:val="22"/>
                <w:cs/>
              </w:rPr>
              <w:t>ติดตั้ง</w:t>
            </w:r>
          </w:p>
        </w:tc>
        <w:tc>
          <w:tcPr>
            <w:tcW w:w="270" w:type="dxa"/>
          </w:tcPr>
          <w:p w14:paraId="465E4E8D" w14:textId="77777777" w:rsidR="00C61D3F" w:rsidRPr="00422380" w:rsidRDefault="00C61D3F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2AF8448D" w14:textId="77777777" w:rsidR="00C61D3F" w:rsidRPr="00422380" w:rsidRDefault="00C61D3F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22380">
              <w:rPr>
                <w:rFonts w:ascii="Angsana New" w:hAnsi="Angsana New" w:hint="cs"/>
                <w:sz w:val="22"/>
                <w:szCs w:val="22"/>
                <w:cs/>
              </w:rPr>
              <w:t>รวม</w:t>
            </w:r>
          </w:p>
        </w:tc>
      </w:tr>
      <w:tr w:rsidR="00C61D3F" w:rsidRPr="00422380" w14:paraId="74BF6E23" w14:textId="77777777" w:rsidTr="00031E58">
        <w:tc>
          <w:tcPr>
            <w:tcW w:w="2340" w:type="dxa"/>
          </w:tcPr>
          <w:p w14:paraId="41A5EEB2" w14:textId="77777777" w:rsidR="00C61D3F" w:rsidRPr="00422380" w:rsidRDefault="00C61D3F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918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2870" w:type="dxa"/>
            <w:gridSpan w:val="23"/>
          </w:tcPr>
          <w:p w14:paraId="15C2FF0E" w14:textId="77777777" w:rsidR="00C61D3F" w:rsidRPr="00422380" w:rsidRDefault="00C61D3F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i/>
                <w:iCs/>
                <w:sz w:val="22"/>
                <w:szCs w:val="22"/>
              </w:rPr>
            </w:pPr>
            <w:r w:rsidRPr="00422380">
              <w:rPr>
                <w:rFonts w:ascii="Angsana New" w:hAnsi="Angsana New"/>
                <w:i/>
                <w:iCs/>
                <w:sz w:val="22"/>
                <w:szCs w:val="22"/>
                <w:cs/>
              </w:rPr>
              <w:t>(</w:t>
            </w:r>
            <w:r w:rsidRPr="00422380">
              <w:rPr>
                <w:rFonts w:ascii="Angsana New" w:hAnsi="Angsana New" w:hint="cs"/>
                <w:i/>
                <w:iCs/>
                <w:sz w:val="22"/>
                <w:szCs w:val="22"/>
                <w:cs/>
              </w:rPr>
              <w:t>พันบาท)</w:t>
            </w:r>
          </w:p>
        </w:tc>
      </w:tr>
      <w:tr w:rsidR="00C61D3F" w:rsidRPr="00422380" w14:paraId="4407286C" w14:textId="77777777" w:rsidTr="002917AF">
        <w:tc>
          <w:tcPr>
            <w:tcW w:w="2340" w:type="dxa"/>
          </w:tcPr>
          <w:p w14:paraId="6EF11B70" w14:textId="77777777" w:rsidR="00C61D3F" w:rsidRPr="00422380" w:rsidRDefault="00C61D3F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918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  <w:r w:rsidRPr="00422380"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  <w:t>ราคาทุน / ราคาประเมินใหม่</w:t>
            </w:r>
          </w:p>
        </w:tc>
        <w:tc>
          <w:tcPr>
            <w:tcW w:w="810" w:type="dxa"/>
          </w:tcPr>
          <w:p w14:paraId="32B69917" w14:textId="77777777" w:rsidR="00C61D3F" w:rsidRPr="00422380" w:rsidRDefault="00C61D3F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221BD582" w14:textId="77777777" w:rsidR="00C61D3F" w:rsidRPr="00422380" w:rsidRDefault="00C61D3F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20DAA103" w14:textId="77777777" w:rsidR="00C61D3F" w:rsidRPr="00422380" w:rsidRDefault="00C61D3F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7E5FC02F" w14:textId="77777777" w:rsidR="00C61D3F" w:rsidRPr="00422380" w:rsidRDefault="00C61D3F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</w:tcPr>
          <w:p w14:paraId="3A5CD1F2" w14:textId="77777777" w:rsidR="00C61D3F" w:rsidRPr="00422380" w:rsidRDefault="00C61D3F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15EF08F5" w14:textId="77777777" w:rsidR="00C61D3F" w:rsidRPr="00422380" w:rsidRDefault="00C61D3F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0E3762E4" w14:textId="77777777" w:rsidR="00C61D3F" w:rsidRPr="00422380" w:rsidRDefault="00C61D3F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7DD98E08" w14:textId="77777777" w:rsidR="00C61D3F" w:rsidRPr="00422380" w:rsidRDefault="00C61D3F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1E2AB481" w14:textId="77777777" w:rsidR="00C61D3F" w:rsidRPr="00422380" w:rsidRDefault="00C61D3F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675B8C68" w14:textId="77777777" w:rsidR="00C61D3F" w:rsidRPr="00422380" w:rsidRDefault="00C61D3F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3E265FED" w14:textId="77777777" w:rsidR="00C61D3F" w:rsidRPr="00422380" w:rsidRDefault="00C61D3F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613AE162" w14:textId="77777777" w:rsidR="00C61D3F" w:rsidRPr="00422380" w:rsidRDefault="00C61D3F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2AE56816" w14:textId="77777777" w:rsidR="00C61D3F" w:rsidRPr="00422380" w:rsidRDefault="00C61D3F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3DD6D4A8" w14:textId="77777777" w:rsidR="00C61D3F" w:rsidRPr="00422380" w:rsidRDefault="00C61D3F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75A90180" w14:textId="77777777" w:rsidR="00C61D3F" w:rsidRPr="00422380" w:rsidRDefault="00C61D3F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6FAB8ED9" w14:textId="77777777" w:rsidR="00C61D3F" w:rsidRPr="00422380" w:rsidRDefault="00C61D3F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239404B5" w14:textId="77777777" w:rsidR="00C61D3F" w:rsidRPr="00422380" w:rsidRDefault="00C61D3F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0085608F" w14:textId="77777777" w:rsidR="00C61D3F" w:rsidRPr="00422380" w:rsidRDefault="00C61D3F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17D60865" w14:textId="77777777" w:rsidR="00C61D3F" w:rsidRPr="00422380" w:rsidRDefault="00C61D3F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090CD83F" w14:textId="77777777" w:rsidR="00C61D3F" w:rsidRPr="00422380" w:rsidRDefault="00C61D3F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4CD0A7CA" w14:textId="77777777" w:rsidR="00C61D3F" w:rsidRPr="00422380" w:rsidRDefault="00C61D3F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7BC1C9BB" w14:textId="77777777" w:rsidR="00C61D3F" w:rsidRPr="00422380" w:rsidRDefault="00C61D3F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54650F42" w14:textId="77777777" w:rsidR="00C61D3F" w:rsidRPr="00422380" w:rsidRDefault="00C61D3F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DF11B6" w:rsidRPr="00422380" w14:paraId="0ABC5519" w14:textId="77777777" w:rsidTr="002917AF">
        <w:tc>
          <w:tcPr>
            <w:tcW w:w="2340" w:type="dxa"/>
          </w:tcPr>
          <w:p w14:paraId="61A6A215" w14:textId="2B2BCE77" w:rsidR="00DF11B6" w:rsidRPr="00422380" w:rsidRDefault="00DF11B6" w:rsidP="00DF1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="Angsana New" w:hAnsi="Angsana New"/>
                <w:sz w:val="22"/>
                <w:szCs w:val="22"/>
              </w:rPr>
            </w:pPr>
            <w:r w:rsidRPr="00422380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422380">
              <w:rPr>
                <w:rFonts w:ascii="Angsana New" w:hAnsi="Angsana New"/>
                <w:sz w:val="22"/>
                <w:szCs w:val="22"/>
              </w:rPr>
              <w:t>1</w:t>
            </w:r>
            <w:r w:rsidRPr="00422380">
              <w:rPr>
                <w:rFonts w:ascii="Angsana New" w:hAnsi="Angsana New"/>
                <w:sz w:val="22"/>
                <w:szCs w:val="22"/>
                <w:cs/>
              </w:rPr>
              <w:t xml:space="preserve"> มกราคม </w:t>
            </w:r>
            <w:r w:rsidRPr="00422380"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50A4DA37" w14:textId="1AC2AE5A" w:rsidR="00DF11B6" w:rsidRPr="00422380" w:rsidRDefault="00DF11B6" w:rsidP="00DF1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422380">
              <w:rPr>
                <w:rFonts w:ascii="Angsana New" w:hAnsi="Angsana New"/>
                <w:sz w:val="22"/>
                <w:szCs w:val="22"/>
              </w:rPr>
              <w:t>231,296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F5460F9" w14:textId="77777777" w:rsidR="00DF11B6" w:rsidRPr="00422380" w:rsidRDefault="00DF11B6" w:rsidP="00DF1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43190700" w14:textId="68859AF2" w:rsidR="00DF11B6" w:rsidRPr="00422380" w:rsidRDefault="00DF11B6" w:rsidP="00DF11B6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422380">
              <w:rPr>
                <w:rFonts w:ascii="Angsana New" w:hAnsi="Angsana New"/>
                <w:sz w:val="22"/>
                <w:szCs w:val="22"/>
              </w:rPr>
              <w:t>1,865,546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22E5CF9" w14:textId="77777777" w:rsidR="00DF11B6" w:rsidRPr="00422380" w:rsidRDefault="00DF11B6" w:rsidP="00DF1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37B18B5B" w14:textId="60B62779" w:rsidR="00DF11B6" w:rsidRPr="00422380" w:rsidRDefault="00DF11B6" w:rsidP="00DF1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422380">
              <w:rPr>
                <w:rFonts w:ascii="Angsana New" w:hAnsi="Angsana New"/>
                <w:sz w:val="22"/>
                <w:szCs w:val="22"/>
              </w:rPr>
              <w:t>2,096,842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13C062A" w14:textId="77777777" w:rsidR="00DF11B6" w:rsidRPr="00422380" w:rsidRDefault="00DF11B6" w:rsidP="00DF1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66C54682" w14:textId="12F3E0F9" w:rsidR="00DF11B6" w:rsidRPr="00422380" w:rsidRDefault="00DF11B6" w:rsidP="00DF1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422380">
              <w:rPr>
                <w:rFonts w:ascii="Angsana New" w:hAnsi="Angsana New"/>
                <w:sz w:val="22"/>
                <w:szCs w:val="22"/>
              </w:rPr>
              <w:t>90,289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92ECD7B" w14:textId="77777777" w:rsidR="00DF11B6" w:rsidRPr="00422380" w:rsidRDefault="00DF11B6" w:rsidP="00DF1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538DC2DF" w14:textId="76CB17F1" w:rsidR="00DF11B6" w:rsidRPr="00422380" w:rsidRDefault="00DF11B6" w:rsidP="00DF1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422380">
              <w:rPr>
                <w:rFonts w:ascii="Angsana New" w:hAnsi="Angsana New"/>
                <w:sz w:val="22"/>
                <w:szCs w:val="22"/>
              </w:rPr>
              <w:t>1,018,335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079C107" w14:textId="77777777" w:rsidR="00DF11B6" w:rsidRPr="00422380" w:rsidRDefault="00DF11B6" w:rsidP="00DF1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59EEDF1E" w14:textId="2304A9C7" w:rsidR="00DF11B6" w:rsidRPr="00422380" w:rsidRDefault="00DF11B6" w:rsidP="00DF1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422380">
              <w:rPr>
                <w:rFonts w:ascii="Angsana New" w:hAnsi="Angsana New"/>
                <w:sz w:val="22"/>
                <w:szCs w:val="22"/>
              </w:rPr>
              <w:t>1,106,083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BF256DE" w14:textId="77777777" w:rsidR="00DF11B6" w:rsidRPr="00422380" w:rsidRDefault="00DF11B6" w:rsidP="00DF1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5AFB6733" w14:textId="53E18A09" w:rsidR="00DF11B6" w:rsidRPr="00422380" w:rsidRDefault="00DF11B6" w:rsidP="00DF1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422380">
              <w:rPr>
                <w:rFonts w:ascii="Angsana New" w:hAnsi="Angsana New"/>
                <w:sz w:val="22"/>
                <w:szCs w:val="22"/>
              </w:rPr>
              <w:t>780,927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9B30696" w14:textId="77777777" w:rsidR="00DF11B6" w:rsidRPr="00422380" w:rsidRDefault="00DF11B6" w:rsidP="00DF1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64109A62" w14:textId="5E7E1375" w:rsidR="00DF11B6" w:rsidRPr="00422380" w:rsidRDefault="00DF11B6" w:rsidP="00DF1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422380">
              <w:rPr>
                <w:rFonts w:ascii="Angsana New" w:hAnsi="Angsana New"/>
                <w:sz w:val="22"/>
                <w:szCs w:val="22"/>
              </w:rPr>
              <w:t>560,581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BFF7F09" w14:textId="77777777" w:rsidR="00DF11B6" w:rsidRPr="00422380" w:rsidRDefault="00DF11B6" w:rsidP="00DF1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43B96984" w14:textId="6A6E5E3B" w:rsidR="00DF11B6" w:rsidRPr="00422380" w:rsidRDefault="00DF11B6" w:rsidP="00DF1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422380">
              <w:rPr>
                <w:rFonts w:ascii="Angsana New" w:hAnsi="Angsana New"/>
                <w:sz w:val="22"/>
                <w:szCs w:val="22"/>
              </w:rPr>
              <w:t>13,908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B11C080" w14:textId="77777777" w:rsidR="00DF11B6" w:rsidRPr="00422380" w:rsidRDefault="00DF11B6" w:rsidP="00DF1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3312B648" w14:textId="5E14C77F" w:rsidR="00DF11B6" w:rsidRPr="00422380" w:rsidRDefault="00DF11B6" w:rsidP="00DF1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422380">
              <w:rPr>
                <w:rFonts w:ascii="Angsana New" w:hAnsi="Angsana New"/>
                <w:sz w:val="22"/>
                <w:szCs w:val="22"/>
              </w:rPr>
              <w:t>490,724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FE7C271" w14:textId="77777777" w:rsidR="00DF11B6" w:rsidRPr="00422380" w:rsidRDefault="00DF11B6" w:rsidP="00DF1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291B6489" w14:textId="633C7864" w:rsidR="00DF11B6" w:rsidRPr="00422380" w:rsidRDefault="00DF11B6" w:rsidP="00DF1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422380">
              <w:rPr>
                <w:rFonts w:ascii="Angsana New" w:hAnsi="Angsana New"/>
                <w:sz w:val="22"/>
                <w:szCs w:val="22"/>
              </w:rPr>
              <w:t>527,730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AEC9C6F" w14:textId="77777777" w:rsidR="00DF11B6" w:rsidRPr="00422380" w:rsidRDefault="00DF11B6" w:rsidP="00DF1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023A1ECD" w14:textId="2F1441A1" w:rsidR="00DF11B6" w:rsidRPr="00422380" w:rsidRDefault="00DF11B6" w:rsidP="00DF1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422380">
              <w:rPr>
                <w:rFonts w:ascii="Angsana New" w:hAnsi="Angsana New"/>
                <w:sz w:val="22"/>
                <w:szCs w:val="22"/>
              </w:rPr>
              <w:t xml:space="preserve">6,685,419 </w:t>
            </w:r>
          </w:p>
        </w:tc>
      </w:tr>
      <w:tr w:rsidR="00DF11B6" w:rsidRPr="00422380" w14:paraId="44DE034B" w14:textId="77777777" w:rsidTr="002917AF">
        <w:tc>
          <w:tcPr>
            <w:tcW w:w="2340" w:type="dxa"/>
          </w:tcPr>
          <w:p w14:paraId="76196384" w14:textId="77777777" w:rsidR="00DF11B6" w:rsidRPr="00422380" w:rsidRDefault="00DF11B6" w:rsidP="00DF1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="Angsana New" w:hAnsi="Angsana New"/>
                <w:sz w:val="22"/>
                <w:szCs w:val="22"/>
              </w:rPr>
            </w:pPr>
            <w:r w:rsidRPr="00422380">
              <w:rPr>
                <w:rFonts w:ascii="Angsana New" w:hAnsi="Angsana New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470BC211" w14:textId="0E3D46BD" w:rsidR="00DF11B6" w:rsidRPr="00422380" w:rsidRDefault="00DF11B6" w:rsidP="00DF1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422380">
              <w:rPr>
                <w:rFonts w:ascii="Angsana New" w:hAnsi="Angsana New"/>
                <w:sz w:val="22"/>
                <w:szCs w:val="22"/>
              </w:rPr>
              <w:t>8,863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920F24D" w14:textId="77777777" w:rsidR="00DF11B6" w:rsidRPr="00422380" w:rsidRDefault="00DF11B6" w:rsidP="00DF1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6FFC2B91" w14:textId="4DA9021C" w:rsidR="00DF11B6" w:rsidRPr="00422380" w:rsidRDefault="00AD0EB2" w:rsidP="00AD0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22380">
              <w:rPr>
                <w:rFonts w:ascii="Angsana New" w:hAnsi="Angsana New"/>
                <w:sz w:val="22"/>
                <w:szCs w:val="22"/>
              </w:rPr>
              <w:t xml:space="preserve">   </w:t>
            </w:r>
            <w:r w:rsidR="00DF11B6" w:rsidRPr="0042238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8205156" w14:textId="77777777" w:rsidR="00DF11B6" w:rsidRPr="00422380" w:rsidRDefault="00DF11B6" w:rsidP="00DF1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4ADD2D3A" w14:textId="2FF438B6" w:rsidR="00DF11B6" w:rsidRPr="00422380" w:rsidRDefault="00DF11B6" w:rsidP="00DF1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422380">
              <w:rPr>
                <w:rFonts w:ascii="Angsana New" w:hAnsi="Angsana New"/>
                <w:sz w:val="22"/>
                <w:szCs w:val="22"/>
              </w:rPr>
              <w:t>8,863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21CF3DF" w14:textId="77777777" w:rsidR="00DF11B6" w:rsidRPr="00422380" w:rsidRDefault="00DF11B6" w:rsidP="00DF1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4BC477C5" w14:textId="24DC38B4" w:rsidR="00DF11B6" w:rsidRPr="00422380" w:rsidRDefault="00DF11B6" w:rsidP="00DF2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2238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B339E87" w14:textId="77777777" w:rsidR="00DF11B6" w:rsidRPr="00422380" w:rsidRDefault="00DF11B6" w:rsidP="00DF1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16557258" w14:textId="2A8D8841" w:rsidR="00DF11B6" w:rsidRPr="00422380" w:rsidRDefault="00DF11B6" w:rsidP="00DF1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422380">
              <w:rPr>
                <w:rFonts w:ascii="Angsana New" w:hAnsi="Angsana New"/>
                <w:sz w:val="22"/>
                <w:szCs w:val="22"/>
              </w:rPr>
              <w:t>510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7105084" w14:textId="77777777" w:rsidR="00DF11B6" w:rsidRPr="00422380" w:rsidRDefault="00DF11B6" w:rsidP="00DF1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77EDBAC8" w14:textId="2711C72F" w:rsidR="00DF11B6" w:rsidRPr="00422380" w:rsidRDefault="00DF11B6" w:rsidP="00FE6A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422380">
              <w:rPr>
                <w:rFonts w:ascii="Angsana New" w:hAnsi="Angsana New"/>
                <w:sz w:val="22"/>
                <w:szCs w:val="22"/>
              </w:rPr>
              <w:t>3,503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6237AE5" w14:textId="77777777" w:rsidR="00DF11B6" w:rsidRPr="00422380" w:rsidRDefault="00DF11B6" w:rsidP="00DF1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4A2EA74A" w14:textId="2653AD08" w:rsidR="00DF11B6" w:rsidRPr="00422380" w:rsidRDefault="00DF11B6" w:rsidP="00DF1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422380">
              <w:rPr>
                <w:rFonts w:ascii="Angsana New" w:hAnsi="Angsana New"/>
                <w:sz w:val="22"/>
                <w:szCs w:val="22"/>
              </w:rPr>
              <w:t>26,907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AD4A4B6" w14:textId="77777777" w:rsidR="00DF11B6" w:rsidRPr="00422380" w:rsidRDefault="00DF11B6" w:rsidP="00DF1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4ABFCA5C" w14:textId="7649A420" w:rsidR="00DF11B6" w:rsidRPr="00422380" w:rsidRDefault="00DF11B6" w:rsidP="00DF1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  <w:r w:rsidRPr="00422380">
              <w:rPr>
                <w:rFonts w:ascii="Angsana New" w:hAnsi="Angsana New"/>
                <w:sz w:val="22"/>
                <w:szCs w:val="22"/>
              </w:rPr>
              <w:t>6,620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AC30928" w14:textId="77777777" w:rsidR="00DF11B6" w:rsidRPr="00422380" w:rsidRDefault="00DF11B6" w:rsidP="00DF1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67432649" w14:textId="2D01ACE7" w:rsidR="00DF11B6" w:rsidRPr="00422380" w:rsidRDefault="00DF11B6" w:rsidP="008D3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"/>
              </w:tabs>
              <w:spacing w:line="300" w:lineRule="exact"/>
              <w:ind w:left="-108" w:right="-11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2238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620A7CC" w14:textId="77777777" w:rsidR="00DF11B6" w:rsidRPr="00422380" w:rsidRDefault="00DF11B6" w:rsidP="00DF1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7DD1F873" w14:textId="6DC2DD9F" w:rsidR="00DF11B6" w:rsidRPr="00422380" w:rsidRDefault="00DF11B6" w:rsidP="00DF1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422380">
              <w:rPr>
                <w:rFonts w:ascii="Angsana New" w:hAnsi="Angsana New" w:hint="cs"/>
                <w:sz w:val="22"/>
                <w:szCs w:val="22"/>
                <w:cs/>
              </w:rPr>
              <w:t>41</w:t>
            </w:r>
            <w:r w:rsidRPr="00422380">
              <w:rPr>
                <w:rFonts w:ascii="Angsana New" w:hAnsi="Angsana New"/>
                <w:sz w:val="22"/>
                <w:szCs w:val="22"/>
              </w:rPr>
              <w:t>,219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B354E95" w14:textId="77777777" w:rsidR="00DF11B6" w:rsidRPr="00422380" w:rsidRDefault="00DF11B6" w:rsidP="00DF1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47149F3E" w14:textId="5D0181FE" w:rsidR="00DF11B6" w:rsidRPr="00422380" w:rsidRDefault="00DF11B6" w:rsidP="00FE6A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422380">
              <w:rPr>
                <w:rFonts w:ascii="Angsana New" w:hAnsi="Angsana New"/>
                <w:sz w:val="22"/>
                <w:szCs w:val="22"/>
              </w:rPr>
              <w:t>595,893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D2DE3C3" w14:textId="77777777" w:rsidR="00DF11B6" w:rsidRPr="00422380" w:rsidRDefault="00DF11B6" w:rsidP="00DF1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6487B2AA" w14:textId="7029ED80" w:rsidR="00DF11B6" w:rsidRPr="00422380" w:rsidRDefault="00DF11B6" w:rsidP="00DF1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422380">
              <w:rPr>
                <w:rFonts w:ascii="Angsana New" w:hAnsi="Angsana New"/>
                <w:sz w:val="22"/>
                <w:szCs w:val="22"/>
              </w:rPr>
              <w:t>683,515</w:t>
            </w:r>
          </w:p>
        </w:tc>
      </w:tr>
      <w:tr w:rsidR="00DF11B6" w:rsidRPr="00422380" w14:paraId="7FA519A6" w14:textId="77777777" w:rsidTr="002917AF">
        <w:tc>
          <w:tcPr>
            <w:tcW w:w="2340" w:type="dxa"/>
          </w:tcPr>
          <w:p w14:paraId="14311E6E" w14:textId="77777777" w:rsidR="00DF11B6" w:rsidRPr="00422380" w:rsidRDefault="00DF11B6" w:rsidP="00DF1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="Angsana New" w:hAnsi="Angsana New"/>
                <w:sz w:val="22"/>
                <w:szCs w:val="22"/>
                <w:cs/>
              </w:rPr>
            </w:pPr>
            <w:r w:rsidRPr="00422380">
              <w:rPr>
                <w:rFonts w:ascii="Angsana New" w:hAnsi="Angsana New" w:hint="cs"/>
                <w:sz w:val="22"/>
                <w:szCs w:val="22"/>
                <w:cs/>
              </w:rPr>
              <w:t>โอน</w:t>
            </w: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3B690EB2" w14:textId="149EF56B" w:rsidR="00DF11B6" w:rsidRPr="00422380" w:rsidRDefault="00DF11B6" w:rsidP="00DF1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422380">
              <w:rPr>
                <w:rFonts w:ascii="Angsana New" w:hAnsi="Angsana New"/>
                <w:sz w:val="22"/>
                <w:szCs w:val="22"/>
              </w:rPr>
              <w:t>15,937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8658700" w14:textId="77777777" w:rsidR="00DF11B6" w:rsidRPr="00422380" w:rsidRDefault="00DF11B6" w:rsidP="00DF1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79F8D7A6" w14:textId="46A54731" w:rsidR="00DF11B6" w:rsidRPr="00422380" w:rsidRDefault="00AD0EB2" w:rsidP="00AD0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22380">
              <w:rPr>
                <w:rFonts w:ascii="Angsana New" w:hAnsi="Angsana New"/>
                <w:sz w:val="22"/>
                <w:szCs w:val="22"/>
              </w:rPr>
              <w:t xml:space="preserve">   </w:t>
            </w:r>
            <w:r w:rsidR="00DF11B6" w:rsidRPr="0042238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A75F48A" w14:textId="77777777" w:rsidR="00DF11B6" w:rsidRPr="00422380" w:rsidRDefault="00DF11B6" w:rsidP="00DF1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7A332813" w14:textId="1E72D52E" w:rsidR="00DF11B6" w:rsidRPr="00422380" w:rsidRDefault="00DF11B6" w:rsidP="00DF1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422380">
              <w:rPr>
                <w:rFonts w:ascii="Angsana New" w:hAnsi="Angsana New"/>
                <w:sz w:val="22"/>
                <w:szCs w:val="22"/>
              </w:rPr>
              <w:t>15,937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79547DB" w14:textId="77777777" w:rsidR="00DF11B6" w:rsidRPr="00422380" w:rsidRDefault="00DF11B6" w:rsidP="00DF1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54F26636" w14:textId="76A1FBC9" w:rsidR="00DF11B6" w:rsidRPr="00422380" w:rsidRDefault="00DF11B6" w:rsidP="00DF1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422380">
              <w:rPr>
                <w:rFonts w:ascii="Angsana New" w:hAnsi="Angsana New"/>
                <w:sz w:val="22"/>
                <w:szCs w:val="22"/>
              </w:rPr>
              <w:t>2,340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24814A8" w14:textId="77777777" w:rsidR="00DF11B6" w:rsidRPr="00422380" w:rsidRDefault="00DF11B6" w:rsidP="00DF1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524D7893" w14:textId="5DC035F1" w:rsidR="00DF11B6" w:rsidRPr="00422380" w:rsidRDefault="00DF11B6" w:rsidP="00DF1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422380">
              <w:rPr>
                <w:rFonts w:ascii="Angsana New" w:hAnsi="Angsana New"/>
                <w:sz w:val="22"/>
                <w:szCs w:val="22"/>
              </w:rPr>
              <w:t>387,016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1178FE0" w14:textId="77777777" w:rsidR="00DF11B6" w:rsidRPr="00422380" w:rsidRDefault="00DF11B6" w:rsidP="00DF1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7FF72A23" w14:textId="51A522F4" w:rsidR="00DF11B6" w:rsidRPr="00422380" w:rsidRDefault="00DF11B6" w:rsidP="00FE6A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422380">
              <w:rPr>
                <w:rFonts w:ascii="Angsana New" w:hAnsi="Angsana New"/>
                <w:sz w:val="22"/>
                <w:szCs w:val="22"/>
              </w:rPr>
              <w:t>493,151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8186F89" w14:textId="77777777" w:rsidR="00DF11B6" w:rsidRPr="00422380" w:rsidRDefault="00DF11B6" w:rsidP="00DF1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6C7BB2A8" w14:textId="33DB5C81" w:rsidR="00DF11B6" w:rsidRPr="00422380" w:rsidRDefault="00DF11B6" w:rsidP="00DF1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422380">
              <w:rPr>
                <w:rFonts w:ascii="Angsana New" w:hAnsi="Angsana New"/>
                <w:sz w:val="22"/>
                <w:szCs w:val="22"/>
              </w:rPr>
              <w:t>53,700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081D9B4" w14:textId="77777777" w:rsidR="00DF11B6" w:rsidRPr="00422380" w:rsidRDefault="00DF11B6" w:rsidP="00DF1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7089C633" w14:textId="1425574A" w:rsidR="00DF11B6" w:rsidRPr="00422380" w:rsidRDefault="008D30FF" w:rsidP="008D3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22380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DF11B6" w:rsidRPr="0042238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0857D5F" w14:textId="77777777" w:rsidR="00DF11B6" w:rsidRPr="00422380" w:rsidRDefault="00DF11B6" w:rsidP="00DF1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4C27A69D" w14:textId="6C7DC345" w:rsidR="00DF11B6" w:rsidRPr="00422380" w:rsidRDefault="00DF11B6" w:rsidP="008D3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"/>
              </w:tabs>
              <w:spacing w:line="300" w:lineRule="exact"/>
              <w:ind w:left="-108" w:right="-11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2238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82FADAD" w14:textId="77777777" w:rsidR="00DF11B6" w:rsidRPr="00422380" w:rsidRDefault="00DF11B6" w:rsidP="00DF1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48269B1E" w14:textId="458D81EC" w:rsidR="00DF11B6" w:rsidRPr="00422380" w:rsidRDefault="008D30FF" w:rsidP="008D3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22380">
              <w:rPr>
                <w:rFonts w:ascii="Angsana New" w:hAnsi="Angsana New"/>
                <w:sz w:val="22"/>
                <w:szCs w:val="22"/>
              </w:rPr>
              <w:t xml:space="preserve">    </w:t>
            </w:r>
            <w:r w:rsidR="00DF11B6" w:rsidRPr="0042238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C199C80" w14:textId="77777777" w:rsidR="00DF11B6" w:rsidRPr="00422380" w:rsidRDefault="00DF11B6" w:rsidP="00DF1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4D95A2BB" w14:textId="687F5304" w:rsidR="00DF11B6" w:rsidRPr="00422380" w:rsidRDefault="00DF11B6" w:rsidP="00865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422380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422380">
              <w:rPr>
                <w:rFonts w:ascii="Angsana New" w:hAnsi="Angsana New"/>
                <w:sz w:val="22"/>
                <w:szCs w:val="22"/>
              </w:rPr>
              <w:t>952,144</w:t>
            </w:r>
            <w:r w:rsidRPr="00422380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090BDAC" w14:textId="77777777" w:rsidR="00DF11B6" w:rsidRPr="00422380" w:rsidRDefault="00DF11B6" w:rsidP="00DF1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4BC92BE0" w14:textId="6D145E50" w:rsidR="00DF11B6" w:rsidRPr="00422380" w:rsidRDefault="00DF11B6" w:rsidP="00865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22380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DF11B6" w:rsidRPr="00422380" w14:paraId="59B7298C" w14:textId="77777777" w:rsidTr="002917AF">
        <w:tc>
          <w:tcPr>
            <w:tcW w:w="2340" w:type="dxa"/>
          </w:tcPr>
          <w:p w14:paraId="7BD5E279" w14:textId="77777777" w:rsidR="00DF11B6" w:rsidRPr="00422380" w:rsidRDefault="00DF11B6" w:rsidP="00DF1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="Angsana New" w:hAnsi="Angsana New"/>
                <w:sz w:val="22"/>
                <w:szCs w:val="22"/>
              </w:rPr>
            </w:pPr>
            <w:r w:rsidRPr="00422380">
              <w:rPr>
                <w:rFonts w:ascii="Angsana New" w:hAnsi="Angsana New"/>
                <w:sz w:val="22"/>
                <w:szCs w:val="22"/>
                <w:cs/>
              </w:rPr>
              <w:t>โอนจากสินทรัพย์สิทธิการใช้</w:t>
            </w: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575E2ED2" w14:textId="77340F6F" w:rsidR="00DF11B6" w:rsidRPr="00422380" w:rsidRDefault="00DF11B6" w:rsidP="00AD0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2238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33719A9" w14:textId="77777777" w:rsidR="00DF11B6" w:rsidRPr="00422380" w:rsidRDefault="00DF11B6" w:rsidP="00DF1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03E04D67" w14:textId="67C2C7CF" w:rsidR="00DF11B6" w:rsidRPr="00422380" w:rsidRDefault="00AD0EB2" w:rsidP="00AD0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22380">
              <w:rPr>
                <w:rFonts w:ascii="Angsana New" w:hAnsi="Angsana New"/>
                <w:sz w:val="22"/>
                <w:szCs w:val="22"/>
              </w:rPr>
              <w:t xml:space="preserve">   </w:t>
            </w:r>
            <w:r w:rsidR="00DF11B6" w:rsidRPr="0042238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F061633" w14:textId="77777777" w:rsidR="00DF11B6" w:rsidRPr="00422380" w:rsidRDefault="00DF11B6" w:rsidP="00DF1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378E7BB1" w14:textId="31C9F43C" w:rsidR="00DF11B6" w:rsidRPr="00422380" w:rsidRDefault="00DF11B6" w:rsidP="00AD0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2238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02C14FB" w14:textId="77777777" w:rsidR="00DF11B6" w:rsidRPr="00422380" w:rsidRDefault="00DF11B6" w:rsidP="00DF1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662DDFA9" w14:textId="68EFF935" w:rsidR="00DF11B6" w:rsidRPr="00422380" w:rsidRDefault="00DF11B6" w:rsidP="00DF2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"/>
              </w:tabs>
              <w:spacing w:line="300" w:lineRule="exact"/>
              <w:ind w:left="-115" w:right="-11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2238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8EA479D" w14:textId="77777777" w:rsidR="00DF11B6" w:rsidRPr="00422380" w:rsidRDefault="00DF11B6" w:rsidP="00DF1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1ECA171F" w14:textId="639A09DB" w:rsidR="00DF11B6" w:rsidRPr="00422380" w:rsidRDefault="00DF11B6" w:rsidP="00AD0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2238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9E5C5DF" w14:textId="77777777" w:rsidR="00DF11B6" w:rsidRPr="00422380" w:rsidRDefault="00DF11B6" w:rsidP="00DF1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0EE4CC0A" w14:textId="67E1913F" w:rsidR="00DF11B6" w:rsidRPr="00422380" w:rsidRDefault="00DF11B6" w:rsidP="008D3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2238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A744ECE" w14:textId="77777777" w:rsidR="00DF11B6" w:rsidRPr="00422380" w:rsidRDefault="00DF11B6" w:rsidP="00DF1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5B00375C" w14:textId="7E2371E7" w:rsidR="00DF11B6" w:rsidRPr="00422380" w:rsidRDefault="008D30FF" w:rsidP="008D3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22380">
              <w:rPr>
                <w:rFonts w:ascii="Angsana New" w:hAnsi="Angsana New"/>
                <w:sz w:val="22"/>
                <w:szCs w:val="22"/>
              </w:rPr>
              <w:t xml:space="preserve">    </w:t>
            </w:r>
            <w:r w:rsidR="00DF11B6" w:rsidRPr="0042238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258AE72" w14:textId="77777777" w:rsidR="00DF11B6" w:rsidRPr="00422380" w:rsidRDefault="00DF11B6" w:rsidP="00DF1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0F292615" w14:textId="3AE2E801" w:rsidR="00DF11B6" w:rsidRPr="00422380" w:rsidRDefault="00DF11B6" w:rsidP="00DF1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  <w:r w:rsidRPr="00422380">
              <w:rPr>
                <w:rFonts w:ascii="Angsana New" w:hAnsi="Angsana New"/>
                <w:sz w:val="22"/>
                <w:szCs w:val="22"/>
              </w:rPr>
              <w:t>38,368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8A69EDD" w14:textId="77777777" w:rsidR="00DF11B6" w:rsidRPr="00422380" w:rsidRDefault="00DF11B6" w:rsidP="00DF1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6B2956B4" w14:textId="351E517F" w:rsidR="00DF11B6" w:rsidRPr="00422380" w:rsidRDefault="00DF11B6" w:rsidP="008D3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"/>
              </w:tabs>
              <w:spacing w:line="300" w:lineRule="exact"/>
              <w:ind w:left="-108" w:right="-11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2238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BF0301A" w14:textId="77777777" w:rsidR="00DF11B6" w:rsidRPr="00422380" w:rsidRDefault="00DF11B6" w:rsidP="00DF1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387220E6" w14:textId="37347DE8" w:rsidR="00DF11B6" w:rsidRPr="00422380" w:rsidRDefault="008D30FF" w:rsidP="008D3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22380">
              <w:rPr>
                <w:rFonts w:ascii="Angsana New" w:hAnsi="Angsana New"/>
                <w:sz w:val="22"/>
                <w:szCs w:val="22"/>
              </w:rPr>
              <w:t xml:space="preserve">    </w:t>
            </w:r>
            <w:r w:rsidR="00DF11B6" w:rsidRPr="0042238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D64EE06" w14:textId="77777777" w:rsidR="00DF11B6" w:rsidRPr="00422380" w:rsidRDefault="00DF11B6" w:rsidP="00DF1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740C272E" w14:textId="619FAA09" w:rsidR="00DF11B6" w:rsidRPr="00422380" w:rsidRDefault="00865C00" w:rsidP="00865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</w:tabs>
              <w:spacing w:line="300" w:lineRule="exact"/>
              <w:ind w:left="-115" w:right="-11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22380">
              <w:rPr>
                <w:rFonts w:ascii="Angsana New" w:hAnsi="Angsana New"/>
                <w:sz w:val="22"/>
                <w:szCs w:val="22"/>
              </w:rPr>
              <w:t xml:space="preserve">    </w:t>
            </w:r>
            <w:r w:rsidR="00DF11B6" w:rsidRPr="0042238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1480919" w14:textId="77777777" w:rsidR="00DF11B6" w:rsidRPr="00422380" w:rsidRDefault="00DF11B6" w:rsidP="00DF1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1391C174" w14:textId="5565995C" w:rsidR="00DF11B6" w:rsidRPr="00422380" w:rsidRDefault="00DF11B6" w:rsidP="00DF1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422380">
              <w:rPr>
                <w:rFonts w:ascii="Angsana New" w:hAnsi="Angsana New"/>
                <w:sz w:val="22"/>
                <w:szCs w:val="22"/>
              </w:rPr>
              <w:t>38,368</w:t>
            </w:r>
          </w:p>
        </w:tc>
      </w:tr>
      <w:tr w:rsidR="00DF11B6" w:rsidRPr="00422380" w14:paraId="409C56B4" w14:textId="77777777" w:rsidTr="002917AF">
        <w:tc>
          <w:tcPr>
            <w:tcW w:w="2340" w:type="dxa"/>
          </w:tcPr>
          <w:p w14:paraId="17CFA08B" w14:textId="0B23B25B" w:rsidR="00DF11B6" w:rsidRPr="00422380" w:rsidRDefault="00DF11B6" w:rsidP="00DF1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="Angsana New" w:hAnsi="Angsana New"/>
                <w:sz w:val="22"/>
                <w:szCs w:val="22"/>
                <w:cs/>
              </w:rPr>
            </w:pPr>
            <w:r w:rsidRPr="00422380">
              <w:rPr>
                <w:rFonts w:ascii="Angsana New" w:hAnsi="Angsana New" w:hint="cs"/>
                <w:sz w:val="22"/>
                <w:szCs w:val="22"/>
                <w:cs/>
              </w:rPr>
              <w:t>กลับรายการส่วนเกินทุนจาก</w:t>
            </w: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134EA6ED" w14:textId="77777777" w:rsidR="00DF11B6" w:rsidRPr="00422380" w:rsidRDefault="00DF11B6" w:rsidP="00AD0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B668EF0" w14:textId="77777777" w:rsidR="00DF11B6" w:rsidRPr="00422380" w:rsidRDefault="00DF11B6" w:rsidP="00DF1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388679E9" w14:textId="77777777" w:rsidR="00DF11B6" w:rsidRPr="00422380" w:rsidRDefault="00DF11B6" w:rsidP="00DF1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9FFA8A1" w14:textId="77777777" w:rsidR="00DF11B6" w:rsidRPr="00422380" w:rsidRDefault="00DF11B6" w:rsidP="00DF1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7FF4D8D0" w14:textId="77777777" w:rsidR="00DF11B6" w:rsidRPr="00422380" w:rsidRDefault="00DF11B6" w:rsidP="00DF1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7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F2EA9D5" w14:textId="77777777" w:rsidR="00DF11B6" w:rsidRPr="00422380" w:rsidRDefault="00DF11B6" w:rsidP="00DF1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6C363D66" w14:textId="77777777" w:rsidR="00DF11B6" w:rsidRPr="00422380" w:rsidRDefault="00DF11B6" w:rsidP="00DF1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3"/>
              </w:tabs>
              <w:spacing w:line="300" w:lineRule="exact"/>
              <w:ind w:left="-115" w:right="-115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7DE56FB" w14:textId="77777777" w:rsidR="00DF11B6" w:rsidRPr="00422380" w:rsidRDefault="00DF11B6" w:rsidP="00DF1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27BBCECD" w14:textId="77777777" w:rsidR="00DF11B6" w:rsidRPr="00422380" w:rsidRDefault="00DF11B6" w:rsidP="00AD0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AF94C70" w14:textId="77777777" w:rsidR="00DF11B6" w:rsidRPr="00422380" w:rsidRDefault="00DF11B6" w:rsidP="00DF1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78F646D7" w14:textId="77777777" w:rsidR="00DF11B6" w:rsidRPr="00422380" w:rsidRDefault="00DF11B6" w:rsidP="00DF1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B08A483" w14:textId="77777777" w:rsidR="00DF11B6" w:rsidRPr="00422380" w:rsidRDefault="00DF11B6" w:rsidP="00DF1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359BF98D" w14:textId="77777777" w:rsidR="00DF11B6" w:rsidRPr="00422380" w:rsidRDefault="00DF11B6" w:rsidP="008D3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BC16666" w14:textId="77777777" w:rsidR="00DF11B6" w:rsidRPr="00422380" w:rsidRDefault="00DF11B6" w:rsidP="00DF1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0582182C" w14:textId="77777777" w:rsidR="00DF11B6" w:rsidRPr="00422380" w:rsidRDefault="00DF11B6" w:rsidP="00DF1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AE5FD8A" w14:textId="77777777" w:rsidR="00DF11B6" w:rsidRPr="00422380" w:rsidRDefault="00DF11B6" w:rsidP="00DF1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143C81C2" w14:textId="77777777" w:rsidR="00DF11B6" w:rsidRPr="00422380" w:rsidRDefault="00DF11B6" w:rsidP="008D3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300" w:lineRule="exact"/>
              <w:ind w:left="-108" w:right="-11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04AB53B" w14:textId="77777777" w:rsidR="00DF11B6" w:rsidRPr="00422380" w:rsidRDefault="00DF11B6" w:rsidP="00DF1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7D179CC1" w14:textId="77777777" w:rsidR="00DF11B6" w:rsidRPr="00422380" w:rsidRDefault="00DF11B6" w:rsidP="008D3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3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DE58FED" w14:textId="77777777" w:rsidR="00DF11B6" w:rsidRPr="00422380" w:rsidRDefault="00DF11B6" w:rsidP="00DF1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3ACF3BA8" w14:textId="77777777" w:rsidR="00DF11B6" w:rsidRPr="00422380" w:rsidRDefault="00DF11B6" w:rsidP="00865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7"/>
              </w:tabs>
              <w:spacing w:line="300" w:lineRule="exact"/>
              <w:ind w:left="-115" w:right="-11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B307D97" w14:textId="77777777" w:rsidR="00DF11B6" w:rsidRPr="00422380" w:rsidRDefault="00DF11B6" w:rsidP="00DF1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4E4ED05D" w14:textId="77777777" w:rsidR="00DF11B6" w:rsidRPr="00422380" w:rsidRDefault="00DF11B6" w:rsidP="00DF1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DF11B6" w:rsidRPr="00422380" w14:paraId="5AAFD87D" w14:textId="77777777" w:rsidTr="002917AF">
        <w:tc>
          <w:tcPr>
            <w:tcW w:w="2340" w:type="dxa"/>
          </w:tcPr>
          <w:p w14:paraId="1E096104" w14:textId="737DFFEF" w:rsidR="00DF11B6" w:rsidRPr="00422380" w:rsidRDefault="00DF11B6" w:rsidP="00DF1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="Angsana New" w:hAnsi="Angsana New"/>
                <w:sz w:val="22"/>
                <w:szCs w:val="22"/>
                <w:cs/>
              </w:rPr>
            </w:pPr>
            <w:r w:rsidRPr="00422380">
              <w:rPr>
                <w:rFonts w:ascii="Angsana New" w:hAnsi="Angsana New" w:hint="cs"/>
                <w:sz w:val="22"/>
                <w:szCs w:val="22"/>
                <w:cs/>
              </w:rPr>
              <w:t xml:space="preserve">   การตีราคา</w:t>
            </w: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68DBA174" w14:textId="35B94958" w:rsidR="00DF11B6" w:rsidRPr="00422380" w:rsidRDefault="00DF11B6" w:rsidP="00AD0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2238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CCDD886" w14:textId="77777777" w:rsidR="00DF11B6" w:rsidRPr="00422380" w:rsidRDefault="00DF11B6" w:rsidP="00DF1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0FF8706A" w14:textId="203F9687" w:rsidR="00DF11B6" w:rsidRPr="00422380" w:rsidRDefault="00DF11B6" w:rsidP="00AD0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  <w:cs/>
              </w:rPr>
            </w:pPr>
            <w:r w:rsidRPr="00422380">
              <w:rPr>
                <w:rFonts w:ascii="Angsana New" w:hAnsi="Angsana New"/>
                <w:sz w:val="22"/>
                <w:szCs w:val="22"/>
              </w:rPr>
              <w:t>(25,698)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8FD3CEB" w14:textId="77777777" w:rsidR="00DF11B6" w:rsidRPr="00422380" w:rsidRDefault="00DF11B6" w:rsidP="00DF1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3616D5DE" w14:textId="427E7F8D" w:rsidR="00DF11B6" w:rsidRPr="00422380" w:rsidRDefault="00DF11B6" w:rsidP="00DF1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  <w:cs/>
              </w:rPr>
            </w:pPr>
            <w:r w:rsidRPr="00422380">
              <w:rPr>
                <w:rFonts w:ascii="Angsana New" w:hAnsi="Angsana New"/>
                <w:sz w:val="22"/>
                <w:szCs w:val="22"/>
              </w:rPr>
              <w:t>(25,698)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5177EF7" w14:textId="77777777" w:rsidR="00DF11B6" w:rsidRPr="00422380" w:rsidRDefault="00DF11B6" w:rsidP="00DF1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116E90FE" w14:textId="09F01B25" w:rsidR="00DF11B6" w:rsidRPr="00422380" w:rsidRDefault="00DF11B6" w:rsidP="00DF2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"/>
              </w:tabs>
              <w:spacing w:line="300" w:lineRule="exact"/>
              <w:ind w:left="-115" w:right="-11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2238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9BD09C8" w14:textId="77777777" w:rsidR="00DF11B6" w:rsidRPr="00422380" w:rsidRDefault="00DF11B6" w:rsidP="00DF1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442D2F9F" w14:textId="5B4E0287" w:rsidR="00DF11B6" w:rsidRPr="00422380" w:rsidRDefault="00DF11B6" w:rsidP="00AD0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9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2238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488CB2B" w14:textId="77777777" w:rsidR="00DF11B6" w:rsidRPr="00422380" w:rsidRDefault="00DF11B6" w:rsidP="00DF1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5EE6F361" w14:textId="5AC3D5B3" w:rsidR="00DF11B6" w:rsidRPr="00422380" w:rsidRDefault="00DF11B6" w:rsidP="008D3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2238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D13CA5F" w14:textId="77777777" w:rsidR="00DF11B6" w:rsidRPr="00422380" w:rsidRDefault="00DF11B6" w:rsidP="00DF1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5B477B32" w14:textId="40A6F47A" w:rsidR="00DF11B6" w:rsidRPr="00422380" w:rsidRDefault="008D30FF" w:rsidP="008D3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22380">
              <w:rPr>
                <w:rFonts w:ascii="Angsana New" w:hAnsi="Angsana New"/>
                <w:sz w:val="22"/>
                <w:szCs w:val="22"/>
              </w:rPr>
              <w:t xml:space="preserve">    </w:t>
            </w:r>
            <w:r w:rsidR="00DF11B6" w:rsidRPr="0042238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04E2173" w14:textId="77777777" w:rsidR="00DF11B6" w:rsidRPr="00422380" w:rsidRDefault="00DF11B6" w:rsidP="00DF1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30663562" w14:textId="5B959295" w:rsidR="00DF11B6" w:rsidRPr="00422380" w:rsidRDefault="008D30FF" w:rsidP="008D3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4"/>
              </w:tabs>
              <w:spacing w:line="300" w:lineRule="exact"/>
              <w:ind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22380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DF11B6" w:rsidRPr="0042238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C1ACD10" w14:textId="77777777" w:rsidR="00DF11B6" w:rsidRPr="00422380" w:rsidRDefault="00DF11B6" w:rsidP="00DF1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0B39BE33" w14:textId="5E075877" w:rsidR="00DF11B6" w:rsidRPr="00422380" w:rsidRDefault="00DF11B6" w:rsidP="008D3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"/>
              </w:tabs>
              <w:spacing w:line="300" w:lineRule="exact"/>
              <w:ind w:left="-108" w:right="-11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2238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14266C5" w14:textId="77777777" w:rsidR="00DF11B6" w:rsidRPr="00422380" w:rsidRDefault="00DF11B6" w:rsidP="00DF1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2B6D6EE8" w14:textId="3084CE5F" w:rsidR="00DF11B6" w:rsidRPr="00422380" w:rsidRDefault="008D30FF" w:rsidP="008D3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"/>
                <w:tab w:val="left" w:pos="416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22380">
              <w:rPr>
                <w:rFonts w:ascii="Angsana New" w:hAnsi="Angsana New"/>
                <w:sz w:val="22"/>
                <w:szCs w:val="22"/>
              </w:rPr>
              <w:t xml:space="preserve">    </w:t>
            </w:r>
            <w:r w:rsidR="00DF11B6" w:rsidRPr="0042238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0447DDE" w14:textId="77777777" w:rsidR="00DF11B6" w:rsidRPr="00422380" w:rsidRDefault="00DF11B6" w:rsidP="00DF1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7E9D8157" w14:textId="74DAD194" w:rsidR="00DF11B6" w:rsidRPr="00422380" w:rsidRDefault="00865C00" w:rsidP="00865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</w:tabs>
              <w:spacing w:line="300" w:lineRule="exact"/>
              <w:ind w:left="-115" w:right="-11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22380">
              <w:rPr>
                <w:rFonts w:ascii="Angsana New" w:hAnsi="Angsana New"/>
                <w:sz w:val="22"/>
                <w:szCs w:val="22"/>
              </w:rPr>
              <w:t xml:space="preserve">    </w:t>
            </w:r>
            <w:r w:rsidR="00DF11B6" w:rsidRPr="0042238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B77E2AF" w14:textId="77777777" w:rsidR="00DF11B6" w:rsidRPr="00422380" w:rsidRDefault="00DF11B6" w:rsidP="00DF1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41404BFC" w14:textId="74D42A5E" w:rsidR="00DF11B6" w:rsidRPr="00422380" w:rsidRDefault="00DF11B6" w:rsidP="00DF1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422380">
              <w:rPr>
                <w:rFonts w:ascii="Angsana New" w:hAnsi="Angsana New"/>
                <w:sz w:val="22"/>
                <w:szCs w:val="22"/>
              </w:rPr>
              <w:t>(25,698)</w:t>
            </w:r>
          </w:p>
        </w:tc>
      </w:tr>
      <w:tr w:rsidR="00DF11B6" w:rsidRPr="00422380" w14:paraId="1F6D943E" w14:textId="77777777" w:rsidTr="002917AF">
        <w:tc>
          <w:tcPr>
            <w:tcW w:w="2340" w:type="dxa"/>
          </w:tcPr>
          <w:p w14:paraId="62C1D8B8" w14:textId="77777777" w:rsidR="00DF11B6" w:rsidRPr="00422380" w:rsidRDefault="00DF11B6" w:rsidP="00DF1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="Angsana New" w:hAnsi="Angsana New"/>
                <w:sz w:val="22"/>
                <w:szCs w:val="22"/>
              </w:rPr>
            </w:pPr>
            <w:r w:rsidRPr="00422380">
              <w:rPr>
                <w:rFonts w:ascii="Angsana New" w:hAnsi="Angsana New"/>
                <w:sz w:val="22"/>
                <w:szCs w:val="22"/>
                <w:cs/>
              </w:rPr>
              <w:t>จำหน่าย</w:t>
            </w: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41A3E429" w14:textId="2D56403C" w:rsidR="00DF11B6" w:rsidRPr="00422380" w:rsidRDefault="00DF11B6" w:rsidP="00AD0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2238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4774C027" w14:textId="77777777" w:rsidR="00DF11B6" w:rsidRPr="00422380" w:rsidRDefault="00DF11B6" w:rsidP="00DF1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4FC680A" w14:textId="360AB8FB" w:rsidR="00DF11B6" w:rsidRPr="00422380" w:rsidRDefault="00DF11B6" w:rsidP="00AD0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2238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42303999" w14:textId="77777777" w:rsidR="00DF11B6" w:rsidRPr="00422380" w:rsidRDefault="00DF11B6" w:rsidP="00DF1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4F1E86FC" w14:textId="1BAB3B35" w:rsidR="00DF11B6" w:rsidRPr="00422380" w:rsidRDefault="00DF11B6" w:rsidP="00AD0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8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2238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612D5AAB" w14:textId="77777777" w:rsidR="00DF11B6" w:rsidRPr="00422380" w:rsidRDefault="00DF11B6" w:rsidP="00DF1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23FC4C42" w14:textId="2AF25F41" w:rsidR="00DF11B6" w:rsidRPr="00422380" w:rsidRDefault="00DF11B6" w:rsidP="00DF2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"/>
              </w:tabs>
              <w:spacing w:line="300" w:lineRule="exact"/>
              <w:ind w:left="-115" w:right="-11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2238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2106364D" w14:textId="77777777" w:rsidR="00DF11B6" w:rsidRPr="00422380" w:rsidRDefault="00DF11B6" w:rsidP="00DF1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65DF5E7" w14:textId="5372253D" w:rsidR="00DF11B6" w:rsidRPr="00422380" w:rsidRDefault="00DF11B6" w:rsidP="00AD0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422380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422380">
              <w:rPr>
                <w:rFonts w:ascii="Angsana New" w:hAnsi="Angsana New"/>
                <w:sz w:val="22"/>
                <w:szCs w:val="22"/>
              </w:rPr>
              <w:t>1,466</w:t>
            </w:r>
            <w:r w:rsidRPr="00422380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</w:tcPr>
          <w:p w14:paraId="5DAF4ECC" w14:textId="77777777" w:rsidR="00DF11B6" w:rsidRPr="00422380" w:rsidRDefault="00DF11B6" w:rsidP="00DF1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296EC493" w14:textId="1B353E99" w:rsidR="00DF11B6" w:rsidRPr="00422380" w:rsidRDefault="00DF11B6" w:rsidP="008D3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2238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1977F46D" w14:textId="77777777" w:rsidR="00DF11B6" w:rsidRPr="00422380" w:rsidRDefault="00DF11B6" w:rsidP="00DF1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29E8B5D7" w14:textId="2E212022" w:rsidR="00DF11B6" w:rsidRPr="00422380" w:rsidRDefault="00DF11B6" w:rsidP="008D3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422380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422380">
              <w:rPr>
                <w:rFonts w:ascii="Angsana New" w:hAnsi="Angsana New"/>
                <w:sz w:val="22"/>
                <w:szCs w:val="22"/>
              </w:rPr>
              <w:t>15,548</w:t>
            </w:r>
            <w:r w:rsidRPr="00422380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</w:tcPr>
          <w:p w14:paraId="5F94D471" w14:textId="77777777" w:rsidR="00DF11B6" w:rsidRPr="00422380" w:rsidRDefault="00DF11B6" w:rsidP="00DF1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6BA6DCFF" w14:textId="233C009C" w:rsidR="00DF11B6" w:rsidRPr="00422380" w:rsidRDefault="00DF11B6" w:rsidP="008D3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422380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422380">
              <w:rPr>
                <w:rFonts w:ascii="Angsana New" w:hAnsi="Angsana New"/>
                <w:sz w:val="22"/>
                <w:szCs w:val="22"/>
              </w:rPr>
              <w:t>36,110</w:t>
            </w:r>
            <w:r w:rsidRPr="00422380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</w:tcPr>
          <w:p w14:paraId="7B791CB1" w14:textId="77777777" w:rsidR="00DF11B6" w:rsidRPr="00422380" w:rsidRDefault="00DF11B6" w:rsidP="00DF1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704EAE74" w14:textId="4B0207CB" w:rsidR="00DF11B6" w:rsidRPr="00422380" w:rsidRDefault="00DF11B6" w:rsidP="00DF1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422380">
              <w:rPr>
                <w:rFonts w:ascii="Angsana New" w:hAnsi="Angsana New"/>
                <w:sz w:val="22"/>
                <w:szCs w:val="22"/>
              </w:rPr>
              <w:t>(384</w:t>
            </w:r>
            <w:r w:rsidRPr="00422380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</w:tcPr>
          <w:p w14:paraId="15879799" w14:textId="77777777" w:rsidR="00DF11B6" w:rsidRPr="00422380" w:rsidRDefault="00DF11B6" w:rsidP="00DF1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0DCF7B03" w14:textId="00F61206" w:rsidR="00DF11B6" w:rsidRPr="00422380" w:rsidRDefault="00DF11B6" w:rsidP="00DF1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  <w:r w:rsidRPr="00422380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422380">
              <w:rPr>
                <w:rFonts w:ascii="Angsana New" w:hAnsi="Angsana New"/>
                <w:sz w:val="22"/>
                <w:szCs w:val="22"/>
              </w:rPr>
              <w:t>25</w:t>
            </w:r>
            <w:r w:rsidRPr="00422380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</w:tcPr>
          <w:p w14:paraId="6BAEDEEE" w14:textId="77777777" w:rsidR="00DF11B6" w:rsidRPr="00422380" w:rsidRDefault="00DF11B6" w:rsidP="00DF1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2EAB3D2F" w14:textId="4F1C8C43" w:rsidR="00DF11B6" w:rsidRPr="00422380" w:rsidRDefault="00DF11B6" w:rsidP="00865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</w:tabs>
              <w:spacing w:line="300" w:lineRule="exact"/>
              <w:ind w:left="-115" w:right="-11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2238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7A56FD20" w14:textId="77777777" w:rsidR="00DF11B6" w:rsidRPr="00422380" w:rsidRDefault="00DF11B6" w:rsidP="00DF1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7639B8A5" w14:textId="7F9798A2" w:rsidR="00DF11B6" w:rsidRPr="00422380" w:rsidRDefault="00DF11B6" w:rsidP="00DF1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422380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422380">
              <w:rPr>
                <w:rFonts w:ascii="Angsana New" w:hAnsi="Angsana New"/>
                <w:sz w:val="22"/>
                <w:szCs w:val="22"/>
              </w:rPr>
              <w:t>53,533</w:t>
            </w:r>
            <w:r w:rsidRPr="00422380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</w:tr>
      <w:tr w:rsidR="00C61D3F" w:rsidRPr="00422380" w14:paraId="749720B1" w14:textId="77777777" w:rsidTr="002917AF">
        <w:trPr>
          <w:trHeight w:val="262"/>
        </w:trPr>
        <w:tc>
          <w:tcPr>
            <w:tcW w:w="2340" w:type="dxa"/>
          </w:tcPr>
          <w:p w14:paraId="49DCE391" w14:textId="718FF65F" w:rsidR="00C61D3F" w:rsidRPr="00422380" w:rsidRDefault="00C61D3F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422380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Pr="00422380">
              <w:rPr>
                <w:rFonts w:ascii="Angsana New" w:hAnsi="Angsana New"/>
                <w:b/>
                <w:bCs/>
                <w:sz w:val="22"/>
                <w:szCs w:val="22"/>
              </w:rPr>
              <w:t>31</w:t>
            </w:r>
            <w:r w:rsidRPr="00422380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 ธันวาคม </w:t>
            </w:r>
            <w:r w:rsidRPr="00422380">
              <w:rPr>
                <w:rFonts w:ascii="Angsana New" w:hAnsi="Angsana New"/>
                <w:b/>
                <w:bCs/>
                <w:sz w:val="22"/>
                <w:szCs w:val="22"/>
              </w:rPr>
              <w:t>256</w:t>
            </w:r>
            <w:r w:rsidR="00DF11B6" w:rsidRPr="00422380">
              <w:rPr>
                <w:rFonts w:ascii="Angsana New" w:hAnsi="Angsana New"/>
                <w:b/>
                <w:bCs/>
                <w:sz w:val="22"/>
                <w:szCs w:val="22"/>
              </w:rPr>
              <w:t>6</w:t>
            </w:r>
            <w:r w:rsidRPr="00422380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 และ</w:t>
            </w:r>
          </w:p>
        </w:tc>
        <w:tc>
          <w:tcPr>
            <w:tcW w:w="810" w:type="dxa"/>
            <w:tcBorders>
              <w:top w:val="single" w:sz="4" w:space="0" w:color="auto"/>
              <w:bottom w:val="nil"/>
            </w:tcBorders>
          </w:tcPr>
          <w:p w14:paraId="3A1311BC" w14:textId="77777777" w:rsidR="00C61D3F" w:rsidRPr="00422380" w:rsidRDefault="00C61D3F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089C2DE5" w14:textId="77777777" w:rsidR="00C61D3F" w:rsidRPr="00422380" w:rsidRDefault="00C61D3F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</w:tcPr>
          <w:p w14:paraId="6A996070" w14:textId="77777777" w:rsidR="00C61D3F" w:rsidRPr="00422380" w:rsidRDefault="00C61D3F" w:rsidP="00964F55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19159603" w14:textId="77777777" w:rsidR="00C61D3F" w:rsidRPr="00422380" w:rsidRDefault="00C61D3F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nil"/>
            </w:tcBorders>
          </w:tcPr>
          <w:p w14:paraId="6C28A516" w14:textId="77777777" w:rsidR="00C61D3F" w:rsidRPr="00422380" w:rsidRDefault="00C61D3F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6E523F71" w14:textId="77777777" w:rsidR="00C61D3F" w:rsidRPr="00422380" w:rsidRDefault="00C61D3F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nil"/>
            </w:tcBorders>
          </w:tcPr>
          <w:p w14:paraId="6458B507" w14:textId="77777777" w:rsidR="00C61D3F" w:rsidRPr="00422380" w:rsidRDefault="00C61D3F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3A25CBCC" w14:textId="77777777" w:rsidR="00C61D3F" w:rsidRPr="00422380" w:rsidRDefault="00C61D3F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</w:tcPr>
          <w:p w14:paraId="57082D6C" w14:textId="77777777" w:rsidR="00C61D3F" w:rsidRPr="00422380" w:rsidRDefault="00C61D3F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6FC359AE" w14:textId="77777777" w:rsidR="00C61D3F" w:rsidRPr="00422380" w:rsidRDefault="00C61D3F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nil"/>
            </w:tcBorders>
          </w:tcPr>
          <w:p w14:paraId="3454530F" w14:textId="77777777" w:rsidR="00C61D3F" w:rsidRPr="00422380" w:rsidRDefault="00C61D3F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22034131" w14:textId="77777777" w:rsidR="00C61D3F" w:rsidRPr="00422380" w:rsidRDefault="00C61D3F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nil"/>
            </w:tcBorders>
          </w:tcPr>
          <w:p w14:paraId="71E8A700" w14:textId="77777777" w:rsidR="00C61D3F" w:rsidRPr="00422380" w:rsidRDefault="00C61D3F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055B9FAB" w14:textId="77777777" w:rsidR="00C61D3F" w:rsidRPr="00422380" w:rsidRDefault="00C61D3F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nil"/>
            </w:tcBorders>
          </w:tcPr>
          <w:p w14:paraId="27090F8E" w14:textId="77777777" w:rsidR="00C61D3F" w:rsidRPr="00422380" w:rsidRDefault="00C61D3F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21A6896A" w14:textId="77777777" w:rsidR="00C61D3F" w:rsidRPr="00422380" w:rsidRDefault="00C61D3F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nil"/>
            </w:tcBorders>
          </w:tcPr>
          <w:p w14:paraId="0CF25E49" w14:textId="77777777" w:rsidR="00C61D3F" w:rsidRPr="00422380" w:rsidRDefault="00C61D3F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4917C187" w14:textId="77777777" w:rsidR="00C61D3F" w:rsidRPr="00422380" w:rsidRDefault="00C61D3F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nil"/>
            </w:tcBorders>
          </w:tcPr>
          <w:p w14:paraId="2F683BEC" w14:textId="77777777" w:rsidR="00C61D3F" w:rsidRPr="00422380" w:rsidRDefault="00C61D3F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4CCFAB71" w14:textId="77777777" w:rsidR="00C61D3F" w:rsidRPr="00422380" w:rsidRDefault="00C61D3F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nil"/>
            </w:tcBorders>
          </w:tcPr>
          <w:p w14:paraId="55F0FEAB" w14:textId="77777777" w:rsidR="00C61D3F" w:rsidRPr="00422380" w:rsidRDefault="00C61D3F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1966C030" w14:textId="77777777" w:rsidR="00C61D3F" w:rsidRPr="00422380" w:rsidRDefault="00C61D3F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nil"/>
            </w:tcBorders>
          </w:tcPr>
          <w:p w14:paraId="15E7B1A7" w14:textId="77777777" w:rsidR="00C61D3F" w:rsidRPr="00422380" w:rsidRDefault="00C61D3F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FE6ABF" w:rsidRPr="00422380" w14:paraId="44D62191" w14:textId="77777777" w:rsidTr="002917AF">
        <w:tc>
          <w:tcPr>
            <w:tcW w:w="2340" w:type="dxa"/>
          </w:tcPr>
          <w:p w14:paraId="64CE1C03" w14:textId="7B591320" w:rsidR="00FE6ABF" w:rsidRPr="00422380" w:rsidRDefault="00FE6ABF" w:rsidP="00FE6A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22380">
              <w:rPr>
                <w:rFonts w:ascii="Angsana New" w:hAnsi="Angsana New"/>
                <w:sz w:val="22"/>
                <w:szCs w:val="22"/>
                <w:cs/>
              </w:rPr>
              <w:t xml:space="preserve">   </w:t>
            </w:r>
            <w:r w:rsidRPr="00422380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1 </w:t>
            </w:r>
            <w:r w:rsidRPr="00422380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มกราคม </w:t>
            </w:r>
            <w:r w:rsidRPr="00422380">
              <w:rPr>
                <w:rFonts w:ascii="Angsana New" w:hAnsi="Angsana New"/>
                <w:b/>
                <w:bCs/>
                <w:sz w:val="22"/>
                <w:szCs w:val="22"/>
              </w:rPr>
              <w:t>2567</w:t>
            </w: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521586B7" w14:textId="4E60A292" w:rsidR="00FE6ABF" w:rsidRPr="00422380" w:rsidRDefault="00FE6ABF" w:rsidP="00FE6A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22380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256,096</w:t>
            </w:r>
          </w:p>
        </w:tc>
        <w:tc>
          <w:tcPr>
            <w:tcW w:w="270" w:type="dxa"/>
            <w:tcBorders>
              <w:bottom w:val="nil"/>
            </w:tcBorders>
          </w:tcPr>
          <w:p w14:paraId="1EDDFC57" w14:textId="77777777" w:rsidR="00FE6ABF" w:rsidRPr="00422380" w:rsidRDefault="00FE6ABF" w:rsidP="00FE6A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bottom w:val="nil"/>
            </w:tcBorders>
          </w:tcPr>
          <w:p w14:paraId="4526519F" w14:textId="5E264A4E" w:rsidR="00FE6ABF" w:rsidRPr="00422380" w:rsidRDefault="00FE6ABF" w:rsidP="00AD0EB2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22380">
              <w:rPr>
                <w:rFonts w:ascii="Angsana New" w:hAnsi="Angsana New"/>
                <w:b/>
                <w:bCs/>
                <w:sz w:val="22"/>
                <w:szCs w:val="22"/>
              </w:rPr>
              <w:t>1,839,848</w:t>
            </w:r>
          </w:p>
        </w:tc>
        <w:tc>
          <w:tcPr>
            <w:tcW w:w="270" w:type="dxa"/>
            <w:tcBorders>
              <w:bottom w:val="nil"/>
            </w:tcBorders>
          </w:tcPr>
          <w:p w14:paraId="6A162D8E" w14:textId="77777777" w:rsidR="00FE6ABF" w:rsidRPr="00422380" w:rsidRDefault="00FE6ABF" w:rsidP="00FE6A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6FDE96E5" w14:textId="008D309B" w:rsidR="00FE6ABF" w:rsidRPr="00422380" w:rsidRDefault="00FE6ABF" w:rsidP="00AD0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22380">
              <w:rPr>
                <w:rFonts w:ascii="Angsana New" w:hAnsi="Angsana New"/>
                <w:b/>
                <w:bCs/>
                <w:sz w:val="22"/>
                <w:szCs w:val="22"/>
              </w:rPr>
              <w:t>2,095,944</w:t>
            </w:r>
          </w:p>
        </w:tc>
        <w:tc>
          <w:tcPr>
            <w:tcW w:w="270" w:type="dxa"/>
            <w:tcBorders>
              <w:bottom w:val="nil"/>
            </w:tcBorders>
          </w:tcPr>
          <w:p w14:paraId="494FC820" w14:textId="77777777" w:rsidR="00FE6ABF" w:rsidRPr="00422380" w:rsidRDefault="00FE6ABF" w:rsidP="00FE6A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14BD5410" w14:textId="48F2AB35" w:rsidR="00FE6ABF" w:rsidRPr="00422380" w:rsidRDefault="00FE6ABF" w:rsidP="00FE6A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22380">
              <w:rPr>
                <w:rFonts w:ascii="Angsana New" w:hAnsi="Angsana New"/>
                <w:b/>
                <w:bCs/>
                <w:sz w:val="22"/>
                <w:szCs w:val="22"/>
              </w:rPr>
              <w:t>92,629</w:t>
            </w:r>
          </w:p>
        </w:tc>
        <w:tc>
          <w:tcPr>
            <w:tcW w:w="270" w:type="dxa"/>
            <w:tcBorders>
              <w:bottom w:val="nil"/>
            </w:tcBorders>
          </w:tcPr>
          <w:p w14:paraId="3E4E9486" w14:textId="77777777" w:rsidR="00FE6ABF" w:rsidRPr="00422380" w:rsidRDefault="00FE6ABF" w:rsidP="00FE6A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67A4A0AF" w14:textId="0CFFFB74" w:rsidR="00FE6ABF" w:rsidRPr="00422380" w:rsidRDefault="00FE6ABF" w:rsidP="00FE6A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22380">
              <w:rPr>
                <w:rFonts w:ascii="Angsana New" w:hAnsi="Angsana New"/>
                <w:b/>
                <w:bCs/>
                <w:sz w:val="22"/>
                <w:szCs w:val="22"/>
              </w:rPr>
              <w:t>1,404,395</w:t>
            </w:r>
          </w:p>
        </w:tc>
        <w:tc>
          <w:tcPr>
            <w:tcW w:w="270" w:type="dxa"/>
            <w:tcBorders>
              <w:bottom w:val="nil"/>
            </w:tcBorders>
          </w:tcPr>
          <w:p w14:paraId="31B548C5" w14:textId="77777777" w:rsidR="00FE6ABF" w:rsidRPr="00422380" w:rsidRDefault="00FE6ABF" w:rsidP="00FE6A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12B57653" w14:textId="61FF98A1" w:rsidR="00FE6ABF" w:rsidRPr="00422380" w:rsidRDefault="00FE6ABF" w:rsidP="00FE6A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22380">
              <w:rPr>
                <w:rFonts w:ascii="Angsana New" w:hAnsi="Angsana New"/>
                <w:b/>
                <w:bCs/>
                <w:sz w:val="22"/>
                <w:szCs w:val="22"/>
              </w:rPr>
              <w:t>1,602,737</w:t>
            </w:r>
          </w:p>
        </w:tc>
        <w:tc>
          <w:tcPr>
            <w:tcW w:w="270" w:type="dxa"/>
            <w:tcBorders>
              <w:bottom w:val="nil"/>
            </w:tcBorders>
          </w:tcPr>
          <w:p w14:paraId="56890FF0" w14:textId="77777777" w:rsidR="00FE6ABF" w:rsidRPr="00422380" w:rsidRDefault="00FE6ABF" w:rsidP="00FE6A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63355675" w14:textId="050889F9" w:rsidR="00FE6ABF" w:rsidRPr="00422380" w:rsidRDefault="00FE6ABF" w:rsidP="00FE6A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22380">
              <w:rPr>
                <w:rFonts w:ascii="Angsana New" w:hAnsi="Angsana New"/>
                <w:b/>
                <w:bCs/>
                <w:sz w:val="22"/>
                <w:szCs w:val="22"/>
              </w:rPr>
              <w:t>845,986</w:t>
            </w:r>
          </w:p>
        </w:tc>
        <w:tc>
          <w:tcPr>
            <w:tcW w:w="270" w:type="dxa"/>
            <w:tcBorders>
              <w:bottom w:val="nil"/>
            </w:tcBorders>
          </w:tcPr>
          <w:p w14:paraId="1042B267" w14:textId="77777777" w:rsidR="00FE6ABF" w:rsidRPr="00422380" w:rsidRDefault="00FE6ABF" w:rsidP="00FE6A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69C2E279" w14:textId="5E3C464D" w:rsidR="00FE6ABF" w:rsidRPr="00422380" w:rsidRDefault="00FE6ABF" w:rsidP="00FE6A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22380">
              <w:rPr>
                <w:rFonts w:ascii="Angsana New" w:hAnsi="Angsana New"/>
                <w:b/>
                <w:bCs/>
                <w:sz w:val="22"/>
                <w:szCs w:val="22"/>
              </w:rPr>
              <w:t>569,459</w:t>
            </w:r>
          </w:p>
        </w:tc>
        <w:tc>
          <w:tcPr>
            <w:tcW w:w="270" w:type="dxa"/>
            <w:tcBorders>
              <w:bottom w:val="nil"/>
            </w:tcBorders>
          </w:tcPr>
          <w:p w14:paraId="7477199D" w14:textId="77777777" w:rsidR="00FE6ABF" w:rsidRPr="00422380" w:rsidRDefault="00FE6ABF" w:rsidP="00FE6A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181E9E30" w14:textId="493684AC" w:rsidR="00FE6ABF" w:rsidRPr="00422380" w:rsidRDefault="00FE6ABF" w:rsidP="008D3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422380">
              <w:rPr>
                <w:rFonts w:ascii="Angsana New" w:hAnsi="Angsana New"/>
                <w:b/>
                <w:bCs/>
                <w:sz w:val="22"/>
                <w:szCs w:val="22"/>
              </w:rPr>
              <w:t>13,524</w:t>
            </w:r>
          </w:p>
        </w:tc>
        <w:tc>
          <w:tcPr>
            <w:tcW w:w="270" w:type="dxa"/>
            <w:tcBorders>
              <w:bottom w:val="nil"/>
            </w:tcBorders>
          </w:tcPr>
          <w:p w14:paraId="69A75E8B" w14:textId="77777777" w:rsidR="00FE6ABF" w:rsidRPr="00422380" w:rsidRDefault="00FE6ABF" w:rsidP="00FE6A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54E2E2CC" w14:textId="6D424D61" w:rsidR="00FE6ABF" w:rsidRPr="00422380" w:rsidRDefault="00FE6ABF" w:rsidP="00FE6A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22380">
              <w:rPr>
                <w:rFonts w:ascii="Angsana New" w:hAnsi="Angsana New"/>
                <w:b/>
                <w:bCs/>
                <w:sz w:val="22"/>
                <w:szCs w:val="22"/>
              </w:rPr>
              <w:t>531,918</w:t>
            </w:r>
          </w:p>
        </w:tc>
        <w:tc>
          <w:tcPr>
            <w:tcW w:w="270" w:type="dxa"/>
            <w:tcBorders>
              <w:bottom w:val="nil"/>
            </w:tcBorders>
          </w:tcPr>
          <w:p w14:paraId="1F237FF5" w14:textId="77777777" w:rsidR="00FE6ABF" w:rsidRPr="00422380" w:rsidRDefault="00FE6ABF" w:rsidP="00FE6A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2FF0974C" w14:textId="378D2FB2" w:rsidR="00FE6ABF" w:rsidRPr="00422380" w:rsidRDefault="00FE6ABF" w:rsidP="00FE6A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22380">
              <w:rPr>
                <w:rFonts w:ascii="Angsana New" w:hAnsi="Angsana New"/>
                <w:b/>
                <w:bCs/>
                <w:sz w:val="22"/>
                <w:szCs w:val="22"/>
              </w:rPr>
              <w:t>171,479</w:t>
            </w:r>
          </w:p>
        </w:tc>
        <w:tc>
          <w:tcPr>
            <w:tcW w:w="270" w:type="dxa"/>
            <w:tcBorders>
              <w:bottom w:val="nil"/>
            </w:tcBorders>
          </w:tcPr>
          <w:p w14:paraId="3BE9086A" w14:textId="77777777" w:rsidR="00FE6ABF" w:rsidRPr="00422380" w:rsidRDefault="00FE6ABF" w:rsidP="00FE6A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75F4A11F" w14:textId="3EE472F2" w:rsidR="00FE6ABF" w:rsidRPr="00422380" w:rsidRDefault="00FE6ABF" w:rsidP="00FE6A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22380">
              <w:rPr>
                <w:rFonts w:ascii="Angsana New" w:hAnsi="Angsana New"/>
                <w:b/>
                <w:bCs/>
                <w:sz w:val="22"/>
                <w:szCs w:val="22"/>
              </w:rPr>
              <w:t>7,328,071</w:t>
            </w:r>
          </w:p>
        </w:tc>
      </w:tr>
      <w:tr w:rsidR="00DF26CE" w:rsidRPr="00422380" w14:paraId="53201375" w14:textId="77777777" w:rsidTr="002917AF">
        <w:tc>
          <w:tcPr>
            <w:tcW w:w="2340" w:type="dxa"/>
          </w:tcPr>
          <w:p w14:paraId="65D28287" w14:textId="77777777" w:rsidR="00DF26CE" w:rsidRPr="00422380" w:rsidRDefault="00DF26CE" w:rsidP="00DF2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918"/>
              <w:rPr>
                <w:rFonts w:ascii="Angsana New" w:hAnsi="Angsana New"/>
                <w:sz w:val="22"/>
                <w:szCs w:val="22"/>
              </w:rPr>
            </w:pPr>
            <w:r w:rsidRPr="00422380">
              <w:rPr>
                <w:rFonts w:ascii="Angsana New" w:hAnsi="Angsana New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57E6607D" w14:textId="67BA53A7" w:rsidR="00DF26CE" w:rsidRPr="00422380" w:rsidRDefault="00DF26CE" w:rsidP="00AD0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"/>
              </w:tabs>
              <w:spacing w:line="300" w:lineRule="exact"/>
              <w:ind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2238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C108762" w14:textId="77777777" w:rsidR="00DF26CE" w:rsidRPr="00422380" w:rsidRDefault="00DF26CE" w:rsidP="00DF2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spacing w:line="30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61268AA0" w14:textId="040E0B66" w:rsidR="00DF26CE" w:rsidRPr="00422380" w:rsidRDefault="00DF26CE" w:rsidP="00DF2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516"/>
              </w:tabs>
              <w:spacing w:line="300" w:lineRule="exact"/>
              <w:ind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2238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EA0F5AB" w14:textId="77777777" w:rsidR="00DF26CE" w:rsidRPr="00422380" w:rsidRDefault="00DF26CE" w:rsidP="00DF2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spacing w:line="30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1FFD56EC" w14:textId="5D0B600E" w:rsidR="00DF26CE" w:rsidRPr="00422380" w:rsidRDefault="00DF26CE" w:rsidP="00AD0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422380">
              <w:rPr>
                <w:rFonts w:ascii="Angsana New" w:hAnsi="Angsana New"/>
                <w:sz w:val="22"/>
                <w:szCs w:val="22"/>
              </w:rPr>
              <w:t>-</w:t>
            </w:r>
            <w:r w:rsidR="00AD0EB2" w:rsidRPr="00422380">
              <w:rPr>
                <w:rFonts w:ascii="Angsana New" w:hAnsi="Angsana New"/>
                <w:sz w:val="22"/>
                <w:szCs w:val="22"/>
              </w:rPr>
              <w:t xml:space="preserve"> 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4FC5F3E" w14:textId="77777777" w:rsidR="00DF26CE" w:rsidRPr="00422380" w:rsidRDefault="00DF26CE" w:rsidP="00DF2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spacing w:line="30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70DEC09C" w14:textId="45E8276E" w:rsidR="00DF26CE" w:rsidRPr="00422380" w:rsidRDefault="00DF26CE" w:rsidP="00AD0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"/>
              </w:tabs>
              <w:spacing w:line="300" w:lineRule="exact"/>
              <w:ind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2238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C9020E0" w14:textId="77777777" w:rsidR="00DF26CE" w:rsidRPr="00422380" w:rsidRDefault="00DF26CE" w:rsidP="00DF2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304A0320" w14:textId="4A5516C3" w:rsidR="00DF26CE" w:rsidRPr="00422380" w:rsidRDefault="00DF26CE" w:rsidP="00DF2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422380">
              <w:rPr>
                <w:rFonts w:ascii="Angsana New" w:hAnsi="Angsana New"/>
                <w:sz w:val="22"/>
                <w:szCs w:val="22"/>
              </w:rPr>
              <w:t>673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2669C9F" w14:textId="77777777" w:rsidR="00DF26CE" w:rsidRPr="00422380" w:rsidRDefault="00DF26CE" w:rsidP="00DF2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559349DD" w14:textId="3F9EFBFD" w:rsidR="00DF26CE" w:rsidRPr="00422380" w:rsidRDefault="00DF26CE" w:rsidP="00DF2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422380">
              <w:rPr>
                <w:rFonts w:ascii="Angsana New" w:hAnsi="Angsana New"/>
                <w:sz w:val="22"/>
                <w:szCs w:val="22"/>
              </w:rPr>
              <w:t>471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E8595C7" w14:textId="77777777" w:rsidR="00DF26CE" w:rsidRPr="00422380" w:rsidRDefault="00DF26CE" w:rsidP="00DF2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35CFBBC0" w14:textId="5937BD10" w:rsidR="00DF26CE" w:rsidRPr="00D558CE" w:rsidRDefault="00DF26CE" w:rsidP="00DF2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D558CE">
              <w:rPr>
                <w:rFonts w:ascii="Angsana New" w:hAnsi="Angsana New"/>
                <w:sz w:val="22"/>
                <w:szCs w:val="22"/>
              </w:rPr>
              <w:t>22,431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D628106" w14:textId="77777777" w:rsidR="00DF26CE" w:rsidRPr="00D558CE" w:rsidRDefault="00DF26CE" w:rsidP="00DF2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46FCBFEF" w14:textId="27CB5273" w:rsidR="00DF26CE" w:rsidRPr="00D558CE" w:rsidRDefault="00BA76F5" w:rsidP="00DF2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  <w:r w:rsidRPr="00D558CE">
              <w:rPr>
                <w:rFonts w:ascii="Angsana New" w:hAnsi="Angsana New"/>
                <w:sz w:val="22"/>
                <w:szCs w:val="22"/>
              </w:rPr>
              <w:t>6,90</w:t>
            </w:r>
            <w:r w:rsidR="001D0543" w:rsidRPr="00D558CE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95C1E4C" w14:textId="77777777" w:rsidR="00DF26CE" w:rsidRPr="00D558CE" w:rsidRDefault="00DF26CE" w:rsidP="00DF2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0E0327B9" w14:textId="2F5E5528" w:rsidR="00DF26CE" w:rsidRPr="00D558CE" w:rsidRDefault="00BC38C6" w:rsidP="00BC3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  <w:r w:rsidRPr="00D558CE">
              <w:rPr>
                <w:rFonts w:ascii="Angsana New" w:hAnsi="Angsana New"/>
                <w:sz w:val="22"/>
                <w:szCs w:val="22"/>
              </w:rPr>
              <w:t>41,187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A179D14" w14:textId="77777777" w:rsidR="00DF26CE" w:rsidRPr="00D558CE" w:rsidRDefault="00DF26CE" w:rsidP="00DF2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66F1DCEF" w14:textId="2C923BD7" w:rsidR="00DF26CE" w:rsidRPr="00D558CE" w:rsidRDefault="00BC38C6" w:rsidP="008D3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D558CE">
              <w:rPr>
                <w:rFonts w:ascii="Angsana New" w:hAnsi="Angsana New"/>
                <w:sz w:val="22"/>
                <w:szCs w:val="22"/>
              </w:rPr>
              <w:t>57,10</w:t>
            </w:r>
            <w:r w:rsidR="002B174E" w:rsidRPr="00D558CE"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7B5A067" w14:textId="77777777" w:rsidR="00DF26CE" w:rsidRPr="00D558CE" w:rsidRDefault="00DF26CE" w:rsidP="00DF2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3DD7789E" w14:textId="28C7CB92" w:rsidR="00DF26CE" w:rsidRPr="00D558CE" w:rsidRDefault="00BC38C6" w:rsidP="00DF2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D558CE">
              <w:rPr>
                <w:rFonts w:ascii="Angsana New" w:hAnsi="Angsana New"/>
                <w:sz w:val="22"/>
                <w:szCs w:val="22"/>
              </w:rPr>
              <w:t>1,036,849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E3B2024" w14:textId="77777777" w:rsidR="00DF26CE" w:rsidRPr="00D558CE" w:rsidRDefault="00DF26CE" w:rsidP="00DF2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0D4CB749" w14:textId="34D7B5AD" w:rsidR="00DF26CE" w:rsidRPr="00D558CE" w:rsidRDefault="00BC38C6" w:rsidP="00DF2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D558CE">
              <w:rPr>
                <w:rFonts w:ascii="Angsana New" w:hAnsi="Angsana New"/>
                <w:sz w:val="22"/>
                <w:szCs w:val="22"/>
              </w:rPr>
              <w:t>1,165,61</w:t>
            </w:r>
            <w:r w:rsidR="001D0543" w:rsidRPr="00D558CE">
              <w:rPr>
                <w:rFonts w:ascii="Angsana New" w:hAnsi="Angsana New"/>
                <w:sz w:val="22"/>
                <w:szCs w:val="22"/>
              </w:rPr>
              <w:t>6</w:t>
            </w:r>
          </w:p>
        </w:tc>
      </w:tr>
      <w:tr w:rsidR="004C0348" w:rsidRPr="00422380" w14:paraId="3F7C0F75" w14:textId="77777777" w:rsidTr="002917AF">
        <w:tc>
          <w:tcPr>
            <w:tcW w:w="2340" w:type="dxa"/>
          </w:tcPr>
          <w:p w14:paraId="1097423A" w14:textId="77777777" w:rsidR="004C0348" w:rsidRPr="00422380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918"/>
              <w:rPr>
                <w:rFonts w:ascii="Angsana New" w:hAnsi="Angsana New"/>
                <w:sz w:val="22"/>
                <w:szCs w:val="22"/>
              </w:rPr>
            </w:pPr>
            <w:r w:rsidRPr="00422380">
              <w:rPr>
                <w:rFonts w:ascii="Angsana New" w:hAnsi="Angsana New" w:hint="cs"/>
                <w:sz w:val="22"/>
                <w:szCs w:val="22"/>
                <w:cs/>
              </w:rPr>
              <w:t>โอน</w:t>
            </w: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15D472EE" w14:textId="4E6290BF" w:rsidR="004C0348" w:rsidRPr="00422380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422380">
              <w:rPr>
                <w:rFonts w:ascii="Angsana New" w:hAnsi="Angsana New"/>
                <w:sz w:val="22"/>
                <w:szCs w:val="22"/>
              </w:rPr>
              <w:t>980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249CF5C" w14:textId="77777777" w:rsidR="004C0348" w:rsidRPr="00422380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34A4A70F" w14:textId="2659A298" w:rsidR="004C0348" w:rsidRPr="00422380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6"/>
                <w:tab w:val="decimal" w:pos="516"/>
              </w:tabs>
              <w:spacing w:line="300" w:lineRule="exact"/>
              <w:ind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2238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BA9AB7D" w14:textId="77777777" w:rsidR="004C0348" w:rsidRPr="00422380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2724A75D" w14:textId="0FF711DA" w:rsidR="004C0348" w:rsidRPr="00422380" w:rsidRDefault="004C0348" w:rsidP="00AD0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422380">
              <w:rPr>
                <w:rFonts w:ascii="Angsana New" w:hAnsi="Angsana New"/>
                <w:sz w:val="22"/>
                <w:szCs w:val="22"/>
              </w:rPr>
              <w:t>980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435632A" w14:textId="77777777" w:rsidR="004C0348" w:rsidRPr="00422380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4F2A2DEE" w14:textId="416F0408" w:rsidR="004C0348" w:rsidRPr="00422380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422380">
              <w:rPr>
                <w:rFonts w:ascii="Angsana New" w:hAnsi="Angsana New"/>
                <w:sz w:val="22"/>
                <w:szCs w:val="22"/>
              </w:rPr>
              <w:t>3,657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030DDFA" w14:textId="77777777" w:rsidR="004C0348" w:rsidRPr="00422380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0DC0837C" w14:textId="23EF3E15" w:rsidR="004C0348" w:rsidRPr="00422380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422380">
              <w:rPr>
                <w:rFonts w:ascii="Angsana New" w:hAnsi="Angsana New"/>
                <w:sz w:val="22"/>
                <w:szCs w:val="22"/>
              </w:rPr>
              <w:t>392,119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D80E059" w14:textId="77777777" w:rsidR="004C0348" w:rsidRPr="00422380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442B87EE" w14:textId="3C96F2DD" w:rsidR="004C0348" w:rsidRPr="00422380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422380">
              <w:rPr>
                <w:rFonts w:ascii="Angsana New" w:hAnsi="Angsana New"/>
                <w:sz w:val="22"/>
                <w:szCs w:val="22"/>
              </w:rPr>
              <w:t>568,830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50A87E2" w14:textId="77777777" w:rsidR="004C0348" w:rsidRPr="00422380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100BBB73" w14:textId="658F7019" w:rsidR="004C0348" w:rsidRPr="00D558CE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D558CE">
              <w:rPr>
                <w:rFonts w:ascii="Angsana New" w:hAnsi="Angsana New"/>
                <w:sz w:val="22"/>
                <w:szCs w:val="22"/>
              </w:rPr>
              <w:t>66,846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D22F628" w14:textId="77777777" w:rsidR="004C0348" w:rsidRPr="00D558CE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314A2C08" w14:textId="6FEBB9AD" w:rsidR="004C0348" w:rsidRPr="00D558CE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"/>
              </w:tabs>
              <w:spacing w:line="300" w:lineRule="exact"/>
              <w:ind w:right="-11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558C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587FE09" w14:textId="77777777" w:rsidR="004C0348" w:rsidRPr="00D558CE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300" w:lineRule="exact"/>
              <w:ind w:left="-108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4D294B8D" w14:textId="29BB822E" w:rsidR="004C0348" w:rsidRPr="00D558CE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558C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4444779" w14:textId="77777777" w:rsidR="004C0348" w:rsidRPr="00D558CE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0A76D257" w14:textId="49A37559" w:rsidR="004C0348" w:rsidRPr="00D558CE" w:rsidRDefault="008D30FF" w:rsidP="008D3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"/>
              </w:tabs>
              <w:spacing w:line="300" w:lineRule="exact"/>
              <w:ind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558CE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4C0348" w:rsidRPr="00D558C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B6FFDDE" w14:textId="77777777" w:rsidR="004C0348" w:rsidRPr="00D558CE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626AF235" w14:textId="41C0CECF" w:rsidR="004C0348" w:rsidRPr="00D558CE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D558CE">
              <w:rPr>
                <w:rFonts w:ascii="Angsana New" w:hAnsi="Angsana New"/>
                <w:sz w:val="22"/>
                <w:szCs w:val="22"/>
              </w:rPr>
              <w:t>(1,032,432)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BDABCD0" w14:textId="77777777" w:rsidR="004C0348" w:rsidRPr="00D558CE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  <w:shd w:val="clear" w:color="auto" w:fill="auto"/>
          </w:tcPr>
          <w:p w14:paraId="518A3E12" w14:textId="391AE562" w:rsidR="004C0348" w:rsidRPr="00D558CE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558CE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4C0348" w:rsidRPr="00422380" w14:paraId="15E8347E" w14:textId="77777777" w:rsidTr="002917AF">
        <w:tc>
          <w:tcPr>
            <w:tcW w:w="2340" w:type="dxa"/>
          </w:tcPr>
          <w:p w14:paraId="1569C9F5" w14:textId="77777777" w:rsidR="004C0348" w:rsidRPr="00422380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918"/>
              <w:rPr>
                <w:rFonts w:ascii="Angsana New" w:hAnsi="Angsana New"/>
                <w:sz w:val="22"/>
                <w:szCs w:val="22"/>
                <w:cs/>
              </w:rPr>
            </w:pPr>
            <w:r w:rsidRPr="00422380">
              <w:rPr>
                <w:rFonts w:ascii="Angsana New" w:hAnsi="Angsana New"/>
                <w:sz w:val="22"/>
                <w:szCs w:val="22"/>
                <w:cs/>
              </w:rPr>
              <w:t>โอนจากสินทรัพย์สิทธิการใช้</w:t>
            </w: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1675764D" w14:textId="261102AA" w:rsidR="004C0348" w:rsidRPr="00422380" w:rsidRDefault="00AD0EB2" w:rsidP="00AD0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0"/>
              </w:tabs>
              <w:spacing w:line="300" w:lineRule="exact"/>
              <w:ind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22380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4C0348" w:rsidRPr="0042238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3482796" w14:textId="77777777" w:rsidR="004C0348" w:rsidRPr="00422380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7223877F" w14:textId="421ADC83" w:rsidR="004C0348" w:rsidRPr="00422380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6"/>
                <w:tab w:val="decimal" w:pos="516"/>
              </w:tabs>
              <w:spacing w:line="300" w:lineRule="exact"/>
              <w:ind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2238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8120374" w14:textId="77777777" w:rsidR="004C0348" w:rsidRPr="00422380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461B5DC5" w14:textId="5E93DC68" w:rsidR="004C0348" w:rsidRPr="00422380" w:rsidRDefault="004C0348" w:rsidP="00AD0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2238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2E9263C" w14:textId="77777777" w:rsidR="004C0348" w:rsidRPr="00422380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656C9334" w14:textId="2D42578C" w:rsidR="004C0348" w:rsidRPr="00422380" w:rsidRDefault="00AD0EB2" w:rsidP="00AD0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22380">
              <w:rPr>
                <w:rFonts w:ascii="Angsana New" w:hAnsi="Angsana New"/>
                <w:sz w:val="22"/>
                <w:szCs w:val="22"/>
              </w:rPr>
              <w:t xml:space="preserve">    </w:t>
            </w:r>
            <w:r w:rsidR="004C0348" w:rsidRPr="0042238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1580FB4" w14:textId="77777777" w:rsidR="004C0348" w:rsidRPr="00422380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7A5F2FBF" w14:textId="6813C9CC" w:rsidR="004C0348" w:rsidRPr="00422380" w:rsidRDefault="004C0348" w:rsidP="00AD0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2238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0B7BDE8" w14:textId="77777777" w:rsidR="004C0348" w:rsidRPr="00422380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13FD2927" w14:textId="1B5AC8AD" w:rsidR="004C0348" w:rsidRPr="00422380" w:rsidRDefault="008D30FF" w:rsidP="008D3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22380">
              <w:rPr>
                <w:rFonts w:ascii="Angsana New" w:hAnsi="Angsana New"/>
                <w:sz w:val="22"/>
                <w:szCs w:val="22"/>
              </w:rPr>
              <w:t xml:space="preserve">    </w:t>
            </w:r>
            <w:r w:rsidR="004C0348" w:rsidRPr="0042238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22075A9" w14:textId="77777777" w:rsidR="004C0348" w:rsidRPr="00422380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624ED2F2" w14:textId="507AEE12" w:rsidR="004C0348" w:rsidRPr="00D558CE" w:rsidRDefault="004C0348" w:rsidP="008D3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558C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4FF862E" w14:textId="77777777" w:rsidR="004C0348" w:rsidRPr="00D558CE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59CB3447" w14:textId="35C7E762" w:rsidR="004C0348" w:rsidRPr="00D558CE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  <w:r w:rsidRPr="00D558CE">
              <w:rPr>
                <w:rFonts w:ascii="Angsana New" w:hAnsi="Angsana New"/>
                <w:sz w:val="22"/>
                <w:szCs w:val="22"/>
              </w:rPr>
              <w:t>27,237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3A17004" w14:textId="77777777" w:rsidR="004C0348" w:rsidRPr="00D558CE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43533CB1" w14:textId="197DDB41" w:rsidR="004C0348" w:rsidRPr="00D558CE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558C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B4C3A13" w14:textId="77777777" w:rsidR="004C0348" w:rsidRPr="00D558CE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665CDAB1" w14:textId="6AEB4849" w:rsidR="004C0348" w:rsidRPr="00D558CE" w:rsidRDefault="004C0348" w:rsidP="008D3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558C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33EB8CE" w14:textId="77777777" w:rsidR="004C0348" w:rsidRPr="00D558CE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68447E04" w14:textId="17B0567B" w:rsidR="004C0348" w:rsidRPr="00D558CE" w:rsidRDefault="004C0348" w:rsidP="00865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558C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6A34EB9" w14:textId="77777777" w:rsidR="004C0348" w:rsidRPr="00D558CE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  <w:shd w:val="clear" w:color="auto" w:fill="auto"/>
          </w:tcPr>
          <w:p w14:paraId="620FDEEE" w14:textId="63B9475F" w:rsidR="004C0348" w:rsidRPr="00D558CE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D558CE">
              <w:rPr>
                <w:rFonts w:ascii="Angsana New" w:hAnsi="Angsana New"/>
                <w:sz w:val="22"/>
                <w:szCs w:val="22"/>
              </w:rPr>
              <w:t>27,237</w:t>
            </w:r>
          </w:p>
        </w:tc>
      </w:tr>
      <w:tr w:rsidR="004C0348" w:rsidRPr="00422380" w14:paraId="38290A47" w14:textId="77777777" w:rsidTr="002917AF">
        <w:tc>
          <w:tcPr>
            <w:tcW w:w="2340" w:type="dxa"/>
          </w:tcPr>
          <w:p w14:paraId="35328EB7" w14:textId="13CDB5C4" w:rsidR="004C0348" w:rsidRPr="00422380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918"/>
              <w:rPr>
                <w:rFonts w:ascii="Angsana New" w:hAnsi="Angsana New"/>
                <w:sz w:val="22"/>
                <w:szCs w:val="22"/>
                <w:cs/>
              </w:rPr>
            </w:pPr>
            <w:r w:rsidRPr="00422380">
              <w:rPr>
                <w:rFonts w:ascii="Angsana New" w:hAnsi="Angsana New"/>
                <w:sz w:val="22"/>
                <w:szCs w:val="22"/>
                <w:cs/>
              </w:rPr>
              <w:t>โอนจากสินทรัพย์ไม่มีตัวตน</w:t>
            </w: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6F99E1C9" w14:textId="2BF30B9B" w:rsidR="004C0348" w:rsidRPr="00422380" w:rsidRDefault="00AD0EB2" w:rsidP="00AD0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"/>
                <w:tab w:val="left" w:pos="380"/>
              </w:tabs>
              <w:spacing w:line="300" w:lineRule="exact"/>
              <w:ind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22380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4C0348" w:rsidRPr="0042238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D77DE04" w14:textId="77777777" w:rsidR="004C0348" w:rsidRPr="00422380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7A8D4559" w14:textId="36936B2D" w:rsidR="004C0348" w:rsidRPr="00422380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6"/>
                <w:tab w:val="decimal" w:pos="516"/>
              </w:tabs>
              <w:spacing w:line="300" w:lineRule="exact"/>
              <w:ind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2238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8AA57F4" w14:textId="77777777" w:rsidR="004C0348" w:rsidRPr="00422380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59FCDF6A" w14:textId="50836700" w:rsidR="004C0348" w:rsidRPr="00422380" w:rsidRDefault="004C0348" w:rsidP="00AD0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2238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513D30D" w14:textId="77777777" w:rsidR="004C0348" w:rsidRPr="00422380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749488FD" w14:textId="702E2857" w:rsidR="004C0348" w:rsidRPr="00422380" w:rsidRDefault="00AD0EB2" w:rsidP="00AD0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22380">
              <w:rPr>
                <w:rFonts w:ascii="Angsana New" w:hAnsi="Angsana New"/>
                <w:sz w:val="22"/>
                <w:szCs w:val="22"/>
              </w:rPr>
              <w:t xml:space="preserve">    </w:t>
            </w:r>
            <w:r w:rsidR="004C0348" w:rsidRPr="0042238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1584800" w14:textId="77777777" w:rsidR="004C0348" w:rsidRPr="00422380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32CEE5AB" w14:textId="6D72392D" w:rsidR="004C0348" w:rsidRPr="00422380" w:rsidRDefault="004C0348" w:rsidP="00AD0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2238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64D9768" w14:textId="77777777" w:rsidR="004C0348" w:rsidRPr="00422380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29B63E4C" w14:textId="520863BD" w:rsidR="004C0348" w:rsidRPr="00422380" w:rsidRDefault="004C0348" w:rsidP="008D3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2238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F80ACBF" w14:textId="77777777" w:rsidR="004C0348" w:rsidRPr="00422380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166FEBA3" w14:textId="417643A4" w:rsidR="004C0348" w:rsidRPr="00D558CE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D558CE">
              <w:rPr>
                <w:rFonts w:ascii="Angsana New" w:hAnsi="Angsana New"/>
                <w:sz w:val="22"/>
                <w:szCs w:val="22"/>
              </w:rPr>
              <w:t>7,812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EAF944B" w14:textId="77777777" w:rsidR="004C0348" w:rsidRPr="00D558CE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10D8F769" w14:textId="5D2D04A6" w:rsidR="004C0348" w:rsidRPr="00D558CE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558C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E983BC7" w14:textId="77777777" w:rsidR="004C0348" w:rsidRPr="00D558CE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613A29D1" w14:textId="27590DBA" w:rsidR="004C0348" w:rsidRPr="00D558CE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558C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F631FC1" w14:textId="77777777" w:rsidR="004C0348" w:rsidRPr="00D558CE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68C5E702" w14:textId="74893243" w:rsidR="004C0348" w:rsidRPr="00D558CE" w:rsidRDefault="004C0348" w:rsidP="008D3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558C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B3C24E7" w14:textId="77777777" w:rsidR="004C0348" w:rsidRPr="00D558CE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1D6057FC" w14:textId="1D152464" w:rsidR="004C0348" w:rsidRPr="00D558CE" w:rsidRDefault="004C0348" w:rsidP="00865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558C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41C1C84" w14:textId="77777777" w:rsidR="004C0348" w:rsidRPr="00D558CE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  <w:shd w:val="clear" w:color="auto" w:fill="auto"/>
          </w:tcPr>
          <w:p w14:paraId="157EAFC0" w14:textId="3B9016F7" w:rsidR="004C0348" w:rsidRPr="00D558CE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D558CE">
              <w:rPr>
                <w:rFonts w:ascii="Angsana New" w:hAnsi="Angsana New"/>
                <w:sz w:val="22"/>
                <w:szCs w:val="22"/>
              </w:rPr>
              <w:t>7,812</w:t>
            </w:r>
          </w:p>
        </w:tc>
      </w:tr>
      <w:tr w:rsidR="004C0348" w:rsidRPr="00422380" w14:paraId="26A51D31" w14:textId="77777777" w:rsidTr="002917AF">
        <w:tc>
          <w:tcPr>
            <w:tcW w:w="2340" w:type="dxa"/>
          </w:tcPr>
          <w:p w14:paraId="08328C0F" w14:textId="77777777" w:rsidR="004C0348" w:rsidRPr="00422380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918"/>
              <w:rPr>
                <w:rFonts w:ascii="Angsana New" w:hAnsi="Angsana New"/>
                <w:sz w:val="22"/>
                <w:szCs w:val="22"/>
              </w:rPr>
            </w:pPr>
            <w:r w:rsidRPr="00422380">
              <w:rPr>
                <w:rFonts w:ascii="Angsana New" w:hAnsi="Angsana New"/>
                <w:sz w:val="22"/>
                <w:szCs w:val="22"/>
                <w:cs/>
              </w:rPr>
              <w:t>จำหน่าย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</w:tcPr>
          <w:p w14:paraId="1633DD77" w14:textId="3C4DD65B" w:rsidR="004C0348" w:rsidRPr="00422380" w:rsidRDefault="00AD0EB2" w:rsidP="00AD0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left" w:pos="433"/>
              </w:tabs>
              <w:spacing w:line="300" w:lineRule="exact"/>
              <w:ind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22380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4C0348" w:rsidRPr="0042238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EC3D2AE" w14:textId="77777777" w:rsidR="004C0348" w:rsidRPr="00422380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</w:tcPr>
          <w:p w14:paraId="19763CBF" w14:textId="4D1A05B5" w:rsidR="004C0348" w:rsidRPr="00422380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2238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8053590" w14:textId="77777777" w:rsidR="004C0348" w:rsidRPr="00422380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bottom w:val="single" w:sz="4" w:space="0" w:color="auto"/>
            </w:tcBorders>
          </w:tcPr>
          <w:p w14:paraId="2AE4CEC6" w14:textId="3E765D6A" w:rsidR="004C0348" w:rsidRPr="00422380" w:rsidRDefault="004C0348" w:rsidP="00AD0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2238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6DD4644" w14:textId="77777777" w:rsidR="004C0348" w:rsidRPr="00422380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</w:tcPr>
          <w:p w14:paraId="11DD6B5C" w14:textId="12FEF5D3" w:rsidR="004C0348" w:rsidRPr="00422380" w:rsidRDefault="00AD0EB2" w:rsidP="00AD0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22380">
              <w:rPr>
                <w:rFonts w:ascii="Angsana New" w:hAnsi="Angsana New"/>
                <w:sz w:val="22"/>
                <w:szCs w:val="22"/>
              </w:rPr>
              <w:t xml:space="preserve">    </w:t>
            </w:r>
            <w:r w:rsidR="004C0348" w:rsidRPr="0042238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66C54ED" w14:textId="77777777" w:rsidR="004C0348" w:rsidRPr="00422380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</w:tcPr>
          <w:p w14:paraId="35030441" w14:textId="55F5EFE7" w:rsidR="004C0348" w:rsidRPr="00422380" w:rsidRDefault="00295912" w:rsidP="00295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422380">
              <w:rPr>
                <w:rFonts w:ascii="Angsana New" w:hAnsi="Angsana New"/>
                <w:sz w:val="22"/>
                <w:szCs w:val="22"/>
              </w:rPr>
              <w:t>(12,939)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FC70AB4" w14:textId="77777777" w:rsidR="004C0348" w:rsidRPr="00422380" w:rsidRDefault="004C0348" w:rsidP="00295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</w:tcPr>
          <w:p w14:paraId="21F2741C" w14:textId="09C9CFDA" w:rsidR="004C0348" w:rsidRPr="00422380" w:rsidRDefault="004C0348" w:rsidP="008D3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2238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D5D0C0B" w14:textId="77777777" w:rsidR="004C0348" w:rsidRPr="00422380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</w:tcPr>
          <w:p w14:paraId="25A3F2D7" w14:textId="62451FD3" w:rsidR="004C0348" w:rsidRPr="00D558CE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D558CE">
              <w:rPr>
                <w:rFonts w:ascii="Angsana New" w:hAnsi="Angsana New"/>
                <w:sz w:val="22"/>
                <w:szCs w:val="22"/>
              </w:rPr>
              <w:t>(31,737)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DA7EADD" w14:textId="77777777" w:rsidR="004C0348" w:rsidRPr="00D558CE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</w:tcPr>
          <w:p w14:paraId="4DE9E212" w14:textId="3C0CF18B" w:rsidR="004C0348" w:rsidRPr="00D558CE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D558CE">
              <w:rPr>
                <w:rFonts w:ascii="Angsana New" w:hAnsi="Angsana New"/>
                <w:sz w:val="22"/>
                <w:szCs w:val="22"/>
              </w:rPr>
              <w:t>(17,919)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092B8D0" w14:textId="77777777" w:rsidR="004C0348" w:rsidRPr="00D558CE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</w:tcPr>
          <w:p w14:paraId="37C8C919" w14:textId="525BBA7F" w:rsidR="004C0348" w:rsidRPr="00D558CE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D558CE">
              <w:rPr>
                <w:rFonts w:ascii="Angsana New" w:hAnsi="Angsana New"/>
                <w:sz w:val="22"/>
                <w:szCs w:val="22"/>
              </w:rPr>
              <w:t>(3,335)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CD78D23" w14:textId="77777777" w:rsidR="004C0348" w:rsidRPr="00D558CE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</w:tcPr>
          <w:p w14:paraId="644E5560" w14:textId="012D7760" w:rsidR="004C0348" w:rsidRPr="00D558CE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  <w:r w:rsidRPr="00D558CE">
              <w:rPr>
                <w:rFonts w:ascii="Angsana New" w:hAnsi="Angsana New"/>
                <w:sz w:val="22"/>
                <w:szCs w:val="22"/>
              </w:rPr>
              <w:t>(8,9</w:t>
            </w:r>
            <w:r w:rsidR="00CA2FC7" w:rsidRPr="00D558CE">
              <w:rPr>
                <w:rFonts w:ascii="Angsana New" w:hAnsi="Angsana New"/>
                <w:sz w:val="22"/>
                <w:szCs w:val="22"/>
              </w:rPr>
              <w:t>90</w:t>
            </w:r>
            <w:r w:rsidRPr="00D558CE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C2E1FAA" w14:textId="77777777" w:rsidR="004C0348" w:rsidRPr="00D558CE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</w:tcPr>
          <w:p w14:paraId="008183CB" w14:textId="0993CAB0" w:rsidR="004C0348" w:rsidRPr="00D558CE" w:rsidRDefault="004C0348" w:rsidP="00865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558C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3A9BDB8" w14:textId="77777777" w:rsidR="004C0348" w:rsidRPr="00D558CE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</w:tcPr>
          <w:p w14:paraId="21DFED73" w14:textId="2E807506" w:rsidR="004C0348" w:rsidRPr="00D558CE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D558CE">
              <w:rPr>
                <w:rFonts w:ascii="Angsana New" w:hAnsi="Angsana New"/>
                <w:sz w:val="22"/>
                <w:szCs w:val="22"/>
              </w:rPr>
              <w:t>(74,9</w:t>
            </w:r>
            <w:r w:rsidR="00CA2FC7" w:rsidRPr="00D558CE">
              <w:rPr>
                <w:rFonts w:ascii="Angsana New" w:hAnsi="Angsana New"/>
                <w:sz w:val="22"/>
                <w:szCs w:val="22"/>
              </w:rPr>
              <w:t>20</w:t>
            </w:r>
            <w:r w:rsidRPr="00D558CE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295912" w:rsidRPr="00422380" w14:paraId="05C4367F" w14:textId="77777777" w:rsidTr="002917AF">
        <w:tc>
          <w:tcPr>
            <w:tcW w:w="2340" w:type="dxa"/>
            <w:tcBorders>
              <w:bottom w:val="nil"/>
            </w:tcBorders>
          </w:tcPr>
          <w:p w14:paraId="275DB522" w14:textId="5AA004A9" w:rsidR="00295912" w:rsidRPr="00422380" w:rsidRDefault="00295912" w:rsidP="00295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56"/>
              </w:tabs>
              <w:spacing w:line="320" w:lineRule="exact"/>
              <w:ind w:right="-918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22380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Pr="00422380">
              <w:rPr>
                <w:rFonts w:ascii="Angsana New" w:hAnsi="Angsana New"/>
                <w:b/>
                <w:bCs/>
                <w:sz w:val="22"/>
                <w:szCs w:val="22"/>
              </w:rPr>
              <w:t>31</w:t>
            </w:r>
            <w:r w:rsidRPr="00422380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 ธันวาคม </w:t>
            </w:r>
            <w:r w:rsidRPr="00422380">
              <w:rPr>
                <w:rFonts w:ascii="Angsana New" w:hAnsi="Angsana New"/>
                <w:b/>
                <w:bCs/>
                <w:sz w:val="22"/>
                <w:szCs w:val="22"/>
              </w:rPr>
              <w:t>2567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</w:tcPr>
          <w:p w14:paraId="50FAB0C1" w14:textId="5EC56DF0" w:rsidR="00295912" w:rsidRPr="00422380" w:rsidRDefault="00295912" w:rsidP="00295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422380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257,076</w:t>
            </w:r>
          </w:p>
        </w:tc>
        <w:tc>
          <w:tcPr>
            <w:tcW w:w="270" w:type="dxa"/>
            <w:tcBorders>
              <w:bottom w:val="nil"/>
            </w:tcBorders>
          </w:tcPr>
          <w:p w14:paraId="3C5BC4AD" w14:textId="77777777" w:rsidR="00295912" w:rsidRPr="00422380" w:rsidRDefault="00295912" w:rsidP="00295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2794F9DD" w14:textId="7A5E7C7B" w:rsidR="00295912" w:rsidRPr="00422380" w:rsidRDefault="00295912" w:rsidP="00AD0EB2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22380">
              <w:rPr>
                <w:rFonts w:ascii="Angsana New" w:hAnsi="Angsana New"/>
                <w:b/>
                <w:bCs/>
                <w:sz w:val="22"/>
                <w:szCs w:val="22"/>
              </w:rPr>
              <w:t>1,839,848</w:t>
            </w:r>
          </w:p>
        </w:tc>
        <w:tc>
          <w:tcPr>
            <w:tcW w:w="270" w:type="dxa"/>
            <w:tcBorders>
              <w:bottom w:val="nil"/>
            </w:tcBorders>
          </w:tcPr>
          <w:p w14:paraId="19426509" w14:textId="77777777" w:rsidR="00295912" w:rsidRPr="00422380" w:rsidRDefault="00295912" w:rsidP="00295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bottom w:val="single" w:sz="4" w:space="0" w:color="auto"/>
            </w:tcBorders>
          </w:tcPr>
          <w:p w14:paraId="232AC444" w14:textId="039F6FFD" w:rsidR="00295912" w:rsidRPr="00422380" w:rsidRDefault="00295912" w:rsidP="00AD0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22380">
              <w:rPr>
                <w:rFonts w:ascii="Angsana New" w:hAnsi="Angsana New"/>
                <w:b/>
                <w:bCs/>
                <w:sz w:val="22"/>
                <w:szCs w:val="22"/>
              </w:rPr>
              <w:t>2,096,924</w:t>
            </w:r>
          </w:p>
        </w:tc>
        <w:tc>
          <w:tcPr>
            <w:tcW w:w="270" w:type="dxa"/>
            <w:tcBorders>
              <w:bottom w:val="nil"/>
            </w:tcBorders>
          </w:tcPr>
          <w:p w14:paraId="3AB82ECF" w14:textId="77777777" w:rsidR="00295912" w:rsidRPr="00422380" w:rsidRDefault="00295912" w:rsidP="00295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</w:tcPr>
          <w:p w14:paraId="46E88754" w14:textId="72FA6C71" w:rsidR="00295912" w:rsidRPr="00422380" w:rsidRDefault="00295912" w:rsidP="00295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22380">
              <w:rPr>
                <w:rFonts w:ascii="Angsana New" w:hAnsi="Angsana New"/>
                <w:b/>
                <w:bCs/>
                <w:sz w:val="22"/>
                <w:szCs w:val="22"/>
              </w:rPr>
              <w:t>96,286</w:t>
            </w:r>
          </w:p>
        </w:tc>
        <w:tc>
          <w:tcPr>
            <w:tcW w:w="270" w:type="dxa"/>
            <w:tcBorders>
              <w:bottom w:val="nil"/>
            </w:tcBorders>
          </w:tcPr>
          <w:p w14:paraId="619C69F8" w14:textId="77777777" w:rsidR="00295912" w:rsidRPr="00422380" w:rsidRDefault="00295912" w:rsidP="00295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</w:tcPr>
          <w:p w14:paraId="489A41BC" w14:textId="7F32992D" w:rsidR="00295912" w:rsidRPr="00422380" w:rsidRDefault="00295912" w:rsidP="00295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22380">
              <w:rPr>
                <w:rFonts w:ascii="Angsana New" w:hAnsi="Angsana New"/>
                <w:b/>
                <w:bCs/>
                <w:sz w:val="22"/>
                <w:szCs w:val="22"/>
              </w:rPr>
              <w:t>1,784,248</w:t>
            </w:r>
          </w:p>
        </w:tc>
        <w:tc>
          <w:tcPr>
            <w:tcW w:w="270" w:type="dxa"/>
            <w:tcBorders>
              <w:bottom w:val="nil"/>
            </w:tcBorders>
          </w:tcPr>
          <w:p w14:paraId="60D89FB0" w14:textId="77777777" w:rsidR="00295912" w:rsidRPr="00422380" w:rsidRDefault="00295912" w:rsidP="00295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</w:tcPr>
          <w:p w14:paraId="71730D55" w14:textId="5C4A6AC0" w:rsidR="00295912" w:rsidRPr="00422380" w:rsidRDefault="00295912" w:rsidP="00295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22380">
              <w:rPr>
                <w:rFonts w:ascii="Angsana New" w:hAnsi="Angsana New"/>
                <w:b/>
                <w:bCs/>
                <w:sz w:val="22"/>
                <w:szCs w:val="22"/>
              </w:rPr>
              <w:t>2,172,038</w:t>
            </w:r>
          </w:p>
        </w:tc>
        <w:tc>
          <w:tcPr>
            <w:tcW w:w="270" w:type="dxa"/>
            <w:tcBorders>
              <w:bottom w:val="nil"/>
            </w:tcBorders>
          </w:tcPr>
          <w:p w14:paraId="65D37362" w14:textId="77777777" w:rsidR="00295912" w:rsidRPr="00422380" w:rsidRDefault="00295912" w:rsidP="00295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</w:tcPr>
          <w:p w14:paraId="7BFE5A07" w14:textId="5EA867F9" w:rsidR="00295912" w:rsidRPr="00D558CE" w:rsidRDefault="00295912" w:rsidP="00295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D558CE">
              <w:rPr>
                <w:rFonts w:ascii="Angsana New" w:hAnsi="Angsana New"/>
                <w:b/>
                <w:bCs/>
                <w:sz w:val="22"/>
                <w:szCs w:val="22"/>
              </w:rPr>
              <w:t>911,338</w:t>
            </w:r>
          </w:p>
        </w:tc>
        <w:tc>
          <w:tcPr>
            <w:tcW w:w="270" w:type="dxa"/>
            <w:tcBorders>
              <w:bottom w:val="nil"/>
            </w:tcBorders>
          </w:tcPr>
          <w:p w14:paraId="67D0C02B" w14:textId="77777777" w:rsidR="00295912" w:rsidRPr="00D558CE" w:rsidRDefault="00295912" w:rsidP="00295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</w:tcPr>
          <w:p w14:paraId="4E6914C0" w14:textId="010A54D5" w:rsidR="00295912" w:rsidRPr="00D558CE" w:rsidRDefault="00295912" w:rsidP="00295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D558CE">
              <w:rPr>
                <w:rFonts w:ascii="Angsana New" w:hAnsi="Angsana New"/>
                <w:b/>
                <w:bCs/>
                <w:sz w:val="22"/>
                <w:szCs w:val="22"/>
              </w:rPr>
              <w:t>585,67</w:t>
            </w:r>
            <w:r w:rsidR="001D0543" w:rsidRPr="00D558CE">
              <w:rPr>
                <w:rFonts w:ascii="Angsana New" w:hAnsi="Angsana New"/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270" w:type="dxa"/>
            <w:tcBorders>
              <w:bottom w:val="nil"/>
            </w:tcBorders>
          </w:tcPr>
          <w:p w14:paraId="304DEF81" w14:textId="77777777" w:rsidR="00295912" w:rsidRPr="00D558CE" w:rsidRDefault="00295912" w:rsidP="00295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</w:tcPr>
          <w:p w14:paraId="38E9F4F7" w14:textId="18762586" w:rsidR="00295912" w:rsidRPr="00D558CE" w:rsidRDefault="00295912" w:rsidP="00295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D558CE">
              <w:rPr>
                <w:rFonts w:ascii="Angsana New" w:hAnsi="Angsana New"/>
                <w:b/>
                <w:bCs/>
                <w:sz w:val="22"/>
                <w:szCs w:val="22"/>
              </w:rPr>
              <w:t>51,376</w:t>
            </w:r>
          </w:p>
        </w:tc>
        <w:tc>
          <w:tcPr>
            <w:tcW w:w="270" w:type="dxa"/>
            <w:tcBorders>
              <w:bottom w:val="nil"/>
            </w:tcBorders>
          </w:tcPr>
          <w:p w14:paraId="02677E0D" w14:textId="77777777" w:rsidR="00295912" w:rsidRPr="00D558CE" w:rsidRDefault="00295912" w:rsidP="00295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</w:tcPr>
          <w:p w14:paraId="575B75CA" w14:textId="213D0A77" w:rsidR="00295912" w:rsidRPr="00D558CE" w:rsidRDefault="00295912" w:rsidP="00295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D558CE">
              <w:rPr>
                <w:rFonts w:ascii="Angsana New" w:hAnsi="Angsana New"/>
                <w:b/>
                <w:bCs/>
                <w:sz w:val="22"/>
                <w:szCs w:val="22"/>
              </w:rPr>
              <w:t>580,03</w:t>
            </w:r>
            <w:r w:rsidR="00CA2FC7" w:rsidRPr="00D558CE">
              <w:rPr>
                <w:rFonts w:ascii="Angsana New" w:hAnsi="Angsana New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270" w:type="dxa"/>
            <w:tcBorders>
              <w:bottom w:val="nil"/>
            </w:tcBorders>
          </w:tcPr>
          <w:p w14:paraId="6AC2A1A5" w14:textId="77777777" w:rsidR="00295912" w:rsidRPr="00D558CE" w:rsidRDefault="00295912" w:rsidP="00295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</w:tcPr>
          <w:p w14:paraId="47C030ED" w14:textId="67A7DA45" w:rsidR="00295912" w:rsidRPr="00D558CE" w:rsidRDefault="00295912" w:rsidP="00295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D558CE">
              <w:rPr>
                <w:rFonts w:ascii="Angsana New" w:hAnsi="Angsana New"/>
                <w:b/>
                <w:bCs/>
                <w:sz w:val="22"/>
                <w:szCs w:val="22"/>
              </w:rPr>
              <w:t>175,896</w:t>
            </w:r>
          </w:p>
        </w:tc>
        <w:tc>
          <w:tcPr>
            <w:tcW w:w="270" w:type="dxa"/>
            <w:tcBorders>
              <w:bottom w:val="nil"/>
            </w:tcBorders>
          </w:tcPr>
          <w:p w14:paraId="3321C2D9" w14:textId="77777777" w:rsidR="00295912" w:rsidRPr="00D558CE" w:rsidRDefault="00295912" w:rsidP="00295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</w:tcPr>
          <w:p w14:paraId="313CD500" w14:textId="0044D9B4" w:rsidR="00295912" w:rsidRPr="00D558CE" w:rsidRDefault="00295912" w:rsidP="00295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D558CE">
              <w:rPr>
                <w:rFonts w:ascii="Angsana New" w:hAnsi="Angsana New"/>
                <w:b/>
                <w:bCs/>
                <w:sz w:val="22"/>
                <w:szCs w:val="22"/>
              </w:rPr>
              <w:t>8,453,81</w:t>
            </w:r>
            <w:r w:rsidR="001D0543" w:rsidRPr="00D558CE">
              <w:rPr>
                <w:rFonts w:ascii="Angsana New" w:hAnsi="Angsana New"/>
                <w:b/>
                <w:bCs/>
                <w:sz w:val="22"/>
                <w:szCs w:val="22"/>
              </w:rPr>
              <w:t>6</w:t>
            </w:r>
          </w:p>
        </w:tc>
      </w:tr>
      <w:tr w:rsidR="004C0348" w:rsidRPr="00422380" w14:paraId="62DD8C86" w14:textId="77777777" w:rsidTr="002917AF">
        <w:tc>
          <w:tcPr>
            <w:tcW w:w="2340" w:type="dxa"/>
            <w:tcBorders>
              <w:top w:val="nil"/>
              <w:bottom w:val="nil"/>
            </w:tcBorders>
          </w:tcPr>
          <w:p w14:paraId="536B6347" w14:textId="77777777" w:rsidR="004C0348" w:rsidRPr="00422380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0" w:lineRule="exact"/>
              <w:ind w:right="-918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nil"/>
            </w:tcBorders>
          </w:tcPr>
          <w:p w14:paraId="59CC7D06" w14:textId="77777777" w:rsidR="004C0348" w:rsidRPr="00422380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180" w:lineRule="exact"/>
              <w:ind w:left="-108" w:right="-111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4E52E0B" w14:textId="77777777" w:rsidR="004C0348" w:rsidRPr="00422380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180" w:lineRule="exact"/>
              <w:ind w:left="-108" w:right="-111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</w:tcPr>
          <w:p w14:paraId="37240DD3" w14:textId="77777777" w:rsidR="004C0348" w:rsidRPr="00422380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180" w:lineRule="exact"/>
              <w:ind w:left="-108" w:right="-111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D332978" w14:textId="77777777" w:rsidR="004C0348" w:rsidRPr="00422380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180" w:lineRule="exact"/>
              <w:ind w:left="-108" w:right="-111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nil"/>
            </w:tcBorders>
          </w:tcPr>
          <w:p w14:paraId="2ECAEE49" w14:textId="77777777" w:rsidR="004C0348" w:rsidRPr="00422380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180" w:lineRule="exact"/>
              <w:ind w:left="-108" w:right="-111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A242C94" w14:textId="77777777" w:rsidR="004C0348" w:rsidRPr="00422380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180" w:lineRule="exact"/>
              <w:ind w:left="-108" w:right="-111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nil"/>
            </w:tcBorders>
          </w:tcPr>
          <w:p w14:paraId="18CEFD3D" w14:textId="77777777" w:rsidR="004C0348" w:rsidRPr="00422380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180" w:lineRule="exact"/>
              <w:ind w:left="-108" w:right="-111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7D5CDF9" w14:textId="77777777" w:rsidR="004C0348" w:rsidRPr="00422380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180" w:lineRule="exact"/>
              <w:ind w:left="-108" w:right="-111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</w:tcPr>
          <w:p w14:paraId="404BA7DE" w14:textId="77777777" w:rsidR="004C0348" w:rsidRPr="00422380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180" w:lineRule="exact"/>
              <w:ind w:left="-108" w:right="-111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173C465" w14:textId="77777777" w:rsidR="004C0348" w:rsidRPr="00422380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180" w:lineRule="exact"/>
              <w:ind w:left="-108" w:right="-111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nil"/>
            </w:tcBorders>
          </w:tcPr>
          <w:p w14:paraId="41421AE0" w14:textId="77777777" w:rsidR="004C0348" w:rsidRPr="00422380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180" w:lineRule="exact"/>
              <w:ind w:left="-108" w:right="-111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00DE875" w14:textId="77777777" w:rsidR="004C0348" w:rsidRPr="00422380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180" w:lineRule="exact"/>
              <w:ind w:left="-108" w:right="-111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nil"/>
            </w:tcBorders>
          </w:tcPr>
          <w:p w14:paraId="509B8541" w14:textId="77777777" w:rsidR="004C0348" w:rsidRPr="00422380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180" w:lineRule="exact"/>
              <w:ind w:left="-108" w:right="-111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953E3A7" w14:textId="77777777" w:rsidR="004C0348" w:rsidRPr="00422380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180" w:lineRule="exact"/>
              <w:ind w:left="-108" w:right="-111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nil"/>
            </w:tcBorders>
          </w:tcPr>
          <w:p w14:paraId="22518417" w14:textId="77777777" w:rsidR="004C0348" w:rsidRPr="00422380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180" w:lineRule="exact"/>
              <w:ind w:left="-108" w:right="-111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C453B1A" w14:textId="77777777" w:rsidR="004C0348" w:rsidRPr="00422380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180" w:lineRule="exact"/>
              <w:ind w:left="-108" w:right="-111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nil"/>
            </w:tcBorders>
          </w:tcPr>
          <w:p w14:paraId="76F918A1" w14:textId="77777777" w:rsidR="004C0348" w:rsidRPr="00422380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180" w:lineRule="exact"/>
              <w:ind w:left="-108" w:right="-111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D32BD91" w14:textId="77777777" w:rsidR="004C0348" w:rsidRPr="00422380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180" w:lineRule="exact"/>
              <w:ind w:left="-108" w:right="-111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nil"/>
            </w:tcBorders>
          </w:tcPr>
          <w:p w14:paraId="2E9F3EDD" w14:textId="77777777" w:rsidR="004C0348" w:rsidRPr="00422380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180" w:lineRule="exact"/>
              <w:ind w:left="-108" w:right="-111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E3B804C" w14:textId="77777777" w:rsidR="004C0348" w:rsidRPr="00422380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180" w:lineRule="exact"/>
              <w:ind w:left="-108" w:right="-111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nil"/>
            </w:tcBorders>
          </w:tcPr>
          <w:p w14:paraId="3BB5BF8C" w14:textId="77777777" w:rsidR="004C0348" w:rsidRPr="00422380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180" w:lineRule="exact"/>
              <w:ind w:left="-108" w:right="-111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68232D4" w14:textId="77777777" w:rsidR="004C0348" w:rsidRPr="00422380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180" w:lineRule="exact"/>
              <w:ind w:left="-108" w:right="-111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nil"/>
            </w:tcBorders>
          </w:tcPr>
          <w:p w14:paraId="0BE4C81C" w14:textId="77777777" w:rsidR="004C0348" w:rsidRPr="00422380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line="180" w:lineRule="exact"/>
              <w:ind w:left="-108" w:right="-111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4C0348" w:rsidRPr="00422380" w14:paraId="36BA8002" w14:textId="77777777" w:rsidTr="002917AF">
        <w:tc>
          <w:tcPr>
            <w:tcW w:w="2340" w:type="dxa"/>
            <w:tcBorders>
              <w:top w:val="nil"/>
              <w:bottom w:val="nil"/>
            </w:tcBorders>
          </w:tcPr>
          <w:p w14:paraId="6864CCEA" w14:textId="77777777" w:rsidR="004C0348" w:rsidRPr="00422380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918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7E161DD9" w14:textId="77777777" w:rsidR="004C0348" w:rsidRPr="00422380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183FCCD" w14:textId="77777777" w:rsidR="004C0348" w:rsidRPr="00422380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2F861EC3" w14:textId="77777777" w:rsidR="004C0348" w:rsidRPr="00422380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756F3F5" w14:textId="77777777" w:rsidR="004C0348" w:rsidRPr="00422380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6DD9E507" w14:textId="77777777" w:rsidR="004C0348" w:rsidRPr="00422380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B343461" w14:textId="77777777" w:rsidR="004C0348" w:rsidRPr="00422380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7CCA4A5F" w14:textId="77777777" w:rsidR="004C0348" w:rsidRPr="00422380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794163E" w14:textId="77777777" w:rsidR="004C0348" w:rsidRPr="00422380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072652EB" w14:textId="77777777" w:rsidR="004C0348" w:rsidRPr="00422380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447C7BA" w14:textId="77777777" w:rsidR="004C0348" w:rsidRPr="00422380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30C619EA" w14:textId="77777777" w:rsidR="004C0348" w:rsidRPr="00422380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ADCFCB3" w14:textId="77777777" w:rsidR="004C0348" w:rsidRPr="00422380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4AD73EEF" w14:textId="77777777" w:rsidR="004C0348" w:rsidRPr="00422380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E9643D8" w14:textId="77777777" w:rsidR="004C0348" w:rsidRPr="00422380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25B59A53" w14:textId="77777777" w:rsidR="004C0348" w:rsidRPr="00422380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2EE285C" w14:textId="77777777" w:rsidR="004C0348" w:rsidRPr="00422380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458F32D4" w14:textId="77777777" w:rsidR="004C0348" w:rsidRPr="00422380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19DCDF4" w14:textId="77777777" w:rsidR="004C0348" w:rsidRPr="00422380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3DF2C270" w14:textId="77777777" w:rsidR="004C0348" w:rsidRPr="00422380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51A1064" w14:textId="77777777" w:rsidR="004C0348" w:rsidRPr="00422380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73F38DAA" w14:textId="77777777" w:rsidR="004C0348" w:rsidRPr="00422380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18E9B95" w14:textId="77777777" w:rsidR="004C0348" w:rsidRPr="00422380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36F38177" w14:textId="77777777" w:rsidR="004C0348" w:rsidRPr="00422380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</w:tr>
      <w:tr w:rsidR="004C0348" w:rsidRPr="00422380" w14:paraId="1B58ED60" w14:textId="77777777" w:rsidTr="002917AF">
        <w:tc>
          <w:tcPr>
            <w:tcW w:w="2340" w:type="dxa"/>
            <w:tcBorders>
              <w:top w:val="nil"/>
              <w:bottom w:val="nil"/>
            </w:tcBorders>
          </w:tcPr>
          <w:p w14:paraId="2BCD9509" w14:textId="77777777" w:rsidR="004C0348" w:rsidRPr="00422380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918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08DB389D" w14:textId="77777777" w:rsidR="004C0348" w:rsidRPr="00422380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D17974E" w14:textId="77777777" w:rsidR="004C0348" w:rsidRPr="00422380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6D1474FB" w14:textId="77777777" w:rsidR="004C0348" w:rsidRPr="00422380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4D8C5BB" w14:textId="77777777" w:rsidR="004C0348" w:rsidRPr="00422380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4B267D36" w14:textId="77777777" w:rsidR="004C0348" w:rsidRPr="00422380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E9E5823" w14:textId="77777777" w:rsidR="004C0348" w:rsidRPr="00422380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3BA7F02F" w14:textId="77777777" w:rsidR="004C0348" w:rsidRPr="00422380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4B62121" w14:textId="77777777" w:rsidR="004C0348" w:rsidRPr="00422380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4A21B199" w14:textId="77777777" w:rsidR="004C0348" w:rsidRPr="00422380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9A726C8" w14:textId="77777777" w:rsidR="004C0348" w:rsidRPr="00422380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6C878538" w14:textId="77777777" w:rsidR="004C0348" w:rsidRPr="00422380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60EA8E3" w14:textId="77777777" w:rsidR="004C0348" w:rsidRPr="00422380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1B71C38A" w14:textId="77777777" w:rsidR="004C0348" w:rsidRPr="00422380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6674C03" w14:textId="77777777" w:rsidR="004C0348" w:rsidRPr="00422380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73DC08D8" w14:textId="77777777" w:rsidR="004C0348" w:rsidRPr="00422380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B4C4D1D" w14:textId="77777777" w:rsidR="004C0348" w:rsidRPr="00422380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19373B1D" w14:textId="77777777" w:rsidR="004C0348" w:rsidRPr="00422380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6E37863" w14:textId="77777777" w:rsidR="004C0348" w:rsidRPr="00422380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0F8E584B" w14:textId="77777777" w:rsidR="004C0348" w:rsidRPr="00422380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2DDDF21" w14:textId="77777777" w:rsidR="004C0348" w:rsidRPr="00422380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74C5E36E" w14:textId="77777777" w:rsidR="004C0348" w:rsidRPr="00422380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6B2E91F" w14:textId="77777777" w:rsidR="004C0348" w:rsidRPr="00422380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78A63555" w14:textId="77777777" w:rsidR="004C0348" w:rsidRPr="00422380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C47D84" w:rsidRPr="00422380" w14:paraId="468D5094" w14:textId="77777777" w:rsidTr="002917AF">
        <w:tc>
          <w:tcPr>
            <w:tcW w:w="2340" w:type="dxa"/>
            <w:tcBorders>
              <w:top w:val="nil"/>
              <w:bottom w:val="nil"/>
            </w:tcBorders>
          </w:tcPr>
          <w:p w14:paraId="1C02B55A" w14:textId="77777777" w:rsidR="00C47D84" w:rsidRPr="00422380" w:rsidRDefault="00C47D84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918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2EF40E65" w14:textId="77777777" w:rsidR="00C47D84" w:rsidRPr="00422380" w:rsidRDefault="00C47D84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3D90438" w14:textId="77777777" w:rsidR="00C47D84" w:rsidRPr="00422380" w:rsidRDefault="00C47D84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1783B5C8" w14:textId="77777777" w:rsidR="00C47D84" w:rsidRPr="00422380" w:rsidRDefault="00C47D84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2E1808A" w14:textId="77777777" w:rsidR="00C47D84" w:rsidRPr="00422380" w:rsidRDefault="00C47D84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100D0188" w14:textId="77777777" w:rsidR="00C47D84" w:rsidRPr="00422380" w:rsidRDefault="00C47D84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E007840" w14:textId="77777777" w:rsidR="00C47D84" w:rsidRPr="00422380" w:rsidRDefault="00C47D84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531211C8" w14:textId="77777777" w:rsidR="00C47D84" w:rsidRPr="00422380" w:rsidRDefault="00C47D84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740FA06" w14:textId="77777777" w:rsidR="00C47D84" w:rsidRPr="00422380" w:rsidRDefault="00C47D84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12C4A641" w14:textId="77777777" w:rsidR="00C47D84" w:rsidRPr="00422380" w:rsidRDefault="00C47D84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D2AB8A6" w14:textId="77777777" w:rsidR="00C47D84" w:rsidRPr="00422380" w:rsidRDefault="00C47D84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0AFA7227" w14:textId="77777777" w:rsidR="00C47D84" w:rsidRPr="00422380" w:rsidRDefault="00C47D84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4F9FE56" w14:textId="77777777" w:rsidR="00C47D84" w:rsidRPr="00422380" w:rsidRDefault="00C47D84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459EFD9D" w14:textId="77777777" w:rsidR="00C47D84" w:rsidRPr="00422380" w:rsidRDefault="00C47D84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F7437BD" w14:textId="77777777" w:rsidR="00C47D84" w:rsidRPr="00422380" w:rsidRDefault="00C47D84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288B4758" w14:textId="77777777" w:rsidR="00C47D84" w:rsidRPr="00422380" w:rsidRDefault="00C47D84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23CD436" w14:textId="77777777" w:rsidR="00C47D84" w:rsidRPr="00422380" w:rsidRDefault="00C47D84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72A5DBE7" w14:textId="77777777" w:rsidR="00C47D84" w:rsidRPr="00422380" w:rsidRDefault="00C47D84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FF22747" w14:textId="77777777" w:rsidR="00C47D84" w:rsidRPr="00422380" w:rsidRDefault="00C47D84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67D9B106" w14:textId="77777777" w:rsidR="00C47D84" w:rsidRPr="00422380" w:rsidRDefault="00C47D84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569120A" w14:textId="77777777" w:rsidR="00C47D84" w:rsidRPr="00422380" w:rsidRDefault="00C47D84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4AE5E1D3" w14:textId="77777777" w:rsidR="00C47D84" w:rsidRPr="00422380" w:rsidRDefault="00C47D84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0152D79" w14:textId="77777777" w:rsidR="00C47D84" w:rsidRPr="00422380" w:rsidRDefault="00C47D84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777E6248" w14:textId="77777777" w:rsidR="00C47D84" w:rsidRPr="00422380" w:rsidRDefault="00C47D84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4C0348" w:rsidRPr="00422380" w14:paraId="1FC6B5A9" w14:textId="77777777" w:rsidTr="00031E58">
        <w:trPr>
          <w:trHeight w:val="290"/>
        </w:trPr>
        <w:tc>
          <w:tcPr>
            <w:tcW w:w="2340" w:type="dxa"/>
            <w:tcBorders>
              <w:top w:val="nil"/>
            </w:tcBorders>
          </w:tcPr>
          <w:p w14:paraId="14235D9C" w14:textId="77777777" w:rsidR="004C0348" w:rsidRPr="00422380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2870" w:type="dxa"/>
            <w:gridSpan w:val="23"/>
            <w:tcBorders>
              <w:bottom w:val="nil"/>
            </w:tcBorders>
          </w:tcPr>
          <w:p w14:paraId="2BCAD7D4" w14:textId="77777777" w:rsidR="004C0348" w:rsidRPr="00422380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422380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4C0348" w:rsidRPr="00422380" w14:paraId="4B0CA6D7" w14:textId="77777777" w:rsidTr="002917AF">
        <w:tc>
          <w:tcPr>
            <w:tcW w:w="2340" w:type="dxa"/>
          </w:tcPr>
          <w:p w14:paraId="2533DF7A" w14:textId="77777777" w:rsidR="004C0348" w:rsidRPr="00422380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810" w:type="dxa"/>
            <w:tcBorders>
              <w:bottom w:val="nil"/>
            </w:tcBorders>
          </w:tcPr>
          <w:p w14:paraId="5210FEF2" w14:textId="77777777" w:rsidR="004C0348" w:rsidRPr="00422380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71116985" w14:textId="77777777" w:rsidR="004C0348" w:rsidRPr="00422380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bottom w:val="nil"/>
            </w:tcBorders>
          </w:tcPr>
          <w:p w14:paraId="440A0AD4" w14:textId="77777777" w:rsidR="004C0348" w:rsidRPr="00422380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504E3610" w14:textId="77777777" w:rsidR="004C0348" w:rsidRPr="00422380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tcBorders>
              <w:bottom w:val="nil"/>
            </w:tcBorders>
          </w:tcPr>
          <w:p w14:paraId="637CF5DA" w14:textId="77777777" w:rsidR="004C0348" w:rsidRPr="00422380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4BF09791" w14:textId="77777777" w:rsidR="004C0348" w:rsidRPr="00422380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67F37AAD" w14:textId="77777777" w:rsidR="004C0348" w:rsidRPr="00422380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02B6395C" w14:textId="77777777" w:rsidR="004C0348" w:rsidRPr="00422380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23C3313A" w14:textId="77777777" w:rsidR="004C0348" w:rsidRPr="00422380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22380">
              <w:rPr>
                <w:rFonts w:ascii="Angsana New" w:hAnsi="Angsana New" w:hint="cs"/>
                <w:sz w:val="22"/>
                <w:szCs w:val="22"/>
                <w:cs/>
              </w:rPr>
              <w:t>อาคาร</w:t>
            </w:r>
          </w:p>
        </w:tc>
        <w:tc>
          <w:tcPr>
            <w:tcW w:w="270" w:type="dxa"/>
          </w:tcPr>
          <w:p w14:paraId="12443765" w14:textId="77777777" w:rsidR="004C0348" w:rsidRPr="00422380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5E0DE672" w14:textId="77777777" w:rsidR="004C0348" w:rsidRPr="00422380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564E8B90" w14:textId="77777777" w:rsidR="004C0348" w:rsidRPr="00422380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1E4CFF96" w14:textId="77777777" w:rsidR="004C0348" w:rsidRPr="00422380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0AF5E307" w14:textId="77777777" w:rsidR="004C0348" w:rsidRPr="00422380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16134C9A" w14:textId="77777777" w:rsidR="004C0348" w:rsidRPr="00422380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7D6E673D" w14:textId="77777777" w:rsidR="004C0348" w:rsidRPr="00422380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0F7B9150" w14:textId="77777777" w:rsidR="004C0348" w:rsidRPr="00422380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1282712C" w14:textId="77777777" w:rsidR="004C0348" w:rsidRPr="00422380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313C66EC" w14:textId="77777777" w:rsidR="004C0348" w:rsidRPr="00422380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75453F94" w14:textId="77777777" w:rsidR="004C0348" w:rsidRPr="00422380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7CA4F46B" w14:textId="77777777" w:rsidR="004C0348" w:rsidRPr="00422380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22380">
              <w:rPr>
                <w:rFonts w:ascii="Angsana New" w:hAnsi="Angsana New" w:hint="cs"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5F419D30" w14:textId="77777777" w:rsidR="004C0348" w:rsidRPr="00422380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73381F10" w14:textId="77777777" w:rsidR="004C0348" w:rsidRPr="00422380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C0348" w:rsidRPr="00422380" w14:paraId="428D54D3" w14:textId="77777777" w:rsidTr="00031E58">
        <w:tc>
          <w:tcPr>
            <w:tcW w:w="2340" w:type="dxa"/>
          </w:tcPr>
          <w:p w14:paraId="3F697407" w14:textId="77777777" w:rsidR="004C0348" w:rsidRPr="00422380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3060" w:type="dxa"/>
            <w:gridSpan w:val="5"/>
            <w:tcBorders>
              <w:top w:val="nil"/>
              <w:bottom w:val="single" w:sz="4" w:space="0" w:color="auto"/>
            </w:tcBorders>
          </w:tcPr>
          <w:p w14:paraId="4B94F5ED" w14:textId="77777777" w:rsidR="004C0348" w:rsidRPr="00422380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320" w:lineRule="exact"/>
              <w:ind w:right="-111" w:hanging="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22380">
              <w:rPr>
                <w:rFonts w:ascii="Angsana New" w:hAnsi="Angsana New" w:hint="cs"/>
                <w:sz w:val="22"/>
                <w:szCs w:val="22"/>
                <w:cs/>
              </w:rPr>
              <w:t>ที่ดิน</w:t>
            </w:r>
          </w:p>
        </w:tc>
        <w:tc>
          <w:tcPr>
            <w:tcW w:w="270" w:type="dxa"/>
          </w:tcPr>
          <w:p w14:paraId="2CAB6695" w14:textId="77777777" w:rsidR="004C0348" w:rsidRPr="00422380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468B21AB" w14:textId="77777777" w:rsidR="004C0348" w:rsidRPr="00422380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440" w:type="dxa"/>
            <w:gridSpan w:val="3"/>
          </w:tcPr>
          <w:p w14:paraId="62977828" w14:textId="77777777" w:rsidR="004C0348" w:rsidRPr="00422380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22380">
              <w:rPr>
                <w:rFonts w:ascii="Angsana New" w:hAnsi="Angsana New" w:hint="cs"/>
                <w:sz w:val="22"/>
                <w:szCs w:val="22"/>
                <w:cs/>
              </w:rPr>
              <w:t xml:space="preserve">      สิ่งปลูกสร้างและ</w:t>
            </w:r>
          </w:p>
        </w:tc>
        <w:tc>
          <w:tcPr>
            <w:tcW w:w="810" w:type="dxa"/>
          </w:tcPr>
          <w:p w14:paraId="67E98AF8" w14:textId="77777777" w:rsidR="004C0348" w:rsidRPr="00422380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05853047" w14:textId="77777777" w:rsidR="004C0348" w:rsidRPr="00422380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6199C1A6" w14:textId="77777777" w:rsidR="004C0348" w:rsidRPr="00422380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22380">
              <w:rPr>
                <w:rFonts w:ascii="Angsana New" w:hAnsi="Angsana New" w:hint="cs"/>
                <w:sz w:val="22"/>
                <w:szCs w:val="22"/>
                <w:cs/>
              </w:rPr>
              <w:t>เครื่องตกแต่ง</w:t>
            </w:r>
          </w:p>
        </w:tc>
        <w:tc>
          <w:tcPr>
            <w:tcW w:w="270" w:type="dxa"/>
          </w:tcPr>
          <w:p w14:paraId="62A6DD70" w14:textId="77777777" w:rsidR="004C0348" w:rsidRPr="00422380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3689ED40" w14:textId="77777777" w:rsidR="004C0348" w:rsidRPr="00422380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645F88BD" w14:textId="77777777" w:rsidR="004C0348" w:rsidRPr="00422380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nil"/>
            </w:tcBorders>
          </w:tcPr>
          <w:p w14:paraId="400DA85B" w14:textId="77777777" w:rsidR="004C0348" w:rsidRPr="00422380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670081E6" w14:textId="77777777" w:rsidR="004C0348" w:rsidRPr="00422380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19844267" w14:textId="77777777" w:rsidR="004C0348" w:rsidRPr="00422380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22380">
              <w:rPr>
                <w:rFonts w:ascii="Angsana New" w:hAnsi="Angsana New" w:hint="cs"/>
                <w:sz w:val="22"/>
                <w:szCs w:val="22"/>
                <w:cs/>
              </w:rPr>
              <w:t>อุปกรณ์</w:t>
            </w:r>
          </w:p>
        </w:tc>
        <w:tc>
          <w:tcPr>
            <w:tcW w:w="270" w:type="dxa"/>
          </w:tcPr>
          <w:p w14:paraId="01F427D6" w14:textId="77777777" w:rsidR="004C0348" w:rsidRPr="00422380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0EA8FBFC" w14:textId="77777777" w:rsidR="004C0348" w:rsidRPr="00422380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22380">
              <w:rPr>
                <w:rFonts w:ascii="Angsana New" w:hAnsi="Angsana New" w:hint="cs"/>
                <w:sz w:val="22"/>
                <w:szCs w:val="22"/>
                <w:cs/>
              </w:rPr>
              <w:t>ระหว่าง</w:t>
            </w:r>
          </w:p>
        </w:tc>
        <w:tc>
          <w:tcPr>
            <w:tcW w:w="270" w:type="dxa"/>
          </w:tcPr>
          <w:p w14:paraId="03D7B1B8" w14:textId="77777777" w:rsidR="004C0348" w:rsidRPr="00422380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04C988AF" w14:textId="77777777" w:rsidR="004C0348" w:rsidRPr="00422380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C0348" w:rsidRPr="00422380" w14:paraId="6FB50E7D" w14:textId="77777777" w:rsidTr="002917AF">
        <w:tc>
          <w:tcPr>
            <w:tcW w:w="2340" w:type="dxa"/>
          </w:tcPr>
          <w:p w14:paraId="42FC05C8" w14:textId="77777777" w:rsidR="004C0348" w:rsidRPr="00422380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5976AF68" w14:textId="77777777" w:rsidR="004C0348" w:rsidRPr="00422380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9341C3F" w14:textId="77777777" w:rsidR="004C0348" w:rsidRPr="00422380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F2C7335" w14:textId="77777777" w:rsidR="004C0348" w:rsidRPr="00422380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22380">
              <w:rPr>
                <w:rFonts w:ascii="Angsana New" w:hAnsi="Angsana New" w:hint="cs"/>
                <w:sz w:val="22"/>
                <w:szCs w:val="22"/>
                <w:cs/>
              </w:rPr>
              <w:t>ส่วนที่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74C7553" w14:textId="77777777" w:rsidR="004C0348" w:rsidRPr="00422380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14:paraId="1B3DA60E" w14:textId="77777777" w:rsidR="004C0348" w:rsidRPr="00422380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271823B4" w14:textId="77777777" w:rsidR="004C0348" w:rsidRPr="00422380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641E8834" w14:textId="77777777" w:rsidR="004C0348" w:rsidRPr="00422380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22380">
              <w:rPr>
                <w:rFonts w:ascii="Angsana New" w:hAnsi="Angsana New" w:hint="cs"/>
                <w:sz w:val="22"/>
                <w:szCs w:val="22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025C2E9A" w14:textId="77777777" w:rsidR="004C0348" w:rsidRPr="00422380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25747927" w14:textId="77777777" w:rsidR="004C0348" w:rsidRPr="00422380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22380">
              <w:rPr>
                <w:rFonts w:ascii="Angsana New" w:hAnsi="Angsana New" w:hint="cs"/>
                <w:sz w:val="22"/>
                <w:szCs w:val="22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00589149" w14:textId="77777777" w:rsidR="004C0348" w:rsidRPr="00422380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60CA45E7" w14:textId="77777777" w:rsidR="004C0348" w:rsidRPr="00422380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22380">
              <w:rPr>
                <w:rFonts w:ascii="Angsana New" w:hAnsi="Angsana New" w:hint="cs"/>
                <w:sz w:val="22"/>
                <w:szCs w:val="22"/>
                <w:cs/>
              </w:rPr>
              <w:t>เครื่องจักร</w:t>
            </w:r>
          </w:p>
        </w:tc>
        <w:tc>
          <w:tcPr>
            <w:tcW w:w="270" w:type="dxa"/>
          </w:tcPr>
          <w:p w14:paraId="4AE8AB73" w14:textId="77777777" w:rsidR="004C0348" w:rsidRPr="00422380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5B063EA8" w14:textId="77777777" w:rsidR="004C0348" w:rsidRPr="00422380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22380">
              <w:rPr>
                <w:rFonts w:ascii="Angsana New" w:hAnsi="Angsana New" w:hint="cs"/>
                <w:sz w:val="22"/>
                <w:szCs w:val="22"/>
                <w:cs/>
              </w:rPr>
              <w:t>และเครื่องใช้</w:t>
            </w:r>
          </w:p>
        </w:tc>
        <w:tc>
          <w:tcPr>
            <w:tcW w:w="270" w:type="dxa"/>
          </w:tcPr>
          <w:p w14:paraId="199E91BE" w14:textId="77777777" w:rsidR="004C0348" w:rsidRPr="00422380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7349F046" w14:textId="77777777" w:rsidR="004C0348" w:rsidRPr="00422380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7693ADDB" w14:textId="77777777" w:rsidR="004C0348" w:rsidRPr="00422380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nil"/>
            </w:tcBorders>
          </w:tcPr>
          <w:p w14:paraId="1A81914A" w14:textId="77777777" w:rsidR="004C0348" w:rsidRPr="00422380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22380">
              <w:rPr>
                <w:rFonts w:ascii="Angsana New" w:hAnsi="Angsana New" w:hint="cs"/>
                <w:sz w:val="22"/>
                <w:szCs w:val="22"/>
                <w:cs/>
              </w:rPr>
              <w:t>ภาชนะบรรจุ</w:t>
            </w:r>
          </w:p>
        </w:tc>
        <w:tc>
          <w:tcPr>
            <w:tcW w:w="270" w:type="dxa"/>
          </w:tcPr>
          <w:p w14:paraId="77AF788E" w14:textId="77777777" w:rsidR="004C0348" w:rsidRPr="00422380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21B0D407" w14:textId="77777777" w:rsidR="004C0348" w:rsidRPr="00422380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22380">
              <w:rPr>
                <w:rFonts w:ascii="Angsana New" w:hAnsi="Angsana New" w:hint="cs"/>
                <w:sz w:val="22"/>
                <w:szCs w:val="22"/>
                <w:cs/>
              </w:rPr>
              <w:t>ส่งเสริม</w:t>
            </w:r>
          </w:p>
        </w:tc>
        <w:tc>
          <w:tcPr>
            <w:tcW w:w="1350" w:type="dxa"/>
            <w:gridSpan w:val="3"/>
          </w:tcPr>
          <w:p w14:paraId="17C2CE83" w14:textId="77777777" w:rsidR="004C0348" w:rsidRPr="00422380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22380">
              <w:rPr>
                <w:rFonts w:ascii="Angsana New" w:hAnsi="Angsana New" w:hint="cs"/>
                <w:sz w:val="22"/>
                <w:szCs w:val="22"/>
                <w:cs/>
              </w:rPr>
              <w:t>ก่อสร้างและ</w:t>
            </w:r>
          </w:p>
        </w:tc>
        <w:tc>
          <w:tcPr>
            <w:tcW w:w="810" w:type="dxa"/>
          </w:tcPr>
          <w:p w14:paraId="27793362" w14:textId="77777777" w:rsidR="004C0348" w:rsidRPr="00422380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C0348" w:rsidRPr="00422380" w14:paraId="0C1535EC" w14:textId="77777777" w:rsidTr="002917AF">
        <w:tc>
          <w:tcPr>
            <w:tcW w:w="2340" w:type="dxa"/>
          </w:tcPr>
          <w:p w14:paraId="0FF9D417" w14:textId="77777777" w:rsidR="004C0348" w:rsidRPr="00422380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7E4A2170" w14:textId="77777777" w:rsidR="004C0348" w:rsidRPr="004D23AC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D23AC">
              <w:rPr>
                <w:rFonts w:ascii="Angsana New" w:hAnsi="Angsana New" w:hint="cs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270" w:type="dxa"/>
          </w:tcPr>
          <w:p w14:paraId="7CF1B088" w14:textId="77777777" w:rsidR="004C0348" w:rsidRPr="004D23AC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5F0E5282" w14:textId="063FBD37" w:rsidR="004C0348" w:rsidRPr="004D23AC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D23AC">
              <w:rPr>
                <w:rFonts w:ascii="Angsana New" w:hAnsi="Angsana New" w:hint="cs"/>
                <w:sz w:val="22"/>
                <w:szCs w:val="22"/>
                <w:cs/>
              </w:rPr>
              <w:t>ตีราคาเพิ่ม</w:t>
            </w:r>
            <w:r w:rsidR="004E45B6" w:rsidRPr="004D23AC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4D23AC">
              <w:rPr>
                <w:rFonts w:ascii="Angsana New" w:hAnsi="Angsana New" w:hint="cs"/>
                <w:sz w:val="22"/>
                <w:szCs w:val="22"/>
                <w:cs/>
              </w:rPr>
              <w:t>(ลด)</w:t>
            </w:r>
          </w:p>
        </w:tc>
        <w:tc>
          <w:tcPr>
            <w:tcW w:w="270" w:type="dxa"/>
          </w:tcPr>
          <w:p w14:paraId="43801DDE" w14:textId="77777777" w:rsidR="004C0348" w:rsidRPr="004D23AC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</w:tcPr>
          <w:p w14:paraId="2506A2EB" w14:textId="77777777" w:rsidR="004C0348" w:rsidRPr="004D23AC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D23AC">
              <w:rPr>
                <w:rFonts w:ascii="Angsana New" w:hAnsi="Angsana New" w:hint="cs"/>
                <w:sz w:val="22"/>
                <w:szCs w:val="22"/>
                <w:cs/>
              </w:rPr>
              <w:t>รวม</w:t>
            </w:r>
          </w:p>
        </w:tc>
        <w:tc>
          <w:tcPr>
            <w:tcW w:w="270" w:type="dxa"/>
          </w:tcPr>
          <w:p w14:paraId="0AA4DFF9" w14:textId="77777777" w:rsidR="004C0348" w:rsidRPr="004D23AC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72311BAF" w14:textId="77777777" w:rsidR="004C0348" w:rsidRPr="004D23AC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D23AC">
              <w:rPr>
                <w:rFonts w:ascii="Angsana New" w:hAnsi="Angsana New" w:hint="cs"/>
                <w:sz w:val="22"/>
                <w:szCs w:val="22"/>
                <w:cs/>
              </w:rPr>
              <w:t>ที่ดิน</w:t>
            </w:r>
          </w:p>
        </w:tc>
        <w:tc>
          <w:tcPr>
            <w:tcW w:w="270" w:type="dxa"/>
          </w:tcPr>
          <w:p w14:paraId="61000CAC" w14:textId="77777777" w:rsidR="004C0348" w:rsidRPr="004D23AC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59F30550" w14:textId="77777777" w:rsidR="004C0348" w:rsidRPr="00422380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22380">
              <w:rPr>
                <w:rFonts w:ascii="Angsana New" w:hAnsi="Angsana New" w:hint="cs"/>
                <w:sz w:val="22"/>
                <w:szCs w:val="22"/>
                <w:cs/>
              </w:rPr>
              <w:t>อาคารเช่า</w:t>
            </w:r>
          </w:p>
        </w:tc>
        <w:tc>
          <w:tcPr>
            <w:tcW w:w="270" w:type="dxa"/>
          </w:tcPr>
          <w:p w14:paraId="5B1FBE4E" w14:textId="77777777" w:rsidR="004C0348" w:rsidRPr="00422380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6BD493EB" w14:textId="77777777" w:rsidR="004C0348" w:rsidRPr="00422380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22380">
              <w:rPr>
                <w:rFonts w:ascii="Angsana New" w:hAnsi="Angsana New" w:hint="cs"/>
                <w:sz w:val="22"/>
                <w:szCs w:val="22"/>
                <w:cs/>
              </w:rPr>
              <w:t>และอุปกรณ์</w:t>
            </w:r>
          </w:p>
        </w:tc>
        <w:tc>
          <w:tcPr>
            <w:tcW w:w="270" w:type="dxa"/>
          </w:tcPr>
          <w:p w14:paraId="553B998D" w14:textId="77777777" w:rsidR="004C0348" w:rsidRPr="00422380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6A7EA7BD" w14:textId="77777777" w:rsidR="004C0348" w:rsidRPr="00422380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22380">
              <w:rPr>
                <w:rFonts w:ascii="Angsana New" w:hAnsi="Angsana New" w:hint="cs"/>
                <w:sz w:val="22"/>
                <w:szCs w:val="22"/>
                <w:cs/>
              </w:rPr>
              <w:t>สำนักงาน</w:t>
            </w:r>
          </w:p>
        </w:tc>
        <w:tc>
          <w:tcPr>
            <w:tcW w:w="270" w:type="dxa"/>
          </w:tcPr>
          <w:p w14:paraId="17F5DE9F" w14:textId="77777777" w:rsidR="004C0348" w:rsidRPr="00422380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</w:tcBorders>
          </w:tcPr>
          <w:p w14:paraId="4E6A2EE3" w14:textId="77777777" w:rsidR="004C0348" w:rsidRPr="00422380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22380">
              <w:rPr>
                <w:rFonts w:ascii="Angsana New" w:hAnsi="Angsana New" w:hint="cs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270" w:type="dxa"/>
            <w:tcBorders>
              <w:top w:val="nil"/>
            </w:tcBorders>
          </w:tcPr>
          <w:p w14:paraId="5A958BFC" w14:textId="77777777" w:rsidR="004C0348" w:rsidRPr="00422380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</w:tcBorders>
          </w:tcPr>
          <w:p w14:paraId="3628345D" w14:textId="77777777" w:rsidR="004C0348" w:rsidRPr="00422380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22380">
              <w:rPr>
                <w:rFonts w:ascii="Angsana New" w:hAnsi="Angsana New" w:hint="cs"/>
                <w:sz w:val="22"/>
                <w:szCs w:val="22"/>
                <w:cs/>
              </w:rPr>
              <w:t>สุทธิ</w:t>
            </w:r>
          </w:p>
        </w:tc>
        <w:tc>
          <w:tcPr>
            <w:tcW w:w="270" w:type="dxa"/>
          </w:tcPr>
          <w:p w14:paraId="3F6DAA41" w14:textId="77777777" w:rsidR="004C0348" w:rsidRPr="00422380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6D294A9D" w14:textId="77777777" w:rsidR="004C0348" w:rsidRPr="00422380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22380">
              <w:rPr>
                <w:rFonts w:ascii="Angsana New" w:hAnsi="Angsana New" w:hint="cs"/>
                <w:sz w:val="22"/>
                <w:szCs w:val="22"/>
                <w:cs/>
              </w:rPr>
              <w:t>การขาย</w:t>
            </w:r>
          </w:p>
        </w:tc>
        <w:tc>
          <w:tcPr>
            <w:tcW w:w="270" w:type="dxa"/>
          </w:tcPr>
          <w:p w14:paraId="6420626B" w14:textId="77777777" w:rsidR="004C0348" w:rsidRPr="00422380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496C869A" w14:textId="77777777" w:rsidR="004C0348" w:rsidRPr="00422380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22380">
              <w:rPr>
                <w:rFonts w:ascii="Angsana New" w:hAnsi="Angsana New" w:hint="cs"/>
                <w:sz w:val="22"/>
                <w:szCs w:val="22"/>
                <w:cs/>
              </w:rPr>
              <w:t>ติดตั้ง</w:t>
            </w:r>
          </w:p>
        </w:tc>
        <w:tc>
          <w:tcPr>
            <w:tcW w:w="270" w:type="dxa"/>
          </w:tcPr>
          <w:p w14:paraId="637492B7" w14:textId="77777777" w:rsidR="004C0348" w:rsidRPr="00422380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0A2D6F58" w14:textId="77777777" w:rsidR="004C0348" w:rsidRPr="00422380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22380">
              <w:rPr>
                <w:rFonts w:ascii="Angsana New" w:hAnsi="Angsana New" w:hint="cs"/>
                <w:sz w:val="22"/>
                <w:szCs w:val="22"/>
                <w:cs/>
              </w:rPr>
              <w:t>รวม</w:t>
            </w:r>
          </w:p>
        </w:tc>
      </w:tr>
      <w:tr w:rsidR="004C0348" w:rsidRPr="00422380" w14:paraId="46002A68" w14:textId="77777777" w:rsidTr="00031E58">
        <w:tc>
          <w:tcPr>
            <w:tcW w:w="2340" w:type="dxa"/>
          </w:tcPr>
          <w:p w14:paraId="24C265FE" w14:textId="77777777" w:rsidR="004C0348" w:rsidRPr="00422380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2870" w:type="dxa"/>
            <w:gridSpan w:val="23"/>
            <w:tcBorders>
              <w:bottom w:val="nil"/>
            </w:tcBorders>
          </w:tcPr>
          <w:p w14:paraId="50CF9125" w14:textId="77777777" w:rsidR="004C0348" w:rsidRPr="00422380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i/>
                <w:iCs/>
                <w:sz w:val="22"/>
                <w:szCs w:val="22"/>
              </w:rPr>
            </w:pPr>
            <w:r w:rsidRPr="00422380">
              <w:rPr>
                <w:rFonts w:ascii="Angsana New" w:hAnsi="Angsana New"/>
                <w:i/>
                <w:iCs/>
                <w:sz w:val="22"/>
                <w:szCs w:val="22"/>
                <w:cs/>
              </w:rPr>
              <w:t>(</w:t>
            </w:r>
            <w:r w:rsidRPr="00422380">
              <w:rPr>
                <w:rFonts w:ascii="Angsana New" w:hAnsi="Angsana New" w:hint="cs"/>
                <w:i/>
                <w:iCs/>
                <w:sz w:val="22"/>
                <w:szCs w:val="22"/>
                <w:cs/>
              </w:rPr>
              <w:t>พันบาท)</w:t>
            </w:r>
          </w:p>
        </w:tc>
      </w:tr>
      <w:tr w:rsidR="004C0348" w:rsidRPr="00422380" w14:paraId="6ADF4E33" w14:textId="77777777" w:rsidTr="002917AF">
        <w:tc>
          <w:tcPr>
            <w:tcW w:w="2340" w:type="dxa"/>
            <w:tcBorders>
              <w:top w:val="nil"/>
            </w:tcBorders>
          </w:tcPr>
          <w:p w14:paraId="0F67BC30" w14:textId="77777777" w:rsidR="004C0348" w:rsidRPr="00422380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918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</w:rPr>
            </w:pPr>
            <w:r w:rsidRPr="00422380"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19AB4034" w14:textId="77777777" w:rsidR="004C0348" w:rsidRPr="00422380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9CAB84C" w14:textId="77777777" w:rsidR="004C0348" w:rsidRPr="00422380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510D184C" w14:textId="77777777" w:rsidR="004C0348" w:rsidRPr="00422380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E69E988" w14:textId="77777777" w:rsidR="004C0348" w:rsidRPr="00422380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40310303" w14:textId="77777777" w:rsidR="004C0348" w:rsidRPr="00422380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34D66A1" w14:textId="77777777" w:rsidR="004C0348" w:rsidRPr="00422380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3B66EE7A" w14:textId="77777777" w:rsidR="004C0348" w:rsidRPr="00422380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6D79CCD" w14:textId="77777777" w:rsidR="004C0348" w:rsidRPr="00422380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48A7668C" w14:textId="77777777" w:rsidR="004C0348" w:rsidRPr="00422380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915EF49" w14:textId="77777777" w:rsidR="004C0348" w:rsidRPr="00422380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3989A8F9" w14:textId="77777777" w:rsidR="004C0348" w:rsidRPr="00422380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124300C" w14:textId="77777777" w:rsidR="004C0348" w:rsidRPr="00422380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1454232A" w14:textId="77777777" w:rsidR="004C0348" w:rsidRPr="00422380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AD5BDD3" w14:textId="77777777" w:rsidR="004C0348" w:rsidRPr="00422380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74E03100" w14:textId="77777777" w:rsidR="004C0348" w:rsidRPr="00422380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7C4B5D3" w14:textId="77777777" w:rsidR="004C0348" w:rsidRPr="00422380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30803DFD" w14:textId="77777777" w:rsidR="004C0348" w:rsidRPr="00422380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2D6E0B0" w14:textId="77777777" w:rsidR="004C0348" w:rsidRPr="00422380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4876883E" w14:textId="77777777" w:rsidR="004C0348" w:rsidRPr="00422380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655973B" w14:textId="77777777" w:rsidR="004C0348" w:rsidRPr="00422380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1C976AB5" w14:textId="77777777" w:rsidR="004C0348" w:rsidRPr="00422380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7E56509" w14:textId="77777777" w:rsidR="004C0348" w:rsidRPr="00422380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36620ED2" w14:textId="77777777" w:rsidR="004C0348" w:rsidRPr="00422380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4C0348" w:rsidRPr="00422380" w14:paraId="4549E010" w14:textId="77777777" w:rsidTr="002917AF">
        <w:tc>
          <w:tcPr>
            <w:tcW w:w="2340" w:type="dxa"/>
            <w:tcBorders>
              <w:bottom w:val="nil"/>
            </w:tcBorders>
          </w:tcPr>
          <w:p w14:paraId="13C7F869" w14:textId="6C6EABCE" w:rsidR="004C0348" w:rsidRPr="00422380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918"/>
              <w:rPr>
                <w:rFonts w:ascii="Angsana New" w:hAnsi="Angsana New"/>
                <w:sz w:val="22"/>
                <w:szCs w:val="22"/>
                <w:cs/>
              </w:rPr>
            </w:pPr>
            <w:r w:rsidRPr="00422380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422380">
              <w:rPr>
                <w:rFonts w:ascii="Angsana New" w:hAnsi="Angsana New"/>
                <w:sz w:val="22"/>
                <w:szCs w:val="22"/>
              </w:rPr>
              <w:t>1</w:t>
            </w:r>
            <w:r w:rsidRPr="00422380">
              <w:rPr>
                <w:rFonts w:ascii="Angsana New" w:hAnsi="Angsana New"/>
                <w:sz w:val="22"/>
                <w:szCs w:val="22"/>
                <w:cs/>
              </w:rPr>
              <w:t xml:space="preserve"> มกราคม </w:t>
            </w:r>
            <w:r w:rsidRPr="00422380"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79918D9D" w14:textId="54654F68" w:rsidR="004C0348" w:rsidRPr="00422380" w:rsidRDefault="004C0348" w:rsidP="00865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22380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5FF2A616" w14:textId="77777777" w:rsidR="004C0348" w:rsidRPr="00422380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bottom w:val="nil"/>
            </w:tcBorders>
          </w:tcPr>
          <w:p w14:paraId="7ADA831D" w14:textId="2E3B2F24" w:rsidR="004C0348" w:rsidRPr="00422380" w:rsidRDefault="004C0348" w:rsidP="00865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22380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2BE4E9AB" w14:textId="77777777" w:rsidR="004C0348" w:rsidRPr="00422380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07E521F6" w14:textId="320A9A41" w:rsidR="004C0348" w:rsidRPr="00422380" w:rsidRDefault="004C0348" w:rsidP="00865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22380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7C548FDD" w14:textId="77777777" w:rsidR="004C0348" w:rsidRPr="00422380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532005A6" w14:textId="079CB560" w:rsidR="004C0348" w:rsidRPr="00422380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422380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422380">
              <w:rPr>
                <w:rFonts w:ascii="Angsana New" w:hAnsi="Angsana New"/>
                <w:sz w:val="22"/>
                <w:szCs w:val="22"/>
              </w:rPr>
              <w:t>45,680</w:t>
            </w:r>
            <w:r w:rsidRPr="00422380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</w:tcPr>
          <w:p w14:paraId="0E858E98" w14:textId="77777777" w:rsidR="004C0348" w:rsidRPr="00422380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34BC162A" w14:textId="32502D4E" w:rsidR="004C0348" w:rsidRPr="00422380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  <w:r w:rsidRPr="00422380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422380">
              <w:rPr>
                <w:rFonts w:ascii="Angsana New" w:hAnsi="Angsana New"/>
                <w:sz w:val="22"/>
                <w:szCs w:val="22"/>
              </w:rPr>
              <w:t>467,793</w:t>
            </w:r>
            <w:r w:rsidRPr="00422380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</w:tcPr>
          <w:p w14:paraId="2EAB24E6" w14:textId="77777777" w:rsidR="004C0348" w:rsidRPr="00422380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76B344A6" w14:textId="5ACBBC5B" w:rsidR="004C0348" w:rsidRPr="00422380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  <w:r w:rsidRPr="00422380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422380">
              <w:rPr>
                <w:rFonts w:ascii="Angsana New" w:hAnsi="Angsana New"/>
                <w:sz w:val="22"/>
                <w:szCs w:val="22"/>
              </w:rPr>
              <w:t>649,022</w:t>
            </w:r>
            <w:r w:rsidRPr="00422380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</w:tcPr>
          <w:p w14:paraId="565D7DE1" w14:textId="77777777" w:rsidR="004C0348" w:rsidRPr="00422380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5BB2F807" w14:textId="5E122205" w:rsidR="004C0348" w:rsidRPr="00422380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422380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422380">
              <w:rPr>
                <w:rFonts w:ascii="Angsana New" w:hAnsi="Angsana New"/>
                <w:sz w:val="22"/>
                <w:szCs w:val="22"/>
              </w:rPr>
              <w:t>709,634</w:t>
            </w:r>
            <w:r w:rsidRPr="00422380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</w:tcPr>
          <w:p w14:paraId="7BE215D5" w14:textId="77777777" w:rsidR="004C0348" w:rsidRPr="00422380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2B6C7ECC" w14:textId="159E321B" w:rsidR="004C0348" w:rsidRPr="00422380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422380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422380">
              <w:rPr>
                <w:rFonts w:ascii="Angsana New" w:hAnsi="Angsana New"/>
                <w:sz w:val="22"/>
                <w:szCs w:val="22"/>
              </w:rPr>
              <w:t>528,936</w:t>
            </w:r>
            <w:r w:rsidRPr="00422380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</w:tcPr>
          <w:p w14:paraId="7C4919AB" w14:textId="77777777" w:rsidR="004C0348" w:rsidRPr="00422380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1B6AB2DA" w14:textId="7F641EA7" w:rsidR="004C0348" w:rsidRPr="00422380" w:rsidRDefault="004C0348" w:rsidP="005D0B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2238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675C273D" w14:textId="77777777" w:rsidR="004C0348" w:rsidRPr="00422380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555A4B64" w14:textId="6E0E7F7B" w:rsidR="004C0348" w:rsidRPr="00422380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422380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422380">
              <w:rPr>
                <w:rFonts w:ascii="Angsana New" w:hAnsi="Angsana New"/>
                <w:sz w:val="22"/>
                <w:szCs w:val="22"/>
              </w:rPr>
              <w:t>376,618</w:t>
            </w:r>
            <w:r w:rsidRPr="00422380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</w:tcPr>
          <w:p w14:paraId="040B1B51" w14:textId="77777777" w:rsidR="004C0348" w:rsidRPr="00422380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392399B0" w14:textId="7CAB3373" w:rsidR="004C0348" w:rsidRPr="00422380" w:rsidRDefault="004C0348" w:rsidP="005D0B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22380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25CBD5AC" w14:textId="77777777" w:rsidR="004C0348" w:rsidRPr="00422380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17D0EE12" w14:textId="44BD179F" w:rsidR="004C0348" w:rsidRPr="00422380" w:rsidRDefault="004C0348" w:rsidP="005D0B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422380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422380">
              <w:rPr>
                <w:rFonts w:ascii="Angsana New" w:hAnsi="Angsana New"/>
                <w:sz w:val="22"/>
                <w:szCs w:val="22"/>
              </w:rPr>
              <w:t>2,777,683</w:t>
            </w:r>
            <w:r w:rsidRPr="00422380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</w:tr>
      <w:tr w:rsidR="004C0348" w:rsidRPr="00422380" w14:paraId="73D1F7A1" w14:textId="77777777" w:rsidTr="002917AF">
        <w:tc>
          <w:tcPr>
            <w:tcW w:w="2340" w:type="dxa"/>
            <w:tcBorders>
              <w:bottom w:val="nil"/>
            </w:tcBorders>
          </w:tcPr>
          <w:p w14:paraId="3E259024" w14:textId="77777777" w:rsidR="004C0348" w:rsidRPr="00422380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918"/>
              <w:rPr>
                <w:rFonts w:ascii="Angsana New" w:hAnsi="Angsana New"/>
                <w:sz w:val="22"/>
                <w:szCs w:val="22"/>
              </w:rPr>
            </w:pPr>
            <w:r w:rsidRPr="00422380">
              <w:rPr>
                <w:rFonts w:ascii="Angsana New" w:hAnsi="Angsana New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4217961C" w14:textId="67CBE259" w:rsidR="004C0348" w:rsidRPr="00422380" w:rsidRDefault="004C0348" w:rsidP="00865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22380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DE692A1" w14:textId="77777777" w:rsidR="004C0348" w:rsidRPr="00422380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3193F7E4" w14:textId="7D6B2033" w:rsidR="004C0348" w:rsidRPr="00422380" w:rsidRDefault="004C0348" w:rsidP="00865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22380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499B1A9" w14:textId="77777777" w:rsidR="004C0348" w:rsidRPr="00422380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67414CFA" w14:textId="712152A9" w:rsidR="004C0348" w:rsidRPr="00422380" w:rsidRDefault="004C0348" w:rsidP="00865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22380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F32EF95" w14:textId="77777777" w:rsidR="004C0348" w:rsidRPr="00422380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701DFC05" w14:textId="44198040" w:rsidR="004C0348" w:rsidRPr="00422380" w:rsidRDefault="004C0348" w:rsidP="005D0B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422380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422380">
              <w:rPr>
                <w:rFonts w:ascii="Angsana New" w:hAnsi="Angsana New"/>
                <w:sz w:val="22"/>
                <w:szCs w:val="22"/>
              </w:rPr>
              <w:t>8,226</w:t>
            </w:r>
            <w:r w:rsidRPr="00422380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95A444D" w14:textId="77777777" w:rsidR="004C0348" w:rsidRPr="00422380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26FB1AD0" w14:textId="118E7C06" w:rsidR="004C0348" w:rsidRPr="00422380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right="-111"/>
              <w:rPr>
                <w:rFonts w:ascii="Angsana New" w:hAnsi="Angsana New"/>
                <w:sz w:val="22"/>
                <w:szCs w:val="22"/>
                <w:cs/>
              </w:rPr>
            </w:pPr>
            <w:r w:rsidRPr="00422380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422380">
              <w:rPr>
                <w:rFonts w:ascii="Angsana New" w:hAnsi="Angsana New"/>
                <w:sz w:val="22"/>
                <w:szCs w:val="22"/>
              </w:rPr>
              <w:t>48,616</w:t>
            </w:r>
            <w:r w:rsidRPr="00422380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A405311" w14:textId="77777777" w:rsidR="004C0348" w:rsidRPr="00422380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60BF5AD0" w14:textId="72E747D0" w:rsidR="004C0348" w:rsidRPr="00422380" w:rsidRDefault="004C0348" w:rsidP="005D0B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422380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422380">
              <w:rPr>
                <w:rFonts w:ascii="Angsana New" w:hAnsi="Angsana New"/>
                <w:sz w:val="22"/>
                <w:szCs w:val="22"/>
              </w:rPr>
              <w:t>74,255</w:t>
            </w:r>
            <w:r w:rsidRPr="00422380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80BBAC6" w14:textId="77777777" w:rsidR="004C0348" w:rsidRPr="00422380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65091645" w14:textId="755AD466" w:rsidR="004C0348" w:rsidRPr="00422380" w:rsidRDefault="004C0348" w:rsidP="005D0B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422380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422380">
              <w:rPr>
                <w:rFonts w:ascii="Angsana New" w:hAnsi="Angsana New"/>
                <w:sz w:val="22"/>
                <w:szCs w:val="22"/>
              </w:rPr>
              <w:t>30,715</w:t>
            </w:r>
            <w:r w:rsidRPr="00422380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8A834D4" w14:textId="77777777" w:rsidR="004C0348" w:rsidRPr="00422380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57FF61BC" w14:textId="028F76C4" w:rsidR="004C0348" w:rsidRPr="00422380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422380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422380">
              <w:rPr>
                <w:rFonts w:ascii="Angsana New" w:hAnsi="Angsana New"/>
                <w:sz w:val="22"/>
                <w:szCs w:val="22"/>
              </w:rPr>
              <w:t>11,211</w:t>
            </w:r>
            <w:r w:rsidRPr="00422380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B555664" w14:textId="77777777" w:rsidR="004C0348" w:rsidRPr="00422380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13E02627" w14:textId="2C3F5305" w:rsidR="004C0348" w:rsidRPr="00422380" w:rsidRDefault="004C0348" w:rsidP="005D0B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2238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9246855" w14:textId="77777777" w:rsidR="004C0348" w:rsidRPr="00422380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24C34744" w14:textId="5C98580D" w:rsidR="004C0348" w:rsidRPr="00422380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  <w:r w:rsidRPr="00422380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422380">
              <w:rPr>
                <w:rFonts w:ascii="Angsana New" w:hAnsi="Angsana New"/>
                <w:sz w:val="22"/>
                <w:szCs w:val="22"/>
              </w:rPr>
              <w:t>44,790</w:t>
            </w:r>
            <w:r w:rsidRPr="00422380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291D2FE" w14:textId="77777777" w:rsidR="004C0348" w:rsidRPr="00422380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5F584B90" w14:textId="769ED723" w:rsidR="004C0348" w:rsidRPr="00422380" w:rsidRDefault="004C0348" w:rsidP="005D0B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2238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957C5BA" w14:textId="77777777" w:rsidR="004C0348" w:rsidRPr="00422380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1749586C" w14:textId="744E76F2" w:rsidR="004C0348" w:rsidRPr="00422380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422380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422380">
              <w:rPr>
                <w:rFonts w:ascii="Angsana New" w:hAnsi="Angsana New"/>
                <w:sz w:val="22"/>
                <w:szCs w:val="22"/>
              </w:rPr>
              <w:t>217,813</w:t>
            </w:r>
            <w:r w:rsidRPr="00422380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</w:tr>
      <w:tr w:rsidR="004C0348" w:rsidRPr="00422380" w14:paraId="2F21A725" w14:textId="77777777" w:rsidTr="002917AF">
        <w:tc>
          <w:tcPr>
            <w:tcW w:w="2340" w:type="dxa"/>
            <w:tcBorders>
              <w:bottom w:val="nil"/>
            </w:tcBorders>
          </w:tcPr>
          <w:p w14:paraId="62A6BCA3" w14:textId="1F4D4264" w:rsidR="004C0348" w:rsidRPr="00422380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918"/>
              <w:rPr>
                <w:rFonts w:ascii="Angsana New" w:hAnsi="Angsana New"/>
                <w:sz w:val="22"/>
                <w:szCs w:val="22"/>
                <w:cs/>
              </w:rPr>
            </w:pPr>
            <w:r w:rsidRPr="00422380">
              <w:rPr>
                <w:rFonts w:ascii="Angsana New" w:hAnsi="Angsana New" w:hint="cs"/>
                <w:sz w:val="22"/>
                <w:szCs w:val="22"/>
                <w:cs/>
              </w:rPr>
              <w:t>ขาดทุนจากการด้อยค่า</w:t>
            </w: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319F9AFF" w14:textId="5E7C2D2B" w:rsidR="004C0348" w:rsidRPr="00422380" w:rsidRDefault="004C0348" w:rsidP="00865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22380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30A040C" w14:textId="77777777" w:rsidR="004C0348" w:rsidRPr="00422380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424A3147" w14:textId="6B68D3B6" w:rsidR="004C0348" w:rsidRPr="00422380" w:rsidRDefault="004C0348" w:rsidP="00865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22380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351405E" w14:textId="77777777" w:rsidR="004C0348" w:rsidRPr="00422380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4F1F2C3E" w14:textId="188DC9C6" w:rsidR="004C0348" w:rsidRPr="00422380" w:rsidRDefault="004C0348" w:rsidP="00865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22380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9F1150C" w14:textId="77777777" w:rsidR="004C0348" w:rsidRPr="00422380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30C154FD" w14:textId="01361A41" w:rsidR="004C0348" w:rsidRPr="00422380" w:rsidRDefault="004C0348" w:rsidP="005D0B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2238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3E6297B" w14:textId="77777777" w:rsidR="004C0348" w:rsidRPr="00422380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2FD216AC" w14:textId="1399D84D" w:rsidR="004C0348" w:rsidRPr="00422380" w:rsidRDefault="004C0348" w:rsidP="005D0B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right="-111"/>
              <w:rPr>
                <w:rFonts w:ascii="Angsana New" w:hAnsi="Angsana New"/>
                <w:sz w:val="22"/>
                <w:szCs w:val="22"/>
                <w:cs/>
              </w:rPr>
            </w:pPr>
            <w:r w:rsidRPr="00422380">
              <w:rPr>
                <w:rFonts w:ascii="Angsana New" w:hAnsi="Angsana New"/>
                <w:sz w:val="22"/>
                <w:szCs w:val="22"/>
              </w:rPr>
              <w:t>(6,912)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9BC86CC" w14:textId="77777777" w:rsidR="004C0348" w:rsidRPr="00422380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408C106F" w14:textId="100BCDA8" w:rsidR="004C0348" w:rsidRPr="00422380" w:rsidRDefault="004C0348" w:rsidP="005D0B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2238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85F415F" w14:textId="77777777" w:rsidR="004C0348" w:rsidRPr="00422380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595BCB8D" w14:textId="2FDD502E" w:rsidR="004C0348" w:rsidRPr="00422380" w:rsidRDefault="004C0348" w:rsidP="005D0B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2238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19CCB99" w14:textId="77777777" w:rsidR="004C0348" w:rsidRPr="00422380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673B6B38" w14:textId="5859C200" w:rsidR="004C0348" w:rsidRPr="00422380" w:rsidRDefault="004C0348" w:rsidP="005D0B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2238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D8D3DD9" w14:textId="77777777" w:rsidR="004C0348" w:rsidRPr="00422380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5E8AAD5C" w14:textId="06744E8F" w:rsidR="004C0348" w:rsidRPr="00422380" w:rsidRDefault="004C0348" w:rsidP="005D0B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2238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9298242" w14:textId="77777777" w:rsidR="004C0348" w:rsidRPr="00422380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1876DDAB" w14:textId="36F689EF" w:rsidR="004C0348" w:rsidRPr="00422380" w:rsidRDefault="004C0348" w:rsidP="005D0B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2238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322ABBC" w14:textId="77777777" w:rsidR="004C0348" w:rsidRPr="00422380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04231122" w14:textId="2B166254" w:rsidR="004C0348" w:rsidRPr="00422380" w:rsidRDefault="004C0348" w:rsidP="005D0B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2238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05503EB" w14:textId="77777777" w:rsidR="004C0348" w:rsidRPr="00422380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68841B8C" w14:textId="14C6F574" w:rsidR="004C0348" w:rsidRPr="00422380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  <w:cs/>
              </w:rPr>
            </w:pPr>
            <w:r w:rsidRPr="00422380">
              <w:rPr>
                <w:rFonts w:ascii="Angsana New" w:hAnsi="Angsana New"/>
                <w:sz w:val="22"/>
                <w:szCs w:val="22"/>
              </w:rPr>
              <w:t>(6,912)</w:t>
            </w:r>
          </w:p>
        </w:tc>
      </w:tr>
      <w:tr w:rsidR="004C0348" w:rsidRPr="00422380" w14:paraId="0745900F" w14:textId="77777777" w:rsidTr="002917AF">
        <w:tc>
          <w:tcPr>
            <w:tcW w:w="2340" w:type="dxa"/>
            <w:tcBorders>
              <w:top w:val="nil"/>
              <w:bottom w:val="nil"/>
            </w:tcBorders>
          </w:tcPr>
          <w:p w14:paraId="5915D7DE" w14:textId="77777777" w:rsidR="004C0348" w:rsidRPr="00422380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918"/>
              <w:rPr>
                <w:rFonts w:ascii="Angsana New" w:hAnsi="Angsana New"/>
                <w:sz w:val="22"/>
                <w:szCs w:val="22"/>
                <w:cs/>
              </w:rPr>
            </w:pPr>
            <w:r w:rsidRPr="00422380">
              <w:rPr>
                <w:rFonts w:ascii="Angsana New" w:hAnsi="Angsana New"/>
                <w:sz w:val="22"/>
                <w:szCs w:val="22"/>
                <w:cs/>
              </w:rPr>
              <w:t>โอนจากสินทรัพย์สิทธิการใช้</w:t>
            </w: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36074D92" w14:textId="53B20D83" w:rsidR="004C0348" w:rsidRPr="00422380" w:rsidRDefault="004C0348" w:rsidP="00865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22380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1379F6C" w14:textId="77777777" w:rsidR="004C0348" w:rsidRPr="00422380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5DEBD3B7" w14:textId="09B7CE0F" w:rsidR="004C0348" w:rsidRPr="00422380" w:rsidRDefault="004C0348" w:rsidP="00865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22380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B25F962" w14:textId="77777777" w:rsidR="004C0348" w:rsidRPr="00422380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3ADCFFA4" w14:textId="13FA2F93" w:rsidR="004C0348" w:rsidRPr="00422380" w:rsidRDefault="004C0348" w:rsidP="00865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22380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B4804A7" w14:textId="77777777" w:rsidR="004C0348" w:rsidRPr="00422380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24E75ED9" w14:textId="6AE875D3" w:rsidR="004C0348" w:rsidRPr="00422380" w:rsidRDefault="004C0348" w:rsidP="005D0B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2238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B2E7F0D" w14:textId="77777777" w:rsidR="004C0348" w:rsidRPr="00422380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21CCF5DC" w14:textId="7393A81D" w:rsidR="004C0348" w:rsidRPr="00422380" w:rsidRDefault="004C0348" w:rsidP="005D0B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2238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F00AE1F" w14:textId="77777777" w:rsidR="004C0348" w:rsidRPr="00422380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6824B3C0" w14:textId="1B9FD9E1" w:rsidR="004C0348" w:rsidRPr="00422380" w:rsidRDefault="004C0348" w:rsidP="005D0B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2238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310BA71" w14:textId="77777777" w:rsidR="004C0348" w:rsidRPr="00422380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13CD7E42" w14:textId="798D4686" w:rsidR="004C0348" w:rsidRPr="00422380" w:rsidRDefault="004C0348" w:rsidP="005D0B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2238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D717175" w14:textId="77777777" w:rsidR="004C0348" w:rsidRPr="00422380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141A7A49" w14:textId="53B9C162" w:rsidR="004C0348" w:rsidRPr="00422380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422380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422380">
              <w:rPr>
                <w:rFonts w:ascii="Angsana New" w:hAnsi="Angsana New"/>
                <w:sz w:val="22"/>
                <w:szCs w:val="22"/>
              </w:rPr>
              <w:t>38,368</w:t>
            </w:r>
            <w:r w:rsidRPr="00422380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6D201C2" w14:textId="77777777" w:rsidR="004C0348" w:rsidRPr="00422380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519A5501" w14:textId="6DEEBF00" w:rsidR="004C0348" w:rsidRPr="00422380" w:rsidRDefault="004C0348" w:rsidP="005D0B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2238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8BBE5ED" w14:textId="77777777" w:rsidR="004C0348" w:rsidRPr="00422380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4B70716A" w14:textId="6D875EC6" w:rsidR="004C0348" w:rsidRPr="00422380" w:rsidRDefault="004C0348" w:rsidP="005D0B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2238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3BBD1D1" w14:textId="77777777" w:rsidR="004C0348" w:rsidRPr="00422380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476CFE64" w14:textId="61812BD2" w:rsidR="004C0348" w:rsidRPr="00422380" w:rsidRDefault="004C0348" w:rsidP="005D0B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2238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B681666" w14:textId="77777777" w:rsidR="004C0348" w:rsidRPr="00422380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23301941" w14:textId="10363D01" w:rsidR="004C0348" w:rsidRPr="00422380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422380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422380">
              <w:rPr>
                <w:rFonts w:ascii="Angsana New" w:hAnsi="Angsana New"/>
                <w:sz w:val="22"/>
                <w:szCs w:val="22"/>
              </w:rPr>
              <w:t>38,368</w:t>
            </w:r>
            <w:r w:rsidRPr="00422380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</w:tr>
      <w:tr w:rsidR="004C0348" w:rsidRPr="00422380" w14:paraId="2AA59391" w14:textId="77777777" w:rsidTr="002917AF">
        <w:tc>
          <w:tcPr>
            <w:tcW w:w="2340" w:type="dxa"/>
            <w:tcBorders>
              <w:top w:val="nil"/>
              <w:bottom w:val="nil"/>
            </w:tcBorders>
          </w:tcPr>
          <w:p w14:paraId="12B440D4" w14:textId="77777777" w:rsidR="004C0348" w:rsidRPr="00422380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918"/>
              <w:rPr>
                <w:rFonts w:ascii="Angsana New" w:hAnsi="Angsana New"/>
                <w:sz w:val="22"/>
                <w:szCs w:val="22"/>
              </w:rPr>
            </w:pPr>
            <w:r w:rsidRPr="00422380">
              <w:rPr>
                <w:rFonts w:ascii="Angsana New" w:hAnsi="Angsana New"/>
                <w:sz w:val="22"/>
                <w:szCs w:val="22"/>
                <w:cs/>
              </w:rPr>
              <w:t>จำหน่าย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</w:tcPr>
          <w:p w14:paraId="2827D364" w14:textId="50E27BD6" w:rsidR="004C0348" w:rsidRPr="00422380" w:rsidRDefault="004C0348" w:rsidP="00865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22380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AE57D05" w14:textId="77777777" w:rsidR="004C0348" w:rsidRPr="00422380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</w:tcPr>
          <w:p w14:paraId="70F9EC8D" w14:textId="2325BEB7" w:rsidR="004C0348" w:rsidRPr="00422380" w:rsidRDefault="004C0348" w:rsidP="00865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22380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EF4BEDB" w14:textId="77777777" w:rsidR="004C0348" w:rsidRPr="00422380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bottom w:val="single" w:sz="4" w:space="0" w:color="auto"/>
            </w:tcBorders>
          </w:tcPr>
          <w:p w14:paraId="4E4AA51C" w14:textId="26216FD9" w:rsidR="004C0348" w:rsidRPr="00422380" w:rsidRDefault="004C0348" w:rsidP="00865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22380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0ACFCF0" w14:textId="77777777" w:rsidR="004C0348" w:rsidRPr="00422380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</w:tcPr>
          <w:p w14:paraId="27704DE5" w14:textId="23785811" w:rsidR="004C0348" w:rsidRPr="00422380" w:rsidRDefault="004C0348" w:rsidP="005D0B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2238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A690157" w14:textId="77777777" w:rsidR="004C0348" w:rsidRPr="00422380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</w:tcPr>
          <w:p w14:paraId="49653475" w14:textId="11672656" w:rsidR="004C0348" w:rsidRPr="00422380" w:rsidRDefault="004C0348" w:rsidP="005D0B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30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  <w:r w:rsidRPr="00422380">
              <w:rPr>
                <w:rFonts w:ascii="Angsana New" w:hAnsi="Angsana New"/>
                <w:sz w:val="22"/>
                <w:szCs w:val="22"/>
              </w:rPr>
              <w:t>1,411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A9A3BC7" w14:textId="77777777" w:rsidR="004C0348" w:rsidRPr="00422380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</w:tcPr>
          <w:p w14:paraId="19F421E1" w14:textId="6E3DD06C" w:rsidR="004C0348" w:rsidRPr="00422380" w:rsidRDefault="004C0348" w:rsidP="005D0B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2238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5C46D62" w14:textId="77777777" w:rsidR="004C0348" w:rsidRPr="00422380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</w:tcPr>
          <w:p w14:paraId="1BA52EBB" w14:textId="28FE1221" w:rsidR="004C0348" w:rsidRPr="00422380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422380">
              <w:rPr>
                <w:rFonts w:ascii="Angsana New" w:hAnsi="Angsana New"/>
                <w:sz w:val="22"/>
                <w:szCs w:val="22"/>
              </w:rPr>
              <w:t>15,331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AFE8584" w14:textId="77777777" w:rsidR="004C0348" w:rsidRPr="00422380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</w:tcPr>
          <w:p w14:paraId="0154DAAB" w14:textId="41D9C23C" w:rsidR="004C0348" w:rsidRPr="00422380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422380">
              <w:rPr>
                <w:rFonts w:ascii="Angsana New" w:hAnsi="Angsana New"/>
                <w:sz w:val="22"/>
                <w:szCs w:val="22"/>
              </w:rPr>
              <w:t>36,110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F559110" w14:textId="77777777" w:rsidR="004C0348" w:rsidRPr="00422380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</w:tcPr>
          <w:p w14:paraId="00AADC79" w14:textId="68177607" w:rsidR="004C0348" w:rsidRPr="00422380" w:rsidRDefault="004C0348" w:rsidP="005D0B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2238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5D8BBC7" w14:textId="77777777" w:rsidR="004C0348" w:rsidRPr="00422380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</w:tcPr>
          <w:p w14:paraId="56A88AC3" w14:textId="1AA11E0E" w:rsidR="004C0348" w:rsidRPr="00422380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422380">
              <w:rPr>
                <w:rFonts w:ascii="Angsana New" w:hAnsi="Angsana New"/>
                <w:sz w:val="22"/>
                <w:szCs w:val="22"/>
              </w:rPr>
              <w:t>16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AE030C9" w14:textId="77777777" w:rsidR="004C0348" w:rsidRPr="00422380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</w:tcPr>
          <w:p w14:paraId="25BC4F9C" w14:textId="60206818" w:rsidR="004C0348" w:rsidRPr="00422380" w:rsidRDefault="004C0348" w:rsidP="005D0B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2238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446DD2D" w14:textId="77777777" w:rsidR="004C0348" w:rsidRPr="00422380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</w:tcPr>
          <w:p w14:paraId="6D9FE874" w14:textId="61C254C8" w:rsidR="004C0348" w:rsidRPr="00422380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422380">
              <w:rPr>
                <w:rFonts w:ascii="Angsana New" w:hAnsi="Angsana New"/>
                <w:sz w:val="22"/>
                <w:szCs w:val="22"/>
              </w:rPr>
              <w:t>52,868</w:t>
            </w:r>
          </w:p>
        </w:tc>
      </w:tr>
      <w:tr w:rsidR="004C0348" w:rsidRPr="00422380" w14:paraId="3A149D33" w14:textId="77777777" w:rsidTr="002917AF">
        <w:tc>
          <w:tcPr>
            <w:tcW w:w="2340" w:type="dxa"/>
          </w:tcPr>
          <w:p w14:paraId="2D1AEB08" w14:textId="68D9DBC6" w:rsidR="004C0348" w:rsidRPr="00422380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918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422380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Pr="00422380">
              <w:rPr>
                <w:rFonts w:ascii="Angsana New" w:hAnsi="Angsana New"/>
                <w:b/>
                <w:bCs/>
                <w:sz w:val="22"/>
                <w:szCs w:val="22"/>
              </w:rPr>
              <w:t>31</w:t>
            </w:r>
            <w:r w:rsidRPr="00422380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 ธันวาคม </w:t>
            </w:r>
            <w:r w:rsidRPr="00422380">
              <w:rPr>
                <w:rFonts w:ascii="Angsana New" w:hAnsi="Angsana New"/>
                <w:b/>
                <w:bCs/>
                <w:sz w:val="22"/>
                <w:szCs w:val="22"/>
              </w:rPr>
              <w:t>2566</w:t>
            </w:r>
            <w:r w:rsidRPr="00422380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 และ</w:t>
            </w:r>
          </w:p>
        </w:tc>
        <w:tc>
          <w:tcPr>
            <w:tcW w:w="810" w:type="dxa"/>
            <w:tcBorders>
              <w:top w:val="single" w:sz="4" w:space="0" w:color="auto"/>
              <w:bottom w:val="nil"/>
            </w:tcBorders>
          </w:tcPr>
          <w:p w14:paraId="7CB76513" w14:textId="77777777" w:rsidR="004C0348" w:rsidRPr="00422380" w:rsidRDefault="004C0348" w:rsidP="00865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22AD7B92" w14:textId="77777777" w:rsidR="004C0348" w:rsidRPr="00422380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</w:tcPr>
          <w:p w14:paraId="746A58A4" w14:textId="77777777" w:rsidR="004C0348" w:rsidRPr="00422380" w:rsidRDefault="004C0348" w:rsidP="00865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2ED78C28" w14:textId="77777777" w:rsidR="004C0348" w:rsidRPr="00422380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nil"/>
            </w:tcBorders>
          </w:tcPr>
          <w:p w14:paraId="1E28A8AF" w14:textId="77777777" w:rsidR="004C0348" w:rsidRPr="00422380" w:rsidRDefault="004C0348" w:rsidP="00865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18DC065C" w14:textId="77777777" w:rsidR="004C0348" w:rsidRPr="00422380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nil"/>
            </w:tcBorders>
          </w:tcPr>
          <w:p w14:paraId="4BECC785" w14:textId="77777777" w:rsidR="004C0348" w:rsidRPr="00422380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55AF19D3" w14:textId="77777777" w:rsidR="004C0348" w:rsidRPr="00422380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</w:tcPr>
          <w:p w14:paraId="397E8BB2" w14:textId="77777777" w:rsidR="004C0348" w:rsidRPr="00422380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46C1EF8D" w14:textId="77777777" w:rsidR="004C0348" w:rsidRPr="00422380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nil"/>
            </w:tcBorders>
          </w:tcPr>
          <w:p w14:paraId="190FBD6E" w14:textId="77777777" w:rsidR="004C0348" w:rsidRPr="00422380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0BE2EA33" w14:textId="77777777" w:rsidR="004C0348" w:rsidRPr="00422380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nil"/>
            </w:tcBorders>
          </w:tcPr>
          <w:p w14:paraId="1B3F53B6" w14:textId="77777777" w:rsidR="004C0348" w:rsidRPr="00422380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677B34E5" w14:textId="77777777" w:rsidR="004C0348" w:rsidRPr="00422380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nil"/>
            </w:tcBorders>
          </w:tcPr>
          <w:p w14:paraId="7CA935D7" w14:textId="77777777" w:rsidR="004C0348" w:rsidRPr="00422380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02837497" w14:textId="77777777" w:rsidR="004C0348" w:rsidRPr="00422380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nil"/>
            </w:tcBorders>
          </w:tcPr>
          <w:p w14:paraId="081C8586" w14:textId="77777777" w:rsidR="004C0348" w:rsidRPr="00422380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493B0FCB" w14:textId="77777777" w:rsidR="004C0348" w:rsidRPr="00422380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nil"/>
            </w:tcBorders>
          </w:tcPr>
          <w:p w14:paraId="79D9AC5C" w14:textId="77777777" w:rsidR="004C0348" w:rsidRPr="00422380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2EB63D3C" w14:textId="77777777" w:rsidR="004C0348" w:rsidRPr="00422380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nil"/>
            </w:tcBorders>
          </w:tcPr>
          <w:p w14:paraId="2057EB5C" w14:textId="77777777" w:rsidR="004C0348" w:rsidRPr="00422380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67ECE39D" w14:textId="77777777" w:rsidR="004C0348" w:rsidRPr="00422380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nil"/>
            </w:tcBorders>
          </w:tcPr>
          <w:p w14:paraId="05E4EAE9" w14:textId="77777777" w:rsidR="004C0348" w:rsidRPr="00422380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4C0348" w:rsidRPr="00422380" w14:paraId="7657556B" w14:textId="77777777" w:rsidTr="002917AF">
        <w:tc>
          <w:tcPr>
            <w:tcW w:w="2340" w:type="dxa"/>
            <w:tcBorders>
              <w:bottom w:val="nil"/>
            </w:tcBorders>
          </w:tcPr>
          <w:p w14:paraId="43DF7BFA" w14:textId="5CD3A4A9" w:rsidR="004C0348" w:rsidRPr="00422380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918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22380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  1 </w:t>
            </w:r>
            <w:r w:rsidRPr="00422380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มกราคม </w:t>
            </w:r>
            <w:r w:rsidRPr="00422380">
              <w:rPr>
                <w:rFonts w:ascii="Angsana New" w:hAnsi="Angsana New"/>
                <w:b/>
                <w:bCs/>
                <w:sz w:val="22"/>
                <w:szCs w:val="22"/>
              </w:rPr>
              <w:t>2567</w:t>
            </w: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6FA4067A" w14:textId="25C7E1A1" w:rsidR="004C0348" w:rsidRPr="00422380" w:rsidRDefault="004C0348" w:rsidP="00865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22380">
              <w:rPr>
                <w:rFonts w:ascii="Angsana New" w:hAnsi="Angsana New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2995C4D" w14:textId="77777777" w:rsidR="004C0348" w:rsidRPr="00422380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5076B1B1" w14:textId="0C60BDD5" w:rsidR="004C0348" w:rsidRPr="00422380" w:rsidRDefault="004C0348" w:rsidP="00865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22380">
              <w:rPr>
                <w:rFonts w:ascii="Angsana New" w:hAnsi="Angsana New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48BA439" w14:textId="77777777" w:rsidR="004C0348" w:rsidRPr="00422380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2C281625" w14:textId="4100F4D9" w:rsidR="004C0348" w:rsidRPr="00422380" w:rsidRDefault="004C0348" w:rsidP="00865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2238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8E6519A" w14:textId="77777777" w:rsidR="004C0348" w:rsidRPr="00422380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56D53159" w14:textId="009BD09C" w:rsidR="004C0348" w:rsidRPr="00422380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22380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(</w:t>
            </w:r>
            <w:r w:rsidRPr="00422380">
              <w:rPr>
                <w:rFonts w:ascii="Angsana New" w:hAnsi="Angsana New"/>
                <w:b/>
                <w:bCs/>
                <w:sz w:val="22"/>
                <w:szCs w:val="22"/>
              </w:rPr>
              <w:t>53,906</w:t>
            </w:r>
            <w:r w:rsidRPr="00422380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BD30A35" w14:textId="77777777" w:rsidR="004C0348" w:rsidRPr="00422380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7A3B7C26" w14:textId="03516B66" w:rsidR="004C0348" w:rsidRPr="00422380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22380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(</w:t>
            </w:r>
            <w:r w:rsidRPr="00422380">
              <w:rPr>
                <w:rFonts w:ascii="Angsana New" w:hAnsi="Angsana New"/>
                <w:b/>
                <w:bCs/>
                <w:sz w:val="22"/>
                <w:szCs w:val="22"/>
              </w:rPr>
              <w:t>521,910</w:t>
            </w:r>
            <w:r w:rsidRPr="00422380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716C965" w14:textId="77777777" w:rsidR="004C0348" w:rsidRPr="00422380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203910D1" w14:textId="26A88D34" w:rsidR="004C0348" w:rsidRPr="00422380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22380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(</w:t>
            </w:r>
            <w:r w:rsidRPr="00422380">
              <w:rPr>
                <w:rFonts w:ascii="Angsana New" w:hAnsi="Angsana New"/>
                <w:b/>
                <w:bCs/>
                <w:sz w:val="22"/>
                <w:szCs w:val="22"/>
              </w:rPr>
              <w:t>723,277</w:t>
            </w:r>
            <w:r w:rsidRPr="00422380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846F5B2" w14:textId="77777777" w:rsidR="004C0348" w:rsidRPr="00422380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654C8A59" w14:textId="7E704C1D" w:rsidR="004C0348" w:rsidRPr="00422380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22380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(</w:t>
            </w:r>
            <w:r w:rsidRPr="00422380">
              <w:rPr>
                <w:rFonts w:ascii="Angsana New" w:hAnsi="Angsana New"/>
                <w:b/>
                <w:bCs/>
                <w:sz w:val="22"/>
                <w:szCs w:val="22"/>
              </w:rPr>
              <w:t>725,018</w:t>
            </w:r>
            <w:r w:rsidRPr="00422380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4646C9F" w14:textId="77777777" w:rsidR="004C0348" w:rsidRPr="00422380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5BA7E601" w14:textId="6335C634" w:rsidR="004C0348" w:rsidRPr="00422380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22380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(</w:t>
            </w:r>
            <w:r w:rsidRPr="00422380">
              <w:rPr>
                <w:rFonts w:ascii="Angsana New" w:hAnsi="Angsana New"/>
                <w:b/>
                <w:bCs/>
                <w:sz w:val="22"/>
                <w:szCs w:val="22"/>
              </w:rPr>
              <w:t>542,405</w:t>
            </w:r>
            <w:r w:rsidRPr="00422380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32F90D3" w14:textId="77777777" w:rsidR="004C0348" w:rsidRPr="00422380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62D3CE09" w14:textId="59044C74" w:rsidR="004C0348" w:rsidRPr="00422380" w:rsidRDefault="004C0348" w:rsidP="005D0B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22380">
              <w:rPr>
                <w:rFonts w:ascii="Angsana New" w:hAnsi="Angsana New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29411DF" w14:textId="77777777" w:rsidR="004C0348" w:rsidRPr="00422380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357E99B7" w14:textId="357CF497" w:rsidR="004C0348" w:rsidRPr="00422380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22380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(</w:t>
            </w:r>
            <w:r w:rsidRPr="00422380">
              <w:rPr>
                <w:rFonts w:ascii="Angsana New" w:hAnsi="Angsana New"/>
                <w:b/>
                <w:bCs/>
                <w:sz w:val="22"/>
                <w:szCs w:val="22"/>
              </w:rPr>
              <w:t>421,392</w:t>
            </w:r>
            <w:r w:rsidRPr="00422380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4DBC524" w14:textId="77777777" w:rsidR="004C0348" w:rsidRPr="00422380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0E26D0BF" w14:textId="05D98AAD" w:rsidR="004C0348" w:rsidRPr="00422380" w:rsidRDefault="004C0348" w:rsidP="005D0B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22380">
              <w:rPr>
                <w:rFonts w:ascii="Angsana New" w:hAnsi="Angsana New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222DAA0" w14:textId="77777777" w:rsidR="004C0348" w:rsidRPr="00422380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0E29D830" w14:textId="5E038B24" w:rsidR="004C0348" w:rsidRPr="00422380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22380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(</w:t>
            </w:r>
            <w:r w:rsidRPr="00422380">
              <w:rPr>
                <w:rFonts w:ascii="Angsana New" w:hAnsi="Angsana New"/>
                <w:b/>
                <w:bCs/>
                <w:sz w:val="22"/>
                <w:szCs w:val="22"/>
              </w:rPr>
              <w:t>2,987,908</w:t>
            </w:r>
            <w:r w:rsidRPr="00422380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)</w:t>
            </w:r>
          </w:p>
        </w:tc>
      </w:tr>
      <w:tr w:rsidR="00861FBC" w:rsidRPr="00422380" w14:paraId="7CD41D15" w14:textId="77777777" w:rsidTr="002917AF">
        <w:tc>
          <w:tcPr>
            <w:tcW w:w="2340" w:type="dxa"/>
            <w:tcBorders>
              <w:bottom w:val="nil"/>
            </w:tcBorders>
          </w:tcPr>
          <w:p w14:paraId="0F74F29E" w14:textId="77777777" w:rsidR="00861FBC" w:rsidRPr="00422380" w:rsidRDefault="00861FBC" w:rsidP="00861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918"/>
              <w:rPr>
                <w:rFonts w:ascii="Angsana New" w:hAnsi="Angsana New"/>
                <w:sz w:val="22"/>
                <w:szCs w:val="22"/>
              </w:rPr>
            </w:pPr>
            <w:r w:rsidRPr="00422380">
              <w:rPr>
                <w:rFonts w:ascii="Angsana New" w:hAnsi="Angsana New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148C5DE9" w14:textId="1FBE6C93" w:rsidR="00861FBC" w:rsidRPr="00422380" w:rsidRDefault="00861FBC" w:rsidP="00865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22380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7FB6432" w14:textId="77777777" w:rsidR="00861FBC" w:rsidRPr="00422380" w:rsidRDefault="00861FBC" w:rsidP="00861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323FC6FA" w14:textId="6757F7B3" w:rsidR="00861FBC" w:rsidRPr="00422380" w:rsidRDefault="00861FBC" w:rsidP="00865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22380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3C1457A" w14:textId="77777777" w:rsidR="00861FBC" w:rsidRPr="00422380" w:rsidRDefault="00861FBC" w:rsidP="00861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38933F4C" w14:textId="34C685FD" w:rsidR="00861FBC" w:rsidRPr="00422380" w:rsidRDefault="00861FBC" w:rsidP="00865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22380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3F0289F" w14:textId="77777777" w:rsidR="00861FBC" w:rsidRPr="00422380" w:rsidRDefault="00861FBC" w:rsidP="00861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2F52FF5B" w14:textId="10420701" w:rsidR="00861FBC" w:rsidRPr="00422380" w:rsidRDefault="00861FBC" w:rsidP="00861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422380">
              <w:rPr>
                <w:rFonts w:ascii="Angsana New" w:hAnsi="Angsana New"/>
                <w:sz w:val="22"/>
                <w:szCs w:val="22"/>
              </w:rPr>
              <w:t>(8,538)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E1B0440" w14:textId="77777777" w:rsidR="00861FBC" w:rsidRPr="00422380" w:rsidRDefault="00861FBC" w:rsidP="00861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0D7EDBF4" w14:textId="0C551F5F" w:rsidR="00861FBC" w:rsidRPr="00BB1015" w:rsidRDefault="00861FBC" w:rsidP="00861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right="-111"/>
              <w:rPr>
                <w:rFonts w:ascii="Angsana New" w:hAnsi="Angsana New"/>
                <w:sz w:val="22"/>
                <w:szCs w:val="22"/>
                <w:cs/>
              </w:rPr>
            </w:pPr>
            <w:r w:rsidRPr="00BB1015">
              <w:rPr>
                <w:rFonts w:ascii="Angsana New" w:hAnsi="Angsana New"/>
                <w:sz w:val="22"/>
                <w:szCs w:val="22"/>
              </w:rPr>
              <w:t>(62,72</w:t>
            </w:r>
            <w:r w:rsidR="00AD7C71" w:rsidRPr="00BB1015">
              <w:rPr>
                <w:rFonts w:ascii="Angsana New" w:hAnsi="Angsana New"/>
                <w:sz w:val="22"/>
                <w:szCs w:val="22"/>
              </w:rPr>
              <w:t>5</w:t>
            </w:r>
            <w:r w:rsidRPr="00BB1015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6C8C4CE" w14:textId="77777777" w:rsidR="00861FBC" w:rsidRPr="00BB1015" w:rsidRDefault="00861FBC" w:rsidP="00861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6F32F045" w14:textId="3940AFAA" w:rsidR="00861FBC" w:rsidRPr="00BB1015" w:rsidRDefault="00861FBC" w:rsidP="00861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BB1015">
              <w:rPr>
                <w:rFonts w:ascii="Angsana New" w:hAnsi="Angsana New"/>
                <w:sz w:val="22"/>
                <w:szCs w:val="22"/>
              </w:rPr>
              <w:t>(83,252)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0387451" w14:textId="77777777" w:rsidR="00861FBC" w:rsidRPr="00BB1015" w:rsidRDefault="00861FBC" w:rsidP="00861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60D2F49B" w14:textId="2EA37D1D" w:rsidR="00861FBC" w:rsidRPr="00BB1015" w:rsidRDefault="00861FBC" w:rsidP="00861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  <w:r w:rsidRPr="00BB1015">
              <w:rPr>
                <w:rFonts w:ascii="Angsana New" w:hAnsi="Angsana New"/>
                <w:sz w:val="22"/>
                <w:szCs w:val="22"/>
              </w:rPr>
              <w:t>(42,500)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7FECC75" w14:textId="77777777" w:rsidR="00861FBC" w:rsidRPr="00BB1015" w:rsidRDefault="00861FBC" w:rsidP="00861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24F6586E" w14:textId="5C73ABEA" w:rsidR="00861FBC" w:rsidRPr="00BB1015" w:rsidRDefault="00861FBC" w:rsidP="00861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BB1015">
              <w:rPr>
                <w:rFonts w:ascii="Angsana New" w:hAnsi="Angsana New"/>
                <w:sz w:val="22"/>
                <w:szCs w:val="22"/>
              </w:rPr>
              <w:t>(10,761)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9AB4915" w14:textId="77777777" w:rsidR="00861FBC" w:rsidRPr="00BB1015" w:rsidRDefault="00861FBC" w:rsidP="00861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5B1F6B4A" w14:textId="3A511CFF" w:rsidR="00861FBC" w:rsidRPr="00BB1015" w:rsidRDefault="00861FBC" w:rsidP="005D0B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B1015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F63ECB8" w14:textId="77777777" w:rsidR="00861FBC" w:rsidRPr="00BB1015" w:rsidRDefault="00861FBC" w:rsidP="00861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177D2BD5" w14:textId="24E13430" w:rsidR="00861FBC" w:rsidRPr="00BB1015" w:rsidRDefault="00861FBC" w:rsidP="00861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  <w:r w:rsidRPr="00BB1015">
              <w:rPr>
                <w:rFonts w:ascii="Angsana New" w:hAnsi="Angsana New"/>
                <w:sz w:val="22"/>
                <w:szCs w:val="22"/>
              </w:rPr>
              <w:t>(47,40</w:t>
            </w:r>
            <w:r w:rsidR="00CA2FC7" w:rsidRPr="00BB1015">
              <w:rPr>
                <w:rFonts w:ascii="Angsana New" w:hAnsi="Angsana New"/>
                <w:sz w:val="22"/>
                <w:szCs w:val="22"/>
              </w:rPr>
              <w:t>2</w:t>
            </w:r>
            <w:r w:rsidRPr="00BB1015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8074DD1" w14:textId="77777777" w:rsidR="00861FBC" w:rsidRPr="00BB1015" w:rsidRDefault="00861FBC" w:rsidP="00861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0B4110B0" w14:textId="76DD2378" w:rsidR="00861FBC" w:rsidRPr="00BB1015" w:rsidRDefault="00861FBC" w:rsidP="005D0B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BB1015">
              <w:rPr>
                <w:rFonts w:ascii="Angsana New" w:hAnsi="Angsana New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A29E788" w14:textId="77777777" w:rsidR="00861FBC" w:rsidRPr="00BB1015" w:rsidRDefault="00861FBC" w:rsidP="00861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14A44412" w14:textId="1DAEE8BF" w:rsidR="00861FBC" w:rsidRPr="00BB1015" w:rsidRDefault="00861FBC" w:rsidP="00861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BB1015">
              <w:rPr>
                <w:rFonts w:ascii="Angsana New" w:hAnsi="Angsana New"/>
                <w:sz w:val="22"/>
                <w:szCs w:val="22"/>
              </w:rPr>
              <w:t>(255,1</w:t>
            </w:r>
            <w:r w:rsidR="00CA2FC7" w:rsidRPr="00BB1015">
              <w:rPr>
                <w:rFonts w:ascii="Angsana New" w:hAnsi="Angsana New"/>
                <w:sz w:val="22"/>
                <w:szCs w:val="22"/>
              </w:rPr>
              <w:t>7</w:t>
            </w:r>
            <w:r w:rsidR="00AD7C71" w:rsidRPr="00BB1015">
              <w:rPr>
                <w:rFonts w:ascii="Angsana New" w:hAnsi="Angsana New"/>
                <w:sz w:val="22"/>
                <w:szCs w:val="22"/>
              </w:rPr>
              <w:t>8</w:t>
            </w:r>
            <w:r w:rsidRPr="00BB1015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9A21CF" w:rsidRPr="00422380" w14:paraId="009A9D24" w14:textId="77777777" w:rsidTr="002917AF">
        <w:tc>
          <w:tcPr>
            <w:tcW w:w="2340" w:type="dxa"/>
            <w:tcBorders>
              <w:bottom w:val="nil"/>
            </w:tcBorders>
          </w:tcPr>
          <w:p w14:paraId="1A1AFAC8" w14:textId="1EBFB283" w:rsidR="009A21CF" w:rsidRPr="00422380" w:rsidRDefault="009A21CF" w:rsidP="009A2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918"/>
              <w:rPr>
                <w:rFonts w:ascii="Angsana New" w:hAnsi="Angsana New"/>
                <w:sz w:val="22"/>
                <w:szCs w:val="22"/>
                <w:cs/>
              </w:rPr>
            </w:pPr>
            <w:r w:rsidRPr="00422380">
              <w:rPr>
                <w:rFonts w:ascii="Angsana New" w:hAnsi="Angsana New"/>
                <w:sz w:val="22"/>
                <w:szCs w:val="22"/>
                <w:cs/>
              </w:rPr>
              <w:t>กลับรายการขาดทุนจากการด้อยค่า</w:t>
            </w: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181380FB" w14:textId="5C08178B" w:rsidR="009A21CF" w:rsidRPr="00422380" w:rsidRDefault="009A21CF" w:rsidP="009A2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22380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F47EB1C" w14:textId="77777777" w:rsidR="009A21CF" w:rsidRPr="00422380" w:rsidRDefault="009A21CF" w:rsidP="009A2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4513676A" w14:textId="3D7C1EFD" w:rsidR="009A21CF" w:rsidRPr="00422380" w:rsidRDefault="009A21CF" w:rsidP="009A2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22380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47329F9" w14:textId="77777777" w:rsidR="009A21CF" w:rsidRPr="00422380" w:rsidRDefault="009A21CF" w:rsidP="009A2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211DEE7B" w14:textId="5DBDB48A" w:rsidR="009A21CF" w:rsidRPr="00422380" w:rsidRDefault="009A21CF" w:rsidP="009A2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22380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452A0EE" w14:textId="77777777" w:rsidR="009A21CF" w:rsidRPr="00422380" w:rsidRDefault="009A21CF" w:rsidP="009A2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40F47F6F" w14:textId="51C3E9CC" w:rsidR="009A21CF" w:rsidRPr="00422380" w:rsidRDefault="009A21CF" w:rsidP="009A2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2238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EC9AF45" w14:textId="77777777" w:rsidR="009A21CF" w:rsidRPr="00422380" w:rsidRDefault="009A21CF" w:rsidP="009A2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1A55E421" w14:textId="63ED24E1" w:rsidR="009A21CF" w:rsidRPr="00BB1015" w:rsidRDefault="009A21CF" w:rsidP="009A2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  <w:r w:rsidRPr="00BB1015">
              <w:rPr>
                <w:rFonts w:ascii="Angsana New" w:hAnsi="Angsana New"/>
                <w:sz w:val="22"/>
                <w:szCs w:val="22"/>
              </w:rPr>
              <w:t>6,912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C1D756A" w14:textId="77777777" w:rsidR="009A21CF" w:rsidRPr="00BB1015" w:rsidRDefault="009A21CF" w:rsidP="009A2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412E62E3" w14:textId="1BACA98D" w:rsidR="009A21CF" w:rsidRPr="00BB1015" w:rsidRDefault="009A21CF" w:rsidP="009A2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B101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B947037" w14:textId="77777777" w:rsidR="009A21CF" w:rsidRPr="00BB1015" w:rsidRDefault="009A21CF" w:rsidP="009A2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78A1A7F9" w14:textId="49F14995" w:rsidR="009A21CF" w:rsidRPr="00BB1015" w:rsidRDefault="009A21CF" w:rsidP="009A2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B101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CB5EBEC" w14:textId="77777777" w:rsidR="009A21CF" w:rsidRPr="00BB1015" w:rsidRDefault="009A21CF" w:rsidP="009A2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1A28AF4D" w14:textId="48A0BE48" w:rsidR="009A21CF" w:rsidRPr="00BB1015" w:rsidRDefault="009A21CF" w:rsidP="009A2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B101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5D9EC79" w14:textId="77777777" w:rsidR="009A21CF" w:rsidRPr="00BB1015" w:rsidRDefault="009A21CF" w:rsidP="009A2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3451AD15" w14:textId="59B0B23C" w:rsidR="009A21CF" w:rsidRPr="00BB1015" w:rsidRDefault="009A21CF" w:rsidP="009A2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B1015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C69D146" w14:textId="77777777" w:rsidR="009A21CF" w:rsidRPr="00BB1015" w:rsidRDefault="009A21CF" w:rsidP="009A2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428E51AE" w14:textId="6AB29F15" w:rsidR="009A21CF" w:rsidRPr="00BB1015" w:rsidRDefault="009A21CF" w:rsidP="009A2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B1015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8E06596" w14:textId="77777777" w:rsidR="009A21CF" w:rsidRPr="00BB1015" w:rsidRDefault="009A21CF" w:rsidP="009A2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03A6227B" w14:textId="618DC90F" w:rsidR="009A21CF" w:rsidRPr="00BB1015" w:rsidRDefault="009A21CF" w:rsidP="009A2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BB1015">
              <w:rPr>
                <w:rFonts w:ascii="Angsana New" w:hAnsi="Angsana New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7858D3F" w14:textId="77777777" w:rsidR="009A21CF" w:rsidRPr="00BB1015" w:rsidRDefault="009A21CF" w:rsidP="009A2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79886514" w14:textId="17673BE3" w:rsidR="009A21CF" w:rsidRPr="00BB1015" w:rsidRDefault="009A21CF" w:rsidP="009A2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BB1015">
              <w:rPr>
                <w:rFonts w:ascii="Angsana New" w:hAnsi="Angsana New"/>
                <w:sz w:val="22"/>
                <w:szCs w:val="22"/>
              </w:rPr>
              <w:t>6,912</w:t>
            </w:r>
          </w:p>
        </w:tc>
      </w:tr>
      <w:tr w:rsidR="009A21CF" w:rsidRPr="00422380" w14:paraId="36BA79DA" w14:textId="77777777" w:rsidTr="002917AF">
        <w:tc>
          <w:tcPr>
            <w:tcW w:w="2340" w:type="dxa"/>
            <w:tcBorders>
              <w:bottom w:val="nil"/>
            </w:tcBorders>
          </w:tcPr>
          <w:p w14:paraId="706CB7D2" w14:textId="77777777" w:rsidR="009A21CF" w:rsidRPr="00422380" w:rsidRDefault="009A21CF" w:rsidP="009A2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918"/>
              <w:rPr>
                <w:rFonts w:ascii="Angsana New" w:hAnsi="Angsana New"/>
                <w:sz w:val="22"/>
                <w:szCs w:val="22"/>
                <w:cs/>
              </w:rPr>
            </w:pPr>
            <w:r w:rsidRPr="00422380">
              <w:rPr>
                <w:rFonts w:ascii="Angsana New" w:hAnsi="Angsana New"/>
                <w:sz w:val="22"/>
                <w:szCs w:val="22"/>
                <w:cs/>
              </w:rPr>
              <w:t>โอนจากสินทรัพย์สิทธิการใช้</w:t>
            </w: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15D4E39C" w14:textId="2D6B9F47" w:rsidR="009A21CF" w:rsidRPr="00422380" w:rsidRDefault="009A21CF" w:rsidP="009A2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22380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32C95F0" w14:textId="77777777" w:rsidR="009A21CF" w:rsidRPr="00422380" w:rsidRDefault="009A21CF" w:rsidP="009A2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0080EFDC" w14:textId="14CA35EC" w:rsidR="009A21CF" w:rsidRPr="00422380" w:rsidRDefault="009A21CF" w:rsidP="009A2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22380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D7E6BF6" w14:textId="77777777" w:rsidR="009A21CF" w:rsidRPr="00422380" w:rsidRDefault="009A21CF" w:rsidP="009A2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2600C08B" w14:textId="2C834B05" w:rsidR="009A21CF" w:rsidRPr="00422380" w:rsidRDefault="009A21CF" w:rsidP="009A2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22380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5E76366" w14:textId="77777777" w:rsidR="009A21CF" w:rsidRPr="00422380" w:rsidRDefault="009A21CF" w:rsidP="009A2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18DCFDCC" w14:textId="3FB63D9C" w:rsidR="009A21CF" w:rsidRPr="00422380" w:rsidRDefault="009A21CF" w:rsidP="009A2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2238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101485C" w14:textId="77777777" w:rsidR="009A21CF" w:rsidRPr="00422380" w:rsidRDefault="009A21CF" w:rsidP="009A2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5941D5AD" w14:textId="5195C58B" w:rsidR="009A21CF" w:rsidRPr="00BB1015" w:rsidRDefault="009A21CF" w:rsidP="009A2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B101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DAF292F" w14:textId="77777777" w:rsidR="009A21CF" w:rsidRPr="00BB1015" w:rsidRDefault="009A21CF" w:rsidP="009A2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53CBDA06" w14:textId="45416E8D" w:rsidR="009A21CF" w:rsidRPr="00BB1015" w:rsidRDefault="009A21CF" w:rsidP="009A2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B101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E77EBE0" w14:textId="77777777" w:rsidR="009A21CF" w:rsidRPr="00BB1015" w:rsidRDefault="009A21CF" w:rsidP="009A2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69A0C617" w14:textId="4F30F3E8" w:rsidR="009A21CF" w:rsidRPr="00BB1015" w:rsidRDefault="009A21CF" w:rsidP="009A2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B101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7DC58C4" w14:textId="77777777" w:rsidR="009A21CF" w:rsidRPr="00BB1015" w:rsidRDefault="009A21CF" w:rsidP="009A2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3B462D12" w14:textId="087AE4C0" w:rsidR="009A21CF" w:rsidRPr="00BB1015" w:rsidRDefault="009A21CF" w:rsidP="009A2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BB1015">
              <w:rPr>
                <w:rFonts w:ascii="Angsana New" w:hAnsi="Angsana New"/>
                <w:sz w:val="22"/>
                <w:szCs w:val="22"/>
              </w:rPr>
              <w:t>(27,237)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E3BEB87" w14:textId="77777777" w:rsidR="009A21CF" w:rsidRPr="00BB1015" w:rsidRDefault="009A21CF" w:rsidP="009A2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2BC7414F" w14:textId="210ABE9F" w:rsidR="009A21CF" w:rsidRPr="00BB1015" w:rsidRDefault="009A21CF" w:rsidP="009A2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B1015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6212E12" w14:textId="77777777" w:rsidR="009A21CF" w:rsidRPr="00BB1015" w:rsidRDefault="009A21CF" w:rsidP="009A2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11F12F20" w14:textId="017AF051" w:rsidR="009A21CF" w:rsidRPr="00BB1015" w:rsidRDefault="009A21CF" w:rsidP="009A2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B1015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CA99625" w14:textId="77777777" w:rsidR="009A21CF" w:rsidRPr="00BB1015" w:rsidRDefault="009A21CF" w:rsidP="009A2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40F1FA22" w14:textId="3E68D8FF" w:rsidR="009A21CF" w:rsidRPr="00BB1015" w:rsidRDefault="009A21CF" w:rsidP="009A2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BB1015">
              <w:rPr>
                <w:rFonts w:ascii="Angsana New" w:hAnsi="Angsana New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E15CB63" w14:textId="77777777" w:rsidR="009A21CF" w:rsidRPr="00BB1015" w:rsidRDefault="009A21CF" w:rsidP="009A2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4528510F" w14:textId="778A0EEA" w:rsidR="009A21CF" w:rsidRPr="00BB1015" w:rsidRDefault="009A21CF" w:rsidP="009A2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BB1015">
              <w:rPr>
                <w:rFonts w:ascii="Angsana New" w:hAnsi="Angsana New"/>
                <w:sz w:val="22"/>
                <w:szCs w:val="22"/>
              </w:rPr>
              <w:t>(27,237)</w:t>
            </w:r>
          </w:p>
        </w:tc>
      </w:tr>
      <w:tr w:rsidR="009A21CF" w:rsidRPr="00422380" w14:paraId="1D81AA19" w14:textId="77777777" w:rsidTr="002917AF">
        <w:tc>
          <w:tcPr>
            <w:tcW w:w="2340" w:type="dxa"/>
            <w:tcBorders>
              <w:bottom w:val="nil"/>
            </w:tcBorders>
          </w:tcPr>
          <w:p w14:paraId="2AE16C06" w14:textId="77777777" w:rsidR="009A21CF" w:rsidRPr="00422380" w:rsidRDefault="009A21CF" w:rsidP="009A2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918"/>
              <w:rPr>
                <w:rFonts w:ascii="Angsana New" w:hAnsi="Angsana New"/>
                <w:sz w:val="22"/>
                <w:szCs w:val="22"/>
              </w:rPr>
            </w:pPr>
            <w:r w:rsidRPr="00422380">
              <w:rPr>
                <w:rFonts w:ascii="Angsana New" w:hAnsi="Angsana New"/>
                <w:sz w:val="22"/>
                <w:szCs w:val="22"/>
                <w:cs/>
              </w:rPr>
              <w:t>จำหน่าย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</w:tcPr>
          <w:p w14:paraId="24F9F521" w14:textId="43E1BFB4" w:rsidR="009A21CF" w:rsidRPr="00422380" w:rsidRDefault="009A21CF" w:rsidP="009A2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22380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43DA963" w14:textId="77777777" w:rsidR="009A21CF" w:rsidRPr="00422380" w:rsidRDefault="009A21CF" w:rsidP="009A2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</w:tcPr>
          <w:p w14:paraId="6C980FDB" w14:textId="468441C5" w:rsidR="009A21CF" w:rsidRPr="00422380" w:rsidRDefault="009A21CF" w:rsidP="009A2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22380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0A53D0C" w14:textId="77777777" w:rsidR="009A21CF" w:rsidRPr="00422380" w:rsidRDefault="009A21CF" w:rsidP="009A2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bottom w:val="single" w:sz="4" w:space="0" w:color="auto"/>
            </w:tcBorders>
          </w:tcPr>
          <w:p w14:paraId="7E23ABD4" w14:textId="5ADBF330" w:rsidR="009A21CF" w:rsidRPr="00422380" w:rsidRDefault="009A21CF" w:rsidP="009A2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22380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983E63E" w14:textId="77777777" w:rsidR="009A21CF" w:rsidRPr="00422380" w:rsidRDefault="009A21CF" w:rsidP="009A2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</w:tcPr>
          <w:p w14:paraId="1424A6AD" w14:textId="4D665E1E" w:rsidR="009A21CF" w:rsidRPr="00422380" w:rsidRDefault="009A21CF" w:rsidP="009A2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2238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D1AFFA1" w14:textId="77777777" w:rsidR="009A21CF" w:rsidRPr="00422380" w:rsidRDefault="009A21CF" w:rsidP="009A2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</w:tcPr>
          <w:p w14:paraId="6FCDB9F3" w14:textId="3811485E" w:rsidR="009A21CF" w:rsidRPr="00BB1015" w:rsidRDefault="009A21CF" w:rsidP="009A2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  <w:r w:rsidRPr="00BB1015">
              <w:rPr>
                <w:rFonts w:ascii="Angsana New" w:hAnsi="Angsana New"/>
                <w:sz w:val="22"/>
                <w:szCs w:val="22"/>
              </w:rPr>
              <w:t>5,936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2637FC9" w14:textId="77777777" w:rsidR="009A21CF" w:rsidRPr="00BB1015" w:rsidRDefault="009A21CF" w:rsidP="009A2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</w:tcPr>
          <w:p w14:paraId="7E2A1A0F" w14:textId="217A46A0" w:rsidR="009A21CF" w:rsidRPr="00BB1015" w:rsidRDefault="009A21CF" w:rsidP="009A2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B101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0369BB3" w14:textId="77777777" w:rsidR="009A21CF" w:rsidRPr="00BB1015" w:rsidRDefault="009A21CF" w:rsidP="009A2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</w:tcPr>
          <w:p w14:paraId="39FFEB62" w14:textId="3317016E" w:rsidR="009A21CF" w:rsidRPr="00BB1015" w:rsidRDefault="009A21CF" w:rsidP="009A2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BB1015">
              <w:rPr>
                <w:rFonts w:ascii="Angsana New" w:hAnsi="Angsana New"/>
                <w:sz w:val="22"/>
                <w:szCs w:val="22"/>
              </w:rPr>
              <w:t>31,497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9F5E1C6" w14:textId="77777777" w:rsidR="009A21CF" w:rsidRPr="00BB1015" w:rsidRDefault="009A21CF" w:rsidP="009A2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</w:tcPr>
          <w:p w14:paraId="58E3343B" w14:textId="033E5E4A" w:rsidR="009A21CF" w:rsidRPr="00BB1015" w:rsidRDefault="009A21CF" w:rsidP="009A2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BB1015">
              <w:rPr>
                <w:rFonts w:ascii="Angsana New" w:hAnsi="Angsana New"/>
                <w:sz w:val="22"/>
                <w:szCs w:val="22"/>
              </w:rPr>
              <w:t>17,504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F57AA54" w14:textId="77777777" w:rsidR="009A21CF" w:rsidRPr="00BB1015" w:rsidRDefault="009A21CF" w:rsidP="009A2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</w:tcPr>
          <w:p w14:paraId="012E2BC4" w14:textId="343FAE6F" w:rsidR="009A21CF" w:rsidRPr="00BB1015" w:rsidRDefault="009A21CF" w:rsidP="009A2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B1015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351AA1C" w14:textId="77777777" w:rsidR="009A21CF" w:rsidRPr="00BB1015" w:rsidRDefault="009A21CF" w:rsidP="009A2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</w:tcPr>
          <w:p w14:paraId="4EF7DEF2" w14:textId="02E92ED0" w:rsidR="009A21CF" w:rsidRPr="00BB1015" w:rsidRDefault="009A21CF" w:rsidP="009A2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BB1015">
              <w:rPr>
                <w:rFonts w:ascii="Angsana New" w:hAnsi="Angsana New"/>
                <w:sz w:val="22"/>
                <w:szCs w:val="22"/>
              </w:rPr>
              <w:t>8,964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630C900" w14:textId="77777777" w:rsidR="009A21CF" w:rsidRPr="00BB1015" w:rsidRDefault="009A21CF" w:rsidP="009A2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</w:tcPr>
          <w:p w14:paraId="689BCBBB" w14:textId="57598D32" w:rsidR="009A21CF" w:rsidRPr="00BB1015" w:rsidRDefault="009A21CF" w:rsidP="009A2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BB1015">
              <w:rPr>
                <w:rFonts w:ascii="Angsana New" w:hAnsi="Angsana New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BE3B0C2" w14:textId="77777777" w:rsidR="009A21CF" w:rsidRPr="00BB1015" w:rsidRDefault="009A21CF" w:rsidP="009A2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</w:tcPr>
          <w:p w14:paraId="2900C491" w14:textId="6E0B72A8" w:rsidR="009A21CF" w:rsidRPr="00BB1015" w:rsidRDefault="009A21CF" w:rsidP="009A2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BB1015">
              <w:rPr>
                <w:rFonts w:ascii="Angsana New" w:hAnsi="Angsana New"/>
                <w:sz w:val="22"/>
                <w:szCs w:val="22"/>
              </w:rPr>
              <w:t>63,901</w:t>
            </w:r>
          </w:p>
        </w:tc>
      </w:tr>
      <w:tr w:rsidR="009A21CF" w:rsidRPr="00422380" w14:paraId="0A59D1F1" w14:textId="77777777" w:rsidTr="002917AF">
        <w:tc>
          <w:tcPr>
            <w:tcW w:w="2340" w:type="dxa"/>
            <w:tcBorders>
              <w:bottom w:val="nil"/>
            </w:tcBorders>
          </w:tcPr>
          <w:p w14:paraId="12673622" w14:textId="24A7C104" w:rsidR="009A21CF" w:rsidRPr="00422380" w:rsidRDefault="009A21CF" w:rsidP="009A2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918"/>
              <w:rPr>
                <w:rFonts w:ascii="Angsana New" w:hAnsi="Angsana New"/>
                <w:sz w:val="22"/>
                <w:szCs w:val="22"/>
              </w:rPr>
            </w:pPr>
            <w:r w:rsidRPr="00422380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Pr="00422380">
              <w:rPr>
                <w:rFonts w:ascii="Angsana New" w:hAnsi="Angsana New"/>
                <w:b/>
                <w:bCs/>
                <w:sz w:val="22"/>
                <w:szCs w:val="22"/>
              </w:rPr>
              <w:t>31</w:t>
            </w:r>
            <w:r w:rsidRPr="00422380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 ธันวาคม</w:t>
            </w:r>
            <w:r w:rsidRPr="00422380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2567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1C9480E8" w14:textId="19C62776" w:rsidR="009A21CF" w:rsidRPr="00422380" w:rsidRDefault="009A21CF" w:rsidP="009A2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22380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82213DC" w14:textId="77777777" w:rsidR="009A21CF" w:rsidRPr="00422380" w:rsidRDefault="009A21CF" w:rsidP="009A2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1E608EA7" w14:textId="61E48C38" w:rsidR="009A21CF" w:rsidRPr="00422380" w:rsidRDefault="009A21CF" w:rsidP="009A2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22380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94D6B31" w14:textId="77777777" w:rsidR="009A21CF" w:rsidRPr="00422380" w:rsidRDefault="009A21CF" w:rsidP="009A2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14:paraId="2A161E6E" w14:textId="17E41C95" w:rsidR="009A21CF" w:rsidRPr="00422380" w:rsidRDefault="009A21CF" w:rsidP="009A2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22380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D9A1D88" w14:textId="77777777" w:rsidR="009A21CF" w:rsidRPr="00422380" w:rsidRDefault="009A21CF" w:rsidP="009A2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0C6BAD65" w14:textId="2DB9E99B" w:rsidR="009A21CF" w:rsidRPr="00422380" w:rsidRDefault="009A21CF" w:rsidP="009A2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422380">
              <w:rPr>
                <w:rFonts w:ascii="Angsana New" w:hAnsi="Angsana New"/>
                <w:b/>
                <w:bCs/>
                <w:sz w:val="22"/>
                <w:szCs w:val="22"/>
              </w:rPr>
              <w:t>(62,444)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9E7BE01" w14:textId="77777777" w:rsidR="009A21CF" w:rsidRPr="00422380" w:rsidRDefault="009A21CF" w:rsidP="009A2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6A70FCAF" w14:textId="2329BFC3" w:rsidR="009A21CF" w:rsidRPr="00BB1015" w:rsidRDefault="009A21CF" w:rsidP="009A2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BB1015">
              <w:rPr>
                <w:rFonts w:ascii="Angsana New" w:hAnsi="Angsana New"/>
                <w:b/>
                <w:bCs/>
                <w:sz w:val="22"/>
                <w:szCs w:val="22"/>
              </w:rPr>
              <w:t>(571,78</w:t>
            </w:r>
            <w:r w:rsidR="00AD7C71" w:rsidRPr="00BB1015">
              <w:rPr>
                <w:rFonts w:ascii="Angsana New" w:hAnsi="Angsana New"/>
                <w:b/>
                <w:bCs/>
                <w:sz w:val="22"/>
                <w:szCs w:val="22"/>
              </w:rPr>
              <w:t>7</w:t>
            </w:r>
            <w:r w:rsidRPr="00BB1015">
              <w:rPr>
                <w:rFonts w:ascii="Angsana New" w:hAnsi="Angsana New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B9ABAFE" w14:textId="77777777" w:rsidR="009A21CF" w:rsidRPr="00BB1015" w:rsidRDefault="009A21CF" w:rsidP="009A2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4A044796" w14:textId="4117C75A" w:rsidR="009A21CF" w:rsidRPr="00BB1015" w:rsidRDefault="009A21CF" w:rsidP="009A2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BB1015">
              <w:rPr>
                <w:rFonts w:ascii="Angsana New" w:hAnsi="Angsana New"/>
                <w:b/>
                <w:bCs/>
                <w:sz w:val="22"/>
                <w:szCs w:val="22"/>
              </w:rPr>
              <w:t>(806,529)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13B30DE" w14:textId="77777777" w:rsidR="009A21CF" w:rsidRPr="00BB1015" w:rsidRDefault="009A21CF" w:rsidP="009A2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76CE7349" w14:textId="330BA6A1" w:rsidR="009A21CF" w:rsidRPr="00BB1015" w:rsidRDefault="009A21CF" w:rsidP="009A2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BB1015">
              <w:rPr>
                <w:rFonts w:ascii="Angsana New" w:hAnsi="Angsana New"/>
                <w:b/>
                <w:bCs/>
                <w:sz w:val="22"/>
                <w:szCs w:val="22"/>
              </w:rPr>
              <w:t>(736,021)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929B206" w14:textId="77777777" w:rsidR="009A21CF" w:rsidRPr="00BB1015" w:rsidRDefault="009A21CF" w:rsidP="009A2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7F9F8FC7" w14:textId="4DCF4CEB" w:rsidR="009A21CF" w:rsidRPr="00BB1015" w:rsidRDefault="009A21CF" w:rsidP="009A2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BB1015">
              <w:rPr>
                <w:rFonts w:ascii="Angsana New" w:hAnsi="Angsana New"/>
                <w:b/>
                <w:bCs/>
                <w:sz w:val="22"/>
                <w:szCs w:val="22"/>
              </w:rPr>
              <w:t>(562,899)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75BD24F" w14:textId="77777777" w:rsidR="009A21CF" w:rsidRPr="00BB1015" w:rsidRDefault="009A21CF" w:rsidP="009A2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089FF4D9" w14:textId="0A13958B" w:rsidR="009A21CF" w:rsidRPr="00BB1015" w:rsidRDefault="009A21CF" w:rsidP="009A2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BB1015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B80DBA1" w14:textId="77777777" w:rsidR="009A21CF" w:rsidRPr="00BB1015" w:rsidRDefault="009A21CF" w:rsidP="009A2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1976B58A" w14:textId="3FBB1344" w:rsidR="009A21CF" w:rsidRPr="00BB1015" w:rsidRDefault="009A21CF" w:rsidP="009A2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BB1015">
              <w:rPr>
                <w:rFonts w:ascii="Angsana New" w:hAnsi="Angsana New"/>
                <w:b/>
                <w:bCs/>
                <w:sz w:val="22"/>
                <w:szCs w:val="22"/>
              </w:rPr>
              <w:t>(459,830)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A1F20F5" w14:textId="77777777" w:rsidR="009A21CF" w:rsidRPr="00BB1015" w:rsidRDefault="009A21CF" w:rsidP="009A2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17404F31" w14:textId="607D750C" w:rsidR="009A21CF" w:rsidRPr="00BB1015" w:rsidRDefault="009A21CF" w:rsidP="009A2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BB1015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92ACBC4" w14:textId="77777777" w:rsidR="009A21CF" w:rsidRPr="00BB1015" w:rsidRDefault="009A21CF" w:rsidP="009A2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19D7E430" w14:textId="0B33701A" w:rsidR="009A21CF" w:rsidRPr="00BB1015" w:rsidRDefault="009A21CF" w:rsidP="009A2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BB1015">
              <w:rPr>
                <w:rFonts w:ascii="Angsana New" w:hAnsi="Angsana New"/>
                <w:b/>
                <w:bCs/>
                <w:sz w:val="22"/>
                <w:szCs w:val="22"/>
              </w:rPr>
              <w:t>(3,199,51</w:t>
            </w:r>
            <w:r w:rsidR="00AD7C71" w:rsidRPr="00BB1015">
              <w:rPr>
                <w:rFonts w:ascii="Angsana New" w:hAnsi="Angsana New"/>
                <w:b/>
                <w:bCs/>
                <w:sz w:val="22"/>
                <w:szCs w:val="22"/>
              </w:rPr>
              <w:t>0</w:t>
            </w:r>
            <w:r w:rsidRPr="00BB1015">
              <w:rPr>
                <w:rFonts w:ascii="Angsana New" w:hAnsi="Angsana New"/>
                <w:b/>
                <w:bCs/>
                <w:sz w:val="22"/>
                <w:szCs w:val="22"/>
              </w:rPr>
              <w:t>)</w:t>
            </w:r>
          </w:p>
        </w:tc>
      </w:tr>
      <w:tr w:rsidR="009A21CF" w:rsidRPr="00422380" w14:paraId="16E61CAB" w14:textId="77777777" w:rsidTr="002917AF">
        <w:tc>
          <w:tcPr>
            <w:tcW w:w="2340" w:type="dxa"/>
          </w:tcPr>
          <w:p w14:paraId="32D7CF7C" w14:textId="77777777" w:rsidR="009A21CF" w:rsidRPr="00422380" w:rsidRDefault="009A21CF" w:rsidP="009A2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10" w:type="dxa"/>
            <w:tcBorders>
              <w:bottom w:val="nil"/>
            </w:tcBorders>
          </w:tcPr>
          <w:p w14:paraId="1C3FA616" w14:textId="77777777" w:rsidR="009A21CF" w:rsidRPr="00422380" w:rsidRDefault="009A21CF" w:rsidP="009A2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50D34BE5" w14:textId="77777777" w:rsidR="009A21CF" w:rsidRPr="00422380" w:rsidRDefault="009A21CF" w:rsidP="009A2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bottom w:val="nil"/>
            </w:tcBorders>
          </w:tcPr>
          <w:p w14:paraId="551368FB" w14:textId="77777777" w:rsidR="009A21CF" w:rsidRPr="00422380" w:rsidRDefault="009A21CF" w:rsidP="009A2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64AF4863" w14:textId="77777777" w:rsidR="009A21CF" w:rsidRPr="00422380" w:rsidRDefault="009A21CF" w:rsidP="009A2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tcBorders>
              <w:bottom w:val="nil"/>
            </w:tcBorders>
          </w:tcPr>
          <w:p w14:paraId="3378EAB0" w14:textId="77777777" w:rsidR="009A21CF" w:rsidRPr="00422380" w:rsidRDefault="009A21CF" w:rsidP="009A2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40D02AEB" w14:textId="77777777" w:rsidR="009A21CF" w:rsidRPr="00422380" w:rsidRDefault="009A21CF" w:rsidP="009A2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nil"/>
            </w:tcBorders>
          </w:tcPr>
          <w:p w14:paraId="0D0B5011" w14:textId="77777777" w:rsidR="009A21CF" w:rsidRPr="00422380" w:rsidRDefault="009A21CF" w:rsidP="009A2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060B55B9" w14:textId="77777777" w:rsidR="009A21CF" w:rsidRPr="00422380" w:rsidRDefault="009A21CF" w:rsidP="009A2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7BE460DC" w14:textId="77777777" w:rsidR="009A21CF" w:rsidRPr="00BB1015" w:rsidRDefault="009A21CF" w:rsidP="009A2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0364E325" w14:textId="77777777" w:rsidR="009A21CF" w:rsidRPr="00BB1015" w:rsidRDefault="009A21CF" w:rsidP="009A2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nil"/>
            </w:tcBorders>
          </w:tcPr>
          <w:p w14:paraId="506AA26F" w14:textId="77777777" w:rsidR="009A21CF" w:rsidRPr="00BB1015" w:rsidRDefault="009A21CF" w:rsidP="009A2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25E66BAB" w14:textId="77777777" w:rsidR="009A21CF" w:rsidRPr="00BB1015" w:rsidRDefault="009A21CF" w:rsidP="009A2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nil"/>
            </w:tcBorders>
          </w:tcPr>
          <w:p w14:paraId="13BD55D1" w14:textId="77777777" w:rsidR="009A21CF" w:rsidRPr="00BB1015" w:rsidRDefault="009A21CF" w:rsidP="009A2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6191EC78" w14:textId="77777777" w:rsidR="009A21CF" w:rsidRPr="00BB1015" w:rsidRDefault="009A21CF" w:rsidP="009A2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nil"/>
            </w:tcBorders>
          </w:tcPr>
          <w:p w14:paraId="3629A49E" w14:textId="77777777" w:rsidR="009A21CF" w:rsidRPr="00BB1015" w:rsidRDefault="009A21CF" w:rsidP="009A2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769CFFE3" w14:textId="77777777" w:rsidR="009A21CF" w:rsidRPr="00BB1015" w:rsidRDefault="009A21CF" w:rsidP="009A2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nil"/>
            </w:tcBorders>
          </w:tcPr>
          <w:p w14:paraId="0011940A" w14:textId="77777777" w:rsidR="009A21CF" w:rsidRPr="00BB1015" w:rsidRDefault="009A21CF" w:rsidP="009A2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3D68FEC0" w14:textId="77777777" w:rsidR="009A21CF" w:rsidRPr="00BB1015" w:rsidRDefault="009A21CF" w:rsidP="009A2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nil"/>
            </w:tcBorders>
          </w:tcPr>
          <w:p w14:paraId="0001F1A8" w14:textId="77777777" w:rsidR="009A21CF" w:rsidRPr="00BB1015" w:rsidRDefault="009A21CF" w:rsidP="009A2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65A07C57" w14:textId="77777777" w:rsidR="009A21CF" w:rsidRPr="00BB1015" w:rsidRDefault="009A21CF" w:rsidP="009A2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nil"/>
            </w:tcBorders>
          </w:tcPr>
          <w:p w14:paraId="58CF0C4B" w14:textId="77777777" w:rsidR="009A21CF" w:rsidRPr="00BB1015" w:rsidRDefault="009A21CF" w:rsidP="009A2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1A177629" w14:textId="77777777" w:rsidR="009A21CF" w:rsidRPr="00BB1015" w:rsidRDefault="009A21CF" w:rsidP="009A2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nil"/>
            </w:tcBorders>
          </w:tcPr>
          <w:p w14:paraId="111CBF5D" w14:textId="77777777" w:rsidR="009A21CF" w:rsidRPr="00BB1015" w:rsidRDefault="009A21CF" w:rsidP="009A2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A21CF" w:rsidRPr="00422380" w14:paraId="51608F83" w14:textId="77777777" w:rsidTr="002917AF">
        <w:tc>
          <w:tcPr>
            <w:tcW w:w="2340" w:type="dxa"/>
          </w:tcPr>
          <w:p w14:paraId="14E68359" w14:textId="77777777" w:rsidR="009A21CF" w:rsidRPr="00422380" w:rsidRDefault="009A21CF" w:rsidP="009A2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422380"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  <w:t>มูลค่าสุทธิทางบัญชี</w:t>
            </w:r>
          </w:p>
        </w:tc>
        <w:tc>
          <w:tcPr>
            <w:tcW w:w="810" w:type="dxa"/>
            <w:tcBorders>
              <w:bottom w:val="nil"/>
            </w:tcBorders>
          </w:tcPr>
          <w:p w14:paraId="6A499BC9" w14:textId="77777777" w:rsidR="009A21CF" w:rsidRPr="00422380" w:rsidRDefault="009A21CF" w:rsidP="009A2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24EA5F8A" w14:textId="77777777" w:rsidR="009A21CF" w:rsidRPr="00422380" w:rsidRDefault="009A21CF" w:rsidP="009A2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bottom w:val="nil"/>
            </w:tcBorders>
          </w:tcPr>
          <w:p w14:paraId="4E5FEBBA" w14:textId="77777777" w:rsidR="009A21CF" w:rsidRPr="00422380" w:rsidRDefault="009A21CF" w:rsidP="009A2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50E31A0F" w14:textId="77777777" w:rsidR="009A21CF" w:rsidRPr="00422380" w:rsidRDefault="009A21CF" w:rsidP="009A2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tcBorders>
              <w:bottom w:val="nil"/>
            </w:tcBorders>
          </w:tcPr>
          <w:p w14:paraId="336B82F9" w14:textId="77777777" w:rsidR="009A21CF" w:rsidRPr="00422380" w:rsidRDefault="009A21CF" w:rsidP="009A2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3E8C55E9" w14:textId="77777777" w:rsidR="009A21CF" w:rsidRPr="00422380" w:rsidRDefault="009A21CF" w:rsidP="009A2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nil"/>
            </w:tcBorders>
          </w:tcPr>
          <w:p w14:paraId="28C8A21D" w14:textId="77777777" w:rsidR="009A21CF" w:rsidRPr="00422380" w:rsidRDefault="009A21CF" w:rsidP="009A2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33FFFD8A" w14:textId="77777777" w:rsidR="009A21CF" w:rsidRPr="00422380" w:rsidRDefault="009A21CF" w:rsidP="009A2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7EAE6A26" w14:textId="77777777" w:rsidR="009A21CF" w:rsidRPr="00BB1015" w:rsidRDefault="009A21CF" w:rsidP="009A2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042B3DE7" w14:textId="77777777" w:rsidR="009A21CF" w:rsidRPr="00BB1015" w:rsidRDefault="009A21CF" w:rsidP="009A2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nil"/>
            </w:tcBorders>
          </w:tcPr>
          <w:p w14:paraId="09F27168" w14:textId="77777777" w:rsidR="009A21CF" w:rsidRPr="00BB1015" w:rsidRDefault="009A21CF" w:rsidP="009A2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34F555E2" w14:textId="77777777" w:rsidR="009A21CF" w:rsidRPr="00BB1015" w:rsidRDefault="009A21CF" w:rsidP="009A2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nil"/>
            </w:tcBorders>
          </w:tcPr>
          <w:p w14:paraId="42EC944C" w14:textId="77777777" w:rsidR="009A21CF" w:rsidRPr="00BB1015" w:rsidRDefault="009A21CF" w:rsidP="009A2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0901EF3F" w14:textId="77777777" w:rsidR="009A21CF" w:rsidRPr="00BB1015" w:rsidRDefault="009A21CF" w:rsidP="009A2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nil"/>
            </w:tcBorders>
          </w:tcPr>
          <w:p w14:paraId="2A43E9E1" w14:textId="77777777" w:rsidR="009A21CF" w:rsidRPr="00BB1015" w:rsidRDefault="009A21CF" w:rsidP="009A2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0A7013BD" w14:textId="77777777" w:rsidR="009A21CF" w:rsidRPr="00BB1015" w:rsidRDefault="009A21CF" w:rsidP="009A2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nil"/>
            </w:tcBorders>
          </w:tcPr>
          <w:p w14:paraId="08B1F994" w14:textId="77777777" w:rsidR="009A21CF" w:rsidRPr="00BB1015" w:rsidRDefault="009A21CF" w:rsidP="009A2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2EC053EC" w14:textId="77777777" w:rsidR="009A21CF" w:rsidRPr="00BB1015" w:rsidRDefault="009A21CF" w:rsidP="009A2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nil"/>
            </w:tcBorders>
          </w:tcPr>
          <w:p w14:paraId="23603E35" w14:textId="77777777" w:rsidR="009A21CF" w:rsidRPr="00BB1015" w:rsidRDefault="009A21CF" w:rsidP="009A2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3E3F36F2" w14:textId="77777777" w:rsidR="009A21CF" w:rsidRPr="00BB1015" w:rsidRDefault="009A21CF" w:rsidP="009A2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nil"/>
            </w:tcBorders>
          </w:tcPr>
          <w:p w14:paraId="1A2BA487" w14:textId="77777777" w:rsidR="009A21CF" w:rsidRPr="00BB1015" w:rsidRDefault="009A21CF" w:rsidP="009A2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175394E1" w14:textId="77777777" w:rsidR="009A21CF" w:rsidRPr="00BB1015" w:rsidRDefault="009A21CF" w:rsidP="009A2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nil"/>
            </w:tcBorders>
          </w:tcPr>
          <w:p w14:paraId="7C833A4D" w14:textId="77777777" w:rsidR="009A21CF" w:rsidRPr="00BB1015" w:rsidRDefault="009A21CF" w:rsidP="009A2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A21CF" w:rsidRPr="00422380" w14:paraId="19EE233D" w14:textId="77777777" w:rsidTr="002917AF">
        <w:tc>
          <w:tcPr>
            <w:tcW w:w="2340" w:type="dxa"/>
            <w:tcBorders>
              <w:bottom w:val="nil"/>
            </w:tcBorders>
          </w:tcPr>
          <w:p w14:paraId="006E7208" w14:textId="7D9789D6" w:rsidR="009A21CF" w:rsidRPr="00422380" w:rsidRDefault="009A21CF" w:rsidP="009A2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="Angsana New" w:hAnsi="Angsana New"/>
                <w:sz w:val="22"/>
                <w:szCs w:val="22"/>
              </w:rPr>
            </w:pPr>
            <w:r w:rsidRPr="00422380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Pr="00422380">
              <w:rPr>
                <w:rFonts w:ascii="Angsana New" w:hAnsi="Angsana New"/>
                <w:b/>
                <w:bCs/>
                <w:sz w:val="22"/>
                <w:szCs w:val="22"/>
              </w:rPr>
              <w:t>31</w:t>
            </w:r>
            <w:r w:rsidRPr="00422380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 ธันวาคม </w:t>
            </w:r>
            <w:r w:rsidRPr="00422380">
              <w:rPr>
                <w:rFonts w:ascii="Angsana New" w:hAnsi="Angsana New"/>
                <w:b/>
                <w:bCs/>
                <w:sz w:val="22"/>
                <w:szCs w:val="22"/>
              </w:rPr>
              <w:t>2566</w:t>
            </w:r>
          </w:p>
        </w:tc>
        <w:tc>
          <w:tcPr>
            <w:tcW w:w="810" w:type="dxa"/>
            <w:tcBorders>
              <w:top w:val="nil"/>
              <w:bottom w:val="double" w:sz="4" w:space="0" w:color="auto"/>
            </w:tcBorders>
          </w:tcPr>
          <w:p w14:paraId="28193D6D" w14:textId="04669205" w:rsidR="009A21CF" w:rsidRPr="00422380" w:rsidRDefault="009A21CF" w:rsidP="009A2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22380">
              <w:rPr>
                <w:rFonts w:ascii="Angsana New" w:hAnsi="Angsana New"/>
                <w:b/>
                <w:bCs/>
                <w:sz w:val="22"/>
                <w:szCs w:val="22"/>
              </w:rPr>
              <w:t>256,096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B5651FE" w14:textId="77777777" w:rsidR="009A21CF" w:rsidRPr="00422380" w:rsidRDefault="009A21CF" w:rsidP="009A2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bottom w:val="double" w:sz="4" w:space="0" w:color="auto"/>
            </w:tcBorders>
          </w:tcPr>
          <w:p w14:paraId="699468FB" w14:textId="2AA27408" w:rsidR="009A21CF" w:rsidRPr="00422380" w:rsidRDefault="009A21CF" w:rsidP="009A2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22380">
              <w:rPr>
                <w:rFonts w:ascii="Angsana New" w:hAnsi="Angsana New"/>
                <w:b/>
                <w:bCs/>
                <w:sz w:val="22"/>
                <w:szCs w:val="22"/>
              </w:rPr>
              <w:t>1,839,848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D8C5666" w14:textId="77777777" w:rsidR="009A21CF" w:rsidRPr="00422380" w:rsidRDefault="009A21CF" w:rsidP="009A2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bottom w:val="double" w:sz="4" w:space="0" w:color="auto"/>
            </w:tcBorders>
          </w:tcPr>
          <w:p w14:paraId="0BDB7281" w14:textId="75D8F39F" w:rsidR="009A21CF" w:rsidRPr="00422380" w:rsidRDefault="009A21CF" w:rsidP="009A2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22380">
              <w:rPr>
                <w:rFonts w:ascii="Angsana New" w:hAnsi="Angsana New"/>
                <w:b/>
                <w:bCs/>
                <w:sz w:val="22"/>
                <w:szCs w:val="22"/>
              </w:rPr>
              <w:t>2,095,944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CC4849E" w14:textId="77777777" w:rsidR="009A21CF" w:rsidRPr="00422380" w:rsidRDefault="009A21CF" w:rsidP="009A21CF">
            <w:pPr>
              <w:rPr>
                <w:b/>
                <w:bCs/>
              </w:rPr>
            </w:pPr>
          </w:p>
        </w:tc>
        <w:tc>
          <w:tcPr>
            <w:tcW w:w="810" w:type="dxa"/>
            <w:tcBorders>
              <w:top w:val="nil"/>
              <w:bottom w:val="double" w:sz="4" w:space="0" w:color="auto"/>
            </w:tcBorders>
          </w:tcPr>
          <w:p w14:paraId="1A20A5B9" w14:textId="6E93E832" w:rsidR="009A21CF" w:rsidRPr="00422380" w:rsidRDefault="009A21CF" w:rsidP="009A2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22380">
              <w:rPr>
                <w:rFonts w:ascii="Angsana New" w:hAnsi="Angsana New"/>
                <w:b/>
                <w:bCs/>
                <w:sz w:val="22"/>
                <w:szCs w:val="22"/>
              </w:rPr>
              <w:t>38,723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1827BA7" w14:textId="77777777" w:rsidR="009A21CF" w:rsidRPr="00422380" w:rsidRDefault="009A21CF" w:rsidP="009A2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  <w:tcBorders>
              <w:top w:val="nil"/>
              <w:bottom w:val="double" w:sz="4" w:space="0" w:color="auto"/>
            </w:tcBorders>
          </w:tcPr>
          <w:p w14:paraId="35CEA084" w14:textId="1805FD58" w:rsidR="009A21CF" w:rsidRPr="00BB1015" w:rsidRDefault="009A21CF" w:rsidP="009A2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BB1015">
              <w:rPr>
                <w:rFonts w:ascii="Angsana New" w:hAnsi="Angsana New"/>
                <w:b/>
                <w:bCs/>
                <w:sz w:val="22"/>
                <w:szCs w:val="22"/>
              </w:rPr>
              <w:t>882,485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2F0C2B1" w14:textId="77777777" w:rsidR="009A21CF" w:rsidRPr="00BB1015" w:rsidRDefault="009A21CF" w:rsidP="009A2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double" w:sz="4" w:space="0" w:color="auto"/>
            </w:tcBorders>
          </w:tcPr>
          <w:p w14:paraId="7969D8DD" w14:textId="596E83A9" w:rsidR="009A21CF" w:rsidRPr="00BB1015" w:rsidRDefault="009A21CF" w:rsidP="009A2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BB1015">
              <w:rPr>
                <w:rFonts w:ascii="Angsana New" w:hAnsi="Angsana New"/>
                <w:b/>
                <w:bCs/>
                <w:sz w:val="22"/>
                <w:szCs w:val="22"/>
              </w:rPr>
              <w:t>879,460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CB18AF2" w14:textId="77777777" w:rsidR="009A21CF" w:rsidRPr="00BB1015" w:rsidRDefault="009A21CF" w:rsidP="009A2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double" w:sz="4" w:space="0" w:color="auto"/>
            </w:tcBorders>
          </w:tcPr>
          <w:p w14:paraId="722C5F12" w14:textId="2D746B1A" w:rsidR="009A21CF" w:rsidRPr="00BB1015" w:rsidRDefault="009A21CF" w:rsidP="009A2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BB1015">
              <w:rPr>
                <w:rFonts w:ascii="Angsana New" w:hAnsi="Angsana New"/>
                <w:b/>
                <w:bCs/>
                <w:sz w:val="22"/>
                <w:szCs w:val="22"/>
              </w:rPr>
              <w:t>120,968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B482ACE" w14:textId="77777777" w:rsidR="009A21CF" w:rsidRPr="00BB1015" w:rsidRDefault="009A21CF" w:rsidP="009A2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double" w:sz="4" w:space="0" w:color="auto"/>
            </w:tcBorders>
          </w:tcPr>
          <w:p w14:paraId="0A9EDEA8" w14:textId="611154AE" w:rsidR="009A21CF" w:rsidRPr="00BB1015" w:rsidRDefault="009A21CF" w:rsidP="009A2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BB1015">
              <w:rPr>
                <w:rFonts w:ascii="Angsana New" w:hAnsi="Angsana New"/>
                <w:b/>
                <w:bCs/>
                <w:sz w:val="22"/>
                <w:szCs w:val="22"/>
              </w:rPr>
              <w:t>27,054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BD080E4" w14:textId="77777777" w:rsidR="009A21CF" w:rsidRPr="00BB1015" w:rsidRDefault="009A21CF" w:rsidP="009A2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double" w:sz="4" w:space="0" w:color="auto"/>
            </w:tcBorders>
          </w:tcPr>
          <w:p w14:paraId="58ED6499" w14:textId="6CA99546" w:rsidR="009A21CF" w:rsidRPr="00BB1015" w:rsidRDefault="009A21CF" w:rsidP="009A2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BB1015">
              <w:rPr>
                <w:rFonts w:ascii="Angsana New" w:hAnsi="Angsana New"/>
                <w:b/>
                <w:bCs/>
                <w:sz w:val="22"/>
                <w:szCs w:val="22"/>
              </w:rPr>
              <w:t>13,524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6391D25" w14:textId="77777777" w:rsidR="009A21CF" w:rsidRPr="00BB1015" w:rsidRDefault="009A21CF" w:rsidP="009A2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double" w:sz="4" w:space="0" w:color="auto"/>
            </w:tcBorders>
          </w:tcPr>
          <w:p w14:paraId="781FECEE" w14:textId="19D932D9" w:rsidR="009A21CF" w:rsidRPr="00BB1015" w:rsidRDefault="009A21CF" w:rsidP="009A2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BB1015">
              <w:rPr>
                <w:rFonts w:ascii="Angsana New" w:hAnsi="Angsana New"/>
                <w:b/>
                <w:bCs/>
                <w:sz w:val="22"/>
                <w:szCs w:val="22"/>
              </w:rPr>
              <w:t>110,526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BD15427" w14:textId="77777777" w:rsidR="009A21CF" w:rsidRPr="00BB1015" w:rsidRDefault="009A21CF" w:rsidP="009A2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double" w:sz="4" w:space="0" w:color="auto"/>
            </w:tcBorders>
          </w:tcPr>
          <w:p w14:paraId="28965960" w14:textId="278CBCBD" w:rsidR="009A21CF" w:rsidRPr="00BB1015" w:rsidRDefault="009A21CF" w:rsidP="009A2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BB1015">
              <w:rPr>
                <w:rFonts w:ascii="Angsana New" w:hAnsi="Angsana New"/>
                <w:b/>
                <w:bCs/>
                <w:sz w:val="22"/>
                <w:szCs w:val="22"/>
              </w:rPr>
              <w:t>171,479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AEF7F6F" w14:textId="77777777" w:rsidR="009A21CF" w:rsidRPr="00BB1015" w:rsidRDefault="009A21CF" w:rsidP="009A2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double" w:sz="4" w:space="0" w:color="auto"/>
            </w:tcBorders>
          </w:tcPr>
          <w:p w14:paraId="40F88AB5" w14:textId="4C590A26" w:rsidR="009A21CF" w:rsidRPr="00BB1015" w:rsidRDefault="009A21CF" w:rsidP="009A2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BB1015">
              <w:rPr>
                <w:rFonts w:ascii="Angsana New" w:hAnsi="Angsana New"/>
                <w:b/>
                <w:bCs/>
                <w:sz w:val="22"/>
                <w:szCs w:val="22"/>
              </w:rPr>
              <w:t>4,340,163</w:t>
            </w:r>
          </w:p>
        </w:tc>
      </w:tr>
      <w:tr w:rsidR="009A21CF" w:rsidRPr="00422380" w14:paraId="5E47F6A2" w14:textId="77777777" w:rsidTr="002917AF">
        <w:tc>
          <w:tcPr>
            <w:tcW w:w="2340" w:type="dxa"/>
            <w:tcBorders>
              <w:bottom w:val="nil"/>
            </w:tcBorders>
          </w:tcPr>
          <w:p w14:paraId="5FCA9AB3" w14:textId="5D1F0047" w:rsidR="009A21CF" w:rsidRPr="00422380" w:rsidRDefault="009A21CF" w:rsidP="009A2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="Angsana New" w:hAnsi="Angsana New"/>
                <w:sz w:val="22"/>
                <w:szCs w:val="22"/>
                <w:cs/>
              </w:rPr>
            </w:pPr>
            <w:r w:rsidRPr="00422380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Pr="00422380">
              <w:rPr>
                <w:rFonts w:ascii="Angsana New" w:hAnsi="Angsana New"/>
                <w:b/>
                <w:bCs/>
                <w:sz w:val="22"/>
                <w:szCs w:val="22"/>
              </w:rPr>
              <w:t>31</w:t>
            </w:r>
            <w:r w:rsidRPr="00422380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 ธันวาคม </w:t>
            </w:r>
            <w:r w:rsidRPr="00422380">
              <w:rPr>
                <w:rFonts w:ascii="Angsana New" w:hAnsi="Angsana New"/>
                <w:b/>
                <w:bCs/>
                <w:sz w:val="22"/>
                <w:szCs w:val="22"/>
              </w:rPr>
              <w:t>2567</w:t>
            </w:r>
          </w:p>
        </w:tc>
        <w:tc>
          <w:tcPr>
            <w:tcW w:w="810" w:type="dxa"/>
            <w:tcBorders>
              <w:top w:val="double" w:sz="4" w:space="0" w:color="auto"/>
              <w:bottom w:val="double" w:sz="4" w:space="0" w:color="auto"/>
            </w:tcBorders>
          </w:tcPr>
          <w:p w14:paraId="7A9DA010" w14:textId="6C8536B3" w:rsidR="009A21CF" w:rsidRPr="00422380" w:rsidRDefault="009A21CF" w:rsidP="009A2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22380">
              <w:rPr>
                <w:rFonts w:ascii="Angsana New" w:hAnsi="Angsana New"/>
                <w:b/>
                <w:bCs/>
                <w:sz w:val="22"/>
                <w:szCs w:val="22"/>
              </w:rPr>
              <w:t>257,076</w:t>
            </w:r>
          </w:p>
        </w:tc>
        <w:tc>
          <w:tcPr>
            <w:tcW w:w="270" w:type="dxa"/>
            <w:tcBorders>
              <w:bottom w:val="nil"/>
            </w:tcBorders>
          </w:tcPr>
          <w:p w14:paraId="0C127A41" w14:textId="77777777" w:rsidR="009A21CF" w:rsidRPr="00422380" w:rsidRDefault="009A21CF" w:rsidP="009A2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</w:tcPr>
          <w:p w14:paraId="3BE8CD94" w14:textId="53448BFF" w:rsidR="009A21CF" w:rsidRPr="00422380" w:rsidRDefault="009A21CF" w:rsidP="009A2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22380">
              <w:rPr>
                <w:rFonts w:ascii="Angsana New" w:hAnsi="Angsana New"/>
                <w:b/>
                <w:bCs/>
                <w:sz w:val="22"/>
                <w:szCs w:val="22"/>
              </w:rPr>
              <w:t>1,839,848</w:t>
            </w:r>
          </w:p>
        </w:tc>
        <w:tc>
          <w:tcPr>
            <w:tcW w:w="270" w:type="dxa"/>
            <w:tcBorders>
              <w:bottom w:val="nil"/>
            </w:tcBorders>
          </w:tcPr>
          <w:p w14:paraId="6D2388EB" w14:textId="77777777" w:rsidR="009A21CF" w:rsidRPr="00422380" w:rsidRDefault="009A21CF" w:rsidP="009A2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double" w:sz="4" w:space="0" w:color="auto"/>
              <w:bottom w:val="double" w:sz="4" w:space="0" w:color="auto"/>
            </w:tcBorders>
          </w:tcPr>
          <w:p w14:paraId="07489DA1" w14:textId="7B0B088F" w:rsidR="009A21CF" w:rsidRPr="00422380" w:rsidRDefault="009A21CF" w:rsidP="009A2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22380">
              <w:rPr>
                <w:rFonts w:ascii="Angsana New" w:hAnsi="Angsana New"/>
                <w:b/>
                <w:bCs/>
                <w:sz w:val="22"/>
                <w:szCs w:val="22"/>
              </w:rPr>
              <w:t>2,096,924</w:t>
            </w:r>
          </w:p>
        </w:tc>
        <w:tc>
          <w:tcPr>
            <w:tcW w:w="270" w:type="dxa"/>
            <w:tcBorders>
              <w:bottom w:val="nil"/>
            </w:tcBorders>
          </w:tcPr>
          <w:p w14:paraId="07D3DF84" w14:textId="77777777" w:rsidR="009A21CF" w:rsidRPr="00422380" w:rsidRDefault="009A21CF" w:rsidP="009A2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double" w:sz="4" w:space="0" w:color="auto"/>
              <w:bottom w:val="double" w:sz="4" w:space="0" w:color="auto"/>
            </w:tcBorders>
          </w:tcPr>
          <w:p w14:paraId="66327D01" w14:textId="12B6260E" w:rsidR="009A21CF" w:rsidRPr="00422380" w:rsidRDefault="009A21CF" w:rsidP="009A2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22380">
              <w:rPr>
                <w:rFonts w:ascii="Angsana New" w:hAnsi="Angsana New"/>
                <w:b/>
                <w:bCs/>
                <w:sz w:val="22"/>
                <w:szCs w:val="22"/>
              </w:rPr>
              <w:t>33,842</w:t>
            </w:r>
          </w:p>
        </w:tc>
        <w:tc>
          <w:tcPr>
            <w:tcW w:w="270" w:type="dxa"/>
            <w:tcBorders>
              <w:bottom w:val="nil"/>
            </w:tcBorders>
          </w:tcPr>
          <w:p w14:paraId="39F27617" w14:textId="77777777" w:rsidR="009A21CF" w:rsidRPr="00422380" w:rsidRDefault="009A21CF" w:rsidP="009A2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  <w:bottom w:val="double" w:sz="4" w:space="0" w:color="auto"/>
            </w:tcBorders>
          </w:tcPr>
          <w:p w14:paraId="25A92B52" w14:textId="3C980EDF" w:rsidR="009A21CF" w:rsidRPr="00BB1015" w:rsidRDefault="009A21CF" w:rsidP="009A2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BB1015">
              <w:rPr>
                <w:rFonts w:ascii="Angsana New" w:hAnsi="Angsana New"/>
                <w:b/>
                <w:bCs/>
                <w:sz w:val="22"/>
                <w:szCs w:val="22"/>
              </w:rPr>
              <w:t>1,212,46</w:t>
            </w:r>
            <w:r w:rsidR="00AD7C71" w:rsidRPr="00BB1015">
              <w:rPr>
                <w:rFonts w:ascii="Angsana New" w:hAnsi="Angsana New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270" w:type="dxa"/>
            <w:tcBorders>
              <w:bottom w:val="nil"/>
            </w:tcBorders>
          </w:tcPr>
          <w:p w14:paraId="65EFAFE5" w14:textId="77777777" w:rsidR="009A21CF" w:rsidRPr="00BB1015" w:rsidRDefault="009A21CF" w:rsidP="009A2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10" w:type="dxa"/>
            <w:tcBorders>
              <w:top w:val="double" w:sz="4" w:space="0" w:color="auto"/>
              <w:bottom w:val="double" w:sz="4" w:space="0" w:color="auto"/>
            </w:tcBorders>
          </w:tcPr>
          <w:p w14:paraId="373BCC7E" w14:textId="66E6C704" w:rsidR="009A21CF" w:rsidRPr="00BB1015" w:rsidRDefault="009A21CF" w:rsidP="009A2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BB1015">
              <w:rPr>
                <w:rFonts w:ascii="Angsana New" w:hAnsi="Angsana New"/>
                <w:b/>
                <w:bCs/>
                <w:sz w:val="22"/>
                <w:szCs w:val="22"/>
              </w:rPr>
              <w:t>1,365,509</w:t>
            </w:r>
          </w:p>
        </w:tc>
        <w:tc>
          <w:tcPr>
            <w:tcW w:w="270" w:type="dxa"/>
            <w:tcBorders>
              <w:bottom w:val="nil"/>
            </w:tcBorders>
          </w:tcPr>
          <w:p w14:paraId="0C20D19F" w14:textId="77777777" w:rsidR="009A21CF" w:rsidRPr="00BB1015" w:rsidRDefault="009A21CF" w:rsidP="009A2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double" w:sz="4" w:space="0" w:color="auto"/>
              <w:bottom w:val="double" w:sz="4" w:space="0" w:color="auto"/>
            </w:tcBorders>
          </w:tcPr>
          <w:p w14:paraId="62167E0D" w14:textId="38F9C4B5" w:rsidR="009A21CF" w:rsidRPr="00BB1015" w:rsidRDefault="009A21CF" w:rsidP="009A2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BB1015">
              <w:rPr>
                <w:rFonts w:ascii="Angsana New" w:hAnsi="Angsana New"/>
                <w:b/>
                <w:bCs/>
                <w:sz w:val="22"/>
                <w:szCs w:val="22"/>
              </w:rPr>
              <w:t>175,317</w:t>
            </w:r>
          </w:p>
        </w:tc>
        <w:tc>
          <w:tcPr>
            <w:tcW w:w="270" w:type="dxa"/>
            <w:tcBorders>
              <w:bottom w:val="nil"/>
            </w:tcBorders>
          </w:tcPr>
          <w:p w14:paraId="13EEA8E5" w14:textId="77777777" w:rsidR="009A21CF" w:rsidRPr="00BB1015" w:rsidRDefault="009A21CF" w:rsidP="009A2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double" w:sz="4" w:space="0" w:color="auto"/>
              <w:bottom w:val="double" w:sz="4" w:space="0" w:color="auto"/>
            </w:tcBorders>
          </w:tcPr>
          <w:p w14:paraId="45D20972" w14:textId="35D20751" w:rsidR="009A21CF" w:rsidRPr="00BB1015" w:rsidRDefault="009A21CF" w:rsidP="009A2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BB1015">
              <w:rPr>
                <w:rFonts w:ascii="Angsana New" w:hAnsi="Angsana New"/>
                <w:b/>
                <w:bCs/>
                <w:sz w:val="22"/>
                <w:szCs w:val="22"/>
              </w:rPr>
              <w:t>22,7</w:t>
            </w:r>
            <w:r w:rsidR="00AD7C71" w:rsidRPr="00BB1015">
              <w:rPr>
                <w:rFonts w:ascii="Angsana New" w:hAnsi="Angsana New"/>
                <w:b/>
                <w:bCs/>
                <w:sz w:val="22"/>
                <w:szCs w:val="22"/>
              </w:rPr>
              <w:t>79</w:t>
            </w:r>
          </w:p>
        </w:tc>
        <w:tc>
          <w:tcPr>
            <w:tcW w:w="270" w:type="dxa"/>
            <w:tcBorders>
              <w:bottom w:val="nil"/>
            </w:tcBorders>
          </w:tcPr>
          <w:p w14:paraId="25C1335B" w14:textId="77777777" w:rsidR="009A21CF" w:rsidRPr="00BB1015" w:rsidRDefault="009A21CF" w:rsidP="009A2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double" w:sz="4" w:space="0" w:color="auto"/>
              <w:bottom w:val="double" w:sz="4" w:space="0" w:color="auto"/>
            </w:tcBorders>
          </w:tcPr>
          <w:p w14:paraId="7FDBF4D5" w14:textId="2968DAA1" w:rsidR="009A21CF" w:rsidRPr="00BB1015" w:rsidRDefault="009A21CF" w:rsidP="009A2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BB1015">
              <w:rPr>
                <w:rFonts w:ascii="Angsana New" w:hAnsi="Angsana New"/>
                <w:b/>
                <w:bCs/>
                <w:sz w:val="22"/>
                <w:szCs w:val="22"/>
              </w:rPr>
              <w:t>51,376</w:t>
            </w:r>
          </w:p>
        </w:tc>
        <w:tc>
          <w:tcPr>
            <w:tcW w:w="270" w:type="dxa"/>
            <w:tcBorders>
              <w:bottom w:val="nil"/>
            </w:tcBorders>
          </w:tcPr>
          <w:p w14:paraId="344C9A39" w14:textId="77777777" w:rsidR="009A21CF" w:rsidRPr="00BB1015" w:rsidRDefault="009A21CF" w:rsidP="009A2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double" w:sz="4" w:space="0" w:color="auto"/>
              <w:bottom w:val="double" w:sz="4" w:space="0" w:color="auto"/>
            </w:tcBorders>
          </w:tcPr>
          <w:p w14:paraId="79C54682" w14:textId="744A1B7C" w:rsidR="009A21CF" w:rsidRPr="00BB1015" w:rsidRDefault="009A21CF" w:rsidP="009A2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BB1015">
              <w:rPr>
                <w:rFonts w:ascii="Angsana New" w:hAnsi="Angsana New"/>
                <w:b/>
                <w:bCs/>
                <w:sz w:val="22"/>
                <w:szCs w:val="22"/>
              </w:rPr>
              <w:t>120,202</w:t>
            </w:r>
          </w:p>
        </w:tc>
        <w:tc>
          <w:tcPr>
            <w:tcW w:w="270" w:type="dxa"/>
            <w:tcBorders>
              <w:bottom w:val="nil"/>
            </w:tcBorders>
          </w:tcPr>
          <w:p w14:paraId="202EE636" w14:textId="77777777" w:rsidR="009A21CF" w:rsidRPr="00BB1015" w:rsidRDefault="009A21CF" w:rsidP="009A2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double" w:sz="4" w:space="0" w:color="auto"/>
              <w:bottom w:val="double" w:sz="4" w:space="0" w:color="auto"/>
            </w:tcBorders>
          </w:tcPr>
          <w:p w14:paraId="42425832" w14:textId="04A4BE51" w:rsidR="009A21CF" w:rsidRPr="00BB1015" w:rsidRDefault="009A21CF" w:rsidP="009A2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BB1015">
              <w:rPr>
                <w:rFonts w:ascii="Angsana New" w:hAnsi="Angsana New"/>
                <w:b/>
                <w:bCs/>
                <w:sz w:val="22"/>
                <w:szCs w:val="22"/>
              </w:rPr>
              <w:t>175,896</w:t>
            </w:r>
          </w:p>
        </w:tc>
        <w:tc>
          <w:tcPr>
            <w:tcW w:w="270" w:type="dxa"/>
            <w:tcBorders>
              <w:bottom w:val="nil"/>
            </w:tcBorders>
          </w:tcPr>
          <w:p w14:paraId="063E40F2" w14:textId="77777777" w:rsidR="009A21CF" w:rsidRPr="00BB1015" w:rsidRDefault="009A21CF" w:rsidP="009A2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double" w:sz="4" w:space="0" w:color="auto"/>
              <w:bottom w:val="double" w:sz="4" w:space="0" w:color="auto"/>
            </w:tcBorders>
          </w:tcPr>
          <w:p w14:paraId="1D4E4208" w14:textId="7E42EFBC" w:rsidR="009A21CF" w:rsidRPr="00BB1015" w:rsidRDefault="009A21CF" w:rsidP="009A2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BB1015">
              <w:rPr>
                <w:rFonts w:ascii="Angsana New" w:hAnsi="Angsana New"/>
                <w:b/>
                <w:bCs/>
                <w:sz w:val="22"/>
                <w:szCs w:val="22"/>
              </w:rPr>
              <w:t>5,254,306</w:t>
            </w:r>
          </w:p>
        </w:tc>
      </w:tr>
    </w:tbl>
    <w:p w14:paraId="4096707E" w14:textId="313039BD" w:rsidR="006306BE" w:rsidRPr="00422380" w:rsidRDefault="006306BE"/>
    <w:p w14:paraId="2223C94D" w14:textId="51EE46F1" w:rsidR="006306BE" w:rsidRPr="00422380" w:rsidRDefault="006306BE"/>
    <w:p w14:paraId="2F921E36" w14:textId="56A9F22B" w:rsidR="00D46E24" w:rsidRPr="00422380" w:rsidRDefault="00D46E24" w:rsidP="00C960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00" w:lineRule="exact"/>
        <w:ind w:right="-918"/>
        <w:rPr>
          <w:cs/>
        </w:rPr>
        <w:sectPr w:rsidR="00D46E24" w:rsidRPr="00422380" w:rsidSect="00D562F7">
          <w:pgSz w:w="16834" w:h="11909" w:orient="landscape" w:code="9"/>
          <w:pgMar w:top="691" w:right="1152" w:bottom="576" w:left="1152" w:header="720" w:footer="518" w:gutter="0"/>
          <w:paperSrc w:first="7" w:other="7"/>
          <w:cols w:space="720"/>
          <w:titlePg/>
          <w:docGrid w:linePitch="245"/>
        </w:sectPr>
      </w:pPr>
    </w:p>
    <w:p w14:paraId="35C00C96" w14:textId="722600CC" w:rsidR="00C46F0F" w:rsidRPr="004D23AC" w:rsidRDefault="00D92767" w:rsidP="00C46F0F">
      <w:pPr>
        <w:tabs>
          <w:tab w:val="clear" w:pos="680"/>
          <w:tab w:val="center" w:pos="540"/>
          <w:tab w:val="center" w:pos="810"/>
        </w:tabs>
        <w:spacing w:line="356" w:lineRule="exact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4D23AC">
        <w:rPr>
          <w:rFonts w:ascii="Angsana New" w:hAnsi="Angsana New" w:hint="cs"/>
          <w:sz w:val="30"/>
          <w:szCs w:val="30"/>
          <w:cs/>
        </w:rPr>
        <w:lastRenderedPageBreak/>
        <w:t xml:space="preserve">ในปี </w:t>
      </w:r>
      <w:r w:rsidRPr="004D23AC">
        <w:rPr>
          <w:rFonts w:ascii="Angsana New" w:hAnsi="Angsana New"/>
          <w:sz w:val="30"/>
          <w:szCs w:val="30"/>
        </w:rPr>
        <w:t xml:space="preserve">2567 </w:t>
      </w:r>
      <w:r w:rsidRPr="004D23AC">
        <w:rPr>
          <w:rFonts w:ascii="Angsana New" w:hAnsi="Angsana New" w:hint="cs"/>
          <w:sz w:val="30"/>
          <w:szCs w:val="30"/>
          <w:cs/>
        </w:rPr>
        <w:t>กลุ่มบริษัทและบริษัทไม่มี</w:t>
      </w:r>
      <w:r w:rsidR="00C46F0F" w:rsidRPr="004D23AC">
        <w:rPr>
          <w:rFonts w:ascii="Angsana New" w:hAnsi="Angsana New"/>
          <w:sz w:val="30"/>
          <w:szCs w:val="30"/>
          <w:cs/>
        </w:rPr>
        <w:t>ต้นทุนการกู้ยืมที่เกี่ยวข้องกับการได้มา</w:t>
      </w:r>
      <w:r w:rsidR="00BA7077" w:rsidRPr="004D23AC">
        <w:rPr>
          <w:rFonts w:ascii="Angsana New" w:hAnsi="Angsana New" w:hint="cs"/>
          <w:sz w:val="30"/>
          <w:szCs w:val="30"/>
          <w:cs/>
        </w:rPr>
        <w:t>ของ</w:t>
      </w:r>
      <w:r w:rsidR="0090303B" w:rsidRPr="004D23AC">
        <w:rPr>
          <w:rFonts w:ascii="Angsana New" w:hAnsi="Angsana New" w:hint="cs"/>
          <w:sz w:val="30"/>
          <w:szCs w:val="30"/>
          <w:cs/>
        </w:rPr>
        <w:t>เครื่องจักร</w:t>
      </w:r>
      <w:r w:rsidR="00C46F0F" w:rsidRPr="004D23AC">
        <w:rPr>
          <w:rFonts w:ascii="Angsana New" w:hAnsi="Angsana New"/>
          <w:sz w:val="30"/>
          <w:szCs w:val="30"/>
          <w:cs/>
        </w:rPr>
        <w:t>ที่ได้บันทึกเป็นส่วนหนึ่งของต้นทุนสินทรัพย์</w:t>
      </w:r>
      <w:r w:rsidR="00922534" w:rsidRPr="004D23AC">
        <w:rPr>
          <w:rFonts w:ascii="Angsana New" w:hAnsi="Angsana New" w:hint="cs"/>
          <w:sz w:val="30"/>
          <w:szCs w:val="30"/>
          <w:cs/>
        </w:rPr>
        <w:t xml:space="preserve"> </w:t>
      </w:r>
      <w:r w:rsidR="00C46F0F" w:rsidRPr="004D23AC">
        <w:rPr>
          <w:rFonts w:ascii="Angsana New" w:hAnsi="Angsana New"/>
          <w:i/>
          <w:iCs/>
          <w:sz w:val="30"/>
          <w:szCs w:val="30"/>
          <w:cs/>
        </w:rPr>
        <w:t>(</w:t>
      </w:r>
      <w:r w:rsidR="00C46F0F" w:rsidRPr="004D23AC">
        <w:rPr>
          <w:rFonts w:ascii="Angsana New" w:hAnsi="Angsana New"/>
          <w:i/>
          <w:iCs/>
          <w:sz w:val="30"/>
          <w:szCs w:val="30"/>
        </w:rPr>
        <w:t>256</w:t>
      </w:r>
      <w:r w:rsidR="00872D87" w:rsidRPr="004D23AC">
        <w:rPr>
          <w:rFonts w:ascii="Angsana New" w:hAnsi="Angsana New"/>
          <w:i/>
          <w:iCs/>
          <w:sz w:val="30"/>
          <w:szCs w:val="30"/>
        </w:rPr>
        <w:t>6</w:t>
      </w:r>
      <w:r w:rsidR="00C46F0F" w:rsidRPr="004D23AC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="00872D87" w:rsidRPr="004D23AC">
        <w:rPr>
          <w:rFonts w:ascii="Angsana New" w:hAnsi="Angsana New"/>
          <w:i/>
          <w:iCs/>
          <w:sz w:val="30"/>
          <w:szCs w:val="30"/>
        </w:rPr>
        <w:t>2.60</w:t>
      </w:r>
      <w:r w:rsidR="00C46F0F" w:rsidRPr="004D23AC">
        <w:rPr>
          <w:rFonts w:ascii="Angsana New" w:hAnsi="Angsana New"/>
          <w:i/>
          <w:iCs/>
          <w:sz w:val="30"/>
          <w:szCs w:val="30"/>
        </w:rPr>
        <w:t xml:space="preserve"> </w:t>
      </w:r>
      <w:r w:rsidR="00C46F0F" w:rsidRPr="004D23AC">
        <w:rPr>
          <w:rFonts w:ascii="Angsana New" w:hAnsi="Angsana New" w:hint="cs"/>
          <w:i/>
          <w:iCs/>
          <w:sz w:val="30"/>
          <w:szCs w:val="30"/>
          <w:cs/>
        </w:rPr>
        <w:t xml:space="preserve">ล้านบาทและ </w:t>
      </w:r>
      <w:r w:rsidR="00872D87" w:rsidRPr="004D23AC">
        <w:rPr>
          <w:rFonts w:ascii="Angsana New" w:hAnsi="Angsana New"/>
          <w:i/>
          <w:iCs/>
          <w:sz w:val="30"/>
          <w:szCs w:val="30"/>
        </w:rPr>
        <w:t>2.21</w:t>
      </w:r>
      <w:r w:rsidR="00C46F0F" w:rsidRPr="004D23AC">
        <w:rPr>
          <w:rFonts w:ascii="Angsana New" w:hAnsi="Angsana New" w:hint="cs"/>
          <w:i/>
          <w:iCs/>
          <w:sz w:val="30"/>
          <w:szCs w:val="30"/>
          <w:cs/>
        </w:rPr>
        <w:t xml:space="preserve"> ล้านบาท ตามลำดับ</w:t>
      </w:r>
      <w:r w:rsidR="00C46F0F" w:rsidRPr="004D23AC">
        <w:rPr>
          <w:rFonts w:ascii="Angsana New" w:hAnsi="Angsana New"/>
          <w:sz w:val="30"/>
          <w:szCs w:val="30"/>
          <w:cs/>
        </w:rPr>
        <w:t xml:space="preserve">) </w:t>
      </w:r>
      <w:r w:rsidR="008A78D2" w:rsidRPr="00A75F8A">
        <w:rPr>
          <w:rFonts w:ascii="Angsana New" w:hAnsi="Angsana New" w:hint="cs"/>
          <w:sz w:val="30"/>
          <w:szCs w:val="30"/>
          <w:cs/>
        </w:rPr>
        <w:t>และ</w:t>
      </w:r>
      <w:r w:rsidR="004F7511" w:rsidRPr="00A75F8A">
        <w:rPr>
          <w:rFonts w:ascii="Angsana New" w:hAnsi="Angsana New" w:hint="cs"/>
          <w:sz w:val="30"/>
          <w:szCs w:val="30"/>
          <w:cs/>
        </w:rPr>
        <w:t xml:space="preserve">ในปี </w:t>
      </w:r>
      <w:r w:rsidR="004F7511" w:rsidRPr="00A75F8A">
        <w:rPr>
          <w:rFonts w:ascii="Angsana New" w:hAnsi="Angsana New"/>
          <w:sz w:val="30"/>
          <w:szCs w:val="30"/>
        </w:rPr>
        <w:t>2566</w:t>
      </w:r>
      <w:r w:rsidR="004F7511" w:rsidRPr="00A75F8A">
        <w:rPr>
          <w:rFonts w:ascii="Angsana New" w:hAnsi="Angsana New" w:hint="cs"/>
          <w:sz w:val="30"/>
          <w:szCs w:val="30"/>
          <w:cs/>
        </w:rPr>
        <w:t xml:space="preserve"> </w:t>
      </w:r>
      <w:r w:rsidR="00C46F0F" w:rsidRPr="00A75F8A">
        <w:rPr>
          <w:rFonts w:ascii="Angsana New" w:hAnsi="Angsana New"/>
          <w:sz w:val="30"/>
          <w:szCs w:val="30"/>
          <w:cs/>
        </w:rPr>
        <w:t>มีอัตราดอกเบี้ย</w:t>
      </w:r>
      <w:r w:rsidR="00DF6A22" w:rsidRPr="00A75F8A">
        <w:rPr>
          <w:rFonts w:ascii="Angsana New" w:hAnsi="Angsana New" w:hint="cs"/>
          <w:sz w:val="30"/>
          <w:szCs w:val="30"/>
          <w:cs/>
        </w:rPr>
        <w:t>ที่</w:t>
      </w:r>
      <w:r w:rsidR="00301342" w:rsidRPr="00A75F8A">
        <w:rPr>
          <w:rFonts w:ascii="Angsana New" w:hAnsi="Angsana New" w:hint="cs"/>
          <w:sz w:val="30"/>
          <w:szCs w:val="30"/>
          <w:cs/>
        </w:rPr>
        <w:t>รับรู้</w:t>
      </w:r>
      <w:r w:rsidR="004F7511" w:rsidRPr="00A75F8A">
        <w:rPr>
          <w:rFonts w:ascii="Angsana New" w:hAnsi="Angsana New" w:hint="cs"/>
          <w:sz w:val="30"/>
          <w:szCs w:val="30"/>
          <w:cs/>
        </w:rPr>
        <w:t xml:space="preserve"> </w:t>
      </w:r>
      <w:r w:rsidR="00C46F0F" w:rsidRPr="00A75F8A">
        <w:rPr>
          <w:rFonts w:ascii="Angsana New" w:hAnsi="Angsana New" w:hint="cs"/>
          <w:sz w:val="30"/>
          <w:szCs w:val="30"/>
          <w:cs/>
        </w:rPr>
        <w:t xml:space="preserve">ร้อยละ </w:t>
      </w:r>
      <w:r w:rsidR="00FE0D5B" w:rsidRPr="00A75F8A">
        <w:rPr>
          <w:rFonts w:ascii="Angsana New" w:hAnsi="Angsana New"/>
          <w:sz w:val="30"/>
          <w:szCs w:val="30"/>
        </w:rPr>
        <w:t>MLR</w:t>
      </w:r>
      <w:r w:rsidR="00FE0D5B" w:rsidRPr="004D23AC">
        <w:rPr>
          <w:rFonts w:ascii="Angsana New" w:hAnsi="Angsana New"/>
          <w:sz w:val="30"/>
          <w:szCs w:val="30"/>
        </w:rPr>
        <w:t xml:space="preserve"> - </w:t>
      </w:r>
      <w:r w:rsidR="00C46F0F" w:rsidRPr="004D23AC">
        <w:rPr>
          <w:rFonts w:ascii="Angsana New" w:hAnsi="Angsana New"/>
          <w:sz w:val="30"/>
          <w:szCs w:val="30"/>
        </w:rPr>
        <w:t>1</w:t>
      </w:r>
      <w:r w:rsidR="00C46F0F" w:rsidRPr="004D23AC">
        <w:rPr>
          <w:rFonts w:ascii="Angsana New" w:hAnsi="Angsana New"/>
          <w:sz w:val="30"/>
          <w:szCs w:val="30"/>
          <w:cs/>
        </w:rPr>
        <w:t>.</w:t>
      </w:r>
      <w:r w:rsidR="00C46F0F" w:rsidRPr="004D23AC">
        <w:rPr>
          <w:rFonts w:ascii="Angsana New" w:hAnsi="Angsana New"/>
          <w:sz w:val="30"/>
          <w:szCs w:val="30"/>
        </w:rPr>
        <w:t>43</w:t>
      </w:r>
      <w:r w:rsidR="00C46F0F" w:rsidRPr="004D23AC">
        <w:rPr>
          <w:rFonts w:ascii="Angsana New" w:hAnsi="Angsana New"/>
          <w:i/>
          <w:iCs/>
          <w:sz w:val="30"/>
          <w:szCs w:val="30"/>
        </w:rPr>
        <w:t xml:space="preserve"> </w:t>
      </w:r>
      <w:r w:rsidR="00C46F0F" w:rsidRPr="004D23AC">
        <w:rPr>
          <w:rFonts w:ascii="Angsana New" w:hAnsi="Angsana New"/>
          <w:sz w:val="30"/>
          <w:szCs w:val="30"/>
          <w:cs/>
        </w:rPr>
        <w:t>และ</w:t>
      </w:r>
      <w:r w:rsidR="00C46F0F" w:rsidRPr="004D23AC">
        <w:rPr>
          <w:rFonts w:ascii="Angsana New" w:hAnsi="Angsana New" w:hint="cs"/>
          <w:sz w:val="30"/>
          <w:szCs w:val="30"/>
          <w:cs/>
        </w:rPr>
        <w:t xml:space="preserve">ร้อยละ </w:t>
      </w:r>
      <w:r w:rsidR="00C46F0F" w:rsidRPr="004D23AC">
        <w:rPr>
          <w:rFonts w:ascii="Angsana New" w:hAnsi="Angsana New"/>
          <w:sz w:val="30"/>
          <w:szCs w:val="30"/>
        </w:rPr>
        <w:t>3</w:t>
      </w:r>
      <w:r w:rsidR="00C46F0F" w:rsidRPr="004D23AC">
        <w:rPr>
          <w:rFonts w:ascii="Angsana New" w:hAnsi="Angsana New"/>
          <w:sz w:val="30"/>
          <w:szCs w:val="30"/>
          <w:cs/>
        </w:rPr>
        <w:t>.</w:t>
      </w:r>
      <w:r w:rsidR="00C46F0F" w:rsidRPr="004D23AC">
        <w:rPr>
          <w:rFonts w:ascii="Angsana New" w:hAnsi="Angsana New"/>
          <w:sz w:val="30"/>
          <w:szCs w:val="30"/>
        </w:rPr>
        <w:t xml:space="preserve">15 </w:t>
      </w:r>
      <w:r w:rsidR="00C46F0F" w:rsidRPr="004D23AC">
        <w:rPr>
          <w:rFonts w:ascii="Angsana New" w:hAnsi="Angsana New" w:hint="cs"/>
          <w:sz w:val="30"/>
          <w:szCs w:val="30"/>
          <w:cs/>
        </w:rPr>
        <w:t>ต่อปี</w:t>
      </w:r>
      <w:r w:rsidR="00C46F0F" w:rsidRPr="004D23AC">
        <w:rPr>
          <w:rFonts w:ascii="Angsana New" w:hAnsi="Angsana New"/>
          <w:sz w:val="30"/>
          <w:szCs w:val="30"/>
        </w:rPr>
        <w:t xml:space="preserve"> </w:t>
      </w:r>
      <w:r w:rsidR="00C46F0F" w:rsidRPr="004D23AC">
        <w:rPr>
          <w:rFonts w:ascii="Angsana New" w:hAnsi="Angsana New" w:hint="cs"/>
          <w:sz w:val="30"/>
          <w:szCs w:val="30"/>
          <w:cs/>
        </w:rPr>
        <w:t>ตามลำดับ</w:t>
      </w:r>
    </w:p>
    <w:p w14:paraId="5DCFD7AE" w14:textId="77777777" w:rsidR="00C46F0F" w:rsidRPr="004D23AC" w:rsidRDefault="00C46F0F" w:rsidP="006765F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22"/>
        </w:tabs>
        <w:spacing w:after="0" w:line="240" w:lineRule="auto"/>
        <w:ind w:left="540" w:right="65"/>
        <w:jc w:val="thaiDistribute"/>
        <w:rPr>
          <w:rFonts w:ascii="Angsana New" w:hAnsi="Angsana New"/>
          <w:sz w:val="30"/>
          <w:szCs w:val="30"/>
        </w:rPr>
      </w:pPr>
    </w:p>
    <w:p w14:paraId="1B37626C" w14:textId="180376B4" w:rsidR="00515F33" w:rsidRDefault="006765FC" w:rsidP="006765F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22"/>
        </w:tabs>
        <w:spacing w:after="0" w:line="240" w:lineRule="auto"/>
        <w:ind w:left="540" w:right="65"/>
        <w:jc w:val="thaiDistribute"/>
        <w:rPr>
          <w:rFonts w:ascii="Angsana New" w:hAnsi="Angsana New"/>
          <w:spacing w:val="4"/>
          <w:sz w:val="30"/>
          <w:szCs w:val="30"/>
        </w:rPr>
      </w:pPr>
      <w:r w:rsidRPr="004D23AC">
        <w:rPr>
          <w:rFonts w:ascii="Angsana New" w:hAnsi="Angsana New" w:hint="cs"/>
          <w:sz w:val="30"/>
          <w:szCs w:val="30"/>
          <w:cs/>
        </w:rPr>
        <w:t>ใน</w:t>
      </w:r>
      <w:r w:rsidR="00C8722C" w:rsidRPr="004D23AC">
        <w:rPr>
          <w:rFonts w:ascii="Angsana New" w:hAnsi="Angsana New" w:hint="cs"/>
          <w:sz w:val="30"/>
          <w:szCs w:val="30"/>
          <w:cs/>
        </w:rPr>
        <w:t>เดือน</w:t>
      </w:r>
      <w:r w:rsidR="00B74D8E" w:rsidRPr="004D23AC">
        <w:rPr>
          <w:rFonts w:ascii="Angsana New" w:hAnsi="Angsana New" w:hint="cs"/>
          <w:sz w:val="30"/>
          <w:szCs w:val="30"/>
          <w:cs/>
        </w:rPr>
        <w:t>ตุลาคม</w:t>
      </w:r>
      <w:r w:rsidR="0062149A" w:rsidRPr="004D23AC">
        <w:rPr>
          <w:rFonts w:ascii="Angsana New" w:hAnsi="Angsana New" w:hint="cs"/>
          <w:sz w:val="30"/>
          <w:szCs w:val="30"/>
          <w:cs/>
        </w:rPr>
        <w:t>และพฤศจิกายน</w:t>
      </w:r>
      <w:r w:rsidRPr="004D23AC">
        <w:rPr>
          <w:rFonts w:ascii="Angsana New" w:hAnsi="Angsana New" w:hint="cs"/>
          <w:sz w:val="30"/>
          <w:szCs w:val="30"/>
          <w:cs/>
        </w:rPr>
        <w:t xml:space="preserve"> </w:t>
      </w:r>
      <w:r w:rsidR="001E1B1A" w:rsidRPr="004D23AC">
        <w:rPr>
          <w:rFonts w:ascii="Angsana New" w:hAnsi="Angsana New"/>
          <w:sz w:val="30"/>
          <w:szCs w:val="30"/>
        </w:rPr>
        <w:t>256</w:t>
      </w:r>
      <w:r w:rsidR="00B95157" w:rsidRPr="004D23AC">
        <w:rPr>
          <w:rFonts w:ascii="Angsana New" w:hAnsi="Angsana New"/>
          <w:sz w:val="30"/>
          <w:szCs w:val="30"/>
        </w:rPr>
        <w:t>6</w:t>
      </w:r>
      <w:r w:rsidRPr="004D23AC">
        <w:rPr>
          <w:rFonts w:ascii="Angsana New" w:hAnsi="Angsana New"/>
          <w:sz w:val="30"/>
          <w:szCs w:val="30"/>
          <w:cs/>
        </w:rPr>
        <w:t xml:space="preserve"> </w:t>
      </w:r>
      <w:r w:rsidR="00515F33" w:rsidRPr="004D23AC">
        <w:rPr>
          <w:rFonts w:ascii="Angsana New" w:hAnsi="Angsana New" w:hint="cs"/>
          <w:sz w:val="30"/>
          <w:szCs w:val="30"/>
          <w:cs/>
        </w:rPr>
        <w:t>ที่ดินขอ</w:t>
      </w:r>
      <w:r w:rsidR="00D92F84" w:rsidRPr="004D23AC">
        <w:rPr>
          <w:rFonts w:ascii="Angsana New" w:hAnsi="Angsana New" w:hint="cs"/>
          <w:sz w:val="30"/>
          <w:szCs w:val="30"/>
          <w:cs/>
        </w:rPr>
        <w:t>ง</w:t>
      </w:r>
      <w:r w:rsidR="00515F33" w:rsidRPr="004D23AC">
        <w:rPr>
          <w:rFonts w:ascii="Angsana New" w:hAnsi="Angsana New" w:hint="cs"/>
          <w:sz w:val="30"/>
          <w:szCs w:val="30"/>
          <w:cs/>
        </w:rPr>
        <w:t xml:space="preserve">บริษัทได้ถูกวัดมูลค่าใหม่โดยบริษัท </w:t>
      </w:r>
      <w:r w:rsidR="00C52155" w:rsidRPr="004D23AC">
        <w:rPr>
          <w:rFonts w:ascii="Angsana New" w:hAnsi="Angsana New" w:hint="cs"/>
          <w:sz w:val="30"/>
          <w:szCs w:val="30"/>
          <w:cs/>
        </w:rPr>
        <w:t xml:space="preserve">ซีพีเอ็ม แคปปิทัล </w:t>
      </w:r>
      <w:r w:rsidR="00515F33" w:rsidRPr="004D23AC">
        <w:rPr>
          <w:rFonts w:ascii="Angsana New" w:hAnsi="Angsana New" w:hint="cs"/>
          <w:sz w:val="30"/>
          <w:szCs w:val="30"/>
          <w:cs/>
        </w:rPr>
        <w:t xml:space="preserve">จำกัด ซึ่งเป็นผู้ประเมินราคาอิสระด้วยวิธีมูลค่าตลาดสำหรับการใช้ประโยชน์ปัจจุบัน </w:t>
      </w:r>
      <w:r w:rsidR="00515F33" w:rsidRPr="004D23AC">
        <w:rPr>
          <w:rFonts w:ascii="Angsana New" w:hAnsi="Angsana New" w:hint="cs"/>
          <w:spacing w:val="4"/>
          <w:sz w:val="30"/>
          <w:szCs w:val="30"/>
          <w:cs/>
        </w:rPr>
        <w:t xml:space="preserve">ซึ่งจัดลำดับมูลค่ายุติธรรมเป็นระดับ </w:t>
      </w:r>
      <w:r w:rsidR="00515F33" w:rsidRPr="004D23AC">
        <w:rPr>
          <w:rFonts w:ascii="Angsana New" w:hAnsi="Angsana New"/>
          <w:spacing w:val="4"/>
          <w:sz w:val="30"/>
          <w:szCs w:val="30"/>
        </w:rPr>
        <w:t xml:space="preserve">3 </w:t>
      </w:r>
      <w:r w:rsidR="003E6D30" w:rsidRPr="004D23AC">
        <w:rPr>
          <w:rFonts w:ascii="Angsana New" w:hAnsi="Angsana New" w:hint="cs"/>
          <w:spacing w:val="4"/>
          <w:sz w:val="30"/>
          <w:szCs w:val="30"/>
          <w:cs/>
        </w:rPr>
        <w:t>ทำให้ที่ดินของบริษัทมีมูลค่</w:t>
      </w:r>
      <w:r w:rsidR="00D92F84" w:rsidRPr="004D23AC">
        <w:rPr>
          <w:rFonts w:ascii="Angsana New" w:hAnsi="Angsana New" w:hint="cs"/>
          <w:spacing w:val="4"/>
          <w:sz w:val="30"/>
          <w:szCs w:val="30"/>
          <w:cs/>
        </w:rPr>
        <w:t>าลดลง</w:t>
      </w:r>
      <w:r w:rsidR="00C06A50" w:rsidRPr="004D23AC">
        <w:rPr>
          <w:rFonts w:ascii="Angsana New" w:hAnsi="Angsana New"/>
          <w:spacing w:val="4"/>
          <w:sz w:val="30"/>
          <w:szCs w:val="30"/>
        </w:rPr>
        <w:t xml:space="preserve"> 25.70</w:t>
      </w:r>
      <w:r w:rsidR="003E6D30" w:rsidRPr="004D23AC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="003E6D30" w:rsidRPr="004D23AC">
        <w:rPr>
          <w:rFonts w:ascii="Angsana New" w:hAnsi="Angsana New" w:hint="cs"/>
          <w:spacing w:val="4"/>
          <w:sz w:val="30"/>
          <w:szCs w:val="30"/>
          <w:cs/>
        </w:rPr>
        <w:t xml:space="preserve">ล้านบาท </w:t>
      </w:r>
      <w:r w:rsidR="00515F33" w:rsidRPr="004D23AC">
        <w:rPr>
          <w:rFonts w:ascii="Angsana New" w:hAnsi="Angsana New" w:hint="cs"/>
          <w:spacing w:val="4"/>
          <w:sz w:val="30"/>
          <w:szCs w:val="30"/>
          <w:cs/>
        </w:rPr>
        <w:t>บริ</w:t>
      </w:r>
      <w:r w:rsidR="008944A5" w:rsidRPr="004D23AC">
        <w:rPr>
          <w:rFonts w:ascii="Angsana New" w:hAnsi="Angsana New" w:hint="cs"/>
          <w:spacing w:val="4"/>
          <w:sz w:val="30"/>
          <w:szCs w:val="30"/>
          <w:cs/>
        </w:rPr>
        <w:t>ษัทรับรู้</w:t>
      </w:r>
      <w:r w:rsidR="00635EAE" w:rsidRPr="004D23AC">
        <w:rPr>
          <w:rFonts w:ascii="Angsana New" w:hAnsi="Angsana New" w:hint="cs"/>
          <w:spacing w:val="4"/>
          <w:sz w:val="30"/>
          <w:szCs w:val="30"/>
          <w:cs/>
        </w:rPr>
        <w:t>ผล</w:t>
      </w:r>
      <w:r w:rsidR="00977A02" w:rsidRPr="004D23AC">
        <w:rPr>
          <w:rFonts w:ascii="Angsana New" w:hAnsi="Angsana New" w:hint="cs"/>
          <w:spacing w:val="4"/>
          <w:sz w:val="30"/>
          <w:szCs w:val="30"/>
          <w:cs/>
        </w:rPr>
        <w:t>ขาดทุน</w:t>
      </w:r>
      <w:r w:rsidR="00635EAE" w:rsidRPr="004D23AC">
        <w:rPr>
          <w:rFonts w:ascii="Angsana New" w:hAnsi="Angsana New" w:hint="cs"/>
          <w:spacing w:val="4"/>
          <w:sz w:val="30"/>
          <w:szCs w:val="30"/>
          <w:cs/>
        </w:rPr>
        <w:t>จาก</w:t>
      </w:r>
      <w:r w:rsidR="00515F33" w:rsidRPr="004D23AC">
        <w:rPr>
          <w:rFonts w:ascii="Angsana New" w:hAnsi="Angsana New" w:hint="cs"/>
          <w:spacing w:val="4"/>
          <w:sz w:val="30"/>
          <w:szCs w:val="30"/>
          <w:cs/>
        </w:rPr>
        <w:t>การตีราคาสินทรัพย์</w:t>
      </w:r>
      <w:r w:rsidR="008944A5" w:rsidRPr="004D23AC">
        <w:rPr>
          <w:rFonts w:ascii="Angsana New" w:hAnsi="Angsana New" w:hint="cs"/>
          <w:spacing w:val="4"/>
          <w:sz w:val="30"/>
          <w:szCs w:val="30"/>
          <w:cs/>
        </w:rPr>
        <w:t>ใหม่สุทธิจากภาษีเงินได้</w:t>
      </w:r>
      <w:r w:rsidR="00515F33" w:rsidRPr="004D23AC">
        <w:rPr>
          <w:rFonts w:ascii="Angsana New" w:hAnsi="Angsana New" w:hint="cs"/>
          <w:spacing w:val="4"/>
          <w:sz w:val="30"/>
          <w:szCs w:val="30"/>
          <w:cs/>
        </w:rPr>
        <w:t>จำนวน</w:t>
      </w:r>
      <w:r w:rsidR="00C06A50" w:rsidRPr="004D23AC">
        <w:rPr>
          <w:rFonts w:ascii="Angsana New" w:hAnsi="Angsana New"/>
          <w:spacing w:val="4"/>
          <w:sz w:val="30"/>
          <w:szCs w:val="30"/>
        </w:rPr>
        <w:t xml:space="preserve"> 20.56</w:t>
      </w:r>
      <w:r w:rsidR="008944A5" w:rsidRPr="004D23AC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="008944A5" w:rsidRPr="004D23AC">
        <w:rPr>
          <w:rFonts w:ascii="Angsana New" w:hAnsi="Angsana New" w:hint="cs"/>
          <w:spacing w:val="4"/>
          <w:sz w:val="30"/>
          <w:szCs w:val="30"/>
          <w:cs/>
        </w:rPr>
        <w:t>ล้านบาท ในกำไรขาดทุนเบ็ดเสร็จอื่น</w:t>
      </w:r>
      <w:r w:rsidR="003E6D30" w:rsidRPr="004D23AC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r w:rsidR="008944A5" w:rsidRPr="004D23AC">
        <w:rPr>
          <w:rFonts w:ascii="Angsana New" w:hAnsi="Angsana New" w:hint="cs"/>
          <w:spacing w:val="4"/>
          <w:sz w:val="30"/>
          <w:szCs w:val="30"/>
          <w:cs/>
        </w:rPr>
        <w:t>ทั้งนี้ ที่ดินของกลุ่มบริษัท</w:t>
      </w:r>
      <w:r w:rsidR="003A257D" w:rsidRPr="004D23AC">
        <w:rPr>
          <w:rFonts w:ascii="Angsana New" w:hAnsi="Angsana New" w:hint="cs"/>
          <w:spacing w:val="4"/>
          <w:sz w:val="30"/>
          <w:szCs w:val="30"/>
          <w:cs/>
        </w:rPr>
        <w:t>และบริษัท</w:t>
      </w:r>
      <w:r w:rsidR="008944A5" w:rsidRPr="004D23AC">
        <w:rPr>
          <w:rFonts w:ascii="Angsana New" w:hAnsi="Angsana New" w:hint="cs"/>
          <w:spacing w:val="4"/>
          <w:sz w:val="30"/>
          <w:szCs w:val="30"/>
          <w:cs/>
        </w:rPr>
        <w:t xml:space="preserve">จะมีมูลค่าสุทธิทางบัญชี ณ วันที่ </w:t>
      </w:r>
      <w:r w:rsidR="008944A5" w:rsidRPr="004D23AC">
        <w:rPr>
          <w:rFonts w:ascii="Angsana New" w:hAnsi="Angsana New"/>
          <w:spacing w:val="4"/>
          <w:sz w:val="30"/>
          <w:szCs w:val="30"/>
        </w:rPr>
        <w:t>3</w:t>
      </w:r>
      <w:r w:rsidR="005C5BE4" w:rsidRPr="004D23AC">
        <w:rPr>
          <w:rFonts w:ascii="Angsana New" w:hAnsi="Angsana New"/>
          <w:spacing w:val="4"/>
          <w:sz w:val="30"/>
          <w:szCs w:val="30"/>
        </w:rPr>
        <w:t>1</w:t>
      </w:r>
      <w:r w:rsidR="008944A5" w:rsidRPr="004D23AC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="008944A5" w:rsidRPr="004D23AC">
        <w:rPr>
          <w:rFonts w:ascii="Angsana New" w:hAnsi="Angsana New" w:hint="cs"/>
          <w:spacing w:val="4"/>
          <w:sz w:val="30"/>
          <w:szCs w:val="30"/>
          <w:cs/>
        </w:rPr>
        <w:t>ธันวาคม</w:t>
      </w:r>
      <w:r w:rsidR="00CF09BB" w:rsidRPr="004D23AC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r w:rsidR="00CF09BB" w:rsidRPr="004D23AC">
        <w:rPr>
          <w:rFonts w:ascii="Angsana New" w:hAnsi="Angsana New"/>
          <w:spacing w:val="4"/>
          <w:sz w:val="30"/>
          <w:szCs w:val="30"/>
        </w:rPr>
        <w:t>256</w:t>
      </w:r>
      <w:r w:rsidR="00825BA4" w:rsidRPr="004D23AC">
        <w:rPr>
          <w:rFonts w:ascii="Angsana New" w:hAnsi="Angsana New"/>
          <w:spacing w:val="4"/>
          <w:sz w:val="30"/>
          <w:szCs w:val="30"/>
        </w:rPr>
        <w:t>7</w:t>
      </w:r>
      <w:r w:rsidR="00CF09BB" w:rsidRPr="004D23AC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="00CF09BB" w:rsidRPr="004D23AC">
        <w:rPr>
          <w:rFonts w:ascii="Angsana New" w:hAnsi="Angsana New" w:hint="cs"/>
          <w:spacing w:val="4"/>
          <w:sz w:val="30"/>
          <w:szCs w:val="30"/>
          <w:cs/>
        </w:rPr>
        <w:t>เป็นจำนวน</w:t>
      </w:r>
      <w:r w:rsidR="00C06A50" w:rsidRPr="004D23AC">
        <w:rPr>
          <w:rFonts w:ascii="Angsana New" w:hAnsi="Angsana New"/>
          <w:spacing w:val="4"/>
          <w:sz w:val="30"/>
          <w:szCs w:val="30"/>
        </w:rPr>
        <w:t xml:space="preserve"> </w:t>
      </w:r>
      <w:r w:rsidR="00922534" w:rsidRPr="004D23AC">
        <w:rPr>
          <w:rFonts w:ascii="Angsana New" w:hAnsi="Angsana New"/>
          <w:spacing w:val="4"/>
          <w:sz w:val="30"/>
          <w:szCs w:val="30"/>
        </w:rPr>
        <w:t>25</w:t>
      </w:r>
      <w:r w:rsidR="003662F1" w:rsidRPr="004D23AC">
        <w:rPr>
          <w:rFonts w:ascii="Angsana New" w:hAnsi="Angsana New"/>
          <w:spacing w:val="4"/>
          <w:sz w:val="30"/>
          <w:szCs w:val="30"/>
        </w:rPr>
        <w:t>6.82</w:t>
      </w:r>
      <w:r w:rsidR="005B3EE6" w:rsidRPr="004D23AC">
        <w:rPr>
          <w:rFonts w:ascii="Angsana New" w:hAnsi="Angsana New"/>
          <w:spacing w:val="4"/>
          <w:sz w:val="30"/>
          <w:szCs w:val="30"/>
        </w:rPr>
        <w:t xml:space="preserve"> </w:t>
      </w:r>
      <w:r w:rsidR="00CF09BB" w:rsidRPr="004D23AC">
        <w:rPr>
          <w:rFonts w:ascii="Angsana New" w:hAnsi="Angsana New" w:hint="cs"/>
          <w:spacing w:val="4"/>
          <w:sz w:val="30"/>
          <w:szCs w:val="30"/>
          <w:cs/>
        </w:rPr>
        <w:t>ล้านบาท</w:t>
      </w:r>
      <w:r w:rsidR="00922534" w:rsidRPr="004D23AC">
        <w:rPr>
          <w:rFonts w:ascii="Angsana New" w:hAnsi="Angsana New"/>
          <w:spacing w:val="4"/>
          <w:sz w:val="30"/>
          <w:szCs w:val="30"/>
        </w:rPr>
        <w:t xml:space="preserve"> </w:t>
      </w:r>
      <w:r w:rsidR="00CF09BB" w:rsidRPr="004D23AC">
        <w:rPr>
          <w:rFonts w:ascii="Angsana New" w:hAnsi="Angsana New" w:hint="cs"/>
          <w:spacing w:val="4"/>
          <w:sz w:val="30"/>
          <w:szCs w:val="30"/>
          <w:cs/>
        </w:rPr>
        <w:t>และ</w:t>
      </w:r>
      <w:r w:rsidR="00C06A50" w:rsidRPr="004D23AC">
        <w:rPr>
          <w:rFonts w:ascii="Angsana New" w:hAnsi="Angsana New"/>
          <w:spacing w:val="4"/>
          <w:sz w:val="30"/>
          <w:szCs w:val="30"/>
        </w:rPr>
        <w:t xml:space="preserve"> </w:t>
      </w:r>
      <w:r w:rsidR="00922534" w:rsidRPr="004D23AC">
        <w:rPr>
          <w:rFonts w:ascii="Angsana New" w:hAnsi="Angsana New"/>
          <w:spacing w:val="4"/>
          <w:sz w:val="30"/>
          <w:szCs w:val="30"/>
        </w:rPr>
        <w:t>25</w:t>
      </w:r>
      <w:r w:rsidR="003662F1" w:rsidRPr="004D23AC">
        <w:rPr>
          <w:rFonts w:ascii="Angsana New" w:hAnsi="Angsana New"/>
          <w:spacing w:val="4"/>
          <w:sz w:val="30"/>
          <w:szCs w:val="30"/>
        </w:rPr>
        <w:t>7.08</w:t>
      </w:r>
      <w:r w:rsidR="008E2DCD" w:rsidRPr="004D23AC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r w:rsidR="00CF09BB" w:rsidRPr="004D23AC">
        <w:rPr>
          <w:rFonts w:ascii="Angsana New" w:hAnsi="Angsana New" w:hint="cs"/>
          <w:spacing w:val="4"/>
          <w:sz w:val="30"/>
          <w:szCs w:val="30"/>
          <w:cs/>
        </w:rPr>
        <w:t xml:space="preserve">ล้านบาท ตามลำดับ หากวัดมูลค่าด้วยวิธีราคาทุน </w:t>
      </w:r>
      <w:r w:rsidR="00CF09BB" w:rsidRPr="004D23AC">
        <w:rPr>
          <w:rFonts w:ascii="Angsana New" w:hAnsi="Angsana New" w:hint="cs"/>
          <w:i/>
          <w:iCs/>
          <w:spacing w:val="4"/>
          <w:sz w:val="30"/>
          <w:szCs w:val="30"/>
          <w:cs/>
        </w:rPr>
        <w:t>(</w:t>
      </w:r>
      <w:r w:rsidR="00CF09BB" w:rsidRPr="004D23AC">
        <w:rPr>
          <w:rFonts w:ascii="Angsana New" w:hAnsi="Angsana New"/>
          <w:i/>
          <w:iCs/>
          <w:spacing w:val="4"/>
          <w:sz w:val="30"/>
          <w:szCs w:val="30"/>
        </w:rPr>
        <w:t>256</w:t>
      </w:r>
      <w:r w:rsidR="005B3EE6" w:rsidRPr="004D23AC">
        <w:rPr>
          <w:rFonts w:ascii="Angsana New" w:hAnsi="Angsana New"/>
          <w:i/>
          <w:iCs/>
          <w:spacing w:val="4"/>
          <w:sz w:val="30"/>
          <w:szCs w:val="30"/>
        </w:rPr>
        <w:t>6</w:t>
      </w:r>
      <w:r w:rsidR="00CF09BB" w:rsidRPr="004D23AC">
        <w:rPr>
          <w:rFonts w:ascii="Angsana New" w:hAnsi="Angsana New"/>
          <w:i/>
          <w:iCs/>
          <w:spacing w:val="4"/>
          <w:sz w:val="30"/>
          <w:szCs w:val="30"/>
          <w:cs/>
        </w:rPr>
        <w:t xml:space="preserve">: </w:t>
      </w:r>
      <w:r w:rsidR="005B3EE6" w:rsidRPr="004D23AC">
        <w:rPr>
          <w:rFonts w:ascii="Angsana New" w:hAnsi="Angsana New"/>
          <w:i/>
          <w:iCs/>
          <w:spacing w:val="4"/>
          <w:sz w:val="30"/>
          <w:szCs w:val="30"/>
        </w:rPr>
        <w:t>255.84</w:t>
      </w:r>
      <w:r w:rsidR="00CF09BB" w:rsidRPr="004D23AC">
        <w:rPr>
          <w:rFonts w:ascii="Angsana New" w:hAnsi="Angsana New"/>
          <w:i/>
          <w:iCs/>
          <w:spacing w:val="4"/>
          <w:sz w:val="30"/>
          <w:szCs w:val="30"/>
          <w:cs/>
        </w:rPr>
        <w:t xml:space="preserve"> </w:t>
      </w:r>
      <w:r w:rsidR="00CF09BB" w:rsidRPr="004D23AC">
        <w:rPr>
          <w:rFonts w:ascii="Angsana New" w:hAnsi="Angsana New" w:hint="cs"/>
          <w:i/>
          <w:iCs/>
          <w:spacing w:val="4"/>
          <w:sz w:val="30"/>
          <w:szCs w:val="30"/>
          <w:cs/>
        </w:rPr>
        <w:t>ล้านบาทและ</w:t>
      </w:r>
      <w:r w:rsidR="00C06A50" w:rsidRPr="004D23AC">
        <w:rPr>
          <w:rFonts w:ascii="Angsana New" w:hAnsi="Angsana New"/>
          <w:i/>
          <w:iCs/>
          <w:spacing w:val="4"/>
          <w:sz w:val="30"/>
          <w:szCs w:val="30"/>
        </w:rPr>
        <w:t xml:space="preserve"> 2</w:t>
      </w:r>
      <w:r w:rsidR="005B3EE6" w:rsidRPr="004D23AC">
        <w:rPr>
          <w:rFonts w:ascii="Angsana New" w:hAnsi="Angsana New"/>
          <w:i/>
          <w:iCs/>
          <w:spacing w:val="4"/>
          <w:sz w:val="30"/>
          <w:szCs w:val="30"/>
        </w:rPr>
        <w:t>56.10</w:t>
      </w:r>
      <w:r w:rsidR="00CF09BB" w:rsidRPr="004D23AC">
        <w:rPr>
          <w:rFonts w:ascii="Angsana New" w:hAnsi="Angsana New"/>
          <w:i/>
          <w:iCs/>
          <w:spacing w:val="4"/>
          <w:sz w:val="30"/>
          <w:szCs w:val="30"/>
          <w:cs/>
        </w:rPr>
        <w:t xml:space="preserve"> </w:t>
      </w:r>
      <w:r w:rsidR="00CF09BB" w:rsidRPr="004D23AC">
        <w:rPr>
          <w:rFonts w:ascii="Angsana New" w:hAnsi="Angsana New" w:hint="cs"/>
          <w:i/>
          <w:iCs/>
          <w:spacing w:val="4"/>
          <w:sz w:val="30"/>
          <w:szCs w:val="30"/>
          <w:cs/>
        </w:rPr>
        <w:t>ล้านบาท ตามลำดับ)</w:t>
      </w:r>
      <w:r w:rsidR="00CF09BB" w:rsidRPr="00422380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</w:p>
    <w:p w14:paraId="6F5AAF3B" w14:textId="77777777" w:rsidR="001F1FD0" w:rsidRDefault="001F1FD0" w:rsidP="00CF09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65"/>
        <w:jc w:val="thaiDistribute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/>
          <w:i/>
          <w:iCs/>
          <w:sz w:val="30"/>
          <w:szCs w:val="30"/>
        </w:rPr>
        <w:tab/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0"/>
        <w:gridCol w:w="4500"/>
      </w:tblGrid>
      <w:tr w:rsidR="001F1FD0" w:rsidRPr="007F781B" w14:paraId="2287896F" w14:textId="77777777" w:rsidTr="001F1FD0">
        <w:trPr>
          <w:trHeight w:val="63"/>
          <w:tblHeader/>
        </w:trPr>
        <w:tc>
          <w:tcPr>
            <w:tcW w:w="4680" w:type="dxa"/>
            <w:vAlign w:val="bottom"/>
          </w:tcPr>
          <w:p w14:paraId="050154E9" w14:textId="77777777" w:rsidR="001F1FD0" w:rsidRPr="001F1FD0" w:rsidRDefault="001F1FD0" w:rsidP="00511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F1FD0">
              <w:rPr>
                <w:rFonts w:ascii="Angsana New" w:hAnsi="Angsana New"/>
                <w:b/>
                <w:bCs/>
                <w:spacing w:val="4"/>
                <w:sz w:val="28"/>
                <w:szCs w:val="28"/>
                <w:cs/>
              </w:rPr>
              <w:t>ข้อมูลที่ไม่สามารถสังเกตได้ที่มีนัยสำคัญ</w:t>
            </w:r>
          </w:p>
        </w:tc>
        <w:tc>
          <w:tcPr>
            <w:tcW w:w="4500" w:type="dxa"/>
            <w:vAlign w:val="bottom"/>
          </w:tcPr>
          <w:p w14:paraId="1F232678" w14:textId="77777777" w:rsidR="001F1FD0" w:rsidRPr="001F1FD0" w:rsidRDefault="001F1FD0" w:rsidP="001F1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F1FD0">
              <w:rPr>
                <w:rFonts w:ascii="Angsana New" w:hAnsi="Angsana New"/>
                <w:b/>
                <w:bCs/>
                <w:spacing w:val="4"/>
                <w:sz w:val="28"/>
                <w:szCs w:val="28"/>
                <w:cs/>
              </w:rPr>
              <w:t>ความสัมพันธ์ระหว่างข้อมูลที่ไม่สามารถสังเกตได้ที่มีนัยสำคัญและการวัดมูลค่ายุติธรรม</w:t>
            </w:r>
          </w:p>
        </w:tc>
      </w:tr>
      <w:tr w:rsidR="001F1FD0" w:rsidRPr="007F781B" w14:paraId="4766B890" w14:textId="77777777" w:rsidTr="001F1FD0">
        <w:trPr>
          <w:trHeight w:val="720"/>
        </w:trPr>
        <w:tc>
          <w:tcPr>
            <w:tcW w:w="4680" w:type="dxa"/>
          </w:tcPr>
          <w:p w14:paraId="375C49F8" w14:textId="6B65C98D" w:rsidR="001F1FD0" w:rsidRPr="001F1FD0" w:rsidRDefault="001F1FD0" w:rsidP="001F1FD0">
            <w:pPr>
              <w:pStyle w:val="ListParagraph"/>
              <w:numPr>
                <w:ilvl w:val="0"/>
                <w:numId w:val="4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F1FD0">
              <w:rPr>
                <w:rFonts w:ascii="Angsana New" w:hAnsi="Angsana New"/>
                <w:spacing w:val="4"/>
                <w:sz w:val="28"/>
                <w:szCs w:val="28"/>
                <w:cs/>
              </w:rPr>
              <w:t>ราคาเสนอซื้อขายหรือราคาซื้อขายสําหรับที่ดินที่คล้ายคลึงกันในตลาดที่ปรับปรุงด้วยปัจจัยอื่น เช่น สถานที่ตั้งขนาด สภาพของทีดิน และศักยภาพในการพัฒนา</w:t>
            </w:r>
          </w:p>
        </w:tc>
        <w:tc>
          <w:tcPr>
            <w:tcW w:w="4500" w:type="dxa"/>
          </w:tcPr>
          <w:p w14:paraId="6A8E6E68" w14:textId="20456311" w:rsidR="001F1FD0" w:rsidRPr="001F1FD0" w:rsidRDefault="001F1FD0" w:rsidP="005117D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rPr>
                <w:rFonts w:ascii="Angsana New" w:hAnsi="Angsana New"/>
                <w:spacing w:val="4"/>
                <w:sz w:val="28"/>
                <w:szCs w:val="28"/>
              </w:rPr>
            </w:pPr>
            <w:r w:rsidRPr="001F1FD0">
              <w:rPr>
                <w:rFonts w:ascii="Angsana New" w:hAnsi="Angsana New"/>
                <w:spacing w:val="4"/>
                <w:sz w:val="28"/>
                <w:szCs w:val="28"/>
                <w:cs/>
              </w:rPr>
              <w:t>มูลค่ายุติธรรมที่ประมาณการไว้จะเพิ่มขึ้น (ลดลง) หาก</w:t>
            </w:r>
          </w:p>
          <w:p w14:paraId="3E987D90" w14:textId="77777777" w:rsidR="001F1FD0" w:rsidRPr="001F1FD0" w:rsidRDefault="001F1FD0" w:rsidP="001F1FD0">
            <w:pPr>
              <w:pStyle w:val="ListParagraph"/>
              <w:numPr>
                <w:ilvl w:val="0"/>
                <w:numId w:val="4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pacing w:val="4"/>
                <w:sz w:val="28"/>
                <w:szCs w:val="28"/>
              </w:rPr>
            </w:pPr>
            <w:r w:rsidRPr="001F1FD0">
              <w:rPr>
                <w:rFonts w:ascii="Angsana New" w:hAnsi="Angsana New"/>
                <w:spacing w:val="4"/>
                <w:sz w:val="28"/>
                <w:szCs w:val="28"/>
                <w:cs/>
              </w:rPr>
              <w:t>ราคาเสนอซื้อขายหรือราคาซื้อขายสําหรับที่ดินที่คล้ายคลึงกัน ในตลาดที่ปรับปรุงด้วยปัจจัยอื่นเพิ่มขึ้น (ลดลง)</w:t>
            </w:r>
          </w:p>
          <w:p w14:paraId="12C9163C" w14:textId="5D8ED5E2" w:rsidR="001F1FD0" w:rsidRPr="001F1FD0" w:rsidRDefault="001F1FD0" w:rsidP="001F1FD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340"/>
              <w:rPr>
                <w:rFonts w:ascii="Angsana New" w:hAnsi="Angsana New"/>
                <w:spacing w:val="4"/>
                <w:sz w:val="28"/>
                <w:szCs w:val="28"/>
                <w:cs/>
              </w:rPr>
            </w:pPr>
          </w:p>
        </w:tc>
      </w:tr>
    </w:tbl>
    <w:p w14:paraId="5CEB7422" w14:textId="77777777" w:rsidR="001F1FD0" w:rsidRPr="00422380" w:rsidRDefault="001F1FD0" w:rsidP="00CF09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65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1FBC0445" w14:textId="77777777" w:rsidR="008A7A1C" w:rsidRPr="00422380" w:rsidRDefault="008A7A1C" w:rsidP="001E7B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i/>
          <w:iCs/>
          <w:sz w:val="30"/>
          <w:szCs w:val="30"/>
        </w:rPr>
      </w:pPr>
      <w:r w:rsidRPr="00422380">
        <w:rPr>
          <w:rFonts w:ascii="Angsana New" w:hAnsi="Angsana New"/>
          <w:i/>
          <w:iCs/>
          <w:sz w:val="30"/>
          <w:szCs w:val="30"/>
          <w:cs/>
        </w:rPr>
        <w:t>เทคนิคการประเมินมูลค่าและข้อมูลที่ไม่สามารถสังเกตได้ที่มีนัยสำคัญ</w:t>
      </w:r>
    </w:p>
    <w:p w14:paraId="0AFC873D" w14:textId="77777777" w:rsidR="008A7A1C" w:rsidRPr="00422380" w:rsidRDefault="008A7A1C" w:rsidP="001E7B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14DCDD2B" w14:textId="5719E8C3" w:rsidR="008A7A1C" w:rsidRPr="00422380" w:rsidRDefault="008A7A1C" w:rsidP="001E7B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422380">
        <w:rPr>
          <w:rFonts w:ascii="Angsana New" w:hAnsi="Angsana New" w:hint="cs"/>
          <w:sz w:val="30"/>
          <w:szCs w:val="30"/>
          <w:cs/>
        </w:rPr>
        <w:t>ผู้ประเมินอิสระภายนอกใช้วิธีเปรียบเทียบราคาตลาด (</w:t>
      </w:r>
      <w:r w:rsidRPr="00422380">
        <w:rPr>
          <w:rFonts w:ascii="Angsana New" w:hAnsi="Angsana New"/>
          <w:sz w:val="30"/>
          <w:szCs w:val="30"/>
        </w:rPr>
        <w:t>Market Approach</w:t>
      </w:r>
      <w:r w:rsidRPr="00422380">
        <w:rPr>
          <w:rFonts w:ascii="Angsana New" w:hAnsi="Angsana New"/>
          <w:sz w:val="30"/>
          <w:szCs w:val="30"/>
          <w:cs/>
        </w:rPr>
        <w:t>)</w:t>
      </w:r>
      <w:r w:rsidR="001E7BD1" w:rsidRPr="00422380">
        <w:rPr>
          <w:rFonts w:ascii="Angsana New" w:hAnsi="Angsana New"/>
          <w:sz w:val="30"/>
          <w:szCs w:val="30"/>
          <w:cs/>
        </w:rPr>
        <w:t xml:space="preserve"> </w:t>
      </w:r>
      <w:r w:rsidR="001E7BD1" w:rsidRPr="00422380">
        <w:rPr>
          <w:rFonts w:ascii="Angsana New" w:hAnsi="Angsana New" w:hint="cs"/>
          <w:sz w:val="30"/>
          <w:szCs w:val="30"/>
          <w:cs/>
        </w:rPr>
        <w:t>ในการประเมินมูลค่ายุติธรรมของที่ดิน</w:t>
      </w:r>
      <w:r w:rsidRPr="00422380">
        <w:rPr>
          <w:rFonts w:ascii="Angsana New" w:hAnsi="Angsana New"/>
          <w:sz w:val="30"/>
          <w:szCs w:val="30"/>
          <w:cs/>
        </w:rPr>
        <w:t xml:space="preserve">  </w:t>
      </w:r>
    </w:p>
    <w:p w14:paraId="781D8253" w14:textId="77777777" w:rsidR="004808A8" w:rsidRPr="00422380" w:rsidRDefault="004808A8" w:rsidP="004808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1F1DA3D7" w14:textId="09835B1C" w:rsidR="00DE437F" w:rsidRDefault="008A7A1C" w:rsidP="001E7B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422380">
        <w:rPr>
          <w:rFonts w:ascii="Angsana New" w:hAnsi="Angsana New" w:hint="cs"/>
          <w:sz w:val="30"/>
          <w:szCs w:val="30"/>
          <w:cs/>
        </w:rPr>
        <w:t>ข้อมูลที่ไม่สามารถสังเกตได้ที่มีนัยสำคัญในการประเมินมูลค่ายุติธรรมของ</w:t>
      </w:r>
      <w:r w:rsidR="001E7BD1" w:rsidRPr="00422380">
        <w:rPr>
          <w:rFonts w:ascii="Angsana New" w:hAnsi="Angsana New" w:hint="cs"/>
          <w:sz w:val="30"/>
          <w:szCs w:val="30"/>
          <w:cs/>
        </w:rPr>
        <w:t>ที่ดิน</w:t>
      </w:r>
      <w:r w:rsidRPr="00422380">
        <w:rPr>
          <w:rFonts w:ascii="Angsana New" w:hAnsi="Angsana New" w:hint="cs"/>
          <w:sz w:val="30"/>
          <w:szCs w:val="30"/>
          <w:cs/>
        </w:rPr>
        <w:t xml:space="preserve"> คือ ราคาเสนอ</w:t>
      </w:r>
      <w:r w:rsidR="004B24B7" w:rsidRPr="00422380">
        <w:rPr>
          <w:rFonts w:ascii="Angsana New" w:hAnsi="Angsana New" w:hint="cs"/>
          <w:sz w:val="30"/>
          <w:szCs w:val="30"/>
          <w:cs/>
        </w:rPr>
        <w:t>ซื้อขาย และราคา ซื้อขาย</w:t>
      </w:r>
      <w:r w:rsidRPr="00422380">
        <w:rPr>
          <w:rFonts w:ascii="Angsana New" w:hAnsi="Angsana New" w:hint="cs"/>
          <w:sz w:val="30"/>
          <w:szCs w:val="30"/>
          <w:cs/>
        </w:rPr>
        <w:t>ของ</w:t>
      </w:r>
      <w:r w:rsidR="00465F4E" w:rsidRPr="00422380">
        <w:rPr>
          <w:rFonts w:ascii="Angsana New" w:hAnsi="Angsana New" w:hint="cs"/>
          <w:sz w:val="30"/>
          <w:szCs w:val="30"/>
          <w:cs/>
        </w:rPr>
        <w:t>ที่ดิน</w:t>
      </w:r>
      <w:r w:rsidRPr="00422380">
        <w:rPr>
          <w:rFonts w:ascii="Angsana New" w:hAnsi="Angsana New" w:hint="cs"/>
          <w:sz w:val="30"/>
          <w:szCs w:val="30"/>
          <w:cs/>
        </w:rPr>
        <w:t>เปรียบเทียบที่คล้ายคลึงกันปรับด้วยปัจจัยความต่างอื่นๆ</w:t>
      </w:r>
    </w:p>
    <w:p w14:paraId="7283D38D" w14:textId="4657BCD0" w:rsidR="00F07081" w:rsidRDefault="00F070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61054D0B" w14:textId="23404A91" w:rsidR="00DE437F" w:rsidRPr="00422380" w:rsidRDefault="00DE437F" w:rsidP="00541989">
      <w:pPr>
        <w:pStyle w:val="ListParagraph"/>
        <w:numPr>
          <w:ilvl w:val="0"/>
          <w:numId w:val="16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422380">
        <w:rPr>
          <w:rFonts w:ascii="Angsana New" w:hAnsi="Angsana New" w:hint="cs"/>
          <w:b/>
          <w:bCs/>
          <w:sz w:val="30"/>
          <w:szCs w:val="30"/>
          <w:cs/>
        </w:rPr>
        <w:lastRenderedPageBreak/>
        <w:t>สัญญาเช่า</w:t>
      </w:r>
    </w:p>
    <w:p w14:paraId="69DB215F" w14:textId="77777777" w:rsidR="00FF2257" w:rsidRPr="00422380" w:rsidRDefault="00FF2257" w:rsidP="00DE437F">
      <w:pPr>
        <w:pStyle w:val="block"/>
        <w:spacing w:after="0" w:line="240" w:lineRule="auto"/>
        <w:ind w:left="340" w:right="43"/>
        <w:jc w:val="thaiDistribute"/>
        <w:rPr>
          <w:rFonts w:ascii="Angsana New" w:hAnsi="Angsana New"/>
          <w:i/>
          <w:iCs/>
          <w:sz w:val="30"/>
          <w:szCs w:val="30"/>
          <w:lang w:val="en-US" w:bidi="th-TH"/>
        </w:rPr>
      </w:pPr>
    </w:p>
    <w:p w14:paraId="20B4F6C3" w14:textId="352003AC" w:rsidR="00DE437F" w:rsidRPr="00422380" w:rsidRDefault="00DE437F" w:rsidP="00C14107">
      <w:pPr>
        <w:pStyle w:val="block"/>
        <w:spacing w:after="0" w:line="240" w:lineRule="auto"/>
        <w:ind w:left="540" w:right="43"/>
        <w:jc w:val="thaiDistribute"/>
        <w:rPr>
          <w:rFonts w:ascii="Angsana New" w:hAnsi="Angsana New"/>
          <w:i/>
          <w:iCs/>
          <w:sz w:val="30"/>
          <w:szCs w:val="30"/>
          <w:lang w:val="en-US" w:bidi="th-TH"/>
        </w:rPr>
      </w:pPr>
      <w:r w:rsidRPr="00422380">
        <w:rPr>
          <w:rFonts w:ascii="Angsana New" w:hAnsi="Angsana New"/>
          <w:i/>
          <w:iCs/>
          <w:sz w:val="30"/>
          <w:szCs w:val="30"/>
          <w:cs/>
          <w:lang w:val="en-US" w:bidi="th-TH"/>
        </w:rPr>
        <w:t>ในฐานะผู้เช่า</w:t>
      </w:r>
    </w:p>
    <w:p w14:paraId="46523E52" w14:textId="77777777" w:rsidR="00237DCD" w:rsidRPr="00422380" w:rsidRDefault="00237DCD" w:rsidP="00237DCD">
      <w:pPr>
        <w:pStyle w:val="block"/>
        <w:spacing w:after="0" w:line="240" w:lineRule="auto"/>
        <w:ind w:left="540" w:right="43"/>
        <w:jc w:val="thaiDistribute"/>
        <w:rPr>
          <w:rFonts w:ascii="Angsana New" w:hAnsi="Angsana New"/>
          <w:i/>
          <w:iCs/>
          <w:sz w:val="30"/>
          <w:szCs w:val="30"/>
          <w:cs/>
          <w:lang w:val="en-US" w:bidi="th-TH"/>
        </w:rPr>
      </w:pPr>
    </w:p>
    <w:tbl>
      <w:tblPr>
        <w:tblW w:w="9092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048"/>
        <w:gridCol w:w="1260"/>
        <w:gridCol w:w="178"/>
        <w:gridCol w:w="1085"/>
        <w:gridCol w:w="180"/>
        <w:gridCol w:w="1073"/>
        <w:gridCol w:w="184"/>
        <w:gridCol w:w="1084"/>
      </w:tblGrid>
      <w:tr w:rsidR="00E26CF7" w:rsidRPr="00422380" w14:paraId="7BCD7D66" w14:textId="77777777" w:rsidTr="00607AA0">
        <w:trPr>
          <w:cantSplit/>
          <w:trHeight w:val="20"/>
          <w:tblHeader/>
        </w:trPr>
        <w:tc>
          <w:tcPr>
            <w:tcW w:w="4048" w:type="dxa"/>
            <w:vAlign w:val="bottom"/>
          </w:tcPr>
          <w:p w14:paraId="4C5762CA" w14:textId="7C918436" w:rsidR="00E26CF7" w:rsidRPr="00422380" w:rsidRDefault="00E26CF7" w:rsidP="005536FA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2238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2523" w:type="dxa"/>
            <w:gridSpan w:val="3"/>
          </w:tcPr>
          <w:p w14:paraId="4F75CF40" w14:textId="7589F590" w:rsidR="00E26CF7" w:rsidRPr="00422380" w:rsidRDefault="00E26CF7" w:rsidP="005536FA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422380">
              <w:rPr>
                <w:rFonts w:ascii="Angsana New" w:hAnsi="Angsana New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422380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 xml:space="preserve"> </w:t>
            </w:r>
          </w:p>
        </w:tc>
        <w:tc>
          <w:tcPr>
            <w:tcW w:w="180" w:type="dxa"/>
          </w:tcPr>
          <w:p w14:paraId="759CAB5B" w14:textId="77777777" w:rsidR="00E26CF7" w:rsidRPr="00422380" w:rsidRDefault="00E26CF7" w:rsidP="005536FA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1" w:type="dxa"/>
            <w:gridSpan w:val="3"/>
          </w:tcPr>
          <w:p w14:paraId="1666AB7C" w14:textId="3A6BBD55" w:rsidR="00E26CF7" w:rsidRPr="00422380" w:rsidRDefault="00E26CF7" w:rsidP="005536FA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422380">
              <w:rPr>
                <w:rFonts w:ascii="Angsana New" w:hAnsi="Angsana New"/>
                <w:bCs/>
                <w:sz w:val="30"/>
                <w:szCs w:val="30"/>
                <w:cs/>
                <w:lang w:bidi="th-TH"/>
              </w:rPr>
              <w:t>งบการเงิน</w:t>
            </w:r>
            <w:r w:rsidRPr="00422380">
              <w:rPr>
                <w:rFonts w:ascii="Angsana New" w:hAnsi="Angsana New" w:hint="cs"/>
                <w:bCs/>
                <w:sz w:val="30"/>
                <w:szCs w:val="30"/>
                <w:cs/>
                <w:lang w:bidi="th-TH"/>
              </w:rPr>
              <w:t>เฉพาะกิจการ</w:t>
            </w:r>
            <w:r w:rsidRPr="00422380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 xml:space="preserve"> </w:t>
            </w:r>
          </w:p>
        </w:tc>
      </w:tr>
      <w:tr w:rsidR="00E26CF7" w:rsidRPr="00422380" w14:paraId="00F805C7" w14:textId="77777777" w:rsidTr="00607AA0">
        <w:trPr>
          <w:cantSplit/>
          <w:trHeight w:val="20"/>
          <w:tblHeader/>
        </w:trPr>
        <w:tc>
          <w:tcPr>
            <w:tcW w:w="4048" w:type="dxa"/>
            <w:vAlign w:val="bottom"/>
          </w:tcPr>
          <w:p w14:paraId="1550AB97" w14:textId="5D5839CC" w:rsidR="00E26CF7" w:rsidRPr="00422380" w:rsidRDefault="00E26CF7" w:rsidP="005536FA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42238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42238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="005C5BE4" w:rsidRPr="0042238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1</w:t>
            </w:r>
            <w:r w:rsidRPr="00422380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42238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60" w:type="dxa"/>
          </w:tcPr>
          <w:p w14:paraId="52D38B4F" w14:textId="50D14E9C" w:rsidR="00E26CF7" w:rsidRPr="00422380" w:rsidRDefault="009B7C79" w:rsidP="005536F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422380">
              <w:rPr>
                <w:rFonts w:ascii="Angsana New" w:hAnsi="Angsana New"/>
                <w:sz w:val="30"/>
                <w:szCs w:val="30"/>
                <w:lang w:val="en-US" w:bidi="th-TH"/>
              </w:rPr>
              <w:t>256</w:t>
            </w:r>
            <w:r w:rsidR="00872D87" w:rsidRPr="00422380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78" w:type="dxa"/>
          </w:tcPr>
          <w:p w14:paraId="18942C2B" w14:textId="77777777" w:rsidR="00E26CF7" w:rsidRPr="00422380" w:rsidRDefault="00E26CF7" w:rsidP="005536FA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</w:tcPr>
          <w:p w14:paraId="076F38A1" w14:textId="085E1A66" w:rsidR="00E26CF7" w:rsidRPr="00422380" w:rsidRDefault="009B7C79" w:rsidP="005536FA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22380">
              <w:rPr>
                <w:rFonts w:ascii="Angsana New" w:hAnsi="Angsana New"/>
                <w:sz w:val="30"/>
                <w:szCs w:val="30"/>
                <w:lang w:bidi="th-TH"/>
              </w:rPr>
              <w:t>256</w:t>
            </w:r>
            <w:r w:rsidR="00872D87" w:rsidRPr="00422380">
              <w:rPr>
                <w:rFonts w:ascii="Angsana New" w:hAnsi="Angsana New"/>
                <w:sz w:val="30"/>
                <w:szCs w:val="30"/>
                <w:lang w:bidi="th-TH"/>
              </w:rPr>
              <w:t>6</w:t>
            </w:r>
          </w:p>
        </w:tc>
        <w:tc>
          <w:tcPr>
            <w:tcW w:w="180" w:type="dxa"/>
          </w:tcPr>
          <w:p w14:paraId="50DC2525" w14:textId="77777777" w:rsidR="00E26CF7" w:rsidRPr="00422380" w:rsidRDefault="00E26CF7" w:rsidP="005536FA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3" w:type="dxa"/>
          </w:tcPr>
          <w:p w14:paraId="2889E02C" w14:textId="0D07663D" w:rsidR="00E26CF7" w:rsidRPr="00422380" w:rsidRDefault="009B7C79" w:rsidP="005536F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left="-75" w:right="-7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2380">
              <w:rPr>
                <w:rFonts w:ascii="Angsana New" w:hAnsi="Angsana New"/>
                <w:sz w:val="30"/>
                <w:szCs w:val="30"/>
              </w:rPr>
              <w:t>256</w:t>
            </w:r>
            <w:r w:rsidR="00872D87" w:rsidRPr="00422380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84" w:type="dxa"/>
          </w:tcPr>
          <w:p w14:paraId="4C69C8C2" w14:textId="77777777" w:rsidR="00E26CF7" w:rsidRPr="00422380" w:rsidRDefault="00E26CF7" w:rsidP="005536FA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</w:tcPr>
          <w:p w14:paraId="11478CFA" w14:textId="78F388B7" w:rsidR="00E26CF7" w:rsidRPr="00422380" w:rsidRDefault="009B7C79" w:rsidP="005536FA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2380">
              <w:rPr>
                <w:rFonts w:ascii="Angsana New" w:hAnsi="Angsana New"/>
                <w:sz w:val="30"/>
                <w:szCs w:val="30"/>
              </w:rPr>
              <w:t>256</w:t>
            </w:r>
            <w:r w:rsidR="00872D87" w:rsidRPr="00422380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E26CF7" w:rsidRPr="00422380" w14:paraId="497E9521" w14:textId="77777777" w:rsidTr="00607AA0">
        <w:trPr>
          <w:cantSplit/>
          <w:trHeight w:val="20"/>
          <w:tblHeader/>
        </w:trPr>
        <w:tc>
          <w:tcPr>
            <w:tcW w:w="4048" w:type="dxa"/>
          </w:tcPr>
          <w:p w14:paraId="46024430" w14:textId="11B461C9" w:rsidR="00E26CF7" w:rsidRPr="00422380" w:rsidRDefault="00E26CF7" w:rsidP="005536FA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ind w:left="283" w:right="-45" w:hanging="283"/>
              <w:jc w:val="thaiDistribute"/>
              <w:rPr>
                <w:rFonts w:asciiTheme="majorBidi" w:hAnsiTheme="majorBidi" w:cstheme="majorBidi"/>
                <w:b w:val="0"/>
                <w:bCs w:val="0"/>
                <w:color w:val="0000FF"/>
                <w:sz w:val="30"/>
                <w:szCs w:val="30"/>
              </w:rPr>
            </w:pPr>
          </w:p>
        </w:tc>
        <w:tc>
          <w:tcPr>
            <w:tcW w:w="5044" w:type="dxa"/>
            <w:gridSpan w:val="7"/>
            <w:vAlign w:val="center"/>
          </w:tcPr>
          <w:p w14:paraId="5FFEB550" w14:textId="77777777" w:rsidR="00E26CF7" w:rsidRPr="00422380" w:rsidRDefault="00E26CF7" w:rsidP="005536FA">
            <w:pPr>
              <w:pStyle w:val="acctfourfigures"/>
              <w:spacing w:line="240" w:lineRule="atLeast"/>
              <w:ind w:hanging="1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422380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872D87" w:rsidRPr="00422380" w14:paraId="2B882291" w14:textId="77777777" w:rsidTr="00607AA0">
        <w:trPr>
          <w:cantSplit/>
          <w:trHeight w:val="20"/>
        </w:trPr>
        <w:tc>
          <w:tcPr>
            <w:tcW w:w="4048" w:type="dxa"/>
          </w:tcPr>
          <w:p w14:paraId="537C005B" w14:textId="6720A9EA" w:rsidR="00872D87" w:rsidRPr="00422380" w:rsidRDefault="00872D87" w:rsidP="00872D87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422380">
              <w:rPr>
                <w:rFonts w:asciiTheme="majorBidi" w:hAnsiTheme="majorBidi" w:cstheme="majorBidi"/>
                <w:sz w:val="30"/>
                <w:szCs w:val="30"/>
                <w:cs/>
              </w:rPr>
              <w:t>อาคาร</w:t>
            </w:r>
          </w:p>
        </w:tc>
        <w:tc>
          <w:tcPr>
            <w:tcW w:w="1260" w:type="dxa"/>
            <w:vAlign w:val="bottom"/>
          </w:tcPr>
          <w:p w14:paraId="57267BFF" w14:textId="5F2A56F1" w:rsidR="00872D87" w:rsidRPr="00422380" w:rsidRDefault="005D0B56" w:rsidP="00872D87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2238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4,937</w:t>
            </w:r>
          </w:p>
        </w:tc>
        <w:tc>
          <w:tcPr>
            <w:tcW w:w="178" w:type="dxa"/>
            <w:vAlign w:val="bottom"/>
          </w:tcPr>
          <w:p w14:paraId="7A6FD6C6" w14:textId="77777777" w:rsidR="00872D87" w:rsidRPr="00422380" w:rsidRDefault="00872D87" w:rsidP="00872D87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2F8F74C6" w14:textId="11B6C6F0" w:rsidR="00872D87" w:rsidRPr="00422380" w:rsidRDefault="00872D87" w:rsidP="00872D87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  <w:r w:rsidRPr="00422380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7</w:t>
            </w:r>
            <w:r w:rsidRPr="0042238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,762</w:t>
            </w:r>
          </w:p>
        </w:tc>
        <w:tc>
          <w:tcPr>
            <w:tcW w:w="180" w:type="dxa"/>
            <w:vAlign w:val="bottom"/>
          </w:tcPr>
          <w:p w14:paraId="2D7F99BC" w14:textId="77777777" w:rsidR="00872D87" w:rsidRPr="00422380" w:rsidRDefault="00872D87" w:rsidP="00872D87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3" w:type="dxa"/>
            <w:vAlign w:val="bottom"/>
          </w:tcPr>
          <w:p w14:paraId="133997EB" w14:textId="3B6A7F21" w:rsidR="00872D87" w:rsidRPr="00422380" w:rsidRDefault="005D0B56" w:rsidP="00872D87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  <w:r w:rsidRPr="00422380">
              <w:rPr>
                <w:rFonts w:asciiTheme="majorBidi" w:hAnsiTheme="majorBidi" w:cstheme="majorBidi"/>
                <w:sz w:val="30"/>
                <w:szCs w:val="30"/>
              </w:rPr>
              <w:t>4,937</w:t>
            </w:r>
          </w:p>
        </w:tc>
        <w:tc>
          <w:tcPr>
            <w:tcW w:w="184" w:type="dxa"/>
            <w:vAlign w:val="bottom"/>
          </w:tcPr>
          <w:p w14:paraId="2385C4F3" w14:textId="77777777" w:rsidR="00872D87" w:rsidRPr="00422380" w:rsidRDefault="00872D87" w:rsidP="00872D87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vAlign w:val="bottom"/>
          </w:tcPr>
          <w:p w14:paraId="5DE1690E" w14:textId="2C93A5CE" w:rsidR="00872D87" w:rsidRPr="00422380" w:rsidRDefault="00872D87" w:rsidP="00872D87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  <w:r w:rsidRPr="00422380">
              <w:rPr>
                <w:rFonts w:asciiTheme="majorBidi" w:hAnsiTheme="majorBidi" w:cstheme="majorBidi"/>
                <w:sz w:val="30"/>
                <w:szCs w:val="30"/>
              </w:rPr>
              <w:t>7,762</w:t>
            </w:r>
          </w:p>
        </w:tc>
      </w:tr>
      <w:tr w:rsidR="00872D87" w:rsidRPr="00422380" w14:paraId="5FA126FB" w14:textId="77777777" w:rsidTr="00607AA0">
        <w:trPr>
          <w:cantSplit/>
          <w:trHeight w:val="20"/>
        </w:trPr>
        <w:tc>
          <w:tcPr>
            <w:tcW w:w="4048" w:type="dxa"/>
          </w:tcPr>
          <w:p w14:paraId="20A2DE68" w14:textId="77777777" w:rsidR="00872D87" w:rsidRPr="00422380" w:rsidRDefault="00872D87" w:rsidP="00872D87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2380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260" w:type="dxa"/>
            <w:vAlign w:val="bottom"/>
          </w:tcPr>
          <w:p w14:paraId="233B0B6F" w14:textId="70ECD0EB" w:rsidR="00872D87" w:rsidRPr="00422380" w:rsidRDefault="005D0B56" w:rsidP="00872D87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22380">
              <w:rPr>
                <w:rFonts w:ascii="Angsana New" w:hAnsi="Angsana New"/>
                <w:sz w:val="30"/>
                <w:szCs w:val="30"/>
              </w:rPr>
              <w:t>245,042</w:t>
            </w:r>
          </w:p>
        </w:tc>
        <w:tc>
          <w:tcPr>
            <w:tcW w:w="178" w:type="dxa"/>
            <w:vAlign w:val="bottom"/>
          </w:tcPr>
          <w:p w14:paraId="2B325806" w14:textId="77777777" w:rsidR="00872D87" w:rsidRPr="00422380" w:rsidRDefault="00872D87" w:rsidP="00872D87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4567A895" w14:textId="466692F3" w:rsidR="00872D87" w:rsidRPr="00422380" w:rsidRDefault="00872D87" w:rsidP="00872D87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  <w:r w:rsidRPr="00422380">
              <w:rPr>
                <w:rFonts w:ascii="Angsana New" w:hAnsi="Angsana New"/>
                <w:sz w:val="30"/>
                <w:szCs w:val="30"/>
              </w:rPr>
              <w:t>267,765</w:t>
            </w:r>
          </w:p>
        </w:tc>
        <w:tc>
          <w:tcPr>
            <w:tcW w:w="180" w:type="dxa"/>
            <w:vAlign w:val="bottom"/>
          </w:tcPr>
          <w:p w14:paraId="34BB4421" w14:textId="77777777" w:rsidR="00872D87" w:rsidRPr="00422380" w:rsidRDefault="00872D87" w:rsidP="00872D87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3" w:type="dxa"/>
            <w:vAlign w:val="bottom"/>
          </w:tcPr>
          <w:p w14:paraId="0F318454" w14:textId="3C9EE0D6" w:rsidR="00872D87" w:rsidRPr="00422380" w:rsidRDefault="005D0B56" w:rsidP="00872D87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11" w:firstLine="136"/>
              <w:rPr>
                <w:rFonts w:ascii="Angsana New" w:hAnsi="Angsana New"/>
                <w:sz w:val="30"/>
                <w:szCs w:val="30"/>
              </w:rPr>
            </w:pPr>
            <w:r w:rsidRPr="00422380">
              <w:rPr>
                <w:rFonts w:ascii="Angsana New" w:hAnsi="Angsana New"/>
                <w:sz w:val="30"/>
                <w:szCs w:val="30"/>
              </w:rPr>
              <w:t>244,73</w:t>
            </w:r>
            <w:r w:rsidR="003D5A1E" w:rsidRPr="00422380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84" w:type="dxa"/>
            <w:vAlign w:val="bottom"/>
          </w:tcPr>
          <w:p w14:paraId="79AE31ED" w14:textId="77777777" w:rsidR="00872D87" w:rsidRPr="00422380" w:rsidRDefault="00872D87" w:rsidP="00872D87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  <w:vAlign w:val="bottom"/>
          </w:tcPr>
          <w:p w14:paraId="2ABE3FC5" w14:textId="128669FD" w:rsidR="00872D87" w:rsidRPr="00422380" w:rsidRDefault="00872D87" w:rsidP="00872D87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11" w:firstLine="136"/>
              <w:rPr>
                <w:rFonts w:ascii="Angsana New" w:hAnsi="Angsana New"/>
                <w:sz w:val="30"/>
                <w:szCs w:val="30"/>
              </w:rPr>
            </w:pPr>
            <w:r w:rsidRPr="00422380">
              <w:rPr>
                <w:rFonts w:ascii="Angsana New" w:hAnsi="Angsana New"/>
                <w:sz w:val="30"/>
                <w:szCs w:val="30"/>
              </w:rPr>
              <w:t>267,338</w:t>
            </w:r>
          </w:p>
        </w:tc>
      </w:tr>
      <w:tr w:rsidR="00872D87" w:rsidRPr="00422380" w14:paraId="7D6CA94E" w14:textId="77777777" w:rsidTr="00607AA0">
        <w:trPr>
          <w:cantSplit/>
          <w:trHeight w:val="20"/>
        </w:trPr>
        <w:tc>
          <w:tcPr>
            <w:tcW w:w="4048" w:type="dxa"/>
          </w:tcPr>
          <w:p w14:paraId="3EB3DE91" w14:textId="77777777" w:rsidR="00872D87" w:rsidRPr="00422380" w:rsidRDefault="00872D87" w:rsidP="00872D87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238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6E2EC1" w14:textId="47485F2D" w:rsidR="00872D87" w:rsidRPr="00422380" w:rsidRDefault="005D0B56" w:rsidP="00872D87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2380">
              <w:rPr>
                <w:rFonts w:ascii="Angsana New" w:hAnsi="Angsana New"/>
                <w:b/>
                <w:bCs/>
                <w:sz w:val="30"/>
                <w:szCs w:val="30"/>
              </w:rPr>
              <w:t>249,979</w:t>
            </w:r>
          </w:p>
        </w:tc>
        <w:tc>
          <w:tcPr>
            <w:tcW w:w="178" w:type="dxa"/>
            <w:vAlign w:val="bottom"/>
          </w:tcPr>
          <w:p w14:paraId="3F045FEE" w14:textId="77777777" w:rsidR="00872D87" w:rsidRPr="00422380" w:rsidRDefault="00872D87" w:rsidP="00872D87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E101AF" w14:textId="39AF6E97" w:rsidR="00872D87" w:rsidRPr="00422380" w:rsidRDefault="00872D87" w:rsidP="00872D87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22380">
              <w:rPr>
                <w:rFonts w:ascii="Angsana New" w:hAnsi="Angsana New"/>
                <w:b/>
                <w:bCs/>
                <w:sz w:val="30"/>
                <w:szCs w:val="30"/>
              </w:rPr>
              <w:t>275,527</w:t>
            </w:r>
          </w:p>
        </w:tc>
        <w:tc>
          <w:tcPr>
            <w:tcW w:w="180" w:type="dxa"/>
            <w:vAlign w:val="bottom"/>
          </w:tcPr>
          <w:p w14:paraId="440A5058" w14:textId="77777777" w:rsidR="00872D87" w:rsidRPr="00422380" w:rsidRDefault="00872D87" w:rsidP="00872D87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B91B88" w14:textId="2A20DD0B" w:rsidR="00872D87" w:rsidRPr="00422380" w:rsidRDefault="005D0B56" w:rsidP="00872D87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11" w:firstLine="13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2380">
              <w:rPr>
                <w:rFonts w:ascii="Angsana New" w:hAnsi="Angsana New"/>
                <w:b/>
                <w:bCs/>
                <w:sz w:val="30"/>
                <w:szCs w:val="30"/>
              </w:rPr>
              <w:t>249,67</w:t>
            </w:r>
            <w:r w:rsidR="003D5A1E" w:rsidRPr="00422380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84" w:type="dxa"/>
            <w:vAlign w:val="bottom"/>
          </w:tcPr>
          <w:p w14:paraId="0A6208E6" w14:textId="77777777" w:rsidR="00872D87" w:rsidRPr="00422380" w:rsidRDefault="00872D87" w:rsidP="00872D87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11" w:firstLine="13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FC26E2" w14:textId="1FEB09D8" w:rsidR="00872D87" w:rsidRPr="00422380" w:rsidRDefault="00872D87" w:rsidP="00872D87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11" w:firstLine="13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2380">
              <w:rPr>
                <w:rFonts w:ascii="Angsana New" w:hAnsi="Angsana New"/>
                <w:b/>
                <w:bCs/>
                <w:sz w:val="30"/>
                <w:szCs w:val="30"/>
              </w:rPr>
              <w:t>275,100</w:t>
            </w:r>
          </w:p>
        </w:tc>
      </w:tr>
    </w:tbl>
    <w:p w14:paraId="153C8593" w14:textId="77777777" w:rsidR="005E3975" w:rsidRPr="00422380" w:rsidRDefault="005E3975" w:rsidP="00C14107">
      <w:pPr>
        <w:pStyle w:val="block"/>
        <w:spacing w:after="0" w:line="240" w:lineRule="auto"/>
        <w:ind w:left="540" w:right="43"/>
        <w:jc w:val="thaiDistribute"/>
        <w:rPr>
          <w:rFonts w:ascii="Angsana New" w:hAnsi="Angsana New"/>
          <w:i/>
          <w:iCs/>
          <w:sz w:val="30"/>
          <w:szCs w:val="30"/>
          <w:lang w:val="en-US" w:bidi="th-TH"/>
        </w:rPr>
      </w:pPr>
    </w:p>
    <w:p w14:paraId="5C4A7C09" w14:textId="0FF349CB" w:rsidR="00072362" w:rsidRDefault="00677A45" w:rsidP="009C2F99">
      <w:pPr>
        <w:pStyle w:val="block"/>
        <w:spacing w:after="0" w:line="240" w:lineRule="auto"/>
        <w:ind w:left="547" w:right="43"/>
        <w:jc w:val="thaiDistribute"/>
        <w:rPr>
          <w:rFonts w:ascii="Angsana New" w:hAnsi="Angsana New"/>
          <w:i/>
          <w:iCs/>
          <w:sz w:val="30"/>
          <w:szCs w:val="30"/>
          <w:lang w:val="en-US" w:bidi="th-TH"/>
        </w:rPr>
      </w:pPr>
      <w:r w:rsidRPr="00422380">
        <w:rPr>
          <w:rFonts w:ascii="Angsana New" w:hAnsi="Angsana New" w:hint="cs"/>
          <w:sz w:val="30"/>
          <w:szCs w:val="30"/>
          <w:cs/>
          <w:lang w:bidi="th-TH"/>
        </w:rPr>
        <w:t xml:space="preserve">ในปี </w:t>
      </w:r>
      <w:r w:rsidRPr="00422380">
        <w:rPr>
          <w:rFonts w:ascii="Angsana New" w:hAnsi="Angsana New"/>
          <w:sz w:val="30"/>
          <w:szCs w:val="30"/>
          <w:lang w:val="en-US" w:bidi="th-TH"/>
        </w:rPr>
        <w:t>256</w:t>
      </w:r>
      <w:r w:rsidR="00872D87" w:rsidRPr="00422380">
        <w:rPr>
          <w:rFonts w:ascii="Angsana New" w:hAnsi="Angsana New"/>
          <w:sz w:val="30"/>
          <w:szCs w:val="30"/>
          <w:lang w:val="en-US" w:bidi="th-TH"/>
        </w:rPr>
        <w:t>7</w:t>
      </w:r>
      <w:r w:rsidRPr="00422380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Pr="00422380">
        <w:rPr>
          <w:rFonts w:ascii="Angsana New" w:hAnsi="Angsana New" w:hint="cs"/>
          <w:sz w:val="30"/>
          <w:szCs w:val="30"/>
          <w:cs/>
          <w:lang w:val="en-US" w:bidi="th-TH"/>
        </w:rPr>
        <w:t>สินทรัพย์สิทธิการใช้ของกลุ่มบริษัทและบริษัทเพิ่มขึ้นเป็นจำนวน</w:t>
      </w:r>
      <w:r w:rsidR="00B223E7" w:rsidRPr="00422380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="005D0B56" w:rsidRPr="00422380">
        <w:rPr>
          <w:rFonts w:ascii="Angsana New" w:hAnsi="Angsana New"/>
          <w:sz w:val="30"/>
          <w:szCs w:val="30"/>
          <w:lang w:val="en-US" w:bidi="th-TH"/>
        </w:rPr>
        <w:t>68.67</w:t>
      </w:r>
      <w:r w:rsidR="004240A1" w:rsidRPr="00422380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="00DF46A0" w:rsidRPr="00422380">
        <w:rPr>
          <w:rFonts w:ascii="Angsana New" w:hAnsi="Angsana New" w:hint="cs"/>
          <w:sz w:val="30"/>
          <w:szCs w:val="30"/>
          <w:cs/>
          <w:lang w:val="en-US" w:bidi="th-TH"/>
        </w:rPr>
        <w:t xml:space="preserve">ล้านบาท </w:t>
      </w:r>
      <w:r w:rsidR="00DF46A0" w:rsidRPr="00422380">
        <w:rPr>
          <w:rFonts w:ascii="Angsana New" w:hAnsi="Angsana New" w:hint="cs"/>
          <w:i/>
          <w:iCs/>
          <w:sz w:val="30"/>
          <w:szCs w:val="30"/>
          <w:cs/>
          <w:lang w:val="en-US" w:bidi="th-TH"/>
        </w:rPr>
        <w:t>(</w:t>
      </w:r>
      <w:r w:rsidR="00DF46A0" w:rsidRPr="00422380">
        <w:rPr>
          <w:rFonts w:ascii="Angsana New" w:hAnsi="Angsana New"/>
          <w:i/>
          <w:iCs/>
          <w:sz w:val="30"/>
          <w:szCs w:val="30"/>
          <w:lang w:val="en-US" w:bidi="th-TH"/>
        </w:rPr>
        <w:t>256</w:t>
      </w:r>
      <w:r w:rsidR="00872D87" w:rsidRPr="00422380">
        <w:rPr>
          <w:rFonts w:ascii="Angsana New" w:hAnsi="Angsana New"/>
          <w:i/>
          <w:iCs/>
          <w:sz w:val="30"/>
          <w:szCs w:val="30"/>
          <w:lang w:val="en-US" w:bidi="th-TH"/>
        </w:rPr>
        <w:t>6</w:t>
      </w:r>
      <w:r w:rsidR="00DF46A0" w:rsidRPr="00422380">
        <w:rPr>
          <w:rFonts w:ascii="Angsana New" w:hAnsi="Angsana New"/>
          <w:i/>
          <w:iCs/>
          <w:sz w:val="30"/>
          <w:szCs w:val="30"/>
          <w:cs/>
          <w:lang w:val="en-US" w:bidi="th-TH"/>
        </w:rPr>
        <w:t>:</w:t>
      </w:r>
      <w:r w:rsidR="00B36585" w:rsidRPr="00422380">
        <w:rPr>
          <w:rFonts w:ascii="Angsana New" w:hAnsi="Angsana New"/>
          <w:i/>
          <w:iCs/>
          <w:sz w:val="30"/>
          <w:szCs w:val="30"/>
          <w:cs/>
          <w:lang w:val="en-US" w:bidi="th-TH"/>
        </w:rPr>
        <w:t xml:space="preserve"> </w:t>
      </w:r>
      <w:r w:rsidR="00822D05" w:rsidRPr="00422380">
        <w:rPr>
          <w:rFonts w:ascii="Angsana New" w:hAnsi="Angsana New"/>
          <w:i/>
          <w:iCs/>
          <w:sz w:val="30"/>
          <w:szCs w:val="30"/>
          <w:lang w:val="en-US" w:bidi="th-TH"/>
        </w:rPr>
        <w:t>1</w:t>
      </w:r>
      <w:r w:rsidR="00872D87" w:rsidRPr="00422380">
        <w:rPr>
          <w:rFonts w:ascii="Angsana New" w:hAnsi="Angsana New"/>
          <w:i/>
          <w:iCs/>
          <w:sz w:val="30"/>
          <w:szCs w:val="30"/>
          <w:lang w:val="en-US" w:bidi="th-TH"/>
        </w:rPr>
        <w:t>32.27</w:t>
      </w:r>
      <w:r w:rsidR="00B36585" w:rsidRPr="00422380">
        <w:rPr>
          <w:rFonts w:ascii="Angsana New" w:hAnsi="Angsana New"/>
          <w:i/>
          <w:iCs/>
          <w:sz w:val="30"/>
          <w:szCs w:val="30"/>
          <w:cs/>
          <w:lang w:val="en-US" w:bidi="th-TH"/>
        </w:rPr>
        <w:t xml:space="preserve"> </w:t>
      </w:r>
      <w:r w:rsidR="00DF46A0" w:rsidRPr="00422380">
        <w:rPr>
          <w:rFonts w:ascii="Angsana New" w:hAnsi="Angsana New" w:hint="cs"/>
          <w:i/>
          <w:iCs/>
          <w:sz w:val="30"/>
          <w:szCs w:val="30"/>
          <w:cs/>
          <w:lang w:val="en-US" w:bidi="th-TH"/>
        </w:rPr>
        <w:t>ล้านบาท</w:t>
      </w:r>
      <w:r w:rsidR="00BC7C30" w:rsidRPr="00422380">
        <w:rPr>
          <w:rFonts w:ascii="Angsana New" w:hAnsi="Angsana New" w:hint="cs"/>
          <w:i/>
          <w:iCs/>
          <w:sz w:val="30"/>
          <w:szCs w:val="30"/>
          <w:cs/>
          <w:lang w:val="en-US" w:bidi="th-TH"/>
        </w:rPr>
        <w:t>)</w:t>
      </w:r>
    </w:p>
    <w:p w14:paraId="7ECBCD39" w14:textId="77777777" w:rsidR="00AD2F33" w:rsidRPr="00422380" w:rsidRDefault="00AD2F33" w:rsidP="009C2F99">
      <w:pPr>
        <w:pStyle w:val="block"/>
        <w:spacing w:after="0" w:line="240" w:lineRule="auto"/>
        <w:ind w:left="547" w:right="43"/>
        <w:jc w:val="thaiDistribute"/>
        <w:rPr>
          <w:rFonts w:ascii="Angsana New" w:hAnsi="Angsana New"/>
          <w:i/>
          <w:iCs/>
          <w:sz w:val="30"/>
          <w:szCs w:val="30"/>
          <w:lang w:val="en-US" w:bidi="th-TH"/>
        </w:rPr>
      </w:pPr>
    </w:p>
    <w:p w14:paraId="2EE971D4" w14:textId="4601920E" w:rsidR="00DE437F" w:rsidRPr="00422380" w:rsidRDefault="00DE437F" w:rsidP="00DE437F">
      <w:pPr>
        <w:pStyle w:val="block"/>
        <w:spacing w:after="0" w:line="240" w:lineRule="auto"/>
        <w:ind w:left="547" w:right="43"/>
        <w:jc w:val="thaiDistribute"/>
        <w:rPr>
          <w:rFonts w:ascii="Angsana New" w:hAnsi="Angsana New"/>
          <w:sz w:val="30"/>
          <w:szCs w:val="30"/>
          <w:lang w:bidi="th-TH"/>
        </w:rPr>
      </w:pPr>
      <w:r w:rsidRPr="00422380">
        <w:rPr>
          <w:rFonts w:ascii="Angsana New" w:hAnsi="Angsana New"/>
          <w:sz w:val="30"/>
          <w:szCs w:val="30"/>
          <w:cs/>
          <w:lang w:bidi="th-TH"/>
        </w:rPr>
        <w:t>กลุ่มบริษัท</w:t>
      </w:r>
      <w:r w:rsidR="00BB2294" w:rsidRPr="00422380">
        <w:rPr>
          <w:rFonts w:ascii="Angsana New" w:hAnsi="Angsana New" w:hint="cs"/>
          <w:sz w:val="30"/>
          <w:szCs w:val="30"/>
          <w:cs/>
          <w:lang w:bidi="th-TH"/>
        </w:rPr>
        <w:t>และบริษัท</w:t>
      </w:r>
      <w:r w:rsidRPr="00422380">
        <w:rPr>
          <w:rFonts w:ascii="Angsana New" w:hAnsi="Angsana New"/>
          <w:sz w:val="30"/>
          <w:szCs w:val="30"/>
          <w:cs/>
          <w:lang w:bidi="th-TH"/>
        </w:rPr>
        <w:t>เช่า</w:t>
      </w:r>
      <w:r w:rsidR="00DD0FBC" w:rsidRPr="00422380">
        <w:rPr>
          <w:rFonts w:ascii="Angsana New" w:hAnsi="Angsana New" w:hint="cs"/>
          <w:sz w:val="30"/>
          <w:szCs w:val="30"/>
          <w:cs/>
          <w:lang w:bidi="th-TH"/>
        </w:rPr>
        <w:t>อาคาร</w:t>
      </w:r>
      <w:r w:rsidR="0011229D" w:rsidRPr="00422380">
        <w:rPr>
          <w:rFonts w:ascii="Angsana New" w:hAnsi="Angsana New" w:hint="cs"/>
          <w:sz w:val="30"/>
          <w:szCs w:val="30"/>
          <w:cs/>
          <w:lang w:bidi="th-TH"/>
        </w:rPr>
        <w:t>หลายแห่ง</w:t>
      </w:r>
      <w:r w:rsidRPr="00422380">
        <w:rPr>
          <w:rFonts w:ascii="Angsana New" w:hAnsi="Angsana New" w:hint="cs"/>
          <w:sz w:val="30"/>
          <w:szCs w:val="30"/>
          <w:cs/>
          <w:lang w:bidi="th-TH"/>
        </w:rPr>
        <w:t>เป็น</w:t>
      </w:r>
      <w:r w:rsidRPr="00422380">
        <w:rPr>
          <w:rFonts w:ascii="Angsana New" w:hAnsi="Angsana New"/>
          <w:sz w:val="30"/>
          <w:szCs w:val="30"/>
          <w:cs/>
          <w:lang w:bidi="th-TH"/>
        </w:rPr>
        <w:t xml:space="preserve">ระยะเวลา </w:t>
      </w:r>
      <w:r w:rsidR="001E1B1A" w:rsidRPr="00422380">
        <w:rPr>
          <w:rFonts w:ascii="Angsana New" w:hAnsi="Angsana New"/>
          <w:sz w:val="30"/>
          <w:szCs w:val="30"/>
        </w:rPr>
        <w:t>2</w:t>
      </w:r>
      <w:r w:rsidR="00E67ABC" w:rsidRPr="00422380">
        <w:rPr>
          <w:rFonts w:ascii="Angsana New" w:hAnsi="Angsana New"/>
          <w:sz w:val="30"/>
          <w:szCs w:val="30"/>
          <w:cs/>
          <w:lang w:bidi="th-TH"/>
        </w:rPr>
        <w:t>-</w:t>
      </w:r>
      <w:r w:rsidR="001E1B1A" w:rsidRPr="00422380">
        <w:rPr>
          <w:rFonts w:ascii="Angsana New" w:hAnsi="Angsana New"/>
          <w:sz w:val="30"/>
          <w:szCs w:val="30"/>
        </w:rPr>
        <w:t>3</w:t>
      </w:r>
      <w:r w:rsidRPr="00422380">
        <w:rPr>
          <w:rFonts w:ascii="Angsana New" w:hAnsi="Angsana New"/>
          <w:sz w:val="30"/>
          <w:szCs w:val="30"/>
          <w:cs/>
          <w:lang w:bidi="th-TH"/>
        </w:rPr>
        <w:t xml:space="preserve"> ปี</w:t>
      </w:r>
      <w:r w:rsidRPr="00422380">
        <w:rPr>
          <w:rFonts w:ascii="Angsana New" w:hAnsi="Angsana New" w:hint="cs"/>
          <w:sz w:val="30"/>
          <w:szCs w:val="30"/>
          <w:cs/>
          <w:lang w:bidi="th-TH"/>
        </w:rPr>
        <w:t xml:space="preserve"> </w:t>
      </w:r>
      <w:r w:rsidRPr="00422380">
        <w:rPr>
          <w:rFonts w:ascii="Angsana New" w:hAnsi="Angsana New"/>
          <w:sz w:val="30"/>
          <w:szCs w:val="30"/>
          <w:cs/>
          <w:lang w:bidi="th-TH"/>
        </w:rPr>
        <w:t xml:space="preserve">โดยมีสิทธิต่ออายุสัญญาเช่าเมื่อสิ้นสุดอายุสัญญา </w:t>
      </w:r>
      <w:r w:rsidRPr="00422380">
        <w:rPr>
          <w:rFonts w:ascii="Angsana New" w:hAnsi="Angsana New" w:hint="cs"/>
          <w:sz w:val="30"/>
          <w:szCs w:val="30"/>
          <w:cs/>
          <w:lang w:bidi="th-TH"/>
        </w:rPr>
        <w:t>ค่าเช่า</w:t>
      </w:r>
      <w:r w:rsidRPr="00422380">
        <w:rPr>
          <w:rFonts w:ascii="Angsana New" w:hAnsi="Angsana New"/>
          <w:sz w:val="30"/>
          <w:szCs w:val="30"/>
          <w:cs/>
          <w:lang w:bidi="th-TH"/>
        </w:rPr>
        <w:t>กำหนดชำระเป็นรายเดือนตามอัตราที่</w:t>
      </w:r>
      <w:r w:rsidRPr="00422380">
        <w:rPr>
          <w:rFonts w:ascii="Angsana New" w:hAnsi="Angsana New" w:hint="cs"/>
          <w:sz w:val="30"/>
          <w:szCs w:val="30"/>
          <w:cs/>
          <w:lang w:bidi="th-TH"/>
        </w:rPr>
        <w:t>ระบุ</w:t>
      </w:r>
      <w:r w:rsidRPr="00422380">
        <w:rPr>
          <w:rFonts w:ascii="Angsana New" w:hAnsi="Angsana New"/>
          <w:sz w:val="30"/>
          <w:szCs w:val="30"/>
          <w:cs/>
          <w:lang w:bidi="th-TH"/>
        </w:rPr>
        <w:t>ไว้ในสัญญา</w:t>
      </w:r>
      <w:r w:rsidR="007101CB" w:rsidRPr="00422380">
        <w:rPr>
          <w:rFonts w:ascii="Angsana New" w:hAnsi="Angsana New" w:hint="cs"/>
          <w:sz w:val="30"/>
          <w:szCs w:val="30"/>
          <w:cs/>
          <w:lang w:bidi="th-TH"/>
        </w:rPr>
        <w:t xml:space="preserve"> </w:t>
      </w:r>
    </w:p>
    <w:p w14:paraId="60CE1115" w14:textId="77777777" w:rsidR="00B26D87" w:rsidRPr="00422380" w:rsidRDefault="00B26D87" w:rsidP="00DE437F">
      <w:pPr>
        <w:pStyle w:val="block"/>
        <w:spacing w:after="0" w:line="240" w:lineRule="auto"/>
        <w:ind w:left="547" w:right="43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14:paraId="3018DB31" w14:textId="3DC95D24" w:rsidR="007B062F" w:rsidRPr="00422380" w:rsidRDefault="001E3BB6" w:rsidP="007B06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25"/>
        <w:jc w:val="thaiDistribute"/>
        <w:rPr>
          <w:rFonts w:ascii="Angsana New" w:hAnsi="Angsana New"/>
          <w:sz w:val="30"/>
          <w:szCs w:val="30"/>
        </w:rPr>
      </w:pPr>
      <w:r w:rsidRPr="00422380">
        <w:rPr>
          <w:rFonts w:ascii="Angsana New" w:hAnsi="Angsana New" w:hint="cs"/>
          <w:sz w:val="30"/>
          <w:szCs w:val="30"/>
          <w:cs/>
          <w:lang w:val="en-GB"/>
        </w:rPr>
        <w:t>กลุ่ม</w:t>
      </w:r>
      <w:r w:rsidR="007B062F" w:rsidRPr="00422380">
        <w:rPr>
          <w:rFonts w:ascii="Angsana New" w:hAnsi="Angsana New" w:hint="cs"/>
          <w:sz w:val="30"/>
          <w:szCs w:val="30"/>
          <w:cs/>
        </w:rPr>
        <w:t>บริษัท</w:t>
      </w:r>
      <w:r w:rsidR="00BB2294" w:rsidRPr="00422380">
        <w:rPr>
          <w:rFonts w:ascii="Angsana New" w:hAnsi="Angsana New" w:hint="cs"/>
          <w:sz w:val="30"/>
          <w:szCs w:val="30"/>
          <w:cs/>
        </w:rPr>
        <w:t>และบริษัท</w:t>
      </w:r>
      <w:r w:rsidR="007B062F" w:rsidRPr="00422380">
        <w:rPr>
          <w:rFonts w:ascii="Angsana New" w:hAnsi="Angsana New" w:hint="cs"/>
          <w:sz w:val="30"/>
          <w:szCs w:val="30"/>
          <w:cs/>
        </w:rPr>
        <w:t>เช่ายานพาหนะ</w:t>
      </w:r>
      <w:r w:rsidR="00BB2294" w:rsidRPr="00422380">
        <w:rPr>
          <w:rFonts w:ascii="Angsana New" w:hAnsi="Angsana New" w:hint="cs"/>
          <w:sz w:val="30"/>
          <w:szCs w:val="30"/>
          <w:cs/>
        </w:rPr>
        <w:t>หลายคัน</w:t>
      </w:r>
      <w:r w:rsidR="004249B0" w:rsidRPr="00422380">
        <w:rPr>
          <w:rFonts w:ascii="Angsana New" w:hAnsi="Angsana New" w:hint="cs"/>
          <w:sz w:val="30"/>
          <w:szCs w:val="30"/>
          <w:cs/>
        </w:rPr>
        <w:t xml:space="preserve"> ค่าเช่า</w:t>
      </w:r>
      <w:r w:rsidR="000277A8" w:rsidRPr="00422380">
        <w:rPr>
          <w:rFonts w:ascii="Angsana New" w:hAnsi="Angsana New" w:hint="cs"/>
          <w:sz w:val="30"/>
          <w:szCs w:val="30"/>
          <w:cs/>
        </w:rPr>
        <w:t>กำหนด</w:t>
      </w:r>
      <w:r w:rsidR="007B062F" w:rsidRPr="00422380">
        <w:rPr>
          <w:rFonts w:ascii="Angsana New" w:hAnsi="Angsana New" w:hint="cs"/>
          <w:sz w:val="30"/>
          <w:szCs w:val="30"/>
          <w:cs/>
        </w:rPr>
        <w:t>ชำระเป็นรายเดือน</w:t>
      </w:r>
      <w:r w:rsidR="00A524E4" w:rsidRPr="00422380">
        <w:rPr>
          <w:rFonts w:ascii="Angsana New" w:hAnsi="Angsana New" w:hint="cs"/>
          <w:sz w:val="30"/>
          <w:szCs w:val="30"/>
          <w:cs/>
        </w:rPr>
        <w:t>ตามอัตราที่ระบุ</w:t>
      </w:r>
      <w:r w:rsidR="002242EF" w:rsidRPr="00422380">
        <w:rPr>
          <w:rFonts w:ascii="Angsana New" w:hAnsi="Angsana New" w:hint="cs"/>
          <w:sz w:val="30"/>
          <w:szCs w:val="30"/>
          <w:cs/>
        </w:rPr>
        <w:t>ไว้ในสัญญา</w:t>
      </w:r>
      <w:r w:rsidR="007B062F" w:rsidRPr="00422380">
        <w:rPr>
          <w:rFonts w:ascii="Angsana New" w:hAnsi="Angsana New" w:hint="cs"/>
          <w:sz w:val="30"/>
          <w:szCs w:val="30"/>
          <w:cs/>
        </w:rPr>
        <w:t xml:space="preserve"> กรรมสิทธิ์ในยานพาหนะดังกล่าวจะโอนเป็นของ</w:t>
      </w:r>
      <w:r w:rsidR="00A44A26" w:rsidRPr="00422380">
        <w:rPr>
          <w:rFonts w:ascii="Angsana New" w:hAnsi="Angsana New" w:hint="cs"/>
          <w:sz w:val="30"/>
          <w:szCs w:val="30"/>
          <w:cs/>
        </w:rPr>
        <w:t>กลุ่ม</w:t>
      </w:r>
      <w:r w:rsidR="007B062F" w:rsidRPr="00422380">
        <w:rPr>
          <w:rFonts w:ascii="Angsana New" w:hAnsi="Angsana New" w:hint="cs"/>
          <w:sz w:val="30"/>
          <w:szCs w:val="30"/>
          <w:cs/>
        </w:rPr>
        <w:t>บริษัท</w:t>
      </w:r>
      <w:r w:rsidR="00326828" w:rsidRPr="00422380">
        <w:rPr>
          <w:rFonts w:ascii="Angsana New" w:hAnsi="Angsana New" w:hint="cs"/>
          <w:sz w:val="30"/>
          <w:szCs w:val="30"/>
          <w:cs/>
        </w:rPr>
        <w:t xml:space="preserve">และบริษัท </w:t>
      </w:r>
      <w:r w:rsidR="007B062F" w:rsidRPr="00422380">
        <w:rPr>
          <w:rFonts w:ascii="Angsana New" w:hAnsi="Angsana New" w:hint="cs"/>
          <w:sz w:val="30"/>
          <w:szCs w:val="30"/>
          <w:cs/>
        </w:rPr>
        <w:t>เมื่อ</w:t>
      </w:r>
      <w:r w:rsidR="00A44A26" w:rsidRPr="00422380">
        <w:rPr>
          <w:rFonts w:ascii="Angsana New" w:hAnsi="Angsana New" w:hint="cs"/>
          <w:sz w:val="30"/>
          <w:szCs w:val="30"/>
          <w:cs/>
        </w:rPr>
        <w:t>กลุ่ม</w:t>
      </w:r>
      <w:r w:rsidR="007B062F" w:rsidRPr="00422380">
        <w:rPr>
          <w:rFonts w:ascii="Angsana New" w:hAnsi="Angsana New" w:hint="cs"/>
          <w:sz w:val="30"/>
          <w:szCs w:val="30"/>
          <w:cs/>
        </w:rPr>
        <w:t>บริษ</w:t>
      </w:r>
      <w:r w:rsidR="00326828" w:rsidRPr="00422380">
        <w:rPr>
          <w:rFonts w:ascii="Angsana New" w:hAnsi="Angsana New" w:hint="cs"/>
          <w:sz w:val="30"/>
          <w:szCs w:val="30"/>
          <w:cs/>
        </w:rPr>
        <w:t>ัทและบริษัท</w:t>
      </w:r>
      <w:r w:rsidR="007B062F" w:rsidRPr="00422380">
        <w:rPr>
          <w:rFonts w:ascii="Angsana New" w:hAnsi="Angsana New" w:hint="cs"/>
          <w:sz w:val="30"/>
          <w:szCs w:val="30"/>
          <w:cs/>
        </w:rPr>
        <w:t>ใช้สิทธิเลือกซื้อและจ่ายชำระเงินค่าสิทธิในการซื้อดังกล่าวแล้ว</w:t>
      </w:r>
    </w:p>
    <w:p w14:paraId="6FC855FA" w14:textId="77777777" w:rsidR="00407ED0" w:rsidRPr="00422380" w:rsidRDefault="00407ED0" w:rsidP="00407E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3FDA0296" w14:textId="6A1E32D8" w:rsidR="00D95AB9" w:rsidRPr="00422380" w:rsidRDefault="00DE437F" w:rsidP="00D95AB9">
      <w:pPr>
        <w:tabs>
          <w:tab w:val="clear" w:pos="454"/>
        </w:tabs>
        <w:ind w:left="540"/>
        <w:jc w:val="thaiDistribute"/>
        <w:rPr>
          <w:rFonts w:ascii="Angsana New" w:hAnsi="Angsana New"/>
          <w:i/>
          <w:iCs/>
          <w:sz w:val="30"/>
          <w:szCs w:val="30"/>
          <w:lang w:val="en-GB"/>
        </w:rPr>
      </w:pPr>
      <w:r w:rsidRPr="00422380">
        <w:rPr>
          <w:rFonts w:ascii="Angsana New" w:hAnsi="Angsana New"/>
          <w:sz w:val="30"/>
          <w:szCs w:val="30"/>
          <w:cs/>
        </w:rPr>
        <w:t xml:space="preserve"> </w:t>
      </w:r>
      <w:r w:rsidR="00D95AB9" w:rsidRPr="00422380">
        <w:rPr>
          <w:rFonts w:ascii="Angsana New" w:hAnsi="Angsana New"/>
          <w:i/>
          <w:iCs/>
          <w:sz w:val="30"/>
          <w:szCs w:val="30"/>
          <w:cs/>
        </w:rPr>
        <w:t>สิทธิเลือกในการขยายอายุสัญญาเช่า</w:t>
      </w:r>
    </w:p>
    <w:p w14:paraId="38B39446" w14:textId="77777777" w:rsidR="00F33B99" w:rsidRPr="00422380" w:rsidRDefault="00F33B99" w:rsidP="00007977">
      <w:pPr>
        <w:tabs>
          <w:tab w:val="clear" w:pos="454"/>
        </w:tabs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111C9A0C" w14:textId="3FBFB5F0" w:rsidR="00007977" w:rsidRPr="00422380" w:rsidRDefault="00007977" w:rsidP="00007977">
      <w:pPr>
        <w:tabs>
          <w:tab w:val="clear" w:pos="454"/>
        </w:tabs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  <w:r w:rsidRPr="00422380">
        <w:rPr>
          <w:rFonts w:ascii="Angsana New" w:hAnsi="Angsana New"/>
          <w:sz w:val="30"/>
          <w:szCs w:val="30"/>
          <w:cs/>
          <w:lang w:val="en-GB"/>
        </w:rPr>
        <w:t>กลุ่มบริษัท</w:t>
      </w:r>
      <w:r w:rsidRPr="00422380">
        <w:rPr>
          <w:rFonts w:ascii="Angsana New" w:hAnsi="Angsana New" w:hint="cs"/>
          <w:sz w:val="30"/>
          <w:szCs w:val="30"/>
          <w:cs/>
          <w:lang w:val="en-GB"/>
        </w:rPr>
        <w:t>มีสิทธิ</w:t>
      </w:r>
      <w:r w:rsidRPr="00422380">
        <w:rPr>
          <w:rFonts w:ascii="Angsana New" w:hAnsi="Angsana New"/>
          <w:sz w:val="30"/>
          <w:szCs w:val="30"/>
          <w:cs/>
          <w:lang w:val="en-GB"/>
        </w:rPr>
        <w:t>เลือกขยายอายุสัญญาเช่า</w:t>
      </w:r>
      <w:r w:rsidRPr="00422380">
        <w:rPr>
          <w:rFonts w:ascii="Angsana New" w:hAnsi="Angsana New" w:hint="cs"/>
          <w:sz w:val="30"/>
          <w:szCs w:val="30"/>
          <w:cs/>
          <w:lang w:val="en-GB"/>
        </w:rPr>
        <w:t>อสังหาริมทรัพย์</w:t>
      </w:r>
      <w:r w:rsidRPr="00422380">
        <w:rPr>
          <w:rFonts w:ascii="Angsana New" w:hAnsi="Angsana New"/>
          <w:sz w:val="30"/>
          <w:szCs w:val="30"/>
          <w:cs/>
          <w:lang w:val="en-GB"/>
        </w:rPr>
        <w:t xml:space="preserve">ภายในหนึ่งปีก่อนสิ้นสุดระยะเวลาเช่า </w:t>
      </w:r>
      <w:r w:rsidRPr="00422380">
        <w:rPr>
          <w:rFonts w:ascii="Angsana New" w:hAnsi="Angsana New" w:hint="cs"/>
          <w:sz w:val="30"/>
          <w:szCs w:val="30"/>
          <w:cs/>
          <w:lang w:val="en-GB"/>
        </w:rPr>
        <w:t>ซึ่ง</w:t>
      </w:r>
      <w:r w:rsidRPr="00422380">
        <w:rPr>
          <w:rFonts w:ascii="Angsana New" w:hAnsi="Angsana New"/>
          <w:sz w:val="30"/>
          <w:szCs w:val="30"/>
          <w:cs/>
          <w:lang w:val="en-GB"/>
        </w:rPr>
        <w:t>กลุ่มบริษัทจะประเมินตั้งแต่วันที่สัญญาเช่าเริ่มมีผลว่ามีความแน่นอนอย่างสมเหตุสมผลที่จะใช้สิทธิในการขยายอายุสัญญาเช่าหรือไม่และจะทบทวนการประเมิน</w:t>
      </w:r>
      <w:r w:rsidRPr="00422380">
        <w:rPr>
          <w:rFonts w:ascii="Angsana New" w:hAnsi="Angsana New" w:hint="cs"/>
          <w:sz w:val="30"/>
          <w:szCs w:val="30"/>
          <w:cs/>
          <w:lang w:val="en-GB"/>
        </w:rPr>
        <w:t>ดังกล่าวอย่างสม่ำเสมอ</w:t>
      </w:r>
      <w:r w:rsidRPr="00422380">
        <w:rPr>
          <w:rFonts w:ascii="Angsana New" w:hAnsi="Angsana New"/>
          <w:sz w:val="30"/>
          <w:szCs w:val="30"/>
          <w:cs/>
          <w:lang w:val="en-GB"/>
        </w:rPr>
        <w:t xml:space="preserve">  </w:t>
      </w:r>
    </w:p>
    <w:p w14:paraId="2ACC0DF3" w14:textId="456A4667" w:rsidR="00F07081" w:rsidRDefault="00F070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lang w:val="en-GB"/>
        </w:rPr>
      </w:pPr>
      <w:r>
        <w:rPr>
          <w:rFonts w:ascii="Angsana New" w:hAnsi="Angsana New"/>
          <w:sz w:val="30"/>
          <w:szCs w:val="30"/>
          <w:lang w:val="en-GB"/>
        </w:rPr>
        <w:br w:type="page"/>
      </w:r>
    </w:p>
    <w:tbl>
      <w:tblPr>
        <w:tblW w:w="9254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410"/>
        <w:gridCol w:w="1080"/>
        <w:gridCol w:w="180"/>
        <w:gridCol w:w="990"/>
        <w:gridCol w:w="180"/>
        <w:gridCol w:w="1072"/>
        <w:gridCol w:w="180"/>
        <w:gridCol w:w="1162"/>
      </w:tblGrid>
      <w:tr w:rsidR="00DE437F" w:rsidRPr="00422380" w14:paraId="16854086" w14:textId="77777777" w:rsidTr="00974F10">
        <w:trPr>
          <w:cantSplit/>
          <w:tblHeader/>
        </w:trPr>
        <w:tc>
          <w:tcPr>
            <w:tcW w:w="4410" w:type="dxa"/>
            <w:shd w:val="clear" w:color="auto" w:fill="auto"/>
            <w:vAlign w:val="bottom"/>
          </w:tcPr>
          <w:p w14:paraId="6D0520D0" w14:textId="71F12BF6" w:rsidR="00DE437F" w:rsidRPr="00422380" w:rsidRDefault="00DE437F" w:rsidP="0001785B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color w:val="0000FF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250" w:type="dxa"/>
            <w:gridSpan w:val="3"/>
          </w:tcPr>
          <w:p w14:paraId="78C8B43C" w14:textId="703DCDB9" w:rsidR="00DE437F" w:rsidRPr="00422380" w:rsidRDefault="00DE437F" w:rsidP="0001785B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422380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422380">
              <w:rPr>
                <w:rFonts w:asciiTheme="majorBidi" w:hAnsiTheme="majorBidi"/>
                <w:bCs/>
                <w:sz w:val="30"/>
                <w:szCs w:val="30"/>
                <w:cs/>
                <w:lang w:bidi="th-TH"/>
              </w:rPr>
              <w:t xml:space="preserve"> </w:t>
            </w:r>
          </w:p>
        </w:tc>
        <w:tc>
          <w:tcPr>
            <w:tcW w:w="180" w:type="dxa"/>
          </w:tcPr>
          <w:p w14:paraId="46B7588F" w14:textId="77777777" w:rsidR="00DE437F" w:rsidRPr="00422380" w:rsidRDefault="00DE437F" w:rsidP="0001785B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4" w:type="dxa"/>
            <w:gridSpan w:val="3"/>
          </w:tcPr>
          <w:p w14:paraId="02CD3C0C" w14:textId="498D3017" w:rsidR="00DE437F" w:rsidRPr="00422380" w:rsidRDefault="00DE437F" w:rsidP="0001785B">
            <w:pPr>
              <w:pStyle w:val="acctmergecolhdg"/>
              <w:spacing w:line="240" w:lineRule="atLeast"/>
              <w:ind w:left="-85" w:right="-85"/>
              <w:rPr>
                <w:rFonts w:asciiTheme="majorBidi" w:hAnsiTheme="majorBidi" w:cstheme="majorBidi"/>
                <w:sz w:val="30"/>
                <w:szCs w:val="30"/>
              </w:rPr>
            </w:pPr>
            <w:r w:rsidRPr="00422380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FA2E6E" w:rsidRPr="00422380" w14:paraId="7EB28FEB" w14:textId="77777777" w:rsidTr="00974F10">
        <w:trPr>
          <w:cantSplit/>
          <w:tblHeader/>
        </w:trPr>
        <w:tc>
          <w:tcPr>
            <w:tcW w:w="4410" w:type="dxa"/>
          </w:tcPr>
          <w:p w14:paraId="110915F3" w14:textId="2E31642E" w:rsidR="00FA2E6E" w:rsidRPr="00422380" w:rsidRDefault="00FA2E6E" w:rsidP="00FA2E6E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42238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สำหรับปีสิ้นสุดวันที่ </w:t>
            </w:r>
            <w:r w:rsidRPr="0042238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</w:t>
            </w:r>
            <w:r w:rsidR="005C5BE4" w:rsidRPr="0042238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1</w:t>
            </w:r>
            <w:r w:rsidRPr="00422380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 </w:t>
            </w:r>
            <w:r w:rsidRPr="0042238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080" w:type="dxa"/>
          </w:tcPr>
          <w:p w14:paraId="249BB76A" w14:textId="18723254" w:rsidR="00FA2E6E" w:rsidRPr="00422380" w:rsidRDefault="00A409D4" w:rsidP="00FA2E6E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422380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</w:t>
            </w:r>
            <w:r w:rsidR="00872D87" w:rsidRPr="00422380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80" w:type="dxa"/>
          </w:tcPr>
          <w:p w14:paraId="04D81077" w14:textId="77777777" w:rsidR="00FA2E6E" w:rsidRPr="00422380" w:rsidRDefault="00FA2E6E" w:rsidP="00FA2E6E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6FFC461F" w14:textId="029DAB05" w:rsidR="00FA2E6E" w:rsidRPr="00422380" w:rsidRDefault="00A409D4" w:rsidP="00FA2E6E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422380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>256</w:t>
            </w:r>
            <w:r w:rsidR="00872D87" w:rsidRPr="00422380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>6</w:t>
            </w:r>
          </w:p>
        </w:tc>
        <w:tc>
          <w:tcPr>
            <w:tcW w:w="180" w:type="dxa"/>
          </w:tcPr>
          <w:p w14:paraId="3C1B0980" w14:textId="77777777" w:rsidR="00FA2E6E" w:rsidRPr="00422380" w:rsidRDefault="00FA2E6E" w:rsidP="00FA2E6E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72" w:type="dxa"/>
          </w:tcPr>
          <w:p w14:paraId="74483F40" w14:textId="766DAC0F" w:rsidR="00FA2E6E" w:rsidRPr="00422380" w:rsidRDefault="00A409D4" w:rsidP="00FA2E6E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422380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</w:t>
            </w:r>
            <w:r w:rsidR="00872D87" w:rsidRPr="00422380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7</w:t>
            </w:r>
          </w:p>
        </w:tc>
        <w:tc>
          <w:tcPr>
            <w:tcW w:w="180" w:type="dxa"/>
          </w:tcPr>
          <w:p w14:paraId="12AF6C98" w14:textId="77777777" w:rsidR="00FA2E6E" w:rsidRPr="00422380" w:rsidRDefault="00FA2E6E" w:rsidP="00FA2E6E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62" w:type="dxa"/>
          </w:tcPr>
          <w:p w14:paraId="6EE5BDE3" w14:textId="7830A94C" w:rsidR="00FA2E6E" w:rsidRPr="00422380" w:rsidRDefault="00A409D4" w:rsidP="00FA2E6E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422380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</w:t>
            </w:r>
            <w:r w:rsidR="00872D87" w:rsidRPr="00422380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6</w:t>
            </w:r>
          </w:p>
        </w:tc>
      </w:tr>
      <w:tr w:rsidR="00FA2E6E" w:rsidRPr="00422380" w14:paraId="4E808B18" w14:textId="77777777" w:rsidTr="00974F10">
        <w:trPr>
          <w:cantSplit/>
          <w:tblHeader/>
        </w:trPr>
        <w:tc>
          <w:tcPr>
            <w:tcW w:w="4410" w:type="dxa"/>
          </w:tcPr>
          <w:p w14:paraId="23481E4A" w14:textId="13EABA22" w:rsidR="00FA2E6E" w:rsidRPr="00422380" w:rsidRDefault="00FA2E6E" w:rsidP="00FA2E6E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844" w:type="dxa"/>
            <w:gridSpan w:val="7"/>
          </w:tcPr>
          <w:p w14:paraId="20BEB05C" w14:textId="7F3FEC08" w:rsidR="00FA2E6E" w:rsidRPr="00422380" w:rsidRDefault="00FA2E6E" w:rsidP="00FA2E6E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22380">
              <w:rPr>
                <w:rFonts w:asciiTheme="majorBidi" w:hAnsi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422380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42238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422380">
              <w:rPr>
                <w:rFonts w:asciiTheme="majorBidi" w:hAnsiTheme="majorBidi"/>
                <w:i/>
                <w:iCs/>
                <w:sz w:val="30"/>
                <w:szCs w:val="30"/>
                <w:cs/>
                <w:lang w:bidi="th-TH"/>
              </w:rPr>
              <w:t>)</w:t>
            </w:r>
          </w:p>
        </w:tc>
      </w:tr>
      <w:tr w:rsidR="00FA2E6E" w:rsidRPr="00422380" w14:paraId="576EF383" w14:textId="77777777" w:rsidTr="00974F10">
        <w:trPr>
          <w:cantSplit/>
        </w:trPr>
        <w:tc>
          <w:tcPr>
            <w:tcW w:w="4410" w:type="dxa"/>
          </w:tcPr>
          <w:p w14:paraId="3464F11C" w14:textId="77777777" w:rsidR="00FA2E6E" w:rsidRPr="00422380" w:rsidRDefault="00FA2E6E" w:rsidP="00FA2E6E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2238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จำนวนที่รับรู้ในกำไรหรือขาดทุน</w:t>
            </w:r>
            <w:r w:rsidRPr="00422380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42238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80" w:type="dxa"/>
          </w:tcPr>
          <w:p w14:paraId="1F828D66" w14:textId="77777777" w:rsidR="00FA2E6E" w:rsidRPr="00422380" w:rsidRDefault="00FA2E6E" w:rsidP="00FA2E6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6E774DCE" w14:textId="77777777" w:rsidR="00FA2E6E" w:rsidRPr="00422380" w:rsidRDefault="00FA2E6E" w:rsidP="00FA2E6E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1F0CA2C" w14:textId="77777777" w:rsidR="00FA2E6E" w:rsidRPr="00422380" w:rsidRDefault="00FA2E6E" w:rsidP="00FA2E6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3D890161" w14:textId="77777777" w:rsidR="00FA2E6E" w:rsidRPr="00422380" w:rsidRDefault="00FA2E6E" w:rsidP="00FA2E6E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2" w:type="dxa"/>
          </w:tcPr>
          <w:p w14:paraId="4C06C8C5" w14:textId="77777777" w:rsidR="00FA2E6E" w:rsidRPr="00422380" w:rsidRDefault="00FA2E6E" w:rsidP="00FA2E6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3B5101F0" w14:textId="77777777" w:rsidR="00FA2E6E" w:rsidRPr="00422380" w:rsidRDefault="00FA2E6E" w:rsidP="00FA2E6E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</w:tcPr>
          <w:p w14:paraId="2DC41BE5" w14:textId="77777777" w:rsidR="00FA2E6E" w:rsidRPr="00422380" w:rsidRDefault="00FA2E6E" w:rsidP="00FA2E6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A2E6E" w:rsidRPr="00422380" w14:paraId="119E9FAE" w14:textId="77777777" w:rsidTr="00974F10">
        <w:trPr>
          <w:cantSplit/>
        </w:trPr>
        <w:tc>
          <w:tcPr>
            <w:tcW w:w="4410" w:type="dxa"/>
          </w:tcPr>
          <w:p w14:paraId="397CB613" w14:textId="2876F573" w:rsidR="00FA2E6E" w:rsidRPr="00422380" w:rsidRDefault="00FA2E6E" w:rsidP="00FA2E6E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22380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080" w:type="dxa"/>
            <w:vAlign w:val="bottom"/>
          </w:tcPr>
          <w:p w14:paraId="0061BB77" w14:textId="77777777" w:rsidR="00FA2E6E" w:rsidRPr="00422380" w:rsidRDefault="00FA2E6E" w:rsidP="00FA2E6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0617F6D" w14:textId="77777777" w:rsidR="00FA2E6E" w:rsidRPr="00422380" w:rsidRDefault="00FA2E6E" w:rsidP="00FA2E6E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7623F1B" w14:textId="77777777" w:rsidR="00FA2E6E" w:rsidRPr="00422380" w:rsidRDefault="00FA2E6E" w:rsidP="00FA2E6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F1BD41D" w14:textId="77777777" w:rsidR="00FA2E6E" w:rsidRPr="00422380" w:rsidRDefault="00FA2E6E" w:rsidP="00FA2E6E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2" w:type="dxa"/>
            <w:vAlign w:val="bottom"/>
          </w:tcPr>
          <w:p w14:paraId="39A52631" w14:textId="77777777" w:rsidR="00FA2E6E" w:rsidRPr="00422380" w:rsidRDefault="00FA2E6E" w:rsidP="00FA2E6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FB6EE7C" w14:textId="77777777" w:rsidR="00FA2E6E" w:rsidRPr="00422380" w:rsidRDefault="00FA2E6E" w:rsidP="00FA2E6E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</w:tcPr>
          <w:p w14:paraId="77E7C5DD" w14:textId="77777777" w:rsidR="00FA2E6E" w:rsidRPr="00422380" w:rsidRDefault="00FA2E6E" w:rsidP="00FA2E6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72D87" w:rsidRPr="00422380" w14:paraId="70385137" w14:textId="77777777" w:rsidTr="00FA2E6E">
        <w:trPr>
          <w:cantSplit/>
        </w:trPr>
        <w:tc>
          <w:tcPr>
            <w:tcW w:w="4410" w:type="dxa"/>
          </w:tcPr>
          <w:p w14:paraId="443BBE02" w14:textId="29584A03" w:rsidR="00872D87" w:rsidRPr="00422380" w:rsidRDefault="00872D87" w:rsidP="00872D87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22380">
              <w:rPr>
                <w:rFonts w:asciiTheme="majorBidi" w:hAnsiTheme="majorBidi"/>
                <w:sz w:val="30"/>
                <w:szCs w:val="30"/>
                <w:cs/>
              </w:rPr>
              <w:t>-</w:t>
            </w:r>
            <w:r w:rsidRPr="0042238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อาคาร</w:t>
            </w:r>
          </w:p>
        </w:tc>
        <w:tc>
          <w:tcPr>
            <w:tcW w:w="1080" w:type="dxa"/>
            <w:vAlign w:val="bottom"/>
          </w:tcPr>
          <w:p w14:paraId="42F51F01" w14:textId="354A1833" w:rsidR="00872D87" w:rsidRPr="00422380" w:rsidRDefault="005D0B56" w:rsidP="00872D87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2238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2,825</w:t>
            </w:r>
          </w:p>
        </w:tc>
        <w:tc>
          <w:tcPr>
            <w:tcW w:w="180" w:type="dxa"/>
            <w:vAlign w:val="bottom"/>
          </w:tcPr>
          <w:p w14:paraId="50B33FC1" w14:textId="77777777" w:rsidR="00872D87" w:rsidRPr="00422380" w:rsidRDefault="00872D87" w:rsidP="00872D87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7A1B984" w14:textId="07577DB0" w:rsidR="00872D87" w:rsidRPr="00422380" w:rsidRDefault="00872D87" w:rsidP="00872D87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  <w:r w:rsidRPr="00422380">
              <w:rPr>
                <w:rFonts w:asciiTheme="majorBidi" w:hAnsiTheme="majorBidi" w:cstheme="majorBidi"/>
                <w:sz w:val="30"/>
                <w:szCs w:val="30"/>
              </w:rPr>
              <w:t>3,020</w:t>
            </w:r>
          </w:p>
        </w:tc>
        <w:tc>
          <w:tcPr>
            <w:tcW w:w="180" w:type="dxa"/>
            <w:vAlign w:val="bottom"/>
          </w:tcPr>
          <w:p w14:paraId="6256ADBB" w14:textId="77777777" w:rsidR="00872D87" w:rsidRPr="00422380" w:rsidRDefault="00872D87" w:rsidP="00872D87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2" w:type="dxa"/>
            <w:vAlign w:val="bottom"/>
          </w:tcPr>
          <w:p w14:paraId="3253C24A" w14:textId="7C42DFDA" w:rsidR="00872D87" w:rsidRPr="00422380" w:rsidRDefault="001303FA" w:rsidP="00872D87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422380">
              <w:rPr>
                <w:rFonts w:asciiTheme="majorBidi" w:hAnsiTheme="majorBidi" w:cstheme="majorBidi"/>
                <w:sz w:val="30"/>
                <w:szCs w:val="30"/>
              </w:rPr>
              <w:t>2,825</w:t>
            </w:r>
          </w:p>
        </w:tc>
        <w:tc>
          <w:tcPr>
            <w:tcW w:w="180" w:type="dxa"/>
            <w:vAlign w:val="bottom"/>
          </w:tcPr>
          <w:p w14:paraId="5251652D" w14:textId="77777777" w:rsidR="00872D87" w:rsidRPr="00422380" w:rsidRDefault="00872D87" w:rsidP="00872D87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  <w:vAlign w:val="bottom"/>
          </w:tcPr>
          <w:p w14:paraId="17A35674" w14:textId="3F40113F" w:rsidR="00872D87" w:rsidRPr="00422380" w:rsidRDefault="00872D87" w:rsidP="00872D87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  <w:r w:rsidRPr="00422380">
              <w:rPr>
                <w:rFonts w:asciiTheme="majorBidi" w:hAnsiTheme="majorBidi" w:cstheme="majorBidi"/>
                <w:sz w:val="30"/>
                <w:szCs w:val="30"/>
              </w:rPr>
              <w:t>2,819</w:t>
            </w:r>
          </w:p>
        </w:tc>
      </w:tr>
      <w:tr w:rsidR="00872D87" w:rsidRPr="00422380" w14:paraId="7A832C61" w14:textId="77777777" w:rsidTr="00FA2E6E">
        <w:trPr>
          <w:cantSplit/>
        </w:trPr>
        <w:tc>
          <w:tcPr>
            <w:tcW w:w="4410" w:type="dxa"/>
          </w:tcPr>
          <w:p w14:paraId="34D99E91" w14:textId="1AECF27B" w:rsidR="00872D87" w:rsidRPr="00422380" w:rsidRDefault="00872D87" w:rsidP="00872D87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22380">
              <w:rPr>
                <w:rFonts w:asciiTheme="majorBidi" w:hAnsiTheme="majorBidi"/>
                <w:sz w:val="30"/>
                <w:szCs w:val="30"/>
                <w:cs/>
              </w:rPr>
              <w:t>-</w:t>
            </w:r>
            <w:r w:rsidRPr="0042238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ยานพาหนะ</w:t>
            </w:r>
            <w:r w:rsidRPr="0042238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80" w:type="dxa"/>
            <w:vAlign w:val="bottom"/>
          </w:tcPr>
          <w:p w14:paraId="1BA4ECBB" w14:textId="3849255C" w:rsidR="00872D87" w:rsidRPr="00422380" w:rsidRDefault="005D0B56" w:rsidP="00872D87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2238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91,21</w:t>
            </w:r>
            <w:r w:rsidR="001F55CF" w:rsidRPr="0042238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80" w:type="dxa"/>
            <w:vAlign w:val="bottom"/>
          </w:tcPr>
          <w:p w14:paraId="211A836C" w14:textId="77777777" w:rsidR="00872D87" w:rsidRPr="00422380" w:rsidRDefault="00872D87" w:rsidP="00872D87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13096A3" w14:textId="60CA9AD2" w:rsidR="00872D87" w:rsidRPr="00422380" w:rsidRDefault="00872D87" w:rsidP="00872D87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  <w:r w:rsidRPr="0042238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85,137</w:t>
            </w:r>
          </w:p>
        </w:tc>
        <w:tc>
          <w:tcPr>
            <w:tcW w:w="180" w:type="dxa"/>
            <w:vAlign w:val="bottom"/>
          </w:tcPr>
          <w:p w14:paraId="100F9ADF" w14:textId="77777777" w:rsidR="00872D87" w:rsidRPr="00422380" w:rsidRDefault="00872D87" w:rsidP="00872D87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2" w:type="dxa"/>
            <w:vAlign w:val="bottom"/>
          </w:tcPr>
          <w:p w14:paraId="41B52492" w14:textId="253F6EA8" w:rsidR="00872D87" w:rsidRPr="00422380" w:rsidRDefault="001303FA" w:rsidP="00872D87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  <w:r w:rsidRPr="0041366D">
              <w:rPr>
                <w:rFonts w:asciiTheme="majorBidi" w:hAnsiTheme="majorBidi" w:cstheme="majorBidi"/>
                <w:sz w:val="30"/>
                <w:szCs w:val="30"/>
              </w:rPr>
              <w:t>91,09</w:t>
            </w:r>
            <w:r w:rsidR="0099012B" w:rsidRPr="0041366D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80" w:type="dxa"/>
            <w:vAlign w:val="bottom"/>
          </w:tcPr>
          <w:p w14:paraId="5D48BA6C" w14:textId="77777777" w:rsidR="00872D87" w:rsidRPr="00422380" w:rsidRDefault="00872D87" w:rsidP="00872D87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  <w:vAlign w:val="bottom"/>
          </w:tcPr>
          <w:p w14:paraId="4A24A2B7" w14:textId="67206058" w:rsidR="00872D87" w:rsidRPr="00422380" w:rsidRDefault="00872D87" w:rsidP="00872D87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  <w:r w:rsidRPr="00422380">
              <w:rPr>
                <w:rFonts w:asciiTheme="majorBidi" w:hAnsiTheme="majorBidi" w:cstheme="majorBidi"/>
                <w:sz w:val="30"/>
                <w:szCs w:val="30"/>
              </w:rPr>
              <w:t>82,327</w:t>
            </w:r>
          </w:p>
        </w:tc>
      </w:tr>
      <w:tr w:rsidR="00872D87" w:rsidRPr="00422380" w14:paraId="118DB302" w14:textId="77777777" w:rsidTr="00FA2E6E">
        <w:trPr>
          <w:cantSplit/>
        </w:trPr>
        <w:tc>
          <w:tcPr>
            <w:tcW w:w="4410" w:type="dxa"/>
          </w:tcPr>
          <w:p w14:paraId="77F03EE0" w14:textId="77777777" w:rsidR="00872D87" w:rsidRPr="00422380" w:rsidRDefault="00872D87" w:rsidP="00872D87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2380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</w:t>
            </w:r>
            <w:r w:rsidRPr="00422380">
              <w:rPr>
                <w:rFonts w:asciiTheme="majorBidi" w:hAnsiTheme="majorBidi" w:cstheme="majorBidi" w:hint="cs"/>
                <w:sz w:val="30"/>
                <w:szCs w:val="30"/>
                <w:cs/>
              </w:rPr>
              <w:t>จ่าย</w:t>
            </w:r>
            <w:r w:rsidRPr="00422380">
              <w:rPr>
                <w:rFonts w:asciiTheme="majorBidi" w:hAnsiTheme="majorBidi" w:cstheme="majorBidi"/>
                <w:sz w:val="30"/>
                <w:szCs w:val="30"/>
                <w:cs/>
              </w:rPr>
              <w:t>ของหนี้สินตามสัญญาเช่า</w:t>
            </w:r>
          </w:p>
        </w:tc>
        <w:tc>
          <w:tcPr>
            <w:tcW w:w="1080" w:type="dxa"/>
          </w:tcPr>
          <w:p w14:paraId="56A90E5C" w14:textId="647A8C0B" w:rsidR="00872D87" w:rsidRPr="00422380" w:rsidRDefault="005D0B56" w:rsidP="00872D8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2238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7,807</w:t>
            </w:r>
          </w:p>
        </w:tc>
        <w:tc>
          <w:tcPr>
            <w:tcW w:w="180" w:type="dxa"/>
            <w:vAlign w:val="bottom"/>
          </w:tcPr>
          <w:p w14:paraId="2E98CA59" w14:textId="77777777" w:rsidR="00872D87" w:rsidRPr="00422380" w:rsidRDefault="00872D87" w:rsidP="00872D87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6977387" w14:textId="07C8EFE8" w:rsidR="00872D87" w:rsidRPr="00422380" w:rsidRDefault="00872D87" w:rsidP="00872D87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  <w:r w:rsidRPr="0042238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6,244</w:t>
            </w:r>
          </w:p>
        </w:tc>
        <w:tc>
          <w:tcPr>
            <w:tcW w:w="180" w:type="dxa"/>
            <w:vAlign w:val="bottom"/>
          </w:tcPr>
          <w:p w14:paraId="6B37C88C" w14:textId="77777777" w:rsidR="00872D87" w:rsidRPr="00422380" w:rsidRDefault="00872D87" w:rsidP="00872D87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2" w:type="dxa"/>
          </w:tcPr>
          <w:p w14:paraId="5615A023" w14:textId="73CCF898" w:rsidR="00872D87" w:rsidRPr="00422380" w:rsidRDefault="001F55CF" w:rsidP="00872D87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  <w:r w:rsidRPr="00422380">
              <w:rPr>
                <w:rFonts w:asciiTheme="majorBidi" w:hAnsiTheme="majorBidi" w:cstheme="majorBidi"/>
                <w:sz w:val="30"/>
                <w:szCs w:val="30"/>
              </w:rPr>
              <w:t>7,791</w:t>
            </w:r>
          </w:p>
        </w:tc>
        <w:tc>
          <w:tcPr>
            <w:tcW w:w="180" w:type="dxa"/>
            <w:vAlign w:val="bottom"/>
          </w:tcPr>
          <w:p w14:paraId="16AD5388" w14:textId="77777777" w:rsidR="00872D87" w:rsidRPr="00422380" w:rsidRDefault="00872D87" w:rsidP="00872D87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</w:tcPr>
          <w:p w14:paraId="126A42B4" w14:textId="50DDB4E3" w:rsidR="00872D87" w:rsidRPr="00422380" w:rsidRDefault="00872D87" w:rsidP="00872D87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  <w:r w:rsidRPr="00422380">
              <w:rPr>
                <w:rFonts w:asciiTheme="majorBidi" w:hAnsiTheme="majorBidi" w:cstheme="majorBidi"/>
                <w:sz w:val="30"/>
                <w:szCs w:val="30"/>
              </w:rPr>
              <w:t>6,085</w:t>
            </w:r>
          </w:p>
        </w:tc>
      </w:tr>
      <w:tr w:rsidR="00872D87" w:rsidRPr="00422380" w14:paraId="4C83C3E8" w14:textId="77777777" w:rsidTr="00FA2E6E">
        <w:trPr>
          <w:cantSplit/>
        </w:trPr>
        <w:tc>
          <w:tcPr>
            <w:tcW w:w="4410" w:type="dxa"/>
          </w:tcPr>
          <w:p w14:paraId="04190F60" w14:textId="77777777" w:rsidR="00872D87" w:rsidRPr="00422380" w:rsidRDefault="00872D87" w:rsidP="00872D87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22380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ค่าใช้จ่ายที่เกี่ยวข้องกับสัญญาเช่าระยะสั้น</w:t>
            </w:r>
          </w:p>
        </w:tc>
        <w:tc>
          <w:tcPr>
            <w:tcW w:w="1080" w:type="dxa"/>
          </w:tcPr>
          <w:p w14:paraId="506F7977" w14:textId="31E0FBFF" w:rsidR="00872D87" w:rsidRPr="00422380" w:rsidRDefault="005D0B56" w:rsidP="00872D8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2238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325</w:t>
            </w:r>
          </w:p>
        </w:tc>
        <w:tc>
          <w:tcPr>
            <w:tcW w:w="180" w:type="dxa"/>
            <w:vAlign w:val="bottom"/>
          </w:tcPr>
          <w:p w14:paraId="5F93AEC8" w14:textId="77777777" w:rsidR="00872D87" w:rsidRPr="00422380" w:rsidRDefault="00872D87" w:rsidP="00872D87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FA525B8" w14:textId="4AA82469" w:rsidR="00872D87" w:rsidRPr="00422380" w:rsidRDefault="00872D87" w:rsidP="00872D87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  <w:r w:rsidRPr="0042238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191</w:t>
            </w:r>
          </w:p>
        </w:tc>
        <w:tc>
          <w:tcPr>
            <w:tcW w:w="180" w:type="dxa"/>
            <w:vAlign w:val="bottom"/>
          </w:tcPr>
          <w:p w14:paraId="3DA4CF5F" w14:textId="77777777" w:rsidR="00872D87" w:rsidRPr="00422380" w:rsidRDefault="00872D87" w:rsidP="00872D87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2" w:type="dxa"/>
          </w:tcPr>
          <w:p w14:paraId="76B44CF2" w14:textId="05405FCE" w:rsidR="00872D87" w:rsidRPr="00422380" w:rsidRDefault="001303FA" w:rsidP="00872D87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2238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325</w:t>
            </w:r>
          </w:p>
        </w:tc>
        <w:tc>
          <w:tcPr>
            <w:tcW w:w="180" w:type="dxa"/>
            <w:vAlign w:val="bottom"/>
          </w:tcPr>
          <w:p w14:paraId="7DF8CD28" w14:textId="77777777" w:rsidR="00872D87" w:rsidRPr="00422380" w:rsidRDefault="00872D87" w:rsidP="00872D87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</w:tcPr>
          <w:p w14:paraId="4CE37170" w14:textId="691D6F97" w:rsidR="00872D87" w:rsidRPr="00422380" w:rsidRDefault="00872D87" w:rsidP="00872D87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  <w:r w:rsidRPr="0042238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191</w:t>
            </w:r>
          </w:p>
        </w:tc>
      </w:tr>
      <w:tr w:rsidR="00872D87" w:rsidRPr="00422380" w14:paraId="119A8357" w14:textId="77777777" w:rsidTr="00974F10">
        <w:trPr>
          <w:cantSplit/>
        </w:trPr>
        <w:tc>
          <w:tcPr>
            <w:tcW w:w="4410" w:type="dxa"/>
          </w:tcPr>
          <w:p w14:paraId="75FF7C89" w14:textId="77777777" w:rsidR="00872D87" w:rsidRPr="00422380" w:rsidRDefault="00872D87" w:rsidP="00872D87">
            <w:pPr>
              <w:tabs>
                <w:tab w:val="clear" w:pos="680"/>
                <w:tab w:val="clear" w:pos="907"/>
              </w:tabs>
              <w:ind w:left="184" w:right="-76" w:hanging="184"/>
              <w:rPr>
                <w:rFonts w:asciiTheme="majorBidi" w:hAnsiTheme="majorBidi" w:cstheme="majorBidi"/>
                <w:sz w:val="30"/>
                <w:szCs w:val="30"/>
              </w:rPr>
            </w:pPr>
            <w:r w:rsidRPr="00422380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ค่าใช้จ่ายที่เกี่ยวข้องกับสัญญาเช่าสินทรัพย์ที่มีมูลค่าต่ำ</w:t>
            </w:r>
          </w:p>
        </w:tc>
        <w:tc>
          <w:tcPr>
            <w:tcW w:w="1080" w:type="dxa"/>
            <w:vAlign w:val="bottom"/>
          </w:tcPr>
          <w:p w14:paraId="65598B21" w14:textId="4D6C1307" w:rsidR="00872D87" w:rsidRPr="00422380" w:rsidRDefault="001303FA" w:rsidP="00872D8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2238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16,302</w:t>
            </w:r>
          </w:p>
        </w:tc>
        <w:tc>
          <w:tcPr>
            <w:tcW w:w="180" w:type="dxa"/>
            <w:vAlign w:val="bottom"/>
          </w:tcPr>
          <w:p w14:paraId="373B5877" w14:textId="77777777" w:rsidR="00872D87" w:rsidRPr="00422380" w:rsidRDefault="00872D87" w:rsidP="00872D87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ABDA126" w14:textId="5002F1F1" w:rsidR="00872D87" w:rsidRPr="00422380" w:rsidRDefault="00872D87" w:rsidP="00872D87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  <w:r w:rsidRPr="0042238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14,790</w:t>
            </w:r>
          </w:p>
        </w:tc>
        <w:tc>
          <w:tcPr>
            <w:tcW w:w="180" w:type="dxa"/>
            <w:vAlign w:val="bottom"/>
          </w:tcPr>
          <w:p w14:paraId="57DC196D" w14:textId="77777777" w:rsidR="00872D87" w:rsidRPr="00422380" w:rsidRDefault="00872D87" w:rsidP="00872D87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2" w:type="dxa"/>
            <w:vAlign w:val="bottom"/>
          </w:tcPr>
          <w:p w14:paraId="31C856B8" w14:textId="0900D68C" w:rsidR="00872D87" w:rsidRPr="00422380" w:rsidRDefault="001303FA" w:rsidP="00872D87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2238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16,302</w:t>
            </w:r>
          </w:p>
        </w:tc>
        <w:tc>
          <w:tcPr>
            <w:tcW w:w="180" w:type="dxa"/>
            <w:vAlign w:val="bottom"/>
          </w:tcPr>
          <w:p w14:paraId="6DB3AECD" w14:textId="77777777" w:rsidR="00872D87" w:rsidRPr="00422380" w:rsidRDefault="00872D87" w:rsidP="00872D87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  <w:vAlign w:val="bottom"/>
          </w:tcPr>
          <w:p w14:paraId="2145E623" w14:textId="53188A97" w:rsidR="00872D87" w:rsidRPr="00422380" w:rsidRDefault="00872D87" w:rsidP="00872D87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  <w:r w:rsidRPr="0042238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14,790</w:t>
            </w:r>
          </w:p>
        </w:tc>
      </w:tr>
    </w:tbl>
    <w:p w14:paraId="32FA2DFF" w14:textId="77777777" w:rsidR="00DE437F" w:rsidRPr="00422380" w:rsidRDefault="00DE437F" w:rsidP="00DE43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1E4D54D8" w14:textId="191CD8E5" w:rsidR="005B0C41" w:rsidRDefault="006811C2" w:rsidP="005B0C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422380">
        <w:rPr>
          <w:rFonts w:ascii="Angsana New" w:hAnsi="Angsana New" w:hint="cs"/>
          <w:sz w:val="30"/>
          <w:szCs w:val="30"/>
          <w:cs/>
        </w:rPr>
        <w:t xml:space="preserve">ในปี </w:t>
      </w:r>
      <w:r w:rsidR="001E1B1A" w:rsidRPr="00422380">
        <w:rPr>
          <w:rFonts w:ascii="Angsana New" w:hAnsi="Angsana New"/>
          <w:sz w:val="30"/>
          <w:szCs w:val="30"/>
        </w:rPr>
        <w:t>256</w:t>
      </w:r>
      <w:r w:rsidR="00872D87" w:rsidRPr="00422380">
        <w:rPr>
          <w:rFonts w:ascii="Angsana New" w:hAnsi="Angsana New"/>
          <w:sz w:val="30"/>
          <w:szCs w:val="30"/>
        </w:rPr>
        <w:t>7</w:t>
      </w:r>
      <w:r w:rsidRPr="00422380">
        <w:rPr>
          <w:rFonts w:ascii="Angsana New" w:hAnsi="Angsana New"/>
          <w:sz w:val="30"/>
          <w:szCs w:val="30"/>
          <w:cs/>
        </w:rPr>
        <w:t xml:space="preserve"> กระแสเงินสดจ่ายทั้งหมดของสัญญาเช่า</w:t>
      </w:r>
      <w:r w:rsidRPr="00422380">
        <w:rPr>
          <w:rFonts w:ascii="Angsana New" w:hAnsi="Angsana New" w:hint="cs"/>
          <w:sz w:val="30"/>
          <w:szCs w:val="30"/>
          <w:cs/>
        </w:rPr>
        <w:t>ของ</w:t>
      </w:r>
      <w:r w:rsidR="004A592F" w:rsidRPr="00422380">
        <w:rPr>
          <w:rFonts w:ascii="Angsana New" w:hAnsi="Angsana New" w:hint="cs"/>
          <w:sz w:val="30"/>
          <w:szCs w:val="30"/>
          <w:cs/>
        </w:rPr>
        <w:t>ของกลุ่มบริษัทและบริษัท</w:t>
      </w:r>
      <w:r w:rsidR="005B0C41" w:rsidRPr="00422380">
        <w:rPr>
          <w:rFonts w:ascii="Angsana New" w:hAnsi="Angsana New"/>
          <w:sz w:val="30"/>
          <w:szCs w:val="30"/>
          <w:cs/>
        </w:rPr>
        <w:t xml:space="preserve"> มีจำนวน</w:t>
      </w:r>
      <w:r w:rsidR="00525BB6" w:rsidRPr="00422380">
        <w:rPr>
          <w:rFonts w:ascii="Angsana New" w:hAnsi="Angsana New"/>
          <w:sz w:val="30"/>
          <w:szCs w:val="30"/>
        </w:rPr>
        <w:t xml:space="preserve"> </w:t>
      </w:r>
      <w:r w:rsidR="001F55CF" w:rsidRPr="00422380">
        <w:rPr>
          <w:rFonts w:ascii="Angsana New" w:hAnsi="Angsana New"/>
          <w:sz w:val="30"/>
          <w:szCs w:val="30"/>
        </w:rPr>
        <w:t>118.28</w:t>
      </w:r>
      <w:r w:rsidR="00822D05" w:rsidRPr="00422380">
        <w:rPr>
          <w:rFonts w:ascii="Angsana New" w:hAnsi="Angsana New"/>
          <w:sz w:val="30"/>
          <w:szCs w:val="30"/>
          <w:cs/>
        </w:rPr>
        <w:t xml:space="preserve"> </w:t>
      </w:r>
      <w:r w:rsidR="005B0C41" w:rsidRPr="00422380">
        <w:rPr>
          <w:rFonts w:ascii="Angsana New" w:hAnsi="Angsana New"/>
          <w:sz w:val="30"/>
          <w:szCs w:val="30"/>
          <w:cs/>
        </w:rPr>
        <w:t>ล้านบาท และ</w:t>
      </w:r>
      <w:r w:rsidR="00525BB6" w:rsidRPr="00422380">
        <w:rPr>
          <w:rFonts w:ascii="Angsana New" w:hAnsi="Angsana New"/>
          <w:sz w:val="30"/>
          <w:szCs w:val="30"/>
        </w:rPr>
        <w:t xml:space="preserve"> </w:t>
      </w:r>
      <w:r w:rsidR="001F55CF" w:rsidRPr="00422380">
        <w:rPr>
          <w:rFonts w:ascii="Angsana New" w:hAnsi="Angsana New"/>
          <w:sz w:val="30"/>
          <w:szCs w:val="30"/>
        </w:rPr>
        <w:t>118.15</w:t>
      </w:r>
      <w:r w:rsidR="003609B2" w:rsidRPr="00422380">
        <w:rPr>
          <w:rFonts w:ascii="Angsana New" w:hAnsi="Angsana New"/>
          <w:sz w:val="30"/>
          <w:szCs w:val="30"/>
          <w:cs/>
        </w:rPr>
        <w:t xml:space="preserve"> </w:t>
      </w:r>
      <w:r w:rsidR="005B0C41" w:rsidRPr="00422380">
        <w:rPr>
          <w:rFonts w:ascii="Angsana New" w:hAnsi="Angsana New"/>
          <w:sz w:val="30"/>
          <w:szCs w:val="30"/>
          <w:cs/>
        </w:rPr>
        <w:t>ล้านบาท ตามลำดับ</w:t>
      </w:r>
      <w:r w:rsidR="000F4779" w:rsidRPr="00422380">
        <w:rPr>
          <w:rFonts w:ascii="Angsana New" w:hAnsi="Angsana New" w:hint="cs"/>
          <w:sz w:val="30"/>
          <w:szCs w:val="30"/>
          <w:cs/>
        </w:rPr>
        <w:t xml:space="preserve"> </w:t>
      </w:r>
      <w:r w:rsidR="000F4779" w:rsidRPr="00422380">
        <w:rPr>
          <w:rFonts w:ascii="Angsana New" w:hAnsi="Angsana New"/>
          <w:i/>
          <w:iCs/>
          <w:sz w:val="30"/>
          <w:szCs w:val="30"/>
          <w:cs/>
        </w:rPr>
        <w:t>(</w:t>
      </w:r>
      <w:r w:rsidR="003B27C9" w:rsidRPr="00422380">
        <w:rPr>
          <w:rFonts w:ascii="Angsana New" w:hAnsi="Angsana New"/>
          <w:i/>
          <w:iCs/>
          <w:sz w:val="30"/>
          <w:szCs w:val="30"/>
        </w:rPr>
        <w:t>256</w:t>
      </w:r>
      <w:r w:rsidR="00872D87" w:rsidRPr="00422380">
        <w:rPr>
          <w:rFonts w:ascii="Angsana New" w:hAnsi="Angsana New"/>
          <w:i/>
          <w:iCs/>
          <w:sz w:val="30"/>
          <w:szCs w:val="30"/>
        </w:rPr>
        <w:t>6</w:t>
      </w:r>
      <w:r w:rsidR="003B27C9" w:rsidRPr="00422380">
        <w:rPr>
          <w:rFonts w:ascii="Angsana New" w:hAnsi="Angsana New"/>
          <w:i/>
          <w:iCs/>
          <w:sz w:val="30"/>
          <w:szCs w:val="30"/>
          <w:cs/>
        </w:rPr>
        <w:t>:</w:t>
      </w:r>
      <w:r w:rsidR="003609B2" w:rsidRPr="00422380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872D87" w:rsidRPr="00422380">
        <w:rPr>
          <w:rFonts w:ascii="Angsana New" w:hAnsi="Angsana New"/>
          <w:i/>
          <w:iCs/>
          <w:sz w:val="30"/>
          <w:szCs w:val="30"/>
        </w:rPr>
        <w:t>109.36</w:t>
      </w:r>
      <w:r w:rsidR="003609B2" w:rsidRPr="00422380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3609B2" w:rsidRPr="00422380">
        <w:rPr>
          <w:rFonts w:ascii="Angsana New" w:hAnsi="Angsana New" w:hint="cs"/>
          <w:i/>
          <w:iCs/>
          <w:sz w:val="30"/>
          <w:szCs w:val="30"/>
          <w:cs/>
        </w:rPr>
        <w:t xml:space="preserve">ล้านบาทและ </w:t>
      </w:r>
      <w:r w:rsidR="00872D87" w:rsidRPr="00422380">
        <w:rPr>
          <w:rFonts w:ascii="Angsana New" w:hAnsi="Angsana New"/>
          <w:i/>
          <w:iCs/>
          <w:sz w:val="30"/>
          <w:szCs w:val="30"/>
        </w:rPr>
        <w:t>106.35</w:t>
      </w:r>
      <w:r w:rsidR="003609B2" w:rsidRPr="00422380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3B27C9" w:rsidRPr="00422380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="003609B2" w:rsidRPr="00422380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3609B2" w:rsidRPr="00422380">
        <w:rPr>
          <w:rFonts w:ascii="Angsana New" w:hAnsi="Angsana New" w:hint="cs"/>
          <w:i/>
          <w:iCs/>
          <w:sz w:val="30"/>
          <w:szCs w:val="30"/>
          <w:cs/>
        </w:rPr>
        <w:t>ตามลำดับ</w:t>
      </w:r>
      <w:r w:rsidR="003B27C9" w:rsidRPr="00422380">
        <w:rPr>
          <w:rFonts w:ascii="Angsana New" w:hAnsi="Angsana New" w:hint="cs"/>
          <w:i/>
          <w:iCs/>
          <w:sz w:val="30"/>
          <w:szCs w:val="30"/>
          <w:cs/>
        </w:rPr>
        <w:t>)</w:t>
      </w:r>
    </w:p>
    <w:p w14:paraId="04FC0B6C" w14:textId="77777777" w:rsidR="00F07081" w:rsidRPr="00422380" w:rsidRDefault="00F07081" w:rsidP="005B0C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132FE5BB" w14:textId="77777777" w:rsidR="000C4621" w:rsidRPr="00422380" w:rsidRDefault="000C4621" w:rsidP="000C4621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</w:pPr>
      <w:r w:rsidRPr="00422380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>ในฐานะผู้</w:t>
      </w:r>
      <w:r w:rsidRPr="00422380">
        <w:rPr>
          <w:rFonts w:asciiTheme="majorBidi" w:hAnsiTheme="majorBidi" w:cstheme="majorBidi" w:hint="cs"/>
          <w:i/>
          <w:iCs/>
          <w:sz w:val="30"/>
          <w:szCs w:val="30"/>
          <w:cs/>
          <w:lang w:val="en-US" w:bidi="th-TH"/>
        </w:rPr>
        <w:t>ให้</w:t>
      </w:r>
      <w:r w:rsidRPr="00422380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>เช่า</w:t>
      </w:r>
    </w:p>
    <w:p w14:paraId="4A393903" w14:textId="77777777" w:rsidR="00CE0F9A" w:rsidRPr="00422380" w:rsidRDefault="00CE0F9A" w:rsidP="000C4621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</w:pPr>
    </w:p>
    <w:p w14:paraId="64DD6B5E" w14:textId="23E03026" w:rsidR="008D45C1" w:rsidRPr="00422380" w:rsidRDefault="00A9447A" w:rsidP="008D45C1">
      <w:pPr>
        <w:tabs>
          <w:tab w:val="clear" w:pos="680"/>
          <w:tab w:val="center" w:pos="540"/>
          <w:tab w:val="center" w:pos="81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422380">
        <w:rPr>
          <w:rFonts w:asciiTheme="majorBidi" w:hAnsiTheme="majorBidi" w:cstheme="majorBidi"/>
          <w:sz w:val="30"/>
          <w:szCs w:val="30"/>
          <w:cs/>
        </w:rPr>
        <w:t>สัญญาเช่า</w:t>
      </w:r>
      <w:r w:rsidR="008D45C1" w:rsidRPr="00422380">
        <w:rPr>
          <w:rFonts w:asciiTheme="majorBidi" w:hAnsiTheme="majorBidi" w:cstheme="majorBidi"/>
          <w:sz w:val="30"/>
          <w:szCs w:val="30"/>
          <w:cs/>
        </w:rPr>
        <w:t>อสังหาริมทรัพย์เพื่อการลงทุน</w:t>
      </w:r>
      <w:r w:rsidR="008D45C1" w:rsidRPr="00422380">
        <w:rPr>
          <w:rFonts w:asciiTheme="majorBidi" w:hAnsiTheme="majorBidi" w:cstheme="majorBidi" w:hint="cs"/>
          <w:sz w:val="30"/>
          <w:szCs w:val="30"/>
          <w:cs/>
        </w:rPr>
        <w:t>ประกอบด้วย</w:t>
      </w:r>
      <w:r w:rsidR="008D45C1" w:rsidRPr="00422380">
        <w:rPr>
          <w:rFonts w:ascii="Angsana New" w:hAnsi="Angsana New" w:hint="cs"/>
          <w:sz w:val="30"/>
          <w:szCs w:val="30"/>
          <w:cs/>
        </w:rPr>
        <w:t>ที่ดินที่ให้เช่าแก่บริษัทย่อย</w:t>
      </w:r>
      <w:r w:rsidR="00B33CD9" w:rsidRPr="00422380">
        <w:rPr>
          <w:rFonts w:ascii="Angsana New" w:hAnsi="Angsana New" w:hint="cs"/>
          <w:sz w:val="30"/>
          <w:szCs w:val="30"/>
          <w:cs/>
        </w:rPr>
        <w:t>ตามสั</w:t>
      </w:r>
      <w:r w:rsidR="002A2C5F" w:rsidRPr="00422380">
        <w:rPr>
          <w:rFonts w:ascii="Angsana New" w:hAnsi="Angsana New" w:hint="cs"/>
          <w:sz w:val="30"/>
          <w:szCs w:val="30"/>
          <w:cs/>
        </w:rPr>
        <w:t>ญญาเช่าดำเนินงาน</w:t>
      </w:r>
    </w:p>
    <w:p w14:paraId="7467039B" w14:textId="77777777" w:rsidR="00CE0F9A" w:rsidRPr="00422380" w:rsidRDefault="00CE0F9A" w:rsidP="000C4621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480"/>
        <w:gridCol w:w="1260"/>
        <w:gridCol w:w="236"/>
        <w:gridCol w:w="1204"/>
      </w:tblGrid>
      <w:tr w:rsidR="00791370" w:rsidRPr="00422380" w14:paraId="74D5E6E4" w14:textId="77777777" w:rsidTr="0053349B">
        <w:trPr>
          <w:trHeight w:val="20"/>
          <w:tblHeader/>
        </w:trPr>
        <w:tc>
          <w:tcPr>
            <w:tcW w:w="6480" w:type="dxa"/>
          </w:tcPr>
          <w:p w14:paraId="7DEA6DC1" w14:textId="1D88BDCB" w:rsidR="00791370" w:rsidRPr="00422380" w:rsidRDefault="00791370" w:rsidP="00533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3"/>
            <w:vAlign w:val="center"/>
          </w:tcPr>
          <w:p w14:paraId="258184F1" w14:textId="77777777" w:rsidR="00791370" w:rsidRPr="00422380" w:rsidRDefault="00791370" w:rsidP="005334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23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91370" w:rsidRPr="00422380" w14:paraId="10DD429B" w14:textId="77777777" w:rsidTr="0053349B">
        <w:trPr>
          <w:trHeight w:val="20"/>
          <w:tblHeader/>
        </w:trPr>
        <w:tc>
          <w:tcPr>
            <w:tcW w:w="6480" w:type="dxa"/>
          </w:tcPr>
          <w:p w14:paraId="4D07B4C2" w14:textId="62A32A17" w:rsidR="00791370" w:rsidRPr="00422380" w:rsidRDefault="00791370" w:rsidP="00533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2238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1E1B1A" w:rsidRPr="0042238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 w:rsidR="005C5BE4" w:rsidRPr="0042238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1</w:t>
            </w:r>
            <w:r w:rsidRPr="0042238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260" w:type="dxa"/>
            <w:vAlign w:val="center"/>
          </w:tcPr>
          <w:p w14:paraId="3BAE611A" w14:textId="5945077B" w:rsidR="00791370" w:rsidRPr="00422380" w:rsidRDefault="00A409D4" w:rsidP="005334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2380">
              <w:rPr>
                <w:rFonts w:ascii="Angsana New" w:hAnsi="Angsana New"/>
                <w:sz w:val="30"/>
                <w:szCs w:val="30"/>
              </w:rPr>
              <w:t>256</w:t>
            </w:r>
            <w:r w:rsidR="00872D87" w:rsidRPr="00422380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36" w:type="dxa"/>
            <w:vAlign w:val="center"/>
          </w:tcPr>
          <w:p w14:paraId="2BCFE821" w14:textId="77777777" w:rsidR="00791370" w:rsidRPr="00422380" w:rsidRDefault="00791370" w:rsidP="005334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vAlign w:val="center"/>
          </w:tcPr>
          <w:p w14:paraId="620910FA" w14:textId="62B37485" w:rsidR="00791370" w:rsidRPr="00422380" w:rsidRDefault="00A409D4" w:rsidP="005334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2380">
              <w:rPr>
                <w:rFonts w:ascii="Angsana New" w:hAnsi="Angsana New"/>
                <w:sz w:val="30"/>
                <w:szCs w:val="30"/>
              </w:rPr>
              <w:t>256</w:t>
            </w:r>
            <w:r w:rsidR="00872D87" w:rsidRPr="00422380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791370" w:rsidRPr="00422380" w14:paraId="1957D2C2" w14:textId="77777777" w:rsidTr="0053349B">
        <w:trPr>
          <w:trHeight w:val="20"/>
          <w:tblHeader/>
        </w:trPr>
        <w:tc>
          <w:tcPr>
            <w:tcW w:w="6480" w:type="dxa"/>
          </w:tcPr>
          <w:p w14:paraId="1350EA7C" w14:textId="77777777" w:rsidR="00791370" w:rsidRPr="00422380" w:rsidRDefault="00791370" w:rsidP="0053349B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14:paraId="2240570A" w14:textId="77777777" w:rsidR="00791370" w:rsidRPr="00422380" w:rsidRDefault="00791370" w:rsidP="0053349B">
            <w:pPr>
              <w:pStyle w:val="acctfourfigures"/>
              <w:tabs>
                <w:tab w:val="clear" w:pos="765"/>
              </w:tabs>
              <w:spacing w:line="240" w:lineRule="auto"/>
              <w:ind w:left="-160" w:right="-13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  <w:r w:rsidRPr="00422380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791370" w:rsidRPr="00422380" w14:paraId="6B798EB7" w14:textId="77777777" w:rsidTr="0053349B">
        <w:trPr>
          <w:trHeight w:val="20"/>
        </w:trPr>
        <w:tc>
          <w:tcPr>
            <w:tcW w:w="6480" w:type="dxa"/>
          </w:tcPr>
          <w:p w14:paraId="593D11D3" w14:textId="35FA8AA6" w:rsidR="00791370" w:rsidRPr="00422380" w:rsidRDefault="00AE63C5" w:rsidP="0053349B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2238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ค่าเช่าที่</w:t>
            </w:r>
            <w:r w:rsidR="004F009F" w:rsidRPr="0042238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จะ</w:t>
            </w:r>
            <w:r w:rsidRPr="0042238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ได้รับจากสัญญาให้เช่าดำเนินงาน</w:t>
            </w:r>
            <w:r w:rsidR="00791370" w:rsidRPr="0042238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00" w:type="dxa"/>
            <w:gridSpan w:val="3"/>
          </w:tcPr>
          <w:p w14:paraId="16E1B215" w14:textId="77777777" w:rsidR="00791370" w:rsidRPr="00422380" w:rsidRDefault="00791370" w:rsidP="0053349B">
            <w:pPr>
              <w:pStyle w:val="acctfourfigures"/>
              <w:tabs>
                <w:tab w:val="clear" w:pos="765"/>
              </w:tabs>
              <w:spacing w:line="240" w:lineRule="auto"/>
              <w:ind w:left="-160" w:right="-13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872D87" w:rsidRPr="00422380" w14:paraId="69B2FBB3" w14:textId="77777777" w:rsidTr="0053349B">
        <w:trPr>
          <w:trHeight w:val="20"/>
        </w:trPr>
        <w:tc>
          <w:tcPr>
            <w:tcW w:w="6480" w:type="dxa"/>
          </w:tcPr>
          <w:p w14:paraId="31650070" w14:textId="1ACA55CD" w:rsidR="00872D87" w:rsidRPr="00422380" w:rsidRDefault="00872D87" w:rsidP="00872D87">
            <w:pPr>
              <w:spacing w:line="240" w:lineRule="auto"/>
              <w:ind w:left="-20"/>
              <w:rPr>
                <w:rFonts w:ascii="Angsana New" w:hAnsi="Angsana New"/>
                <w:sz w:val="30"/>
                <w:szCs w:val="30"/>
              </w:rPr>
            </w:pPr>
            <w:r w:rsidRPr="00422380">
              <w:rPr>
                <w:rFonts w:ascii="Angsana New" w:hAnsi="Angsana New" w:hint="cs"/>
                <w:sz w:val="30"/>
                <w:szCs w:val="30"/>
                <w:cs/>
              </w:rPr>
              <w:t xml:space="preserve">ปีที่ </w:t>
            </w:r>
            <w:r w:rsidRPr="00422380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260" w:type="dxa"/>
          </w:tcPr>
          <w:p w14:paraId="0ACE8934" w14:textId="0128B538" w:rsidR="00872D87" w:rsidRPr="00422380" w:rsidRDefault="001303FA" w:rsidP="00872D8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22380">
              <w:rPr>
                <w:rFonts w:ascii="Angsana New" w:hAnsi="Angsana New"/>
                <w:sz w:val="30"/>
                <w:szCs w:val="30"/>
                <w:lang w:val="en-US" w:bidi="th-TH"/>
              </w:rPr>
              <w:t>456</w:t>
            </w:r>
          </w:p>
        </w:tc>
        <w:tc>
          <w:tcPr>
            <w:tcW w:w="236" w:type="dxa"/>
          </w:tcPr>
          <w:p w14:paraId="3072526E" w14:textId="77777777" w:rsidR="00872D87" w:rsidRPr="00422380" w:rsidRDefault="00872D87" w:rsidP="00872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4" w:type="dxa"/>
          </w:tcPr>
          <w:p w14:paraId="2CD104D4" w14:textId="10A12CC9" w:rsidR="00872D87" w:rsidRPr="00422380" w:rsidRDefault="00872D87" w:rsidP="00872D8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22380">
              <w:rPr>
                <w:rFonts w:ascii="Angsana New" w:hAnsi="Angsana New"/>
                <w:sz w:val="30"/>
                <w:szCs w:val="30"/>
                <w:lang w:val="en-US" w:bidi="th-TH"/>
              </w:rPr>
              <w:t>446</w:t>
            </w:r>
          </w:p>
        </w:tc>
      </w:tr>
      <w:tr w:rsidR="00872D87" w:rsidRPr="00422380" w14:paraId="45234C6E" w14:textId="77777777" w:rsidTr="00B60992">
        <w:trPr>
          <w:trHeight w:val="20"/>
        </w:trPr>
        <w:tc>
          <w:tcPr>
            <w:tcW w:w="6480" w:type="dxa"/>
          </w:tcPr>
          <w:p w14:paraId="3FB59DA6" w14:textId="58C9F46B" w:rsidR="00872D87" w:rsidRPr="00422380" w:rsidRDefault="00872D87" w:rsidP="00872D87">
            <w:pPr>
              <w:spacing w:line="240" w:lineRule="auto"/>
              <w:ind w:left="-20"/>
              <w:rPr>
                <w:rFonts w:ascii="Angsana New" w:hAnsi="Angsana New"/>
                <w:sz w:val="30"/>
                <w:szCs w:val="30"/>
              </w:rPr>
            </w:pPr>
            <w:r w:rsidRPr="00422380">
              <w:rPr>
                <w:rFonts w:ascii="Angsana New" w:hAnsi="Angsana New" w:hint="cs"/>
                <w:sz w:val="30"/>
                <w:szCs w:val="30"/>
                <w:cs/>
              </w:rPr>
              <w:t xml:space="preserve">ปีที่ </w:t>
            </w:r>
            <w:r w:rsidRPr="00422380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260" w:type="dxa"/>
            <w:shd w:val="clear" w:color="auto" w:fill="auto"/>
          </w:tcPr>
          <w:p w14:paraId="356DC099" w14:textId="19E0C92E" w:rsidR="00872D87" w:rsidRPr="00422380" w:rsidRDefault="001303FA" w:rsidP="00872D8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22380">
              <w:rPr>
                <w:rFonts w:ascii="Angsana New" w:hAnsi="Angsana New"/>
                <w:sz w:val="30"/>
                <w:szCs w:val="30"/>
                <w:lang w:val="en-US" w:bidi="th-TH"/>
              </w:rPr>
              <w:t>456</w:t>
            </w:r>
          </w:p>
        </w:tc>
        <w:tc>
          <w:tcPr>
            <w:tcW w:w="236" w:type="dxa"/>
            <w:shd w:val="clear" w:color="auto" w:fill="auto"/>
          </w:tcPr>
          <w:p w14:paraId="4E827882" w14:textId="77777777" w:rsidR="00872D87" w:rsidRPr="00422380" w:rsidRDefault="00872D87" w:rsidP="00872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7E5605A3" w14:textId="33B3DD64" w:rsidR="00872D87" w:rsidRPr="00422380" w:rsidRDefault="00872D87" w:rsidP="00872D8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22380">
              <w:rPr>
                <w:rFonts w:ascii="Angsana New" w:hAnsi="Angsana New"/>
                <w:sz w:val="30"/>
                <w:szCs w:val="30"/>
                <w:lang w:val="en-US" w:bidi="th-TH"/>
              </w:rPr>
              <w:t>456</w:t>
            </w:r>
          </w:p>
        </w:tc>
      </w:tr>
      <w:tr w:rsidR="00872D87" w:rsidRPr="00422380" w14:paraId="17E79B60" w14:textId="77777777" w:rsidTr="00B60992">
        <w:trPr>
          <w:trHeight w:val="20"/>
        </w:trPr>
        <w:tc>
          <w:tcPr>
            <w:tcW w:w="6480" w:type="dxa"/>
          </w:tcPr>
          <w:p w14:paraId="076113DF" w14:textId="0A94C0CC" w:rsidR="00872D87" w:rsidRPr="00422380" w:rsidRDefault="00872D87" w:rsidP="00872D87">
            <w:pPr>
              <w:spacing w:line="240" w:lineRule="auto"/>
              <w:ind w:left="-20"/>
              <w:rPr>
                <w:rFonts w:ascii="Angsana New" w:hAnsi="Angsana New"/>
                <w:sz w:val="30"/>
                <w:szCs w:val="30"/>
              </w:rPr>
            </w:pPr>
            <w:r w:rsidRPr="00422380">
              <w:rPr>
                <w:rFonts w:ascii="Angsana New" w:hAnsi="Angsana New" w:hint="cs"/>
                <w:sz w:val="30"/>
                <w:szCs w:val="30"/>
                <w:cs/>
              </w:rPr>
              <w:t xml:space="preserve">ปีที่ </w:t>
            </w:r>
            <w:r w:rsidRPr="00422380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260" w:type="dxa"/>
            <w:shd w:val="clear" w:color="auto" w:fill="auto"/>
          </w:tcPr>
          <w:p w14:paraId="3243FE38" w14:textId="0FDE81B5" w:rsidR="00872D87" w:rsidRPr="00422380" w:rsidRDefault="001303FA" w:rsidP="00872D8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22380">
              <w:rPr>
                <w:rFonts w:ascii="Angsana New" w:hAnsi="Angsana New"/>
                <w:sz w:val="30"/>
                <w:szCs w:val="30"/>
              </w:rPr>
              <w:t>456</w:t>
            </w:r>
          </w:p>
        </w:tc>
        <w:tc>
          <w:tcPr>
            <w:tcW w:w="236" w:type="dxa"/>
            <w:shd w:val="clear" w:color="auto" w:fill="auto"/>
          </w:tcPr>
          <w:p w14:paraId="757C8AA0" w14:textId="77777777" w:rsidR="00872D87" w:rsidRPr="00422380" w:rsidRDefault="00872D87" w:rsidP="00872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45DF05A0" w14:textId="571F96CA" w:rsidR="00872D87" w:rsidRPr="00422380" w:rsidRDefault="00872D87" w:rsidP="00872D8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22380">
              <w:rPr>
                <w:rFonts w:ascii="Angsana New" w:hAnsi="Angsana New"/>
                <w:sz w:val="30"/>
                <w:szCs w:val="30"/>
              </w:rPr>
              <w:t>456</w:t>
            </w:r>
          </w:p>
        </w:tc>
      </w:tr>
      <w:tr w:rsidR="00872D87" w:rsidRPr="00422380" w14:paraId="4ADFE5DB" w14:textId="77777777" w:rsidTr="00B60992">
        <w:trPr>
          <w:trHeight w:val="20"/>
        </w:trPr>
        <w:tc>
          <w:tcPr>
            <w:tcW w:w="6480" w:type="dxa"/>
          </w:tcPr>
          <w:p w14:paraId="0708BD35" w14:textId="78FBE4AF" w:rsidR="00872D87" w:rsidRPr="00422380" w:rsidRDefault="00872D87" w:rsidP="00872D87">
            <w:pPr>
              <w:spacing w:line="240" w:lineRule="auto"/>
              <w:ind w:left="-20"/>
              <w:rPr>
                <w:rFonts w:ascii="Angsana New" w:hAnsi="Angsana New"/>
                <w:sz w:val="30"/>
                <w:szCs w:val="30"/>
              </w:rPr>
            </w:pPr>
            <w:r w:rsidRPr="00422380">
              <w:rPr>
                <w:rFonts w:ascii="Angsana New" w:hAnsi="Angsana New" w:hint="cs"/>
                <w:sz w:val="30"/>
                <w:szCs w:val="30"/>
                <w:cs/>
              </w:rPr>
              <w:t xml:space="preserve">ปีที่ </w:t>
            </w:r>
            <w:r w:rsidRPr="00422380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260" w:type="dxa"/>
            <w:shd w:val="clear" w:color="auto" w:fill="auto"/>
          </w:tcPr>
          <w:p w14:paraId="754F52D2" w14:textId="677F8823" w:rsidR="00872D87" w:rsidRPr="00422380" w:rsidRDefault="001303FA" w:rsidP="00872D8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22380">
              <w:rPr>
                <w:rFonts w:ascii="Angsana New" w:hAnsi="Angsana New"/>
                <w:sz w:val="30"/>
                <w:szCs w:val="30"/>
              </w:rPr>
              <w:t>456</w:t>
            </w:r>
          </w:p>
        </w:tc>
        <w:tc>
          <w:tcPr>
            <w:tcW w:w="236" w:type="dxa"/>
            <w:shd w:val="clear" w:color="auto" w:fill="auto"/>
          </w:tcPr>
          <w:p w14:paraId="7F2947CF" w14:textId="77777777" w:rsidR="00872D87" w:rsidRPr="00422380" w:rsidRDefault="00872D87" w:rsidP="00872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6DB4C469" w14:textId="0573F368" w:rsidR="00872D87" w:rsidRPr="00422380" w:rsidRDefault="00872D87" w:rsidP="00872D8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22380">
              <w:rPr>
                <w:rFonts w:ascii="Angsana New" w:hAnsi="Angsana New"/>
                <w:sz w:val="30"/>
                <w:szCs w:val="30"/>
              </w:rPr>
              <w:t>456</w:t>
            </w:r>
          </w:p>
        </w:tc>
      </w:tr>
      <w:tr w:rsidR="00872D87" w:rsidRPr="00422380" w14:paraId="7821E2B4" w14:textId="77777777" w:rsidTr="00B60992">
        <w:trPr>
          <w:trHeight w:val="20"/>
        </w:trPr>
        <w:tc>
          <w:tcPr>
            <w:tcW w:w="6480" w:type="dxa"/>
          </w:tcPr>
          <w:p w14:paraId="28C5D40E" w14:textId="07CF2F8B" w:rsidR="00872D87" w:rsidRPr="00422380" w:rsidRDefault="00872D87" w:rsidP="00872D87">
            <w:pPr>
              <w:spacing w:line="240" w:lineRule="auto"/>
              <w:ind w:left="-20"/>
              <w:rPr>
                <w:rFonts w:ascii="Angsana New" w:hAnsi="Angsana New"/>
                <w:sz w:val="30"/>
                <w:szCs w:val="30"/>
              </w:rPr>
            </w:pPr>
            <w:r w:rsidRPr="00422380">
              <w:rPr>
                <w:rFonts w:ascii="Angsana New" w:hAnsi="Angsana New" w:hint="cs"/>
                <w:sz w:val="30"/>
                <w:szCs w:val="30"/>
                <w:cs/>
              </w:rPr>
              <w:t xml:space="preserve">ปีที่ </w:t>
            </w:r>
            <w:r w:rsidRPr="00422380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260" w:type="dxa"/>
            <w:shd w:val="clear" w:color="auto" w:fill="auto"/>
          </w:tcPr>
          <w:p w14:paraId="4864DDF9" w14:textId="2CBE7B05" w:rsidR="00872D87" w:rsidRPr="00422380" w:rsidRDefault="001303FA" w:rsidP="00872D8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22380">
              <w:rPr>
                <w:rFonts w:ascii="Angsana New" w:hAnsi="Angsana New"/>
                <w:sz w:val="30"/>
                <w:szCs w:val="30"/>
              </w:rPr>
              <w:t>248</w:t>
            </w:r>
          </w:p>
        </w:tc>
        <w:tc>
          <w:tcPr>
            <w:tcW w:w="236" w:type="dxa"/>
            <w:shd w:val="clear" w:color="auto" w:fill="auto"/>
          </w:tcPr>
          <w:p w14:paraId="60A47ED5" w14:textId="77777777" w:rsidR="00872D87" w:rsidRPr="00422380" w:rsidRDefault="00872D87" w:rsidP="00872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21A2A85E" w14:textId="56FA41C4" w:rsidR="00872D87" w:rsidRPr="00422380" w:rsidRDefault="00872D87" w:rsidP="00872D8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22380">
              <w:rPr>
                <w:rFonts w:ascii="Angsana New" w:hAnsi="Angsana New"/>
                <w:sz w:val="30"/>
                <w:szCs w:val="30"/>
              </w:rPr>
              <w:t>456</w:t>
            </w:r>
          </w:p>
        </w:tc>
      </w:tr>
      <w:tr w:rsidR="00872D87" w:rsidRPr="00422380" w14:paraId="200978C4" w14:textId="77777777" w:rsidTr="0053349B">
        <w:trPr>
          <w:trHeight w:val="20"/>
        </w:trPr>
        <w:tc>
          <w:tcPr>
            <w:tcW w:w="6480" w:type="dxa"/>
          </w:tcPr>
          <w:p w14:paraId="3D5CDFE8" w14:textId="6DE0F7C6" w:rsidR="00872D87" w:rsidRPr="00422380" w:rsidRDefault="00872D87" w:rsidP="00872D87">
            <w:pPr>
              <w:spacing w:line="240" w:lineRule="auto"/>
              <w:ind w:left="-20"/>
              <w:rPr>
                <w:rFonts w:ascii="Angsana New" w:hAnsi="Angsana New"/>
                <w:sz w:val="30"/>
                <w:szCs w:val="30"/>
                <w:cs/>
              </w:rPr>
            </w:pPr>
            <w:r w:rsidRPr="00422380">
              <w:rPr>
                <w:rFonts w:ascii="Angsana New" w:hAnsi="Angsana New"/>
                <w:sz w:val="30"/>
                <w:szCs w:val="30"/>
                <w:cs/>
              </w:rPr>
              <w:t xml:space="preserve">หลังจาก </w:t>
            </w:r>
            <w:r w:rsidRPr="00422380">
              <w:rPr>
                <w:rFonts w:ascii="Angsana New" w:hAnsi="Angsana New"/>
                <w:sz w:val="30"/>
                <w:szCs w:val="30"/>
              </w:rPr>
              <w:t xml:space="preserve">5 </w:t>
            </w:r>
            <w:r w:rsidRPr="00422380">
              <w:rPr>
                <w:rFonts w:ascii="Angsana New" w:hAnsi="Angsana New"/>
                <w:sz w:val="30"/>
                <w:szCs w:val="30"/>
                <w:cs/>
              </w:rPr>
              <w:t xml:space="preserve">ปี 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F069522" w14:textId="14A47079" w:rsidR="00872D87" w:rsidRPr="00422380" w:rsidRDefault="001303FA" w:rsidP="00872D8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22380">
              <w:rPr>
                <w:rFonts w:ascii="Angsana New" w:hAnsi="Angsana New"/>
                <w:sz w:val="30"/>
                <w:szCs w:val="30"/>
              </w:rPr>
              <w:t>1,102</w:t>
            </w:r>
          </w:p>
        </w:tc>
        <w:tc>
          <w:tcPr>
            <w:tcW w:w="236" w:type="dxa"/>
          </w:tcPr>
          <w:p w14:paraId="2A9408A1" w14:textId="77777777" w:rsidR="00872D87" w:rsidRPr="00422380" w:rsidRDefault="00872D87" w:rsidP="00872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0C1BC2B6" w14:textId="4DBC02F9" w:rsidR="00872D87" w:rsidRPr="00422380" w:rsidRDefault="00872D87" w:rsidP="00872D8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22380">
              <w:rPr>
                <w:rFonts w:ascii="Angsana New" w:hAnsi="Angsana New"/>
                <w:sz w:val="30"/>
                <w:szCs w:val="30"/>
              </w:rPr>
              <w:t>1,350</w:t>
            </w:r>
          </w:p>
        </w:tc>
      </w:tr>
      <w:tr w:rsidR="00872D87" w:rsidRPr="00422380" w14:paraId="23DFA145" w14:textId="77777777" w:rsidTr="0053349B">
        <w:trPr>
          <w:trHeight w:val="20"/>
        </w:trPr>
        <w:tc>
          <w:tcPr>
            <w:tcW w:w="6480" w:type="dxa"/>
          </w:tcPr>
          <w:p w14:paraId="266AB6F8" w14:textId="77777777" w:rsidR="00872D87" w:rsidRPr="00422380" w:rsidRDefault="00872D87" w:rsidP="00872D87">
            <w:pPr>
              <w:spacing w:line="240" w:lineRule="auto"/>
              <w:ind w:left="-2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223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6FA11AC" w14:textId="22A5B818" w:rsidR="00872D87" w:rsidRPr="00422380" w:rsidRDefault="001303FA" w:rsidP="00872D8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2380">
              <w:rPr>
                <w:rFonts w:ascii="Angsana New" w:hAnsi="Angsana New"/>
                <w:b/>
                <w:bCs/>
                <w:sz w:val="30"/>
                <w:szCs w:val="30"/>
              </w:rPr>
              <w:t>3,174</w:t>
            </w:r>
          </w:p>
        </w:tc>
        <w:tc>
          <w:tcPr>
            <w:tcW w:w="236" w:type="dxa"/>
          </w:tcPr>
          <w:p w14:paraId="2284DB90" w14:textId="77777777" w:rsidR="00872D87" w:rsidRPr="00422380" w:rsidRDefault="00872D87" w:rsidP="00872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5DE7E240" w14:textId="41F2D14D" w:rsidR="00872D87" w:rsidRPr="00422380" w:rsidRDefault="00872D87" w:rsidP="00872D8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2380">
              <w:rPr>
                <w:rFonts w:ascii="Angsana New" w:hAnsi="Angsana New"/>
                <w:b/>
                <w:bCs/>
                <w:sz w:val="30"/>
                <w:szCs w:val="30"/>
              </w:rPr>
              <w:t>3,620</w:t>
            </w:r>
          </w:p>
        </w:tc>
      </w:tr>
    </w:tbl>
    <w:p w14:paraId="67957532" w14:textId="5D01A64F" w:rsidR="00F07081" w:rsidRDefault="00F070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23561C36" w14:textId="77777777" w:rsidR="00F07081" w:rsidRDefault="00F070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14:paraId="21958C56" w14:textId="2F09FE89" w:rsidR="001B4C03" w:rsidRPr="00422380" w:rsidRDefault="000A10DE" w:rsidP="00541989">
      <w:pPr>
        <w:pStyle w:val="ListParagraph"/>
        <w:numPr>
          <w:ilvl w:val="0"/>
          <w:numId w:val="16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422380">
        <w:rPr>
          <w:rFonts w:ascii="Angsana New" w:hAnsi="Angsana New" w:hint="cs"/>
          <w:b/>
          <w:bCs/>
          <w:sz w:val="30"/>
          <w:szCs w:val="30"/>
          <w:cs/>
        </w:rPr>
        <w:lastRenderedPageBreak/>
        <w:t>หนี้สินที่มีภาระดอกเบี้ย</w:t>
      </w:r>
    </w:p>
    <w:p w14:paraId="7AA42CD5" w14:textId="77777777" w:rsidR="003C694D" w:rsidRPr="00422380" w:rsidRDefault="003C694D" w:rsidP="003C69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tbl>
      <w:tblPr>
        <w:tblStyle w:val="TableGrid"/>
        <w:tblW w:w="963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97"/>
        <w:gridCol w:w="1100"/>
        <w:gridCol w:w="235"/>
        <w:gridCol w:w="1065"/>
        <w:gridCol w:w="236"/>
        <w:gridCol w:w="1009"/>
        <w:gridCol w:w="235"/>
        <w:gridCol w:w="1058"/>
        <w:gridCol w:w="249"/>
        <w:gridCol w:w="1058"/>
        <w:gridCol w:w="233"/>
        <w:gridCol w:w="860"/>
      </w:tblGrid>
      <w:tr w:rsidR="00023019" w:rsidRPr="00422380" w14:paraId="70B36271" w14:textId="77777777" w:rsidTr="00922534">
        <w:tc>
          <w:tcPr>
            <w:tcW w:w="2297" w:type="dxa"/>
          </w:tcPr>
          <w:p w14:paraId="0758D7ED" w14:textId="77777777" w:rsidR="00023019" w:rsidRPr="00422380" w:rsidRDefault="00023019" w:rsidP="00EC1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38" w:type="dxa"/>
            <w:gridSpan w:val="11"/>
            <w:shd w:val="clear" w:color="auto" w:fill="auto"/>
          </w:tcPr>
          <w:p w14:paraId="69049ACC" w14:textId="77777777" w:rsidR="00023019" w:rsidRPr="00422380" w:rsidRDefault="00023019" w:rsidP="00EC1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2380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023019" w:rsidRPr="00422380" w14:paraId="1F9730C4" w14:textId="77777777" w:rsidTr="00922534">
        <w:tc>
          <w:tcPr>
            <w:tcW w:w="2297" w:type="dxa"/>
          </w:tcPr>
          <w:p w14:paraId="2CD47D31" w14:textId="77777777" w:rsidR="00023019" w:rsidRPr="00422380" w:rsidRDefault="00023019" w:rsidP="00EC1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45" w:type="dxa"/>
            <w:gridSpan w:val="5"/>
          </w:tcPr>
          <w:p w14:paraId="44457541" w14:textId="5A555B4D" w:rsidR="00023019" w:rsidRPr="00422380" w:rsidRDefault="00A409D4" w:rsidP="00EC1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2380">
              <w:rPr>
                <w:rFonts w:ascii="Angsana New" w:hAnsi="Angsana New"/>
                <w:sz w:val="30"/>
                <w:szCs w:val="30"/>
              </w:rPr>
              <w:t>256</w:t>
            </w:r>
            <w:r w:rsidR="00872D87" w:rsidRPr="00422380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35" w:type="dxa"/>
          </w:tcPr>
          <w:p w14:paraId="37B01528" w14:textId="77777777" w:rsidR="00023019" w:rsidRPr="00422380" w:rsidRDefault="00023019" w:rsidP="00EC1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58" w:type="dxa"/>
            <w:gridSpan w:val="5"/>
          </w:tcPr>
          <w:p w14:paraId="79287180" w14:textId="66FBF218" w:rsidR="00023019" w:rsidRPr="00422380" w:rsidRDefault="00A409D4" w:rsidP="00EC1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2380">
              <w:rPr>
                <w:rFonts w:ascii="Angsana New" w:hAnsi="Angsana New"/>
                <w:sz w:val="30"/>
                <w:szCs w:val="30"/>
              </w:rPr>
              <w:t>256</w:t>
            </w:r>
            <w:r w:rsidR="00872D87" w:rsidRPr="00422380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023019" w:rsidRPr="00422380" w14:paraId="000751F7" w14:textId="77777777" w:rsidTr="00922534">
        <w:tc>
          <w:tcPr>
            <w:tcW w:w="2297" w:type="dxa"/>
          </w:tcPr>
          <w:p w14:paraId="06368D06" w14:textId="77777777" w:rsidR="00023019" w:rsidRPr="00422380" w:rsidRDefault="00023019" w:rsidP="00EC1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0" w:type="dxa"/>
            <w:vAlign w:val="bottom"/>
          </w:tcPr>
          <w:p w14:paraId="4CE2B267" w14:textId="77777777" w:rsidR="00023019" w:rsidRPr="00422380" w:rsidRDefault="00023019" w:rsidP="00EC1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2380">
              <w:rPr>
                <w:rFonts w:ascii="Angsana New" w:hAnsi="Angsana New" w:hint="cs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35" w:type="dxa"/>
            <w:vAlign w:val="bottom"/>
          </w:tcPr>
          <w:p w14:paraId="2FE2F50E" w14:textId="77777777" w:rsidR="00023019" w:rsidRPr="00422380" w:rsidRDefault="00023019" w:rsidP="00EC1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5" w:type="dxa"/>
            <w:vAlign w:val="bottom"/>
          </w:tcPr>
          <w:p w14:paraId="30DFF98C" w14:textId="77777777" w:rsidR="00023019" w:rsidRPr="00422380" w:rsidRDefault="00023019" w:rsidP="00EC1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2380">
              <w:rPr>
                <w:rFonts w:ascii="Angsana New" w:hAnsi="Angsana New" w:hint="cs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vAlign w:val="bottom"/>
          </w:tcPr>
          <w:p w14:paraId="1B753313" w14:textId="77777777" w:rsidR="00023019" w:rsidRPr="00422380" w:rsidRDefault="00023019" w:rsidP="00EC1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7A3510C1" w14:textId="77777777" w:rsidR="00023019" w:rsidRPr="00422380" w:rsidRDefault="00023019" w:rsidP="00EC1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238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35" w:type="dxa"/>
            <w:vAlign w:val="center"/>
          </w:tcPr>
          <w:p w14:paraId="60D0A66F" w14:textId="77777777" w:rsidR="00023019" w:rsidRPr="00422380" w:rsidRDefault="00023019" w:rsidP="00EC1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dxa"/>
            <w:vAlign w:val="bottom"/>
          </w:tcPr>
          <w:p w14:paraId="3F8DE6F0" w14:textId="77777777" w:rsidR="00023019" w:rsidRPr="00422380" w:rsidRDefault="00023019" w:rsidP="00EC1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2380">
              <w:rPr>
                <w:rFonts w:ascii="Angsana New" w:hAnsi="Angsana New" w:hint="cs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49" w:type="dxa"/>
            <w:vAlign w:val="bottom"/>
          </w:tcPr>
          <w:p w14:paraId="41E14D45" w14:textId="77777777" w:rsidR="00023019" w:rsidRPr="00422380" w:rsidRDefault="00023019" w:rsidP="00EC1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dxa"/>
            <w:vAlign w:val="bottom"/>
          </w:tcPr>
          <w:p w14:paraId="7B5E1FDD" w14:textId="77777777" w:rsidR="00023019" w:rsidRPr="00422380" w:rsidRDefault="00023019" w:rsidP="00EC1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2380">
              <w:rPr>
                <w:rFonts w:ascii="Angsana New" w:hAnsi="Angsana New" w:hint="cs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33" w:type="dxa"/>
            <w:vAlign w:val="bottom"/>
          </w:tcPr>
          <w:p w14:paraId="64F94C48" w14:textId="77777777" w:rsidR="00023019" w:rsidRPr="00422380" w:rsidRDefault="00023019" w:rsidP="00EC1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60" w:type="dxa"/>
            <w:vAlign w:val="bottom"/>
          </w:tcPr>
          <w:p w14:paraId="4AF04EAE" w14:textId="77777777" w:rsidR="00023019" w:rsidRPr="00422380" w:rsidRDefault="00023019" w:rsidP="00EC1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238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023019" w:rsidRPr="00422380" w14:paraId="27D6612C" w14:textId="77777777" w:rsidTr="00922534">
        <w:tc>
          <w:tcPr>
            <w:tcW w:w="2297" w:type="dxa"/>
          </w:tcPr>
          <w:p w14:paraId="7F2BB6CA" w14:textId="77777777" w:rsidR="00023019" w:rsidRPr="00422380" w:rsidRDefault="00023019" w:rsidP="00EC1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38" w:type="dxa"/>
            <w:gridSpan w:val="11"/>
            <w:vAlign w:val="bottom"/>
          </w:tcPr>
          <w:p w14:paraId="7F457CEC" w14:textId="7021A73F" w:rsidR="00023019" w:rsidRPr="00422380" w:rsidRDefault="00023019" w:rsidP="00EC1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42238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</w:t>
            </w:r>
            <w:r w:rsidR="0007403F" w:rsidRPr="0042238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42238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922534" w:rsidRPr="00422380" w14:paraId="1E31B5EA" w14:textId="77777777" w:rsidTr="00922534">
        <w:tc>
          <w:tcPr>
            <w:tcW w:w="2297" w:type="dxa"/>
          </w:tcPr>
          <w:p w14:paraId="38781B53" w14:textId="64507250" w:rsidR="00922534" w:rsidRPr="00422380" w:rsidRDefault="00922534" w:rsidP="00922534">
            <w:pPr>
              <w:pStyle w:val="ListParagraph"/>
              <w:ind w:left="166" w:right="-107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422380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เงินกู้ยืมระยะสั้น</w:t>
            </w:r>
            <w:r w:rsidRPr="00422380">
              <w:rPr>
                <w:rFonts w:ascii="Angsana New" w:hAnsi="Angsana New"/>
                <w:sz w:val="30"/>
                <w:szCs w:val="30"/>
              </w:rPr>
              <w:br/>
            </w:r>
            <w:r w:rsidRPr="00422380">
              <w:rPr>
                <w:rFonts w:ascii="Angsana New" w:hAnsi="Angsana New"/>
                <w:sz w:val="30"/>
                <w:szCs w:val="30"/>
                <w:cs/>
              </w:rPr>
              <w:t xml:space="preserve">- </w:t>
            </w:r>
            <w:r w:rsidRPr="00422380">
              <w:rPr>
                <w:rFonts w:ascii="Angsana New" w:hAnsi="Angsana New" w:hint="cs"/>
                <w:sz w:val="30"/>
                <w:szCs w:val="30"/>
                <w:cs/>
              </w:rPr>
              <w:t>สถาบันการเงิน</w:t>
            </w:r>
          </w:p>
        </w:tc>
        <w:tc>
          <w:tcPr>
            <w:tcW w:w="1100" w:type="dxa"/>
            <w:vAlign w:val="bottom"/>
          </w:tcPr>
          <w:p w14:paraId="5B6EDA34" w14:textId="7FF1F61B" w:rsidR="00922534" w:rsidRPr="00422380" w:rsidRDefault="00922534" w:rsidP="00922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422380">
              <w:rPr>
                <w:rFonts w:ascii="Angsana New" w:hAnsi="Angsana New"/>
                <w:sz w:val="30"/>
                <w:szCs w:val="30"/>
              </w:rPr>
              <w:t>170,000</w:t>
            </w:r>
          </w:p>
        </w:tc>
        <w:tc>
          <w:tcPr>
            <w:tcW w:w="235" w:type="dxa"/>
            <w:vAlign w:val="bottom"/>
          </w:tcPr>
          <w:p w14:paraId="46B5DE86" w14:textId="77777777" w:rsidR="00922534" w:rsidRPr="00422380" w:rsidRDefault="00922534" w:rsidP="00922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5" w:type="dxa"/>
            <w:vAlign w:val="bottom"/>
          </w:tcPr>
          <w:p w14:paraId="4A268828" w14:textId="3971759C" w:rsidR="00922534" w:rsidRPr="00422380" w:rsidRDefault="00922534" w:rsidP="00922534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6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238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43423954" w14:textId="77777777" w:rsidR="00922534" w:rsidRPr="00422380" w:rsidRDefault="00922534" w:rsidP="00922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5E9E1A57" w14:textId="1312B557" w:rsidR="00922534" w:rsidRPr="00422380" w:rsidRDefault="00922534" w:rsidP="00922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422380">
              <w:rPr>
                <w:rFonts w:ascii="Angsana New" w:hAnsi="Angsana New"/>
                <w:sz w:val="30"/>
                <w:szCs w:val="30"/>
              </w:rPr>
              <w:t>170,000</w:t>
            </w:r>
          </w:p>
        </w:tc>
        <w:tc>
          <w:tcPr>
            <w:tcW w:w="235" w:type="dxa"/>
            <w:vAlign w:val="bottom"/>
          </w:tcPr>
          <w:p w14:paraId="726558BD" w14:textId="77777777" w:rsidR="00922534" w:rsidRPr="00422380" w:rsidRDefault="00922534" w:rsidP="00922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dxa"/>
            <w:vAlign w:val="bottom"/>
          </w:tcPr>
          <w:p w14:paraId="350A4266" w14:textId="36CE5843" w:rsidR="00922534" w:rsidRPr="00422380" w:rsidRDefault="00922534" w:rsidP="00922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422380">
              <w:rPr>
                <w:rFonts w:ascii="Angsana New" w:hAnsi="Angsana New"/>
                <w:sz w:val="30"/>
                <w:szCs w:val="30"/>
              </w:rPr>
              <w:t>105,000</w:t>
            </w:r>
          </w:p>
        </w:tc>
        <w:tc>
          <w:tcPr>
            <w:tcW w:w="249" w:type="dxa"/>
            <w:vAlign w:val="bottom"/>
          </w:tcPr>
          <w:p w14:paraId="65A200B8" w14:textId="77777777" w:rsidR="00922534" w:rsidRPr="00422380" w:rsidRDefault="00922534" w:rsidP="00922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dxa"/>
            <w:vAlign w:val="bottom"/>
          </w:tcPr>
          <w:p w14:paraId="13027F7E" w14:textId="5EB92812" w:rsidR="00922534" w:rsidRPr="00422380" w:rsidRDefault="00922534" w:rsidP="00922534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6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2380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3" w:type="dxa"/>
            <w:vAlign w:val="bottom"/>
          </w:tcPr>
          <w:p w14:paraId="61E1C6C9" w14:textId="77777777" w:rsidR="00922534" w:rsidRPr="00422380" w:rsidRDefault="00922534" w:rsidP="00922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60" w:type="dxa"/>
            <w:vAlign w:val="bottom"/>
          </w:tcPr>
          <w:p w14:paraId="2D93E7D6" w14:textId="2C8DAF94" w:rsidR="00922534" w:rsidRPr="00422380" w:rsidRDefault="00922534" w:rsidP="00922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422380">
              <w:rPr>
                <w:rFonts w:ascii="Angsana New" w:hAnsi="Angsana New"/>
                <w:sz w:val="30"/>
                <w:szCs w:val="30"/>
              </w:rPr>
              <w:t>105,000</w:t>
            </w:r>
          </w:p>
        </w:tc>
      </w:tr>
      <w:tr w:rsidR="00922534" w:rsidRPr="00422380" w14:paraId="7220E295" w14:textId="77777777" w:rsidTr="00922534">
        <w:tc>
          <w:tcPr>
            <w:tcW w:w="2297" w:type="dxa"/>
          </w:tcPr>
          <w:p w14:paraId="0573A6CD" w14:textId="68F44AE7" w:rsidR="00922534" w:rsidRPr="00422380" w:rsidRDefault="00922534" w:rsidP="00922534">
            <w:pPr>
              <w:pStyle w:val="ListParagraph"/>
              <w:ind w:left="166" w:right="-107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422380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เงินกู้ยืมระยะยาว</w:t>
            </w:r>
            <w:r w:rsidRPr="00422380">
              <w:rPr>
                <w:rFonts w:ascii="Angsana New" w:hAnsi="Angsana New"/>
                <w:sz w:val="30"/>
                <w:szCs w:val="30"/>
              </w:rPr>
              <w:br/>
            </w:r>
            <w:r w:rsidRPr="00422380">
              <w:rPr>
                <w:rFonts w:ascii="Angsana New" w:hAnsi="Angsana New"/>
                <w:sz w:val="30"/>
                <w:szCs w:val="30"/>
                <w:cs/>
              </w:rPr>
              <w:t xml:space="preserve">- </w:t>
            </w:r>
            <w:r w:rsidRPr="00422380">
              <w:rPr>
                <w:rFonts w:ascii="Angsana New" w:hAnsi="Angsana New" w:hint="cs"/>
                <w:sz w:val="30"/>
                <w:szCs w:val="30"/>
                <w:cs/>
              </w:rPr>
              <w:t>สถาบันการเงิน</w:t>
            </w:r>
          </w:p>
        </w:tc>
        <w:tc>
          <w:tcPr>
            <w:tcW w:w="1100" w:type="dxa"/>
            <w:vAlign w:val="bottom"/>
          </w:tcPr>
          <w:p w14:paraId="6EE3F491" w14:textId="007B6A2A" w:rsidR="00922534" w:rsidRPr="00422380" w:rsidRDefault="00922534" w:rsidP="00922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422380">
              <w:rPr>
                <w:rFonts w:ascii="Angsana New" w:hAnsi="Angsana New"/>
                <w:sz w:val="30"/>
                <w:szCs w:val="30"/>
              </w:rPr>
              <w:t>649,223</w:t>
            </w:r>
          </w:p>
        </w:tc>
        <w:tc>
          <w:tcPr>
            <w:tcW w:w="235" w:type="dxa"/>
            <w:vAlign w:val="bottom"/>
          </w:tcPr>
          <w:p w14:paraId="3A2A5EBB" w14:textId="77777777" w:rsidR="00922534" w:rsidRPr="00422380" w:rsidRDefault="00922534" w:rsidP="00922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5" w:type="dxa"/>
            <w:vAlign w:val="bottom"/>
          </w:tcPr>
          <w:p w14:paraId="0680EFBF" w14:textId="50B9BE35" w:rsidR="00922534" w:rsidRPr="00422380" w:rsidRDefault="00922534" w:rsidP="00922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6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238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1B7A34A0" w14:textId="77777777" w:rsidR="00922534" w:rsidRPr="00422380" w:rsidRDefault="00922534" w:rsidP="00922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3A41A77B" w14:textId="4FC37983" w:rsidR="00922534" w:rsidRPr="00422380" w:rsidRDefault="00922534" w:rsidP="00922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422380">
              <w:rPr>
                <w:rFonts w:ascii="Angsana New" w:hAnsi="Angsana New"/>
                <w:sz w:val="30"/>
                <w:szCs w:val="30"/>
              </w:rPr>
              <w:t>649,223</w:t>
            </w:r>
          </w:p>
        </w:tc>
        <w:tc>
          <w:tcPr>
            <w:tcW w:w="235" w:type="dxa"/>
            <w:vAlign w:val="bottom"/>
          </w:tcPr>
          <w:p w14:paraId="03C2ECDC" w14:textId="77777777" w:rsidR="00922534" w:rsidRPr="00422380" w:rsidRDefault="00922534" w:rsidP="00922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dxa"/>
            <w:vAlign w:val="bottom"/>
          </w:tcPr>
          <w:p w14:paraId="680558DC" w14:textId="4E762218" w:rsidR="00922534" w:rsidRPr="00422380" w:rsidRDefault="00922534" w:rsidP="00922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422380">
              <w:rPr>
                <w:rFonts w:ascii="Angsana New" w:hAnsi="Angsana New"/>
                <w:sz w:val="30"/>
                <w:szCs w:val="30"/>
              </w:rPr>
              <w:t>311,324</w:t>
            </w:r>
          </w:p>
        </w:tc>
        <w:tc>
          <w:tcPr>
            <w:tcW w:w="249" w:type="dxa"/>
            <w:vAlign w:val="bottom"/>
          </w:tcPr>
          <w:p w14:paraId="302EDED1" w14:textId="77777777" w:rsidR="00922534" w:rsidRPr="00422380" w:rsidRDefault="00922534" w:rsidP="00922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dxa"/>
            <w:vAlign w:val="bottom"/>
          </w:tcPr>
          <w:p w14:paraId="1126CB2D" w14:textId="105E2193" w:rsidR="00922534" w:rsidRPr="00422380" w:rsidRDefault="00922534" w:rsidP="00922534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6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2380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3" w:type="dxa"/>
            <w:vAlign w:val="bottom"/>
          </w:tcPr>
          <w:p w14:paraId="184D2942" w14:textId="77777777" w:rsidR="00922534" w:rsidRPr="00422380" w:rsidRDefault="00922534" w:rsidP="00922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60" w:type="dxa"/>
            <w:vAlign w:val="bottom"/>
          </w:tcPr>
          <w:p w14:paraId="63348D62" w14:textId="15458912" w:rsidR="00922534" w:rsidRPr="00422380" w:rsidRDefault="00922534" w:rsidP="00922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422380">
              <w:rPr>
                <w:rFonts w:ascii="Angsana New" w:hAnsi="Angsana New"/>
                <w:sz w:val="30"/>
                <w:szCs w:val="30"/>
              </w:rPr>
              <w:t>311,324</w:t>
            </w:r>
          </w:p>
        </w:tc>
      </w:tr>
      <w:tr w:rsidR="00922534" w:rsidRPr="00422380" w14:paraId="766AC63D" w14:textId="77777777" w:rsidTr="00922534">
        <w:tc>
          <w:tcPr>
            <w:tcW w:w="2297" w:type="dxa"/>
          </w:tcPr>
          <w:p w14:paraId="741C9C2F" w14:textId="217DB43A" w:rsidR="00922534" w:rsidRPr="00422380" w:rsidRDefault="00922534" w:rsidP="00922534">
            <w:pPr>
              <w:pStyle w:val="ListParagraph"/>
              <w:ind w:left="160" w:right="-107" w:hanging="160"/>
              <w:rPr>
                <w:rFonts w:ascii="Angsana New" w:hAnsi="Angsana New"/>
                <w:sz w:val="30"/>
                <w:szCs w:val="30"/>
                <w:cs/>
              </w:rPr>
            </w:pPr>
            <w:r w:rsidRPr="00422380"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100" w:type="dxa"/>
            <w:vAlign w:val="bottom"/>
          </w:tcPr>
          <w:p w14:paraId="17A13C2F" w14:textId="4A944563" w:rsidR="00922534" w:rsidRPr="00422380" w:rsidRDefault="00922534" w:rsidP="00922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6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2238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5" w:type="dxa"/>
            <w:vAlign w:val="bottom"/>
          </w:tcPr>
          <w:p w14:paraId="1F8E8455" w14:textId="77777777" w:rsidR="00922534" w:rsidRPr="00422380" w:rsidRDefault="00922534" w:rsidP="00922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5" w:type="dxa"/>
            <w:vAlign w:val="bottom"/>
          </w:tcPr>
          <w:p w14:paraId="39777FA1" w14:textId="1EFA1295" w:rsidR="00922534" w:rsidRPr="00422380" w:rsidRDefault="00922534" w:rsidP="00922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22380">
              <w:rPr>
                <w:rFonts w:ascii="Angsana New" w:hAnsi="Angsana New"/>
                <w:sz w:val="30"/>
                <w:szCs w:val="30"/>
              </w:rPr>
              <w:t>249,911</w:t>
            </w:r>
          </w:p>
        </w:tc>
        <w:tc>
          <w:tcPr>
            <w:tcW w:w="236" w:type="dxa"/>
            <w:vAlign w:val="bottom"/>
          </w:tcPr>
          <w:p w14:paraId="386819A8" w14:textId="77777777" w:rsidR="00922534" w:rsidRPr="00422380" w:rsidRDefault="00922534" w:rsidP="00922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0CAD1787" w14:textId="0B0AE7A8" w:rsidR="00922534" w:rsidRPr="00422380" w:rsidRDefault="00922534" w:rsidP="00922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22380">
              <w:rPr>
                <w:rFonts w:ascii="Angsana New" w:hAnsi="Angsana New"/>
                <w:sz w:val="30"/>
                <w:szCs w:val="30"/>
              </w:rPr>
              <w:t>249,911</w:t>
            </w:r>
          </w:p>
        </w:tc>
        <w:tc>
          <w:tcPr>
            <w:tcW w:w="235" w:type="dxa"/>
            <w:vAlign w:val="bottom"/>
          </w:tcPr>
          <w:p w14:paraId="676C532F" w14:textId="77777777" w:rsidR="00922534" w:rsidRPr="00422380" w:rsidRDefault="00922534" w:rsidP="00922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dxa"/>
            <w:vAlign w:val="bottom"/>
          </w:tcPr>
          <w:p w14:paraId="41C0144E" w14:textId="78B253B1" w:rsidR="00922534" w:rsidRPr="00422380" w:rsidRDefault="00922534" w:rsidP="00922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6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22380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49" w:type="dxa"/>
            <w:vAlign w:val="bottom"/>
          </w:tcPr>
          <w:p w14:paraId="00D7D333" w14:textId="77777777" w:rsidR="00922534" w:rsidRPr="00422380" w:rsidRDefault="00922534" w:rsidP="00922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dxa"/>
            <w:vAlign w:val="bottom"/>
          </w:tcPr>
          <w:p w14:paraId="72CDFD5A" w14:textId="2E4E03C0" w:rsidR="00922534" w:rsidRPr="00422380" w:rsidRDefault="00922534" w:rsidP="00922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22380">
              <w:rPr>
                <w:rFonts w:ascii="Angsana New" w:hAnsi="Angsana New"/>
                <w:sz w:val="30"/>
                <w:szCs w:val="30"/>
              </w:rPr>
              <w:t>275,131</w:t>
            </w:r>
          </w:p>
        </w:tc>
        <w:tc>
          <w:tcPr>
            <w:tcW w:w="233" w:type="dxa"/>
            <w:vAlign w:val="bottom"/>
          </w:tcPr>
          <w:p w14:paraId="637D5DE1" w14:textId="77777777" w:rsidR="00922534" w:rsidRPr="00422380" w:rsidRDefault="00922534" w:rsidP="00922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60" w:type="dxa"/>
            <w:vAlign w:val="bottom"/>
          </w:tcPr>
          <w:p w14:paraId="5B87739A" w14:textId="5514AA64" w:rsidR="00922534" w:rsidRPr="00422380" w:rsidRDefault="00922534" w:rsidP="00922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22380">
              <w:rPr>
                <w:rFonts w:ascii="Angsana New" w:hAnsi="Angsana New"/>
                <w:sz w:val="30"/>
                <w:szCs w:val="30"/>
              </w:rPr>
              <w:t>275,131</w:t>
            </w:r>
          </w:p>
        </w:tc>
      </w:tr>
      <w:tr w:rsidR="00922534" w:rsidRPr="00422380" w14:paraId="676E3F68" w14:textId="77777777" w:rsidTr="00F07081">
        <w:tc>
          <w:tcPr>
            <w:tcW w:w="2297" w:type="dxa"/>
          </w:tcPr>
          <w:p w14:paraId="1F40E4AB" w14:textId="77777777" w:rsidR="00922534" w:rsidRPr="00422380" w:rsidRDefault="00922534" w:rsidP="00922534">
            <w:pPr>
              <w:pStyle w:val="ListParagraph"/>
              <w:ind w:left="162" w:right="-22" w:hanging="162"/>
              <w:rPr>
                <w:rFonts w:ascii="Angsana New" w:hAnsi="Angsana New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  <w:r w:rsidRPr="0042238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รวมหนี้สินที่มีภาระดอกเบี้ย</w:t>
            </w:r>
          </w:p>
        </w:tc>
        <w:tc>
          <w:tcPr>
            <w:tcW w:w="11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5D5411" w14:textId="756780D0" w:rsidR="00922534" w:rsidRPr="009E6B9D" w:rsidRDefault="00922534" w:rsidP="00922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E6B9D">
              <w:rPr>
                <w:rFonts w:ascii="Angsana New" w:hAnsi="Angsana New"/>
                <w:b/>
                <w:bCs/>
                <w:sz w:val="30"/>
                <w:szCs w:val="30"/>
              </w:rPr>
              <w:t>819,2</w:t>
            </w:r>
            <w:r w:rsidR="00E21491" w:rsidRPr="009E6B9D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Pr="009E6B9D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35" w:type="dxa"/>
            <w:vAlign w:val="bottom"/>
          </w:tcPr>
          <w:p w14:paraId="066EE932" w14:textId="77777777" w:rsidR="00922534" w:rsidRPr="009E6B9D" w:rsidRDefault="00922534" w:rsidP="00922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F4CE8C" w14:textId="3B202060" w:rsidR="00922534" w:rsidRPr="009E6B9D" w:rsidRDefault="00922534" w:rsidP="00922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E6B9D">
              <w:rPr>
                <w:rFonts w:ascii="Angsana New" w:hAnsi="Angsana New"/>
                <w:b/>
                <w:bCs/>
                <w:sz w:val="30"/>
                <w:szCs w:val="30"/>
              </w:rPr>
              <w:t>249,911</w:t>
            </w:r>
          </w:p>
        </w:tc>
        <w:tc>
          <w:tcPr>
            <w:tcW w:w="236" w:type="dxa"/>
            <w:vAlign w:val="bottom"/>
          </w:tcPr>
          <w:p w14:paraId="35A4B138" w14:textId="77777777" w:rsidR="00922534" w:rsidRPr="009E6B9D" w:rsidRDefault="00922534" w:rsidP="00922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2F7B74" w14:textId="7B386D40" w:rsidR="00922534" w:rsidRPr="009E6B9D" w:rsidRDefault="00922534" w:rsidP="00922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E6B9D">
              <w:rPr>
                <w:rFonts w:ascii="Angsana New" w:hAnsi="Angsana New"/>
                <w:b/>
                <w:bCs/>
                <w:sz w:val="30"/>
                <w:szCs w:val="30"/>
              </w:rPr>
              <w:t>1,069,134</w:t>
            </w:r>
          </w:p>
        </w:tc>
        <w:tc>
          <w:tcPr>
            <w:tcW w:w="235" w:type="dxa"/>
            <w:vAlign w:val="bottom"/>
          </w:tcPr>
          <w:p w14:paraId="5A9FB6E7" w14:textId="77777777" w:rsidR="00922534" w:rsidRPr="00422380" w:rsidRDefault="00922534" w:rsidP="00922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38AABD" w14:textId="7D6732FF" w:rsidR="00922534" w:rsidRPr="00422380" w:rsidRDefault="00922534" w:rsidP="00922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22380">
              <w:rPr>
                <w:rFonts w:ascii="Angsana New" w:hAnsi="Angsana New"/>
                <w:b/>
                <w:bCs/>
                <w:sz w:val="30"/>
                <w:szCs w:val="30"/>
              </w:rPr>
              <w:t>416,324</w:t>
            </w:r>
          </w:p>
        </w:tc>
        <w:tc>
          <w:tcPr>
            <w:tcW w:w="249" w:type="dxa"/>
            <w:vAlign w:val="bottom"/>
          </w:tcPr>
          <w:p w14:paraId="64FAE0EF" w14:textId="77777777" w:rsidR="00922534" w:rsidRPr="00422380" w:rsidRDefault="00922534" w:rsidP="00922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942D95" w14:textId="09549A19" w:rsidR="00922534" w:rsidRPr="00422380" w:rsidRDefault="00922534" w:rsidP="00922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22380">
              <w:rPr>
                <w:rFonts w:ascii="Angsana New" w:hAnsi="Angsana New"/>
                <w:b/>
                <w:bCs/>
                <w:sz w:val="30"/>
                <w:szCs w:val="30"/>
              </w:rPr>
              <w:t>275,131</w:t>
            </w:r>
          </w:p>
        </w:tc>
        <w:tc>
          <w:tcPr>
            <w:tcW w:w="233" w:type="dxa"/>
            <w:vAlign w:val="bottom"/>
          </w:tcPr>
          <w:p w14:paraId="5AA5712A" w14:textId="77777777" w:rsidR="00922534" w:rsidRPr="00422380" w:rsidRDefault="00922534" w:rsidP="00922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F32F67" w14:textId="0EE4A21C" w:rsidR="00922534" w:rsidRPr="00422380" w:rsidRDefault="00922534" w:rsidP="00922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22380">
              <w:rPr>
                <w:rFonts w:ascii="Angsana New" w:hAnsi="Angsana New"/>
                <w:b/>
                <w:bCs/>
                <w:sz w:val="30"/>
                <w:szCs w:val="30"/>
              </w:rPr>
              <w:t>691,455</w:t>
            </w:r>
          </w:p>
        </w:tc>
      </w:tr>
      <w:tr w:rsidR="00F07081" w:rsidRPr="00422380" w14:paraId="66EAF987" w14:textId="77777777" w:rsidTr="00F07081">
        <w:tc>
          <w:tcPr>
            <w:tcW w:w="2297" w:type="dxa"/>
          </w:tcPr>
          <w:p w14:paraId="7E01260C" w14:textId="77777777" w:rsidR="00F07081" w:rsidRPr="00422380" w:rsidRDefault="00F07081" w:rsidP="00922534">
            <w:pPr>
              <w:pStyle w:val="ListParagraph"/>
              <w:ind w:left="162" w:right="-22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00" w:type="dxa"/>
            <w:tcBorders>
              <w:top w:val="double" w:sz="4" w:space="0" w:color="auto"/>
            </w:tcBorders>
            <w:vAlign w:val="bottom"/>
          </w:tcPr>
          <w:p w14:paraId="0D1D88BB" w14:textId="77777777" w:rsidR="00F07081" w:rsidRPr="009E6B9D" w:rsidRDefault="00F07081" w:rsidP="00922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5" w:type="dxa"/>
            <w:vAlign w:val="bottom"/>
          </w:tcPr>
          <w:p w14:paraId="411336D7" w14:textId="77777777" w:rsidR="00F07081" w:rsidRPr="009E6B9D" w:rsidRDefault="00F07081" w:rsidP="00922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5" w:type="dxa"/>
            <w:tcBorders>
              <w:top w:val="double" w:sz="4" w:space="0" w:color="auto"/>
            </w:tcBorders>
            <w:vAlign w:val="bottom"/>
          </w:tcPr>
          <w:p w14:paraId="192BA5D5" w14:textId="77777777" w:rsidR="00F07081" w:rsidRPr="009E6B9D" w:rsidRDefault="00F07081" w:rsidP="00922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3A859A0C" w14:textId="77777777" w:rsidR="00F07081" w:rsidRPr="009E6B9D" w:rsidRDefault="00F07081" w:rsidP="00922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double" w:sz="4" w:space="0" w:color="auto"/>
            </w:tcBorders>
            <w:vAlign w:val="bottom"/>
          </w:tcPr>
          <w:p w14:paraId="327384A5" w14:textId="77777777" w:rsidR="00F07081" w:rsidRPr="009E6B9D" w:rsidRDefault="00F07081" w:rsidP="00922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5" w:type="dxa"/>
            <w:vAlign w:val="bottom"/>
          </w:tcPr>
          <w:p w14:paraId="14B46FF5" w14:textId="77777777" w:rsidR="00F07081" w:rsidRPr="00422380" w:rsidRDefault="00F07081" w:rsidP="00922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8" w:type="dxa"/>
            <w:tcBorders>
              <w:top w:val="double" w:sz="4" w:space="0" w:color="auto"/>
            </w:tcBorders>
            <w:vAlign w:val="bottom"/>
          </w:tcPr>
          <w:p w14:paraId="6937BE74" w14:textId="77777777" w:rsidR="00F07081" w:rsidRPr="00422380" w:rsidRDefault="00F07081" w:rsidP="00922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9" w:type="dxa"/>
            <w:vAlign w:val="bottom"/>
          </w:tcPr>
          <w:p w14:paraId="1A9247AD" w14:textId="77777777" w:rsidR="00F07081" w:rsidRPr="00422380" w:rsidRDefault="00F07081" w:rsidP="00922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8" w:type="dxa"/>
            <w:tcBorders>
              <w:top w:val="double" w:sz="4" w:space="0" w:color="auto"/>
            </w:tcBorders>
            <w:vAlign w:val="bottom"/>
          </w:tcPr>
          <w:p w14:paraId="78D48206" w14:textId="77777777" w:rsidR="00F07081" w:rsidRPr="00422380" w:rsidRDefault="00F07081" w:rsidP="00922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3" w:type="dxa"/>
            <w:vAlign w:val="bottom"/>
          </w:tcPr>
          <w:p w14:paraId="0B8D19A4" w14:textId="77777777" w:rsidR="00F07081" w:rsidRPr="00422380" w:rsidRDefault="00F07081" w:rsidP="00922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60" w:type="dxa"/>
            <w:tcBorders>
              <w:top w:val="double" w:sz="4" w:space="0" w:color="auto"/>
            </w:tcBorders>
            <w:vAlign w:val="bottom"/>
          </w:tcPr>
          <w:p w14:paraId="3F1D6CFD" w14:textId="77777777" w:rsidR="00F07081" w:rsidRPr="00422380" w:rsidRDefault="00F07081" w:rsidP="00922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922534" w:rsidRPr="00422380" w14:paraId="3F593720" w14:textId="77777777" w:rsidTr="00F07081">
        <w:tc>
          <w:tcPr>
            <w:tcW w:w="2297" w:type="dxa"/>
          </w:tcPr>
          <w:p w14:paraId="4CF076CA" w14:textId="6BBDE464" w:rsidR="00922534" w:rsidRPr="00422380" w:rsidRDefault="00922534" w:rsidP="00922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422380">
              <w:rPr>
                <w:rFonts w:asciiTheme="majorBidi" w:hAnsiTheme="majorBidi"/>
                <w:sz w:val="30"/>
                <w:szCs w:val="30"/>
                <w:cs/>
              </w:rPr>
              <w:br w:type="page"/>
            </w:r>
          </w:p>
        </w:tc>
        <w:tc>
          <w:tcPr>
            <w:tcW w:w="7338" w:type="dxa"/>
            <w:gridSpan w:val="11"/>
            <w:shd w:val="clear" w:color="auto" w:fill="auto"/>
          </w:tcPr>
          <w:p w14:paraId="59E84984" w14:textId="77777777" w:rsidR="00922534" w:rsidRPr="00422380" w:rsidRDefault="00922534" w:rsidP="00922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2380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22534" w:rsidRPr="00422380" w14:paraId="062F63BF" w14:textId="77777777" w:rsidTr="00922534">
        <w:tc>
          <w:tcPr>
            <w:tcW w:w="2297" w:type="dxa"/>
          </w:tcPr>
          <w:p w14:paraId="5CA4AF39" w14:textId="77777777" w:rsidR="00922534" w:rsidRPr="00422380" w:rsidRDefault="00922534" w:rsidP="00922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45" w:type="dxa"/>
            <w:gridSpan w:val="5"/>
          </w:tcPr>
          <w:p w14:paraId="0586E1C6" w14:textId="7E86B94A" w:rsidR="00922534" w:rsidRPr="00422380" w:rsidRDefault="00922534" w:rsidP="00922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2380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35" w:type="dxa"/>
          </w:tcPr>
          <w:p w14:paraId="22900DDF" w14:textId="77777777" w:rsidR="00922534" w:rsidRPr="00422380" w:rsidRDefault="00922534" w:rsidP="00922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58" w:type="dxa"/>
            <w:gridSpan w:val="5"/>
          </w:tcPr>
          <w:p w14:paraId="0B70EC8C" w14:textId="58DC3917" w:rsidR="00922534" w:rsidRPr="00422380" w:rsidRDefault="00922534" w:rsidP="00922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2380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922534" w:rsidRPr="00422380" w14:paraId="7BABB0E4" w14:textId="77777777" w:rsidTr="00922534">
        <w:tc>
          <w:tcPr>
            <w:tcW w:w="2297" w:type="dxa"/>
          </w:tcPr>
          <w:p w14:paraId="6312424B" w14:textId="77777777" w:rsidR="00922534" w:rsidRPr="00422380" w:rsidRDefault="00922534" w:rsidP="00922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0" w:type="dxa"/>
            <w:vAlign w:val="bottom"/>
          </w:tcPr>
          <w:p w14:paraId="0AD3ED71" w14:textId="77777777" w:rsidR="00922534" w:rsidRPr="00422380" w:rsidRDefault="00922534" w:rsidP="00922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2380">
              <w:rPr>
                <w:rFonts w:ascii="Angsana New" w:hAnsi="Angsana New" w:hint="cs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35" w:type="dxa"/>
            <w:vAlign w:val="bottom"/>
          </w:tcPr>
          <w:p w14:paraId="7F48B06F" w14:textId="77777777" w:rsidR="00922534" w:rsidRPr="00422380" w:rsidRDefault="00922534" w:rsidP="00922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5" w:type="dxa"/>
            <w:vAlign w:val="bottom"/>
          </w:tcPr>
          <w:p w14:paraId="22A58EDB" w14:textId="77777777" w:rsidR="00922534" w:rsidRPr="00422380" w:rsidRDefault="00922534" w:rsidP="00922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2380">
              <w:rPr>
                <w:rFonts w:ascii="Angsana New" w:hAnsi="Angsana New" w:hint="cs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vAlign w:val="bottom"/>
          </w:tcPr>
          <w:p w14:paraId="44663D34" w14:textId="77777777" w:rsidR="00922534" w:rsidRPr="00422380" w:rsidRDefault="00922534" w:rsidP="00922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2146BEF9" w14:textId="77777777" w:rsidR="00922534" w:rsidRPr="00422380" w:rsidRDefault="00922534" w:rsidP="00922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238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35" w:type="dxa"/>
            <w:vAlign w:val="center"/>
          </w:tcPr>
          <w:p w14:paraId="32190A15" w14:textId="77777777" w:rsidR="00922534" w:rsidRPr="00422380" w:rsidRDefault="00922534" w:rsidP="00922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dxa"/>
            <w:vAlign w:val="bottom"/>
          </w:tcPr>
          <w:p w14:paraId="05A4A73E" w14:textId="77777777" w:rsidR="00922534" w:rsidRPr="00422380" w:rsidRDefault="00922534" w:rsidP="00922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2380">
              <w:rPr>
                <w:rFonts w:ascii="Angsana New" w:hAnsi="Angsana New" w:hint="cs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49" w:type="dxa"/>
            <w:vAlign w:val="bottom"/>
          </w:tcPr>
          <w:p w14:paraId="18B0A04F" w14:textId="77777777" w:rsidR="00922534" w:rsidRPr="00422380" w:rsidRDefault="00922534" w:rsidP="00922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dxa"/>
            <w:vAlign w:val="bottom"/>
          </w:tcPr>
          <w:p w14:paraId="4B02C5AC" w14:textId="77777777" w:rsidR="00922534" w:rsidRPr="00422380" w:rsidRDefault="00922534" w:rsidP="00922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2380">
              <w:rPr>
                <w:rFonts w:ascii="Angsana New" w:hAnsi="Angsana New" w:hint="cs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33" w:type="dxa"/>
            <w:vAlign w:val="bottom"/>
          </w:tcPr>
          <w:p w14:paraId="4466428F" w14:textId="77777777" w:rsidR="00922534" w:rsidRPr="00422380" w:rsidRDefault="00922534" w:rsidP="00922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60" w:type="dxa"/>
            <w:vAlign w:val="bottom"/>
          </w:tcPr>
          <w:p w14:paraId="22143115" w14:textId="77777777" w:rsidR="00922534" w:rsidRPr="00422380" w:rsidRDefault="00922534" w:rsidP="00922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238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922534" w:rsidRPr="00422380" w14:paraId="17114735" w14:textId="77777777" w:rsidTr="00922534">
        <w:tc>
          <w:tcPr>
            <w:tcW w:w="2297" w:type="dxa"/>
          </w:tcPr>
          <w:p w14:paraId="58F5466D" w14:textId="77777777" w:rsidR="00922534" w:rsidRPr="00422380" w:rsidRDefault="00922534" w:rsidP="00922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38" w:type="dxa"/>
            <w:gridSpan w:val="11"/>
            <w:vAlign w:val="bottom"/>
          </w:tcPr>
          <w:p w14:paraId="6439C396" w14:textId="4EC3C505" w:rsidR="00922534" w:rsidRPr="00422380" w:rsidRDefault="00922534" w:rsidP="00922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2238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22534" w:rsidRPr="00422380" w14:paraId="679F1F15" w14:textId="77777777" w:rsidTr="00922534">
        <w:tc>
          <w:tcPr>
            <w:tcW w:w="2297" w:type="dxa"/>
          </w:tcPr>
          <w:p w14:paraId="0929A18C" w14:textId="6CDA895F" w:rsidR="00922534" w:rsidRPr="00422380" w:rsidRDefault="00922534" w:rsidP="00922534">
            <w:pPr>
              <w:pStyle w:val="ListParagraph"/>
              <w:ind w:left="166" w:right="-107" w:hanging="180"/>
              <w:rPr>
                <w:rFonts w:ascii="Angsana New" w:hAnsi="Angsana New"/>
                <w:sz w:val="30"/>
                <w:szCs w:val="30"/>
              </w:rPr>
            </w:pPr>
            <w:r w:rsidRPr="00422380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เงินกู้ยืมระยะสั้น</w:t>
            </w:r>
          </w:p>
          <w:p w14:paraId="74950BBF" w14:textId="58FDEE7D" w:rsidR="00922534" w:rsidRPr="00422380" w:rsidRDefault="00922534" w:rsidP="00922534">
            <w:pPr>
              <w:pStyle w:val="ListParagraph"/>
              <w:ind w:left="166" w:right="-107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422380">
              <w:rPr>
                <w:rFonts w:ascii="Angsana New" w:hAnsi="Angsana New"/>
                <w:sz w:val="30"/>
                <w:szCs w:val="30"/>
                <w:cs/>
              </w:rPr>
              <w:t xml:space="preserve">   - </w:t>
            </w:r>
            <w:r w:rsidRPr="00422380">
              <w:rPr>
                <w:rFonts w:ascii="Angsana New" w:hAnsi="Angsana New" w:hint="cs"/>
                <w:sz w:val="30"/>
                <w:szCs w:val="30"/>
                <w:cs/>
              </w:rPr>
              <w:t>สถาบันการเงิน</w:t>
            </w:r>
          </w:p>
        </w:tc>
        <w:tc>
          <w:tcPr>
            <w:tcW w:w="1100" w:type="dxa"/>
            <w:vAlign w:val="bottom"/>
          </w:tcPr>
          <w:p w14:paraId="6E4B953D" w14:textId="23A38D31" w:rsidR="00922534" w:rsidRPr="00422380" w:rsidRDefault="00922534" w:rsidP="00922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422380">
              <w:rPr>
                <w:rFonts w:ascii="Angsana New" w:hAnsi="Angsana New"/>
                <w:sz w:val="30"/>
                <w:szCs w:val="30"/>
              </w:rPr>
              <w:t>150,000</w:t>
            </w:r>
          </w:p>
        </w:tc>
        <w:tc>
          <w:tcPr>
            <w:tcW w:w="235" w:type="dxa"/>
            <w:vAlign w:val="bottom"/>
          </w:tcPr>
          <w:p w14:paraId="64A92D75" w14:textId="77777777" w:rsidR="00922534" w:rsidRPr="00422380" w:rsidRDefault="00922534" w:rsidP="00922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5" w:type="dxa"/>
            <w:vAlign w:val="bottom"/>
          </w:tcPr>
          <w:p w14:paraId="4941DBB6" w14:textId="7178B797" w:rsidR="00922534" w:rsidRPr="00422380" w:rsidRDefault="00922534" w:rsidP="00922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6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238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7E96B8C5" w14:textId="77777777" w:rsidR="00922534" w:rsidRPr="00422380" w:rsidRDefault="00922534" w:rsidP="00922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773B4DBB" w14:textId="0881810F" w:rsidR="00922534" w:rsidRPr="00422380" w:rsidRDefault="00922534" w:rsidP="00922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422380">
              <w:rPr>
                <w:rFonts w:ascii="Angsana New" w:hAnsi="Angsana New"/>
                <w:sz w:val="30"/>
                <w:szCs w:val="30"/>
              </w:rPr>
              <w:t>150,000</w:t>
            </w:r>
          </w:p>
        </w:tc>
        <w:tc>
          <w:tcPr>
            <w:tcW w:w="235" w:type="dxa"/>
            <w:vAlign w:val="bottom"/>
          </w:tcPr>
          <w:p w14:paraId="3921FBFD" w14:textId="77777777" w:rsidR="00922534" w:rsidRPr="00422380" w:rsidRDefault="00922534" w:rsidP="00922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dxa"/>
            <w:vAlign w:val="bottom"/>
          </w:tcPr>
          <w:p w14:paraId="67CCF8E4" w14:textId="74BD7143" w:rsidR="00922534" w:rsidRPr="00422380" w:rsidRDefault="00922534" w:rsidP="00922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6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2380">
              <w:rPr>
                <w:rFonts w:ascii="Angsana New" w:hAnsi="Angsana New"/>
                <w:sz w:val="30"/>
                <w:szCs w:val="30"/>
              </w:rPr>
              <w:t>90,000</w:t>
            </w:r>
          </w:p>
        </w:tc>
        <w:tc>
          <w:tcPr>
            <w:tcW w:w="249" w:type="dxa"/>
            <w:vAlign w:val="bottom"/>
          </w:tcPr>
          <w:p w14:paraId="3D7536D1" w14:textId="77777777" w:rsidR="00922534" w:rsidRPr="00422380" w:rsidRDefault="00922534" w:rsidP="00922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dxa"/>
            <w:vAlign w:val="bottom"/>
          </w:tcPr>
          <w:p w14:paraId="54C4D0A8" w14:textId="319747B6" w:rsidR="00922534" w:rsidRPr="00422380" w:rsidRDefault="00922534" w:rsidP="00922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6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2380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3" w:type="dxa"/>
            <w:vAlign w:val="bottom"/>
          </w:tcPr>
          <w:p w14:paraId="1D85A9FB" w14:textId="77777777" w:rsidR="00922534" w:rsidRPr="00422380" w:rsidRDefault="00922534" w:rsidP="00922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60" w:type="dxa"/>
            <w:vAlign w:val="bottom"/>
          </w:tcPr>
          <w:p w14:paraId="2BD6B9B5" w14:textId="02ED0912" w:rsidR="00922534" w:rsidRPr="00422380" w:rsidRDefault="00922534" w:rsidP="00922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422380">
              <w:rPr>
                <w:rFonts w:ascii="Angsana New" w:hAnsi="Angsana New"/>
                <w:sz w:val="30"/>
                <w:szCs w:val="30"/>
              </w:rPr>
              <w:t>90,000</w:t>
            </w:r>
          </w:p>
        </w:tc>
      </w:tr>
      <w:tr w:rsidR="00922534" w:rsidRPr="00422380" w14:paraId="5785E581" w14:textId="77777777" w:rsidTr="00922534">
        <w:tc>
          <w:tcPr>
            <w:tcW w:w="2297" w:type="dxa"/>
          </w:tcPr>
          <w:p w14:paraId="1426C4AE" w14:textId="77777777" w:rsidR="00922534" w:rsidRPr="00422380" w:rsidRDefault="00922534" w:rsidP="00922534">
            <w:pPr>
              <w:pStyle w:val="ListParagraph"/>
              <w:ind w:left="166" w:right="-107" w:hanging="180"/>
              <w:rPr>
                <w:rFonts w:ascii="Angsana New" w:hAnsi="Angsana New"/>
                <w:sz w:val="30"/>
                <w:szCs w:val="30"/>
              </w:rPr>
            </w:pPr>
            <w:r w:rsidRPr="00422380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เงินกู้ยืมระยะยาว</w:t>
            </w:r>
          </w:p>
          <w:p w14:paraId="404BB7DF" w14:textId="2E5411FE" w:rsidR="00922534" w:rsidRPr="00422380" w:rsidRDefault="00922534" w:rsidP="00922534">
            <w:pPr>
              <w:pStyle w:val="ListParagraph"/>
              <w:ind w:left="166" w:right="-107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422380">
              <w:rPr>
                <w:rFonts w:ascii="Angsana New" w:hAnsi="Angsana New"/>
                <w:sz w:val="30"/>
                <w:szCs w:val="30"/>
                <w:cs/>
              </w:rPr>
              <w:t xml:space="preserve">   - </w:t>
            </w:r>
            <w:r w:rsidRPr="00422380">
              <w:rPr>
                <w:rFonts w:ascii="Angsana New" w:hAnsi="Angsana New" w:hint="cs"/>
                <w:sz w:val="30"/>
                <w:szCs w:val="30"/>
                <w:cs/>
              </w:rPr>
              <w:t>สถาบันการเงิน</w:t>
            </w:r>
          </w:p>
        </w:tc>
        <w:tc>
          <w:tcPr>
            <w:tcW w:w="1100" w:type="dxa"/>
            <w:vAlign w:val="bottom"/>
          </w:tcPr>
          <w:p w14:paraId="33D9B98F" w14:textId="546C5390" w:rsidR="00922534" w:rsidRPr="00422380" w:rsidRDefault="00922534" w:rsidP="00922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422380">
              <w:rPr>
                <w:rFonts w:ascii="Angsana New" w:hAnsi="Angsana New"/>
                <w:sz w:val="30"/>
                <w:szCs w:val="30"/>
              </w:rPr>
              <w:t>620,000</w:t>
            </w:r>
          </w:p>
        </w:tc>
        <w:tc>
          <w:tcPr>
            <w:tcW w:w="235" w:type="dxa"/>
            <w:vAlign w:val="bottom"/>
          </w:tcPr>
          <w:p w14:paraId="42B06ABB" w14:textId="77777777" w:rsidR="00922534" w:rsidRPr="00422380" w:rsidRDefault="00922534" w:rsidP="00922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5" w:type="dxa"/>
            <w:vAlign w:val="bottom"/>
          </w:tcPr>
          <w:p w14:paraId="04FB623A" w14:textId="3F282247" w:rsidR="00922534" w:rsidRPr="00422380" w:rsidRDefault="00922534" w:rsidP="00922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6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238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3AF3F9D4" w14:textId="77777777" w:rsidR="00922534" w:rsidRPr="00422380" w:rsidRDefault="00922534" w:rsidP="00922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3CC3FAAE" w14:textId="6B40D4B8" w:rsidR="00922534" w:rsidRPr="00422380" w:rsidRDefault="00922534" w:rsidP="00922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422380">
              <w:rPr>
                <w:rFonts w:ascii="Angsana New" w:hAnsi="Angsana New"/>
                <w:sz w:val="30"/>
                <w:szCs w:val="30"/>
              </w:rPr>
              <w:t>620,000</w:t>
            </w:r>
          </w:p>
        </w:tc>
        <w:tc>
          <w:tcPr>
            <w:tcW w:w="235" w:type="dxa"/>
            <w:vAlign w:val="bottom"/>
          </w:tcPr>
          <w:p w14:paraId="4574B5AF" w14:textId="77777777" w:rsidR="00922534" w:rsidRPr="00422380" w:rsidRDefault="00922534" w:rsidP="00922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dxa"/>
            <w:vAlign w:val="bottom"/>
          </w:tcPr>
          <w:p w14:paraId="296AD790" w14:textId="3CE09ABD" w:rsidR="00922534" w:rsidRPr="00422380" w:rsidRDefault="00922534" w:rsidP="00922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422380">
              <w:rPr>
                <w:rFonts w:ascii="Angsana New" w:hAnsi="Angsana New"/>
                <w:sz w:val="30"/>
                <w:szCs w:val="30"/>
              </w:rPr>
              <w:t>280,000</w:t>
            </w:r>
          </w:p>
        </w:tc>
        <w:tc>
          <w:tcPr>
            <w:tcW w:w="249" w:type="dxa"/>
            <w:vAlign w:val="bottom"/>
          </w:tcPr>
          <w:p w14:paraId="02DC72C1" w14:textId="77777777" w:rsidR="00922534" w:rsidRPr="00422380" w:rsidRDefault="00922534" w:rsidP="00922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dxa"/>
            <w:vAlign w:val="bottom"/>
          </w:tcPr>
          <w:p w14:paraId="5E2AF582" w14:textId="1888731B" w:rsidR="00922534" w:rsidRPr="00422380" w:rsidRDefault="00922534" w:rsidP="00922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6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2380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3" w:type="dxa"/>
            <w:vAlign w:val="bottom"/>
          </w:tcPr>
          <w:p w14:paraId="31195A31" w14:textId="77777777" w:rsidR="00922534" w:rsidRPr="00422380" w:rsidRDefault="00922534" w:rsidP="00922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60" w:type="dxa"/>
            <w:vAlign w:val="bottom"/>
          </w:tcPr>
          <w:p w14:paraId="34A5CBBD" w14:textId="3DC37FD3" w:rsidR="00922534" w:rsidRPr="00422380" w:rsidRDefault="00922534" w:rsidP="00922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422380">
              <w:rPr>
                <w:rFonts w:ascii="Angsana New" w:hAnsi="Angsana New"/>
                <w:sz w:val="30"/>
                <w:szCs w:val="30"/>
              </w:rPr>
              <w:t>280,000</w:t>
            </w:r>
          </w:p>
        </w:tc>
      </w:tr>
      <w:tr w:rsidR="00922534" w:rsidRPr="00422380" w14:paraId="5C75956A" w14:textId="77777777" w:rsidTr="00922534">
        <w:trPr>
          <w:trHeight w:val="263"/>
        </w:trPr>
        <w:tc>
          <w:tcPr>
            <w:tcW w:w="2297" w:type="dxa"/>
          </w:tcPr>
          <w:p w14:paraId="55973F75" w14:textId="04D5909A" w:rsidR="00922534" w:rsidRPr="00422380" w:rsidRDefault="00922534" w:rsidP="00922534">
            <w:pPr>
              <w:pStyle w:val="ListParagraph"/>
              <w:ind w:left="160" w:right="-107" w:hanging="160"/>
              <w:rPr>
                <w:rFonts w:ascii="Angsana New" w:hAnsi="Angsana New"/>
                <w:sz w:val="30"/>
                <w:szCs w:val="30"/>
                <w:cs/>
              </w:rPr>
            </w:pPr>
            <w:r w:rsidRPr="00422380"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100" w:type="dxa"/>
            <w:vAlign w:val="bottom"/>
          </w:tcPr>
          <w:p w14:paraId="580C9A75" w14:textId="3C65BBEC" w:rsidR="00922534" w:rsidRPr="00422380" w:rsidRDefault="00922534" w:rsidP="00922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6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2238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5" w:type="dxa"/>
            <w:vAlign w:val="bottom"/>
          </w:tcPr>
          <w:p w14:paraId="768E5085" w14:textId="77777777" w:rsidR="00922534" w:rsidRPr="00422380" w:rsidRDefault="00922534" w:rsidP="00922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5" w:type="dxa"/>
            <w:vAlign w:val="bottom"/>
          </w:tcPr>
          <w:p w14:paraId="4CB3EC3C" w14:textId="4E5A7D10" w:rsidR="00922534" w:rsidRPr="00422380" w:rsidRDefault="00922534" w:rsidP="00922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22380">
              <w:rPr>
                <w:rFonts w:ascii="Angsana New" w:hAnsi="Angsana New"/>
                <w:sz w:val="30"/>
                <w:szCs w:val="30"/>
              </w:rPr>
              <w:t>249,586</w:t>
            </w:r>
          </w:p>
        </w:tc>
        <w:tc>
          <w:tcPr>
            <w:tcW w:w="236" w:type="dxa"/>
            <w:vAlign w:val="bottom"/>
          </w:tcPr>
          <w:p w14:paraId="2D7AA59F" w14:textId="77777777" w:rsidR="00922534" w:rsidRPr="00422380" w:rsidRDefault="00922534" w:rsidP="00922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553086D9" w14:textId="688045E1" w:rsidR="00922534" w:rsidRPr="00422380" w:rsidRDefault="00922534" w:rsidP="00922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22380">
              <w:rPr>
                <w:rFonts w:ascii="Angsana New" w:hAnsi="Angsana New"/>
                <w:sz w:val="30"/>
                <w:szCs w:val="30"/>
              </w:rPr>
              <w:t>249,586</w:t>
            </w:r>
          </w:p>
        </w:tc>
        <w:tc>
          <w:tcPr>
            <w:tcW w:w="235" w:type="dxa"/>
            <w:vAlign w:val="bottom"/>
          </w:tcPr>
          <w:p w14:paraId="41B2149D" w14:textId="77777777" w:rsidR="00922534" w:rsidRPr="00422380" w:rsidRDefault="00922534" w:rsidP="00922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dxa"/>
            <w:vAlign w:val="bottom"/>
          </w:tcPr>
          <w:p w14:paraId="67CDA672" w14:textId="05FCD2F4" w:rsidR="00922534" w:rsidRPr="00422380" w:rsidRDefault="00922534" w:rsidP="00922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66"/>
              <w:rPr>
                <w:rFonts w:ascii="Angsana New" w:hAnsi="Angsana New"/>
                <w:sz w:val="30"/>
                <w:szCs w:val="30"/>
                <w:cs/>
              </w:rPr>
            </w:pPr>
            <w:r w:rsidRPr="00422380">
              <w:rPr>
                <w:rFonts w:ascii="Angsana New" w:hAnsi="Angsana New"/>
                <w:sz w:val="30"/>
                <w:szCs w:val="30"/>
                <w:cs/>
              </w:rPr>
              <w:t xml:space="preserve">          </w:t>
            </w:r>
            <w:r w:rsidRPr="0042238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22380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49" w:type="dxa"/>
            <w:vAlign w:val="bottom"/>
          </w:tcPr>
          <w:p w14:paraId="57775454" w14:textId="77777777" w:rsidR="00922534" w:rsidRPr="00422380" w:rsidRDefault="00922534" w:rsidP="00922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dxa"/>
            <w:vAlign w:val="bottom"/>
          </w:tcPr>
          <w:p w14:paraId="17EB1075" w14:textId="0C1DA199" w:rsidR="00922534" w:rsidRPr="00422380" w:rsidRDefault="00922534" w:rsidP="00922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22380">
              <w:rPr>
                <w:rFonts w:ascii="Angsana New" w:hAnsi="Angsana New"/>
                <w:sz w:val="30"/>
                <w:szCs w:val="30"/>
              </w:rPr>
              <w:t>274,689</w:t>
            </w:r>
          </w:p>
        </w:tc>
        <w:tc>
          <w:tcPr>
            <w:tcW w:w="233" w:type="dxa"/>
            <w:vAlign w:val="bottom"/>
          </w:tcPr>
          <w:p w14:paraId="2FE3083C" w14:textId="77777777" w:rsidR="00922534" w:rsidRPr="00422380" w:rsidRDefault="00922534" w:rsidP="00922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60" w:type="dxa"/>
            <w:vAlign w:val="bottom"/>
          </w:tcPr>
          <w:p w14:paraId="33BFB453" w14:textId="459659A2" w:rsidR="00922534" w:rsidRPr="00422380" w:rsidRDefault="00922534" w:rsidP="00922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22380">
              <w:rPr>
                <w:rFonts w:ascii="Angsana New" w:hAnsi="Angsana New"/>
                <w:sz w:val="30"/>
                <w:szCs w:val="30"/>
              </w:rPr>
              <w:t>274,689</w:t>
            </w:r>
          </w:p>
        </w:tc>
      </w:tr>
      <w:tr w:rsidR="00922534" w:rsidRPr="00422380" w14:paraId="36E3E974" w14:textId="77777777" w:rsidTr="00922534">
        <w:tc>
          <w:tcPr>
            <w:tcW w:w="2297" w:type="dxa"/>
          </w:tcPr>
          <w:p w14:paraId="773CF17C" w14:textId="77777777" w:rsidR="00922534" w:rsidRPr="00422380" w:rsidRDefault="00922534" w:rsidP="00922534">
            <w:pPr>
              <w:pStyle w:val="ListParagraph"/>
              <w:ind w:left="162" w:right="-22" w:hanging="162"/>
              <w:rPr>
                <w:rFonts w:ascii="Angsana New" w:hAnsi="Angsana New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  <w:r w:rsidRPr="0042238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รวมหนี้สินที่มีภาระดอกเบี้ย</w:t>
            </w:r>
          </w:p>
        </w:tc>
        <w:tc>
          <w:tcPr>
            <w:tcW w:w="11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D32143" w14:textId="2BDF105B" w:rsidR="00922534" w:rsidRPr="00422380" w:rsidRDefault="00922534" w:rsidP="00922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22380">
              <w:rPr>
                <w:rFonts w:ascii="Angsana New" w:hAnsi="Angsana New"/>
                <w:b/>
                <w:bCs/>
                <w:sz w:val="30"/>
                <w:szCs w:val="30"/>
              </w:rPr>
              <w:t>770,000</w:t>
            </w:r>
          </w:p>
        </w:tc>
        <w:tc>
          <w:tcPr>
            <w:tcW w:w="235" w:type="dxa"/>
            <w:vAlign w:val="bottom"/>
          </w:tcPr>
          <w:p w14:paraId="54AFC6A7" w14:textId="77777777" w:rsidR="00922534" w:rsidRPr="00422380" w:rsidRDefault="00922534" w:rsidP="00922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64E129" w14:textId="1D6E5ACA" w:rsidR="00922534" w:rsidRPr="00422380" w:rsidRDefault="00922534" w:rsidP="00922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22380">
              <w:rPr>
                <w:rFonts w:ascii="Angsana New" w:hAnsi="Angsana New"/>
                <w:b/>
                <w:bCs/>
                <w:sz w:val="30"/>
                <w:szCs w:val="30"/>
              </w:rPr>
              <w:t>249,586</w:t>
            </w:r>
          </w:p>
        </w:tc>
        <w:tc>
          <w:tcPr>
            <w:tcW w:w="236" w:type="dxa"/>
            <w:vAlign w:val="bottom"/>
          </w:tcPr>
          <w:p w14:paraId="171EE2B3" w14:textId="77777777" w:rsidR="00922534" w:rsidRPr="00422380" w:rsidRDefault="00922534" w:rsidP="00922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EBA9CC" w14:textId="1A74BF04" w:rsidR="00922534" w:rsidRPr="00422380" w:rsidRDefault="00922534" w:rsidP="00922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22380">
              <w:rPr>
                <w:rFonts w:ascii="Angsana New" w:hAnsi="Angsana New"/>
                <w:b/>
                <w:bCs/>
                <w:sz w:val="30"/>
                <w:szCs w:val="30"/>
              </w:rPr>
              <w:t>1,019,586</w:t>
            </w:r>
          </w:p>
        </w:tc>
        <w:tc>
          <w:tcPr>
            <w:tcW w:w="235" w:type="dxa"/>
            <w:vAlign w:val="bottom"/>
          </w:tcPr>
          <w:p w14:paraId="69DDB67F" w14:textId="77777777" w:rsidR="00922534" w:rsidRPr="00422380" w:rsidRDefault="00922534" w:rsidP="00922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AF1999" w14:textId="06FEF821" w:rsidR="00922534" w:rsidRPr="00422380" w:rsidRDefault="00922534" w:rsidP="00922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22380">
              <w:rPr>
                <w:rFonts w:ascii="Angsana New" w:hAnsi="Angsana New"/>
                <w:b/>
                <w:bCs/>
                <w:sz w:val="30"/>
                <w:szCs w:val="30"/>
              </w:rPr>
              <w:t>370,000</w:t>
            </w:r>
          </w:p>
        </w:tc>
        <w:tc>
          <w:tcPr>
            <w:tcW w:w="249" w:type="dxa"/>
            <w:vAlign w:val="bottom"/>
          </w:tcPr>
          <w:p w14:paraId="4D75FF43" w14:textId="77777777" w:rsidR="00922534" w:rsidRPr="00422380" w:rsidRDefault="00922534" w:rsidP="00922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CE90C5" w14:textId="5099638F" w:rsidR="00922534" w:rsidRPr="00422380" w:rsidRDefault="00922534" w:rsidP="00922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22380">
              <w:rPr>
                <w:rFonts w:ascii="Angsana New" w:hAnsi="Angsana New"/>
                <w:b/>
                <w:bCs/>
                <w:sz w:val="30"/>
                <w:szCs w:val="30"/>
              </w:rPr>
              <w:t>274,689</w:t>
            </w:r>
          </w:p>
        </w:tc>
        <w:tc>
          <w:tcPr>
            <w:tcW w:w="233" w:type="dxa"/>
            <w:vAlign w:val="bottom"/>
          </w:tcPr>
          <w:p w14:paraId="0994B0D5" w14:textId="77777777" w:rsidR="00922534" w:rsidRPr="00422380" w:rsidRDefault="00922534" w:rsidP="00922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5097FF" w14:textId="728607D8" w:rsidR="00922534" w:rsidRPr="00422380" w:rsidRDefault="00922534" w:rsidP="00922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22380">
              <w:rPr>
                <w:rFonts w:ascii="Angsana New" w:hAnsi="Angsana New"/>
                <w:b/>
                <w:bCs/>
                <w:sz w:val="30"/>
                <w:szCs w:val="30"/>
              </w:rPr>
              <w:t>644,689</w:t>
            </w:r>
          </w:p>
        </w:tc>
      </w:tr>
    </w:tbl>
    <w:p w14:paraId="607FDC7B" w14:textId="77777777" w:rsidR="003C694D" w:rsidRPr="00422380" w:rsidRDefault="003C694D" w:rsidP="00DA6D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sz w:val="24"/>
          <w:szCs w:val="24"/>
        </w:rPr>
      </w:pPr>
    </w:p>
    <w:p w14:paraId="2DB4C988" w14:textId="70A088A4" w:rsidR="005D1D21" w:rsidRPr="00422380" w:rsidRDefault="00550728" w:rsidP="004A4A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/>
          <w:spacing w:val="-6"/>
          <w:sz w:val="30"/>
          <w:szCs w:val="30"/>
        </w:rPr>
      </w:pPr>
      <w:r w:rsidRPr="00422380">
        <w:rPr>
          <w:rFonts w:ascii="Angsana New" w:hAnsi="Angsana New" w:hint="cs"/>
          <w:spacing w:val="-6"/>
          <w:sz w:val="30"/>
          <w:szCs w:val="30"/>
          <w:cs/>
        </w:rPr>
        <w:t xml:space="preserve">ณ วันที่ </w:t>
      </w:r>
      <w:r w:rsidRPr="00422380">
        <w:rPr>
          <w:rFonts w:ascii="Angsana New" w:hAnsi="Angsana New"/>
          <w:spacing w:val="-6"/>
          <w:sz w:val="30"/>
          <w:szCs w:val="30"/>
        </w:rPr>
        <w:t>3</w:t>
      </w:r>
      <w:r w:rsidR="005C5BE4" w:rsidRPr="00422380">
        <w:rPr>
          <w:rFonts w:ascii="Angsana New" w:hAnsi="Angsana New"/>
          <w:spacing w:val="-6"/>
          <w:sz w:val="30"/>
          <w:szCs w:val="30"/>
        </w:rPr>
        <w:t>1</w:t>
      </w:r>
      <w:r w:rsidRPr="00422380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422380">
        <w:rPr>
          <w:rFonts w:ascii="Angsana New" w:hAnsi="Angsana New" w:hint="cs"/>
          <w:spacing w:val="-6"/>
          <w:sz w:val="30"/>
          <w:szCs w:val="30"/>
          <w:cs/>
        </w:rPr>
        <w:t xml:space="preserve">ธันวาคม </w:t>
      </w:r>
      <w:r w:rsidRPr="00422380">
        <w:rPr>
          <w:rFonts w:ascii="Angsana New" w:hAnsi="Angsana New"/>
          <w:spacing w:val="-6"/>
          <w:sz w:val="30"/>
          <w:szCs w:val="30"/>
        </w:rPr>
        <w:t>256</w:t>
      </w:r>
      <w:r w:rsidR="00872D87" w:rsidRPr="00422380">
        <w:rPr>
          <w:rFonts w:ascii="Angsana New" w:hAnsi="Angsana New"/>
          <w:spacing w:val="-6"/>
          <w:sz w:val="30"/>
          <w:szCs w:val="30"/>
        </w:rPr>
        <w:t>7</w:t>
      </w:r>
      <w:r w:rsidRPr="00422380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422380">
        <w:rPr>
          <w:rFonts w:ascii="Angsana New" w:hAnsi="Angsana New" w:hint="cs"/>
          <w:spacing w:val="-6"/>
          <w:sz w:val="30"/>
          <w:szCs w:val="30"/>
          <w:cs/>
        </w:rPr>
        <w:t>กลุ่มบริษัทมีเงินกู้ยืมระยะสั้นจากสถาบัน</w:t>
      </w:r>
      <w:r w:rsidR="00791B5B" w:rsidRPr="00422380">
        <w:rPr>
          <w:rFonts w:ascii="Angsana New" w:hAnsi="Angsana New" w:hint="cs"/>
          <w:spacing w:val="-6"/>
          <w:sz w:val="30"/>
          <w:szCs w:val="30"/>
          <w:cs/>
        </w:rPr>
        <w:t>การเงิน ได้แก่ ตั๋วสัญญาใช้เงิน ซึ่งมีกำหนด</w:t>
      </w:r>
      <w:r w:rsidR="00571F3A" w:rsidRPr="00422380">
        <w:rPr>
          <w:rFonts w:ascii="Angsana New" w:hAnsi="Angsana New" w:hint="cs"/>
          <w:spacing w:val="-6"/>
          <w:sz w:val="30"/>
          <w:szCs w:val="30"/>
          <w:cs/>
        </w:rPr>
        <w:t xml:space="preserve">ชำระคืนภายในปี </w:t>
      </w:r>
      <w:r w:rsidR="00571F3A" w:rsidRPr="00422380">
        <w:rPr>
          <w:rFonts w:ascii="Angsana New" w:hAnsi="Angsana New"/>
          <w:spacing w:val="-6"/>
          <w:sz w:val="30"/>
          <w:szCs w:val="30"/>
        </w:rPr>
        <w:t>256</w:t>
      </w:r>
      <w:r w:rsidR="00181BF8" w:rsidRPr="00422380">
        <w:rPr>
          <w:rFonts w:ascii="Angsana New" w:hAnsi="Angsana New"/>
          <w:spacing w:val="-6"/>
          <w:sz w:val="30"/>
          <w:szCs w:val="30"/>
        </w:rPr>
        <w:t>8</w:t>
      </w:r>
      <w:r w:rsidR="00571F3A" w:rsidRPr="00422380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571F3A" w:rsidRPr="00422380">
        <w:rPr>
          <w:rFonts w:ascii="Angsana New" w:hAnsi="Angsana New" w:hint="cs"/>
          <w:spacing w:val="-6"/>
          <w:sz w:val="30"/>
          <w:szCs w:val="30"/>
          <w:cs/>
        </w:rPr>
        <w:t xml:space="preserve">โดยมีอัตราดอกเบี้ยระหว่างร้อยละ </w:t>
      </w:r>
      <w:r w:rsidR="00AD3B6A" w:rsidRPr="00422380">
        <w:rPr>
          <w:rFonts w:ascii="Angsana New" w:hAnsi="Angsana New"/>
          <w:spacing w:val="-6"/>
          <w:sz w:val="30"/>
          <w:szCs w:val="30"/>
        </w:rPr>
        <w:t xml:space="preserve">2.32 </w:t>
      </w:r>
      <w:r w:rsidR="00FF2CDA" w:rsidRPr="00422380">
        <w:rPr>
          <w:rFonts w:ascii="Angsana New" w:hAnsi="Angsana New" w:hint="cs"/>
          <w:spacing w:val="-6"/>
          <w:sz w:val="30"/>
          <w:szCs w:val="30"/>
          <w:cs/>
        </w:rPr>
        <w:t xml:space="preserve">- </w:t>
      </w:r>
      <w:r w:rsidR="00AD3B6A" w:rsidRPr="00422380">
        <w:rPr>
          <w:rFonts w:ascii="Angsana New" w:hAnsi="Angsana New"/>
          <w:spacing w:val="-6"/>
          <w:sz w:val="30"/>
          <w:szCs w:val="30"/>
        </w:rPr>
        <w:t>4.95</w:t>
      </w:r>
      <w:r w:rsidR="00355704" w:rsidRPr="00422380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571F3A" w:rsidRPr="00422380">
        <w:rPr>
          <w:rFonts w:ascii="Angsana New" w:hAnsi="Angsana New" w:hint="cs"/>
          <w:spacing w:val="-6"/>
          <w:sz w:val="30"/>
          <w:szCs w:val="30"/>
          <w:cs/>
        </w:rPr>
        <w:t xml:space="preserve">ต่อปี </w:t>
      </w:r>
      <w:r w:rsidR="00571F3A" w:rsidRPr="00422380">
        <w:rPr>
          <w:rFonts w:ascii="Angsana New" w:hAnsi="Angsana New"/>
          <w:i/>
          <w:iCs/>
          <w:spacing w:val="-6"/>
          <w:sz w:val="30"/>
          <w:szCs w:val="30"/>
          <w:cs/>
        </w:rPr>
        <w:t>(</w:t>
      </w:r>
      <w:r w:rsidR="00571F3A" w:rsidRPr="00422380">
        <w:rPr>
          <w:rFonts w:ascii="Angsana New" w:hAnsi="Angsana New"/>
          <w:i/>
          <w:iCs/>
          <w:spacing w:val="-6"/>
          <w:sz w:val="30"/>
          <w:szCs w:val="30"/>
        </w:rPr>
        <w:t>256</w:t>
      </w:r>
      <w:r w:rsidR="002062FE" w:rsidRPr="00422380">
        <w:rPr>
          <w:rFonts w:ascii="Angsana New" w:hAnsi="Angsana New"/>
          <w:i/>
          <w:iCs/>
          <w:spacing w:val="-6"/>
          <w:sz w:val="30"/>
          <w:szCs w:val="30"/>
        </w:rPr>
        <w:t>6</w:t>
      </w:r>
      <w:r w:rsidR="00EA555C" w:rsidRPr="00422380">
        <w:rPr>
          <w:rFonts w:ascii="Angsana New" w:hAnsi="Angsana New"/>
          <w:i/>
          <w:iCs/>
          <w:spacing w:val="-6"/>
          <w:sz w:val="30"/>
          <w:szCs w:val="30"/>
          <w:cs/>
        </w:rPr>
        <w:t xml:space="preserve">: </w:t>
      </w:r>
      <w:r w:rsidR="00EA555C" w:rsidRPr="00422380">
        <w:rPr>
          <w:rFonts w:ascii="Angsana New" w:hAnsi="Angsana New" w:hint="cs"/>
          <w:i/>
          <w:iCs/>
          <w:spacing w:val="-6"/>
          <w:sz w:val="30"/>
          <w:szCs w:val="30"/>
          <w:cs/>
        </w:rPr>
        <w:t xml:space="preserve">ร้อยละ </w:t>
      </w:r>
      <w:r w:rsidR="002062FE" w:rsidRPr="00422380">
        <w:rPr>
          <w:rFonts w:ascii="Angsana New" w:hAnsi="Angsana New"/>
          <w:i/>
          <w:iCs/>
          <w:spacing w:val="-6"/>
          <w:sz w:val="30"/>
          <w:szCs w:val="30"/>
        </w:rPr>
        <w:t>2.65</w:t>
      </w:r>
      <w:r w:rsidR="005B2388" w:rsidRPr="00422380">
        <w:rPr>
          <w:rFonts w:ascii="Angsana New" w:hAnsi="Angsana New"/>
          <w:i/>
          <w:iCs/>
          <w:spacing w:val="-6"/>
          <w:sz w:val="30"/>
          <w:szCs w:val="30"/>
          <w:cs/>
        </w:rPr>
        <w:t xml:space="preserve"> </w:t>
      </w:r>
      <w:r w:rsidR="00FF2CDA" w:rsidRPr="00422380">
        <w:rPr>
          <w:rFonts w:ascii="Angsana New" w:hAnsi="Angsana New" w:hint="cs"/>
          <w:i/>
          <w:iCs/>
          <w:spacing w:val="-6"/>
          <w:sz w:val="30"/>
          <w:szCs w:val="30"/>
          <w:cs/>
        </w:rPr>
        <w:t>-</w:t>
      </w:r>
      <w:r w:rsidR="005B2388" w:rsidRPr="00422380">
        <w:rPr>
          <w:rFonts w:ascii="Angsana New" w:hAnsi="Angsana New"/>
          <w:i/>
          <w:iCs/>
          <w:spacing w:val="-6"/>
          <w:sz w:val="30"/>
          <w:szCs w:val="30"/>
          <w:cs/>
        </w:rPr>
        <w:t xml:space="preserve"> </w:t>
      </w:r>
      <w:r w:rsidR="002062FE" w:rsidRPr="00422380">
        <w:rPr>
          <w:rFonts w:ascii="Angsana New" w:hAnsi="Angsana New"/>
          <w:i/>
          <w:iCs/>
          <w:spacing w:val="-6"/>
          <w:sz w:val="30"/>
          <w:szCs w:val="30"/>
        </w:rPr>
        <w:t>4</w:t>
      </w:r>
      <w:r w:rsidR="008D7C01" w:rsidRPr="00422380">
        <w:rPr>
          <w:rFonts w:ascii="Angsana New" w:hAnsi="Angsana New"/>
          <w:i/>
          <w:iCs/>
          <w:spacing w:val="-6"/>
          <w:sz w:val="30"/>
          <w:szCs w:val="30"/>
        </w:rPr>
        <w:t>.</w:t>
      </w:r>
      <w:r w:rsidR="002062FE" w:rsidRPr="00422380">
        <w:rPr>
          <w:rFonts w:ascii="Angsana New" w:hAnsi="Angsana New"/>
          <w:i/>
          <w:iCs/>
          <w:spacing w:val="-6"/>
          <w:sz w:val="30"/>
          <w:szCs w:val="30"/>
        </w:rPr>
        <w:t>95</w:t>
      </w:r>
      <w:r w:rsidR="00EA555C" w:rsidRPr="00422380">
        <w:rPr>
          <w:rFonts w:ascii="Angsana New" w:hAnsi="Angsana New"/>
          <w:i/>
          <w:iCs/>
          <w:spacing w:val="-6"/>
          <w:sz w:val="30"/>
          <w:szCs w:val="30"/>
          <w:cs/>
        </w:rPr>
        <w:t xml:space="preserve"> </w:t>
      </w:r>
      <w:r w:rsidR="00EA555C" w:rsidRPr="00422380">
        <w:rPr>
          <w:rFonts w:ascii="Angsana New" w:hAnsi="Angsana New" w:hint="cs"/>
          <w:i/>
          <w:iCs/>
          <w:spacing w:val="-6"/>
          <w:sz w:val="30"/>
          <w:szCs w:val="30"/>
          <w:cs/>
        </w:rPr>
        <w:t>ต่อปี</w:t>
      </w:r>
      <w:r w:rsidR="005D1D21" w:rsidRPr="00422380">
        <w:rPr>
          <w:rFonts w:ascii="Angsana New" w:hAnsi="Angsana New"/>
          <w:i/>
          <w:iCs/>
          <w:spacing w:val="-6"/>
          <w:sz w:val="30"/>
          <w:szCs w:val="30"/>
          <w:cs/>
        </w:rPr>
        <w:t>)</w:t>
      </w:r>
    </w:p>
    <w:p w14:paraId="342B0620" w14:textId="105DE434" w:rsidR="0052226D" w:rsidRPr="007A008B" w:rsidRDefault="0052226D" w:rsidP="007A008B">
      <w:pPr>
        <w:pStyle w:val="a"/>
        <w:ind w:left="540"/>
        <w:jc w:val="thaiDistribute"/>
        <w:rPr>
          <w:rFonts w:ascii="Angsana New" w:hAnsi="Angsana New" w:cs="Angsana New"/>
          <w:spacing w:val="-6"/>
          <w:cs/>
          <w:lang w:val="en-US"/>
        </w:rPr>
      </w:pPr>
    </w:p>
    <w:p w14:paraId="05EE13B0" w14:textId="77777777" w:rsidR="00537013" w:rsidRPr="00422380" w:rsidRDefault="00537013" w:rsidP="00537013">
      <w:pPr>
        <w:pStyle w:val="a"/>
        <w:ind w:left="540"/>
        <w:jc w:val="thaiDistribute"/>
        <w:rPr>
          <w:rFonts w:ascii="Angsana New" w:hAnsi="Angsana New" w:cs="Angsana New"/>
          <w:b/>
          <w:bCs/>
          <w:i/>
          <w:iCs/>
          <w:spacing w:val="-6"/>
          <w:lang w:val="en-US"/>
        </w:rPr>
      </w:pPr>
      <w:r w:rsidRPr="00422380">
        <w:rPr>
          <w:rFonts w:ascii="Angsana New" w:hAnsi="Angsana New" w:cs="Angsana New"/>
          <w:b/>
          <w:bCs/>
          <w:i/>
          <w:iCs/>
          <w:spacing w:val="-6"/>
          <w:cs/>
          <w:lang w:val="en-US"/>
        </w:rPr>
        <w:lastRenderedPageBreak/>
        <w:t>เงินกู้ยืมระยะยาวจากสถาบันการเงิน</w:t>
      </w:r>
    </w:p>
    <w:p w14:paraId="09F685C1" w14:textId="77777777" w:rsidR="00537013" w:rsidRPr="007A008B" w:rsidRDefault="00537013" w:rsidP="007A008B">
      <w:pPr>
        <w:pStyle w:val="a"/>
        <w:ind w:left="540"/>
        <w:jc w:val="thaiDistribute"/>
        <w:rPr>
          <w:rFonts w:ascii="Angsana New" w:hAnsi="Angsana New" w:cs="Angsana New"/>
          <w:spacing w:val="-6"/>
          <w:lang w:val="en-US"/>
        </w:rPr>
      </w:pPr>
      <w:bookmarkStart w:id="7" w:name="_Hlk127089400"/>
    </w:p>
    <w:p w14:paraId="5175E786" w14:textId="30B43101" w:rsidR="00537013" w:rsidRPr="00422380" w:rsidRDefault="00537013" w:rsidP="00256268">
      <w:pPr>
        <w:pStyle w:val="a"/>
        <w:ind w:left="540"/>
        <w:jc w:val="thaiDistribute"/>
        <w:rPr>
          <w:rFonts w:ascii="Angsana New" w:hAnsi="Angsana New" w:cs="Angsana New"/>
          <w:spacing w:val="-6"/>
          <w:cs/>
          <w:lang w:val="en-US"/>
        </w:rPr>
      </w:pPr>
      <w:r w:rsidRPr="00422380">
        <w:rPr>
          <w:rFonts w:ascii="Angsana New" w:hAnsi="Angsana New" w:cs="Angsana New"/>
          <w:spacing w:val="-6"/>
          <w:cs/>
          <w:lang w:val="en-US"/>
        </w:rPr>
        <w:t xml:space="preserve">เมื่อวันที่ </w:t>
      </w:r>
      <w:r w:rsidR="005C5BE4" w:rsidRPr="00422380">
        <w:rPr>
          <w:rFonts w:ascii="Angsana New" w:hAnsi="Angsana New" w:cs="Angsana New"/>
          <w:spacing w:val="-6"/>
          <w:lang w:val="en-US"/>
        </w:rPr>
        <w:t>28</w:t>
      </w:r>
      <w:r w:rsidRPr="00422380">
        <w:rPr>
          <w:rFonts w:ascii="Angsana New" w:hAnsi="Angsana New" w:cs="Angsana New"/>
          <w:spacing w:val="-6"/>
          <w:cs/>
          <w:lang w:val="en-US"/>
        </w:rPr>
        <w:t xml:space="preserve"> มกราคม </w:t>
      </w:r>
      <w:r w:rsidR="005C5BE4" w:rsidRPr="00422380">
        <w:rPr>
          <w:rFonts w:ascii="Angsana New" w:hAnsi="Angsana New" w:cs="Angsana New"/>
          <w:spacing w:val="-6"/>
          <w:lang w:val="en-US"/>
        </w:rPr>
        <w:t>2565</w:t>
      </w:r>
      <w:r w:rsidRPr="00422380">
        <w:rPr>
          <w:rFonts w:ascii="Angsana New" w:hAnsi="Angsana New" w:cs="Angsana New"/>
          <w:spacing w:val="-6"/>
          <w:cs/>
          <w:lang w:val="en-US"/>
        </w:rPr>
        <w:t xml:space="preserve"> บริษัทได้ทำสัญญากู้ยืมเงินกับสถาบันการเงินแห่งหนึ่งมีวงเงินกู้จำนวน </w:t>
      </w:r>
      <w:r w:rsidR="005C5BE4" w:rsidRPr="00422380">
        <w:rPr>
          <w:rFonts w:ascii="Angsana New" w:hAnsi="Angsana New" w:cs="Angsana New"/>
          <w:spacing w:val="-6"/>
          <w:lang w:val="en-US"/>
        </w:rPr>
        <w:t>700</w:t>
      </w:r>
      <w:r w:rsidRPr="00422380">
        <w:rPr>
          <w:rFonts w:ascii="Angsana New" w:hAnsi="Angsana New" w:cs="Angsana New"/>
          <w:spacing w:val="-6"/>
          <w:cs/>
          <w:lang w:val="en-US"/>
        </w:rPr>
        <w:t xml:space="preserve"> ล้านบาทเพื่อใช้ในการซื้อเครื่องจักรบรรจุน้ำอัดลม </w:t>
      </w:r>
      <w:r w:rsidRPr="00422380">
        <w:rPr>
          <w:rFonts w:ascii="Angsana New" w:hAnsi="Angsana New" w:cs="Angsana New"/>
          <w:spacing w:val="-6"/>
          <w:lang w:val="en-US"/>
        </w:rPr>
        <w:t xml:space="preserve">PET Filling Line </w:t>
      </w:r>
      <w:r w:rsidRPr="00422380">
        <w:rPr>
          <w:rFonts w:ascii="Angsana New" w:hAnsi="Angsana New" w:cs="Angsana New"/>
          <w:spacing w:val="-6"/>
          <w:cs/>
          <w:lang w:val="en-US"/>
        </w:rPr>
        <w:t xml:space="preserve">อุปกรณ์เครื่องจักร งานระบบรองรับเครื่องจักรและอุปกรณ์ และงานส่วนอื่นที่เกี่ยวข้อง เงินกู้ยืมดังกล่าวมีอัตราดอกเบี้ยคงที่ร้อยละ </w:t>
      </w:r>
      <w:r w:rsidR="005C5BE4" w:rsidRPr="00422380">
        <w:rPr>
          <w:rFonts w:ascii="Angsana New" w:hAnsi="Angsana New" w:cs="Angsana New"/>
          <w:spacing w:val="-6"/>
          <w:lang w:val="en-US"/>
        </w:rPr>
        <w:t>3</w:t>
      </w:r>
      <w:r w:rsidR="005C5BE4" w:rsidRPr="00422380">
        <w:rPr>
          <w:rFonts w:ascii="Angsana New" w:hAnsi="Angsana New" w:cs="Angsana New"/>
          <w:spacing w:val="-6"/>
          <w:cs/>
          <w:lang w:val="en-US"/>
        </w:rPr>
        <w:t>.</w:t>
      </w:r>
      <w:r w:rsidR="005C5BE4" w:rsidRPr="00422380">
        <w:rPr>
          <w:rFonts w:ascii="Angsana New" w:hAnsi="Angsana New" w:cs="Angsana New"/>
          <w:spacing w:val="-6"/>
          <w:lang w:val="en-US"/>
        </w:rPr>
        <w:t>15</w:t>
      </w:r>
      <w:r w:rsidRPr="00422380">
        <w:rPr>
          <w:rFonts w:ascii="Angsana New" w:hAnsi="Angsana New" w:cs="Angsana New"/>
          <w:spacing w:val="-6"/>
          <w:cs/>
          <w:lang w:val="en-US"/>
        </w:rPr>
        <w:t xml:space="preserve"> ต่อปี สำหรับสามปีแรก อัตราดอกเบี้ยขั้นต่ำสำหรับเงินกู้ยืม (</w:t>
      </w:r>
      <w:r w:rsidRPr="00422380">
        <w:rPr>
          <w:rFonts w:ascii="Angsana New" w:hAnsi="Angsana New" w:cs="Angsana New"/>
          <w:spacing w:val="-6"/>
          <w:lang w:val="en-US"/>
        </w:rPr>
        <w:t>MLR</w:t>
      </w:r>
      <w:r w:rsidRPr="00422380">
        <w:rPr>
          <w:rFonts w:ascii="Angsana New" w:hAnsi="Angsana New" w:cs="Angsana New"/>
          <w:spacing w:val="-6"/>
          <w:cs/>
          <w:lang w:val="en-US"/>
        </w:rPr>
        <w:t xml:space="preserve">) ลบด้วยร้อยละ </w:t>
      </w:r>
      <w:r w:rsidR="005C5BE4" w:rsidRPr="00422380">
        <w:rPr>
          <w:rFonts w:ascii="Angsana New" w:hAnsi="Angsana New" w:cs="Angsana New"/>
          <w:spacing w:val="-6"/>
          <w:lang w:val="en-US"/>
        </w:rPr>
        <w:t>2</w:t>
      </w:r>
      <w:r w:rsidR="005C5BE4" w:rsidRPr="00422380">
        <w:rPr>
          <w:rFonts w:ascii="Angsana New" w:hAnsi="Angsana New" w:cs="Angsana New"/>
          <w:spacing w:val="-6"/>
          <w:cs/>
          <w:lang w:val="en-US"/>
        </w:rPr>
        <w:t>.</w:t>
      </w:r>
      <w:r w:rsidR="005C5BE4" w:rsidRPr="00422380">
        <w:rPr>
          <w:rFonts w:ascii="Angsana New" w:hAnsi="Angsana New" w:cs="Angsana New"/>
          <w:spacing w:val="-6"/>
          <w:lang w:val="en-US"/>
        </w:rPr>
        <w:t>38</w:t>
      </w:r>
      <w:r w:rsidRPr="00422380">
        <w:rPr>
          <w:rFonts w:ascii="Angsana New" w:hAnsi="Angsana New" w:cs="Angsana New"/>
          <w:spacing w:val="-6"/>
          <w:cs/>
          <w:lang w:val="en-US"/>
        </w:rPr>
        <w:t xml:space="preserve"> ต่อปี สำหรับปีที่สี่เป็นต้นไป ดอกเบี้ยชำระทุกเดือน มีกำหนดชำระคืนเงินต้นเป็นรายเดือน เดือนละ </w:t>
      </w:r>
      <w:r w:rsidR="005C5BE4" w:rsidRPr="00422380">
        <w:rPr>
          <w:rFonts w:ascii="Angsana New" w:hAnsi="Angsana New" w:cs="Angsana New"/>
          <w:spacing w:val="-6"/>
          <w:lang w:val="en-US"/>
        </w:rPr>
        <w:t>9</w:t>
      </w:r>
      <w:r w:rsidR="005C5BE4" w:rsidRPr="00422380">
        <w:rPr>
          <w:rFonts w:ascii="Angsana New" w:hAnsi="Angsana New" w:cs="Angsana New"/>
          <w:spacing w:val="-6"/>
          <w:cs/>
          <w:lang w:val="en-US"/>
        </w:rPr>
        <w:t>.</w:t>
      </w:r>
      <w:r w:rsidR="005C5BE4" w:rsidRPr="00422380">
        <w:rPr>
          <w:rFonts w:ascii="Angsana New" w:hAnsi="Angsana New" w:cs="Angsana New"/>
          <w:spacing w:val="-6"/>
          <w:lang w:val="en-US"/>
        </w:rPr>
        <w:t>41</w:t>
      </w:r>
      <w:r w:rsidRPr="00422380">
        <w:rPr>
          <w:rFonts w:ascii="Angsana New" w:hAnsi="Angsana New" w:cs="Angsana New"/>
          <w:spacing w:val="-6"/>
          <w:cs/>
          <w:lang w:val="en-US"/>
        </w:rPr>
        <w:t xml:space="preserve"> ล้านบาท และกำหนดชำระคืนเงินต้นเริ่มตั้งแต่ปี</w:t>
      </w:r>
      <w:r w:rsidR="00223C24">
        <w:rPr>
          <w:rFonts w:ascii="Angsana New" w:hAnsi="Angsana New" w:cs="Angsana New" w:hint="cs"/>
          <w:spacing w:val="-6"/>
          <w:cs/>
          <w:lang w:val="en-US"/>
        </w:rPr>
        <w:t>ที่สี่</w:t>
      </w:r>
      <w:r w:rsidRPr="00422380">
        <w:rPr>
          <w:rFonts w:ascii="Angsana New" w:hAnsi="Angsana New" w:cs="Angsana New"/>
          <w:spacing w:val="-6"/>
          <w:cs/>
          <w:lang w:val="en-US"/>
        </w:rPr>
        <w:t xml:space="preserve">เป็นต้นไปและชำระให้เสร็จสิ้นภายใน </w:t>
      </w:r>
      <w:r w:rsidR="005C5BE4" w:rsidRPr="00422380">
        <w:rPr>
          <w:rFonts w:ascii="Angsana New" w:hAnsi="Angsana New" w:cs="Angsana New"/>
          <w:spacing w:val="-6"/>
          <w:lang w:val="en-US"/>
        </w:rPr>
        <w:t>10</w:t>
      </w:r>
      <w:r w:rsidRPr="00422380">
        <w:rPr>
          <w:rFonts w:ascii="Angsana New" w:hAnsi="Angsana New" w:cs="Angsana New"/>
          <w:spacing w:val="-6"/>
          <w:cs/>
          <w:lang w:val="en-US"/>
        </w:rPr>
        <w:t xml:space="preserve"> ปีนับจากวันเบิกรับเงินกู้งวดแรก </w:t>
      </w:r>
    </w:p>
    <w:p w14:paraId="333FD22D" w14:textId="77777777" w:rsidR="00537013" w:rsidRPr="00422380" w:rsidRDefault="00537013" w:rsidP="00256268">
      <w:pPr>
        <w:pStyle w:val="a"/>
        <w:ind w:left="540"/>
        <w:jc w:val="thaiDistribute"/>
        <w:rPr>
          <w:rFonts w:ascii="Angsana New" w:hAnsi="Angsana New" w:cs="Angsana New"/>
          <w:spacing w:val="-6"/>
          <w:lang w:val="en-US"/>
        </w:rPr>
      </w:pPr>
    </w:p>
    <w:p w14:paraId="52765319" w14:textId="00566A5A" w:rsidR="002E484A" w:rsidRPr="00422380" w:rsidRDefault="00537013" w:rsidP="00FF2CDA">
      <w:pPr>
        <w:pStyle w:val="a"/>
        <w:ind w:left="540"/>
        <w:jc w:val="thaiDistribute"/>
        <w:rPr>
          <w:rFonts w:ascii="Angsana New" w:hAnsi="Angsana New" w:cs="Angsana New"/>
          <w:spacing w:val="-6"/>
          <w:lang w:val="en-US"/>
        </w:rPr>
      </w:pPr>
      <w:r w:rsidRPr="00422380">
        <w:rPr>
          <w:rFonts w:ascii="Angsana New" w:hAnsi="Angsana New" w:cs="Angsana New"/>
          <w:spacing w:val="-6"/>
          <w:cs/>
          <w:lang w:val="en-US"/>
        </w:rPr>
        <w:t xml:space="preserve">เมื่อวันที่ </w:t>
      </w:r>
      <w:r w:rsidR="005C5BE4" w:rsidRPr="00422380">
        <w:rPr>
          <w:rFonts w:ascii="Angsana New" w:hAnsi="Angsana New" w:cs="Angsana New"/>
          <w:spacing w:val="-6"/>
          <w:lang w:val="en-US"/>
        </w:rPr>
        <w:t>28</w:t>
      </w:r>
      <w:r w:rsidRPr="00422380">
        <w:rPr>
          <w:rFonts w:ascii="Angsana New" w:hAnsi="Angsana New" w:cs="Angsana New"/>
          <w:spacing w:val="-6"/>
          <w:cs/>
          <w:lang w:val="en-US"/>
        </w:rPr>
        <w:t xml:space="preserve"> มกราคม </w:t>
      </w:r>
      <w:r w:rsidR="005C5BE4" w:rsidRPr="00422380">
        <w:rPr>
          <w:rFonts w:ascii="Angsana New" w:hAnsi="Angsana New" w:cs="Angsana New"/>
          <w:spacing w:val="-6"/>
          <w:lang w:val="en-US"/>
        </w:rPr>
        <w:t>2565</w:t>
      </w:r>
      <w:r w:rsidRPr="00422380">
        <w:rPr>
          <w:rFonts w:ascii="Angsana New" w:hAnsi="Angsana New" w:cs="Angsana New"/>
          <w:spacing w:val="-6"/>
          <w:cs/>
          <w:lang w:val="en-US"/>
        </w:rPr>
        <w:t xml:space="preserve"> บริษัทได้ทำสัญญากู้ยืมเงินกับสถาบันการเงินแห่งหนึ่งมีวงเงินกู้จำนวน </w:t>
      </w:r>
      <w:r w:rsidR="005C5BE4" w:rsidRPr="00422380">
        <w:rPr>
          <w:rFonts w:ascii="Angsana New" w:hAnsi="Angsana New" w:cs="Angsana New"/>
          <w:spacing w:val="-6"/>
          <w:lang w:val="en-US"/>
        </w:rPr>
        <w:t>500</w:t>
      </w:r>
      <w:r w:rsidRPr="00422380">
        <w:rPr>
          <w:rFonts w:ascii="Angsana New" w:hAnsi="Angsana New" w:cs="Angsana New"/>
          <w:spacing w:val="-6"/>
          <w:cs/>
          <w:lang w:val="en-US"/>
        </w:rPr>
        <w:t xml:space="preserve"> ล้านบาทเพื่อใช้ในการก่อสร้างอาคารโรงงานผลิตสินค้า อาคารเก็บวัตถุดิบและสำนักงาน และงานก่อสร้างอื่นที่เกี่ยวข้อง</w:t>
      </w:r>
      <w:r w:rsidR="00256268" w:rsidRPr="00422380">
        <w:rPr>
          <w:rFonts w:ascii="Angsana New" w:hAnsi="Angsana New" w:cs="Angsana New" w:hint="cs"/>
          <w:spacing w:val="-6"/>
          <w:cs/>
          <w:lang w:val="en-US"/>
        </w:rPr>
        <w:t xml:space="preserve"> </w:t>
      </w:r>
      <w:r w:rsidRPr="00422380">
        <w:rPr>
          <w:rFonts w:ascii="Angsana New" w:hAnsi="Angsana New" w:cs="Angsana New"/>
          <w:spacing w:val="-6"/>
          <w:cs/>
          <w:lang w:val="en-US"/>
        </w:rPr>
        <w:t xml:space="preserve">เงินกู้ยืมดังกล่าวมีอัตราดอกเบี้ยคงที่ร้อยละ </w:t>
      </w:r>
      <w:r w:rsidR="005C5BE4" w:rsidRPr="00422380">
        <w:rPr>
          <w:rFonts w:ascii="Angsana New" w:hAnsi="Angsana New" w:cs="Angsana New"/>
          <w:spacing w:val="-6"/>
          <w:lang w:val="en-US"/>
        </w:rPr>
        <w:t>3</w:t>
      </w:r>
      <w:r w:rsidR="005C5BE4" w:rsidRPr="00422380">
        <w:rPr>
          <w:rFonts w:ascii="Angsana New" w:hAnsi="Angsana New" w:cs="Angsana New"/>
          <w:spacing w:val="-6"/>
          <w:cs/>
          <w:lang w:val="en-US"/>
        </w:rPr>
        <w:t>.</w:t>
      </w:r>
      <w:r w:rsidR="005C5BE4" w:rsidRPr="00422380">
        <w:rPr>
          <w:rFonts w:ascii="Angsana New" w:hAnsi="Angsana New" w:cs="Angsana New"/>
          <w:spacing w:val="-6"/>
          <w:lang w:val="en-US"/>
        </w:rPr>
        <w:t>15</w:t>
      </w:r>
      <w:r w:rsidRPr="00422380">
        <w:rPr>
          <w:rFonts w:ascii="Angsana New" w:hAnsi="Angsana New" w:cs="Angsana New"/>
          <w:spacing w:val="-6"/>
          <w:cs/>
          <w:lang w:val="en-US"/>
        </w:rPr>
        <w:t xml:space="preserve"> ต่อปี สำหรับสามปีแรก อัตราดอกเบี้ยขั้นต่ำสำหรับเงินกู้ยืม (</w:t>
      </w:r>
      <w:r w:rsidRPr="00422380">
        <w:rPr>
          <w:rFonts w:ascii="Angsana New" w:hAnsi="Angsana New" w:cs="Angsana New"/>
          <w:spacing w:val="-6"/>
          <w:lang w:val="en-US"/>
        </w:rPr>
        <w:t>MLR</w:t>
      </w:r>
      <w:r w:rsidRPr="00422380">
        <w:rPr>
          <w:rFonts w:ascii="Angsana New" w:hAnsi="Angsana New" w:cs="Angsana New"/>
          <w:spacing w:val="-6"/>
          <w:cs/>
          <w:lang w:val="en-US"/>
        </w:rPr>
        <w:t>) ลบด้วยร้อยละ</w:t>
      </w:r>
      <w:r w:rsidR="00C2365E" w:rsidRPr="00422380">
        <w:rPr>
          <w:rFonts w:ascii="Angsana New" w:hAnsi="Angsana New" w:cs="Angsana New"/>
          <w:spacing w:val="-6"/>
          <w:lang w:val="en-US"/>
        </w:rPr>
        <w:t xml:space="preserve"> </w:t>
      </w:r>
      <w:r w:rsidR="005C5BE4" w:rsidRPr="00422380">
        <w:rPr>
          <w:rFonts w:ascii="Angsana New" w:hAnsi="Angsana New" w:cs="Angsana New"/>
          <w:spacing w:val="-6"/>
          <w:lang w:val="en-US"/>
        </w:rPr>
        <w:t>2</w:t>
      </w:r>
      <w:r w:rsidR="005C5BE4" w:rsidRPr="00422380">
        <w:rPr>
          <w:rFonts w:ascii="Angsana New" w:hAnsi="Angsana New" w:cs="Angsana New"/>
          <w:spacing w:val="-6"/>
          <w:cs/>
          <w:lang w:val="en-US"/>
        </w:rPr>
        <w:t>.</w:t>
      </w:r>
      <w:r w:rsidR="005C5BE4" w:rsidRPr="00422380">
        <w:rPr>
          <w:rFonts w:ascii="Angsana New" w:hAnsi="Angsana New" w:cs="Angsana New"/>
          <w:spacing w:val="-6"/>
          <w:lang w:val="en-US"/>
        </w:rPr>
        <w:t>38</w:t>
      </w:r>
      <w:r w:rsidRPr="00422380">
        <w:rPr>
          <w:rFonts w:ascii="Angsana New" w:hAnsi="Angsana New" w:cs="Angsana New"/>
          <w:spacing w:val="-6"/>
          <w:cs/>
          <w:lang w:val="en-US"/>
        </w:rPr>
        <w:t xml:space="preserve"> ต่อปี สำหรับปีที่สี่เป็นต้นไป ดอกเบี้ยชำระทุกเดือน มีกำหนดชำระคืนเงินต้นเป็นรายเดือน เดือนละ </w:t>
      </w:r>
      <w:r w:rsidR="005C5BE4" w:rsidRPr="00422380">
        <w:rPr>
          <w:rFonts w:ascii="Angsana New" w:hAnsi="Angsana New" w:cs="Angsana New"/>
          <w:spacing w:val="-6"/>
          <w:lang w:val="en-US"/>
        </w:rPr>
        <w:t>6</w:t>
      </w:r>
      <w:r w:rsidR="005C5BE4" w:rsidRPr="00422380">
        <w:rPr>
          <w:rFonts w:ascii="Angsana New" w:hAnsi="Angsana New" w:cs="Angsana New"/>
          <w:spacing w:val="-6"/>
          <w:cs/>
          <w:lang w:val="en-US"/>
        </w:rPr>
        <w:t>.</w:t>
      </w:r>
      <w:r w:rsidR="00776DBD" w:rsidRPr="00422380">
        <w:rPr>
          <w:rFonts w:ascii="Angsana New" w:hAnsi="Angsana New" w:cs="Angsana New"/>
          <w:spacing w:val="-6"/>
          <w:lang w:val="en-US"/>
        </w:rPr>
        <w:t>8</w:t>
      </w:r>
      <w:r w:rsidRPr="00422380">
        <w:rPr>
          <w:rFonts w:ascii="Angsana New" w:hAnsi="Angsana New" w:cs="Angsana New"/>
          <w:spacing w:val="-6"/>
          <w:cs/>
          <w:lang w:val="en-US"/>
        </w:rPr>
        <w:t xml:space="preserve"> ล้านบาท และกำหนดชำระคืนเงิน</w:t>
      </w:r>
      <w:r w:rsidRPr="00223C24">
        <w:rPr>
          <w:rFonts w:ascii="Angsana New" w:hAnsi="Angsana New" w:cs="Angsana New"/>
          <w:spacing w:val="-6"/>
          <w:cs/>
          <w:lang w:val="en-US"/>
        </w:rPr>
        <w:t>ต้นเริ่มตั้งแต่ป</w:t>
      </w:r>
      <w:r w:rsidR="00223C24" w:rsidRPr="00223C24">
        <w:rPr>
          <w:rFonts w:ascii="Angsana New" w:hAnsi="Angsana New" w:cs="Angsana New" w:hint="cs"/>
          <w:spacing w:val="-6"/>
          <w:cs/>
          <w:lang w:val="en-US"/>
        </w:rPr>
        <w:t>ี</w:t>
      </w:r>
      <w:r w:rsidR="00223C24">
        <w:rPr>
          <w:rFonts w:ascii="Angsana New" w:hAnsi="Angsana New" w:cs="Angsana New" w:hint="cs"/>
          <w:spacing w:val="-6"/>
          <w:cs/>
          <w:lang w:val="en-US"/>
        </w:rPr>
        <w:t>ที่</w:t>
      </w:r>
      <w:r w:rsidR="00223C24" w:rsidRPr="00223C24">
        <w:rPr>
          <w:rFonts w:ascii="Angsana New" w:hAnsi="Angsana New" w:cs="Angsana New" w:hint="cs"/>
          <w:spacing w:val="-6"/>
          <w:cs/>
          <w:lang w:val="en-US"/>
        </w:rPr>
        <w:t>สี่</w:t>
      </w:r>
      <w:r w:rsidRPr="00223C24">
        <w:rPr>
          <w:rFonts w:ascii="Angsana New" w:hAnsi="Angsana New" w:cs="Angsana New"/>
          <w:spacing w:val="-6"/>
          <w:cs/>
          <w:lang w:val="en-US"/>
        </w:rPr>
        <w:t>เป็นต้นไป</w:t>
      </w:r>
      <w:r w:rsidRPr="00422380">
        <w:rPr>
          <w:rFonts w:ascii="Angsana New" w:hAnsi="Angsana New" w:cs="Angsana New"/>
          <w:spacing w:val="-6"/>
          <w:cs/>
          <w:lang w:val="en-US"/>
        </w:rPr>
        <w:t xml:space="preserve">และชำระให้เสร็จสิ้นภายใน </w:t>
      </w:r>
      <w:r w:rsidR="005C5BE4" w:rsidRPr="00422380">
        <w:rPr>
          <w:rFonts w:ascii="Angsana New" w:hAnsi="Angsana New" w:cs="Angsana New"/>
          <w:spacing w:val="-6"/>
          <w:lang w:val="en-US"/>
        </w:rPr>
        <w:t>10</w:t>
      </w:r>
      <w:r w:rsidRPr="00422380">
        <w:rPr>
          <w:rFonts w:ascii="Angsana New" w:hAnsi="Angsana New" w:cs="Angsana New"/>
          <w:spacing w:val="-6"/>
          <w:cs/>
          <w:lang w:val="en-US"/>
        </w:rPr>
        <w:t xml:space="preserve"> ปีนับจากวันเบิกรับเงินกู้งวดแรก</w:t>
      </w:r>
      <w:r w:rsidR="00DD0959" w:rsidRPr="00422380">
        <w:rPr>
          <w:rFonts w:ascii="Angsana New" w:hAnsi="Angsana New" w:cs="Angsana New"/>
          <w:spacing w:val="-6"/>
          <w:cs/>
          <w:lang w:val="en-US"/>
        </w:rPr>
        <w:t xml:space="preserve"> </w:t>
      </w:r>
    </w:p>
    <w:p w14:paraId="38E4C195" w14:textId="77777777" w:rsidR="00FF2CDA" w:rsidRPr="00422380" w:rsidRDefault="00FF2CDA" w:rsidP="00FF2CDA">
      <w:pPr>
        <w:pStyle w:val="a"/>
        <w:ind w:left="540"/>
        <w:jc w:val="thaiDistribute"/>
        <w:rPr>
          <w:rFonts w:ascii="Angsana New" w:hAnsi="Angsana New" w:cs="Angsana New"/>
          <w:i/>
          <w:iCs/>
          <w:spacing w:val="-6"/>
          <w:lang w:val="en-US"/>
        </w:rPr>
      </w:pPr>
    </w:p>
    <w:p w14:paraId="51C153C1" w14:textId="2E96AB92" w:rsidR="002E484A" w:rsidRPr="00422380" w:rsidRDefault="002E484A" w:rsidP="002E484A">
      <w:pPr>
        <w:pStyle w:val="a"/>
        <w:ind w:left="540"/>
        <w:jc w:val="thaiDistribute"/>
        <w:rPr>
          <w:rFonts w:ascii="Angsana New" w:hAnsi="Angsana New" w:cs="Angsana New"/>
          <w:spacing w:val="-6"/>
          <w:lang w:val="en-US"/>
        </w:rPr>
      </w:pPr>
      <w:r w:rsidRPr="00422380">
        <w:rPr>
          <w:rFonts w:ascii="Angsana New" w:hAnsi="Angsana New" w:cs="Angsana New"/>
          <w:spacing w:val="-6"/>
          <w:cs/>
          <w:lang w:val="en-US"/>
        </w:rPr>
        <w:t xml:space="preserve">เมื่อวันที่ </w:t>
      </w:r>
      <w:r w:rsidRPr="00422380">
        <w:rPr>
          <w:rFonts w:ascii="Angsana New" w:hAnsi="Angsana New" w:cs="Angsana New"/>
          <w:spacing w:val="-6"/>
          <w:lang w:val="en-US"/>
        </w:rPr>
        <w:t xml:space="preserve">7 </w:t>
      </w:r>
      <w:r w:rsidRPr="00422380">
        <w:rPr>
          <w:rFonts w:ascii="Angsana New" w:hAnsi="Angsana New" w:cs="Angsana New"/>
          <w:spacing w:val="-6"/>
          <w:cs/>
          <w:lang w:val="en-US"/>
        </w:rPr>
        <w:t xml:space="preserve">มิถุนายน </w:t>
      </w:r>
      <w:r w:rsidRPr="00422380">
        <w:rPr>
          <w:rFonts w:ascii="Angsana New" w:hAnsi="Angsana New" w:cs="Angsana New"/>
          <w:spacing w:val="-6"/>
          <w:lang w:val="en-US"/>
        </w:rPr>
        <w:t xml:space="preserve">2567 </w:t>
      </w:r>
      <w:r w:rsidRPr="00422380">
        <w:rPr>
          <w:rFonts w:ascii="Angsana New" w:hAnsi="Angsana New" w:cs="Angsana New"/>
          <w:spacing w:val="-6"/>
          <w:cs/>
          <w:lang w:val="en-US"/>
        </w:rPr>
        <w:t xml:space="preserve">บริษัทได้ทำบันทึกข้อตกลงต่อท้ายสัญญากู้ยืมเงินกับสถาบันการเงินแห่งหนึ่งฉบับลงวันที่ </w:t>
      </w:r>
      <w:r w:rsidRPr="00422380">
        <w:rPr>
          <w:rFonts w:ascii="Angsana New" w:hAnsi="Angsana New" w:cs="Angsana New"/>
          <w:spacing w:val="-6"/>
          <w:lang w:val="en-US"/>
        </w:rPr>
        <w:t xml:space="preserve">28 </w:t>
      </w:r>
      <w:r w:rsidRPr="00422380">
        <w:rPr>
          <w:rFonts w:ascii="Angsana New" w:hAnsi="Angsana New" w:cs="Angsana New"/>
          <w:spacing w:val="-6"/>
          <w:cs/>
          <w:lang w:val="en-US"/>
        </w:rPr>
        <w:t xml:space="preserve">มกราคม </w:t>
      </w:r>
      <w:r w:rsidRPr="00422380">
        <w:rPr>
          <w:rFonts w:ascii="Angsana New" w:hAnsi="Angsana New" w:cs="Angsana New"/>
          <w:spacing w:val="-6"/>
          <w:lang w:val="en-US"/>
        </w:rPr>
        <w:t xml:space="preserve">2565 </w:t>
      </w:r>
      <w:r w:rsidRPr="00422380">
        <w:rPr>
          <w:rFonts w:ascii="Angsana New" w:hAnsi="Angsana New" w:cs="Angsana New"/>
          <w:spacing w:val="-6"/>
          <w:cs/>
          <w:lang w:val="en-US"/>
        </w:rPr>
        <w:t xml:space="preserve">ซึ่งมีวงเงินกู้จำนวน </w:t>
      </w:r>
      <w:r w:rsidRPr="00422380">
        <w:rPr>
          <w:rFonts w:ascii="Angsana New" w:hAnsi="Angsana New" w:cs="Angsana New"/>
          <w:spacing w:val="-6"/>
          <w:lang w:val="en-US"/>
        </w:rPr>
        <w:t xml:space="preserve">700 </w:t>
      </w:r>
      <w:r w:rsidRPr="00422380">
        <w:rPr>
          <w:rFonts w:ascii="Angsana New" w:hAnsi="Angsana New" w:cs="Angsana New"/>
          <w:spacing w:val="-6"/>
          <w:cs/>
          <w:lang w:val="en-US"/>
        </w:rPr>
        <w:t xml:space="preserve">ล้านบาท และ </w:t>
      </w:r>
      <w:r w:rsidRPr="00422380">
        <w:rPr>
          <w:rFonts w:ascii="Angsana New" w:hAnsi="Angsana New" w:cs="Angsana New"/>
          <w:spacing w:val="-6"/>
          <w:lang w:val="en-US"/>
        </w:rPr>
        <w:t xml:space="preserve">500 </w:t>
      </w:r>
      <w:r w:rsidRPr="00422380">
        <w:rPr>
          <w:rFonts w:ascii="Angsana New" w:hAnsi="Angsana New" w:cs="Angsana New"/>
          <w:spacing w:val="-6"/>
          <w:cs/>
          <w:lang w:val="en-US"/>
        </w:rPr>
        <w:t xml:space="preserve">ล้านบาท เพื่อลดจำนวนวงเงินกู้จากเดิมจำนวน </w:t>
      </w:r>
      <w:r w:rsidRPr="00422380">
        <w:rPr>
          <w:rFonts w:ascii="Angsana New" w:hAnsi="Angsana New" w:cs="Angsana New"/>
          <w:spacing w:val="-6"/>
          <w:lang w:val="en-US"/>
        </w:rPr>
        <w:t xml:space="preserve">700 </w:t>
      </w:r>
      <w:r w:rsidRPr="00422380">
        <w:rPr>
          <w:rFonts w:ascii="Angsana New" w:hAnsi="Angsana New" w:cs="Angsana New"/>
          <w:spacing w:val="-6"/>
          <w:cs/>
          <w:lang w:val="en-US"/>
        </w:rPr>
        <w:t xml:space="preserve">ล้านบาท และ </w:t>
      </w:r>
      <w:r w:rsidRPr="00422380">
        <w:rPr>
          <w:rFonts w:ascii="Angsana New" w:hAnsi="Angsana New" w:cs="Angsana New"/>
          <w:spacing w:val="-6"/>
          <w:lang w:val="en-US"/>
        </w:rPr>
        <w:t xml:space="preserve">500 </w:t>
      </w:r>
      <w:r w:rsidRPr="00422380">
        <w:rPr>
          <w:rFonts w:ascii="Angsana New" w:hAnsi="Angsana New" w:cs="Angsana New"/>
          <w:spacing w:val="-6"/>
          <w:cs/>
          <w:lang w:val="en-US"/>
        </w:rPr>
        <w:t xml:space="preserve">ล้านบาท เป็นจำนวน </w:t>
      </w:r>
      <w:r w:rsidRPr="00422380">
        <w:rPr>
          <w:rFonts w:ascii="Angsana New" w:hAnsi="Angsana New" w:cs="Angsana New"/>
          <w:spacing w:val="-6"/>
          <w:lang w:val="en-US"/>
        </w:rPr>
        <w:t xml:space="preserve">205 </w:t>
      </w:r>
      <w:r w:rsidRPr="00422380">
        <w:rPr>
          <w:rFonts w:ascii="Angsana New" w:hAnsi="Angsana New" w:cs="Angsana New"/>
          <w:spacing w:val="-6"/>
          <w:cs/>
          <w:lang w:val="en-US"/>
        </w:rPr>
        <w:t xml:space="preserve">ล้านบาท และ </w:t>
      </w:r>
      <w:r w:rsidRPr="00422380">
        <w:rPr>
          <w:rFonts w:ascii="Angsana New" w:hAnsi="Angsana New" w:cs="Angsana New"/>
          <w:spacing w:val="-6"/>
          <w:lang w:val="en-US"/>
        </w:rPr>
        <w:t xml:space="preserve">75 </w:t>
      </w:r>
      <w:r w:rsidRPr="00422380">
        <w:rPr>
          <w:rFonts w:ascii="Angsana New" w:hAnsi="Angsana New" w:cs="Angsana New"/>
          <w:spacing w:val="-6"/>
          <w:cs/>
          <w:lang w:val="en-US"/>
        </w:rPr>
        <w:t xml:space="preserve">ล้านบาท ตามลำดับ ณ วันที่ </w:t>
      </w:r>
      <w:r w:rsidRPr="00422380">
        <w:rPr>
          <w:rFonts w:ascii="Angsana New" w:hAnsi="Angsana New" w:cs="Angsana New"/>
          <w:spacing w:val="-6"/>
          <w:lang w:val="en-US"/>
        </w:rPr>
        <w:t>3</w:t>
      </w:r>
      <w:r w:rsidR="005C1587" w:rsidRPr="00422380">
        <w:rPr>
          <w:rFonts w:ascii="Angsana New" w:hAnsi="Angsana New" w:cs="Angsana New"/>
          <w:spacing w:val="-6"/>
          <w:lang w:val="en-US"/>
        </w:rPr>
        <w:t>1</w:t>
      </w:r>
      <w:r w:rsidRPr="00422380">
        <w:rPr>
          <w:rFonts w:ascii="Angsana New" w:hAnsi="Angsana New" w:cs="Angsana New"/>
          <w:spacing w:val="-6"/>
          <w:lang w:val="en-US"/>
        </w:rPr>
        <w:t xml:space="preserve"> </w:t>
      </w:r>
      <w:r w:rsidR="005C1587" w:rsidRPr="00422380">
        <w:rPr>
          <w:rFonts w:ascii="Angsana New" w:hAnsi="Angsana New" w:cs="Angsana New" w:hint="cs"/>
          <w:spacing w:val="-6"/>
          <w:cs/>
          <w:lang w:val="en-US"/>
        </w:rPr>
        <w:t>ธันวาคม</w:t>
      </w:r>
      <w:r w:rsidRPr="00422380">
        <w:rPr>
          <w:rFonts w:ascii="Angsana New" w:hAnsi="Angsana New" w:cs="Angsana New"/>
          <w:spacing w:val="-6"/>
          <w:cs/>
          <w:lang w:val="en-US"/>
        </w:rPr>
        <w:t xml:space="preserve"> </w:t>
      </w:r>
      <w:r w:rsidRPr="00422380">
        <w:rPr>
          <w:rFonts w:ascii="Angsana New" w:hAnsi="Angsana New" w:cs="Angsana New"/>
          <w:spacing w:val="-6"/>
          <w:lang w:val="en-US"/>
        </w:rPr>
        <w:t xml:space="preserve">2567 </w:t>
      </w:r>
      <w:r w:rsidRPr="00422380">
        <w:rPr>
          <w:rFonts w:ascii="Angsana New" w:hAnsi="Angsana New" w:cs="Angsana New"/>
          <w:spacing w:val="-6"/>
          <w:cs/>
          <w:lang w:val="en-US"/>
        </w:rPr>
        <w:t>บริษัทไม่มีวงเงินกู้ยืมที่ยังไม่ได้เบิกใช้</w:t>
      </w:r>
    </w:p>
    <w:p w14:paraId="6CEFFE2C" w14:textId="77777777" w:rsidR="002E484A" w:rsidRPr="00422380" w:rsidRDefault="002E484A" w:rsidP="00256268">
      <w:pPr>
        <w:pStyle w:val="a"/>
        <w:ind w:left="540"/>
        <w:jc w:val="thaiDistribute"/>
        <w:rPr>
          <w:rFonts w:ascii="Angsana New" w:hAnsi="Angsana New" w:cs="Angsana New"/>
          <w:spacing w:val="-6"/>
          <w:lang w:val="en-US"/>
        </w:rPr>
      </w:pPr>
    </w:p>
    <w:p w14:paraId="70221DA0" w14:textId="5523102E" w:rsidR="002E484A" w:rsidRPr="00422380" w:rsidRDefault="002E484A" w:rsidP="002E484A">
      <w:pPr>
        <w:pStyle w:val="a"/>
        <w:ind w:left="540"/>
        <w:jc w:val="thaiDistribute"/>
        <w:rPr>
          <w:rFonts w:ascii="Angsana New" w:hAnsi="Angsana New" w:cs="Angsana New"/>
          <w:spacing w:val="-6"/>
          <w:lang w:val="en-US"/>
        </w:rPr>
      </w:pPr>
      <w:r w:rsidRPr="00422380">
        <w:rPr>
          <w:rFonts w:ascii="Angsana New" w:hAnsi="Angsana New" w:cs="Angsana New"/>
          <w:spacing w:val="-6"/>
          <w:cs/>
          <w:lang w:val="en-US"/>
        </w:rPr>
        <w:t xml:space="preserve">เมื่อวันที่ </w:t>
      </w:r>
      <w:r w:rsidRPr="00422380">
        <w:rPr>
          <w:rFonts w:ascii="Angsana New" w:hAnsi="Angsana New" w:cs="Angsana New"/>
          <w:spacing w:val="-6"/>
          <w:lang w:val="en-US"/>
        </w:rPr>
        <w:t>7</w:t>
      </w:r>
      <w:r w:rsidRPr="00422380">
        <w:rPr>
          <w:rFonts w:ascii="Angsana New" w:hAnsi="Angsana New" w:cs="Angsana New"/>
          <w:spacing w:val="-6"/>
          <w:cs/>
          <w:lang w:val="en-US"/>
        </w:rPr>
        <w:t xml:space="preserve"> </w:t>
      </w:r>
      <w:r w:rsidRPr="00422380">
        <w:rPr>
          <w:rFonts w:ascii="Angsana New" w:hAnsi="Angsana New" w:cs="Angsana New" w:hint="cs"/>
          <w:spacing w:val="-6"/>
          <w:cs/>
          <w:lang w:val="en-US"/>
        </w:rPr>
        <w:t>มิถุนายน</w:t>
      </w:r>
      <w:r w:rsidRPr="00422380">
        <w:rPr>
          <w:rFonts w:ascii="Angsana New" w:hAnsi="Angsana New" w:cs="Angsana New"/>
          <w:spacing w:val="-6"/>
          <w:cs/>
          <w:lang w:val="en-US"/>
        </w:rPr>
        <w:t xml:space="preserve"> </w:t>
      </w:r>
      <w:r w:rsidRPr="00422380">
        <w:rPr>
          <w:rFonts w:ascii="Angsana New" w:hAnsi="Angsana New" w:cs="Angsana New"/>
          <w:spacing w:val="-6"/>
          <w:lang w:val="en-US"/>
        </w:rPr>
        <w:t>2567</w:t>
      </w:r>
      <w:r w:rsidRPr="00422380">
        <w:rPr>
          <w:rFonts w:ascii="Angsana New" w:hAnsi="Angsana New" w:cs="Angsana New"/>
          <w:spacing w:val="-6"/>
          <w:cs/>
          <w:lang w:val="en-US"/>
        </w:rPr>
        <w:t xml:space="preserve"> บริษัทได้ทำสัญญากู้ยืมเงินกับสถาบันการเงินแห่งหนึ่งมีวงเงินกู้จำนวน </w:t>
      </w:r>
      <w:r w:rsidRPr="00422380">
        <w:rPr>
          <w:rFonts w:ascii="Angsana New" w:hAnsi="Angsana New" w:cs="Angsana New"/>
          <w:spacing w:val="-6"/>
          <w:lang w:val="en-US"/>
        </w:rPr>
        <w:t>550</w:t>
      </w:r>
      <w:r w:rsidRPr="00422380">
        <w:rPr>
          <w:rFonts w:ascii="Angsana New" w:hAnsi="Angsana New" w:cs="Angsana New"/>
          <w:spacing w:val="-6"/>
          <w:cs/>
          <w:lang w:val="en-US"/>
        </w:rPr>
        <w:t xml:space="preserve"> ล้านบาทเพื่อ</w:t>
      </w:r>
      <w:r w:rsidRPr="00422380">
        <w:rPr>
          <w:rFonts w:ascii="Angsana New" w:hAnsi="Angsana New" w:cs="Angsana New" w:hint="cs"/>
          <w:spacing w:val="-6"/>
          <w:cs/>
          <w:lang w:val="en-US"/>
        </w:rPr>
        <w:t xml:space="preserve">สนับสนุนการลงทุนในการซื้อเครื่องจักรและอุปกรณ์ </w:t>
      </w:r>
      <w:r w:rsidRPr="00422380">
        <w:rPr>
          <w:rFonts w:ascii="Angsana New" w:hAnsi="Angsana New" w:cs="Angsana New"/>
          <w:spacing w:val="-6"/>
          <w:lang w:val="en-US"/>
        </w:rPr>
        <w:t xml:space="preserve">RGB/NRGB Line </w:t>
      </w:r>
      <w:r w:rsidRPr="00422380">
        <w:rPr>
          <w:rFonts w:ascii="Angsana New" w:hAnsi="Angsana New" w:cs="Angsana New"/>
          <w:spacing w:val="-6"/>
          <w:cs/>
          <w:lang w:val="en-US"/>
        </w:rPr>
        <w:t xml:space="preserve">เงินกู้ยืมดังกล่าวมีอัตราดอกเบี้ยคงที่ร้อยละ </w:t>
      </w:r>
      <w:r w:rsidRPr="00422380">
        <w:rPr>
          <w:rFonts w:ascii="Angsana New" w:hAnsi="Angsana New" w:cs="Angsana New"/>
          <w:spacing w:val="-6"/>
          <w:lang w:val="en-US"/>
        </w:rPr>
        <w:t>3.15</w:t>
      </w:r>
      <w:r w:rsidRPr="00422380">
        <w:rPr>
          <w:rFonts w:ascii="Angsana New" w:hAnsi="Angsana New" w:cs="Angsana New"/>
          <w:spacing w:val="-6"/>
          <w:cs/>
          <w:lang w:val="en-US"/>
        </w:rPr>
        <w:t xml:space="preserve"> ต่อปี สำหรับ</w:t>
      </w:r>
      <w:r w:rsidRPr="00422380">
        <w:rPr>
          <w:rFonts w:ascii="Angsana New" w:hAnsi="Angsana New" w:cs="Angsana New"/>
          <w:spacing w:val="-6"/>
          <w:lang w:val="en-US"/>
        </w:rPr>
        <w:t xml:space="preserve"> 3 </w:t>
      </w:r>
      <w:r w:rsidRPr="00422380">
        <w:rPr>
          <w:rFonts w:ascii="Angsana New" w:hAnsi="Angsana New" w:cs="Angsana New"/>
          <w:spacing w:val="-6"/>
          <w:cs/>
          <w:lang w:val="en-US"/>
        </w:rPr>
        <w:t>ปีแรก อัตราดอกเบี้ยขั้นต่ำสำหรับเงินกู้ยืม (</w:t>
      </w:r>
      <w:r w:rsidRPr="00422380">
        <w:rPr>
          <w:rFonts w:ascii="Angsana New" w:hAnsi="Angsana New" w:cs="Angsana New"/>
          <w:spacing w:val="-6"/>
          <w:lang w:val="en-US"/>
        </w:rPr>
        <w:t xml:space="preserve">MLR) </w:t>
      </w:r>
      <w:r w:rsidRPr="00422380">
        <w:rPr>
          <w:rFonts w:ascii="Angsana New" w:hAnsi="Angsana New" w:cs="Angsana New"/>
          <w:spacing w:val="-6"/>
          <w:cs/>
          <w:lang w:val="en-US"/>
        </w:rPr>
        <w:t>ลบด้วยร้อยละ</w:t>
      </w:r>
      <w:r w:rsidRPr="00422380">
        <w:rPr>
          <w:rFonts w:ascii="Angsana New" w:hAnsi="Angsana New" w:cs="Angsana New"/>
          <w:spacing w:val="-6"/>
          <w:lang w:val="en-US"/>
        </w:rPr>
        <w:t xml:space="preserve"> 2.38</w:t>
      </w:r>
      <w:r w:rsidRPr="00422380">
        <w:rPr>
          <w:rFonts w:ascii="Angsana New" w:hAnsi="Angsana New" w:cs="Angsana New"/>
          <w:spacing w:val="-6"/>
          <w:cs/>
          <w:lang w:val="en-US"/>
        </w:rPr>
        <w:t xml:space="preserve"> ต่อปี สำหรับปีที่</w:t>
      </w:r>
      <w:r w:rsidRPr="00422380">
        <w:rPr>
          <w:rFonts w:ascii="Angsana New" w:hAnsi="Angsana New" w:cs="Angsana New"/>
          <w:spacing w:val="-6"/>
          <w:lang w:val="en-US"/>
        </w:rPr>
        <w:t xml:space="preserve"> 4 </w:t>
      </w:r>
      <w:r w:rsidRPr="00422380">
        <w:rPr>
          <w:rFonts w:ascii="Angsana New" w:hAnsi="Angsana New" w:cs="Angsana New"/>
          <w:spacing w:val="-6"/>
          <w:cs/>
          <w:lang w:val="en-US"/>
        </w:rPr>
        <w:t xml:space="preserve">เป็นต้นไป ดอกเบี้ยชำระทุกเดือน มีกำหนดชำระคืนเงินต้นเป็นรายเดือน เดือนละ </w:t>
      </w:r>
      <w:r w:rsidRPr="00422380">
        <w:rPr>
          <w:rFonts w:ascii="Angsana New" w:hAnsi="Angsana New" w:cs="Angsana New"/>
          <w:spacing w:val="-6"/>
          <w:lang w:val="en-US"/>
        </w:rPr>
        <w:t>6.55</w:t>
      </w:r>
      <w:r w:rsidRPr="00422380">
        <w:rPr>
          <w:rFonts w:ascii="Angsana New" w:hAnsi="Angsana New" w:cs="Angsana New"/>
          <w:spacing w:val="-6"/>
          <w:cs/>
          <w:lang w:val="en-US"/>
        </w:rPr>
        <w:t xml:space="preserve"> ล้านบาท และกำหนดชำระคืนเงินต้นเริ่มตั้งแต่ป</w:t>
      </w:r>
      <w:r w:rsidR="006F3517">
        <w:rPr>
          <w:rFonts w:ascii="Angsana New" w:hAnsi="Angsana New" w:cs="Angsana New" w:hint="cs"/>
          <w:spacing w:val="-6"/>
          <w:cs/>
          <w:lang w:val="en-US"/>
        </w:rPr>
        <w:t xml:space="preserve">ีที่ </w:t>
      </w:r>
      <w:r w:rsidR="006F3517">
        <w:rPr>
          <w:rFonts w:ascii="Angsana New" w:hAnsi="Angsana New" w:cs="Angsana New"/>
          <w:spacing w:val="-6"/>
          <w:lang w:val="en-US"/>
        </w:rPr>
        <w:t>4</w:t>
      </w:r>
      <w:r w:rsidRPr="00422380">
        <w:rPr>
          <w:rFonts w:ascii="Angsana New" w:hAnsi="Angsana New" w:cs="Angsana New"/>
          <w:spacing w:val="-6"/>
          <w:lang w:val="en-US"/>
        </w:rPr>
        <w:t xml:space="preserve"> </w:t>
      </w:r>
      <w:r w:rsidRPr="00422380">
        <w:rPr>
          <w:rFonts w:ascii="Angsana New" w:hAnsi="Angsana New" w:cs="Angsana New"/>
          <w:spacing w:val="-6"/>
          <w:cs/>
          <w:lang w:val="en-US"/>
        </w:rPr>
        <w:t xml:space="preserve">เป็นต้นไปและชำระให้เสร็จสิ้นภายใน </w:t>
      </w:r>
      <w:r w:rsidRPr="00422380">
        <w:rPr>
          <w:rFonts w:ascii="Angsana New" w:hAnsi="Angsana New" w:cs="Angsana New"/>
          <w:spacing w:val="-6"/>
          <w:lang w:val="en-US"/>
        </w:rPr>
        <w:t>10</w:t>
      </w:r>
      <w:r w:rsidRPr="00422380">
        <w:rPr>
          <w:rFonts w:ascii="Angsana New" w:hAnsi="Angsana New" w:cs="Angsana New"/>
          <w:spacing w:val="-6"/>
          <w:cs/>
          <w:lang w:val="en-US"/>
        </w:rPr>
        <w:t xml:space="preserve"> ปีนับจากวันเบิกรับเงินกู้งวดแรก</w:t>
      </w:r>
      <w:r w:rsidRPr="00422380">
        <w:rPr>
          <w:rFonts w:ascii="Angsana New" w:hAnsi="Angsana New" w:cs="Angsana New"/>
          <w:spacing w:val="-6"/>
          <w:lang w:val="en-US"/>
        </w:rPr>
        <w:t xml:space="preserve"> </w:t>
      </w:r>
      <w:r w:rsidRPr="00422380">
        <w:rPr>
          <w:rFonts w:ascii="Angsana New" w:hAnsi="Angsana New" w:cs="Angsana New"/>
          <w:spacing w:val="-6"/>
          <w:cs/>
          <w:lang w:val="en-US"/>
        </w:rPr>
        <w:t xml:space="preserve">ณ วันที่ </w:t>
      </w:r>
      <w:r w:rsidRPr="00422380">
        <w:rPr>
          <w:rFonts w:ascii="Angsana New" w:hAnsi="Angsana New" w:cs="Angsana New"/>
          <w:spacing w:val="-6"/>
          <w:lang w:val="en-US"/>
        </w:rPr>
        <w:t>3</w:t>
      </w:r>
      <w:r w:rsidR="005C1587" w:rsidRPr="00422380">
        <w:rPr>
          <w:rFonts w:ascii="Angsana New" w:hAnsi="Angsana New" w:cs="Angsana New"/>
          <w:spacing w:val="-6"/>
          <w:lang w:val="en-US"/>
        </w:rPr>
        <w:t>1</w:t>
      </w:r>
      <w:r w:rsidRPr="00422380">
        <w:rPr>
          <w:rFonts w:ascii="Angsana New" w:hAnsi="Angsana New" w:cs="Angsana New"/>
          <w:spacing w:val="-6"/>
          <w:lang w:val="en-US"/>
        </w:rPr>
        <w:t xml:space="preserve"> </w:t>
      </w:r>
      <w:r w:rsidR="005C1587" w:rsidRPr="00422380">
        <w:rPr>
          <w:rFonts w:ascii="Angsana New" w:hAnsi="Angsana New" w:cs="Angsana New" w:hint="cs"/>
          <w:spacing w:val="-6"/>
          <w:cs/>
          <w:lang w:val="en-US"/>
        </w:rPr>
        <w:t>ธันวาคม</w:t>
      </w:r>
      <w:r w:rsidRPr="00422380">
        <w:rPr>
          <w:rFonts w:ascii="Angsana New" w:hAnsi="Angsana New" w:cs="Angsana New"/>
          <w:spacing w:val="-6"/>
          <w:cs/>
          <w:lang w:val="en-US"/>
        </w:rPr>
        <w:t xml:space="preserve"> </w:t>
      </w:r>
      <w:r w:rsidRPr="00422380">
        <w:rPr>
          <w:rFonts w:ascii="Angsana New" w:hAnsi="Angsana New" w:cs="Angsana New"/>
          <w:spacing w:val="-6"/>
          <w:lang w:val="en-US"/>
        </w:rPr>
        <w:t xml:space="preserve">2567 </w:t>
      </w:r>
      <w:r w:rsidRPr="00422380">
        <w:rPr>
          <w:rFonts w:ascii="Angsana New" w:hAnsi="Angsana New" w:cs="Angsana New"/>
          <w:spacing w:val="-6"/>
          <w:cs/>
          <w:lang w:val="en-US"/>
        </w:rPr>
        <w:t xml:space="preserve">บริษัทมีวงเงินกู้ยืมที่ยังไม่ได้เบิกใช้จำนวน </w:t>
      </w:r>
      <w:r w:rsidR="00AD3B6A" w:rsidRPr="00422380">
        <w:rPr>
          <w:rFonts w:ascii="Angsana New" w:hAnsi="Angsana New" w:cs="Angsana New"/>
          <w:spacing w:val="-6"/>
          <w:lang w:val="en-US"/>
        </w:rPr>
        <w:t>210</w:t>
      </w:r>
      <w:r w:rsidRPr="00422380">
        <w:rPr>
          <w:rFonts w:ascii="Angsana New" w:hAnsi="Angsana New" w:cs="Angsana New"/>
          <w:spacing w:val="-6"/>
          <w:lang w:val="en-US"/>
        </w:rPr>
        <w:t xml:space="preserve"> </w:t>
      </w:r>
      <w:r w:rsidRPr="00422380">
        <w:rPr>
          <w:rFonts w:ascii="Angsana New" w:hAnsi="Angsana New" w:cs="Angsana New"/>
          <w:spacing w:val="-6"/>
          <w:cs/>
          <w:lang w:val="en-US"/>
        </w:rPr>
        <w:t>ล้านบาท</w:t>
      </w:r>
    </w:p>
    <w:p w14:paraId="27701A05" w14:textId="77777777" w:rsidR="008E0705" w:rsidRPr="00422380" w:rsidRDefault="008E07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6"/>
          <w:sz w:val="30"/>
          <w:szCs w:val="30"/>
        </w:rPr>
      </w:pPr>
    </w:p>
    <w:p w14:paraId="0986F51F" w14:textId="4F2E5490" w:rsidR="00537013" w:rsidRPr="00422380" w:rsidRDefault="00537013" w:rsidP="00256268">
      <w:pPr>
        <w:pStyle w:val="a"/>
        <w:ind w:left="540"/>
        <w:jc w:val="thaiDistribute"/>
        <w:rPr>
          <w:rFonts w:ascii="Angsana New" w:hAnsi="Angsana New" w:cs="Angsana New"/>
          <w:spacing w:val="-6"/>
          <w:lang w:val="en-US"/>
        </w:rPr>
      </w:pPr>
      <w:r w:rsidRPr="00422380">
        <w:rPr>
          <w:rFonts w:ascii="Angsana New" w:hAnsi="Angsana New" w:cs="Angsana New"/>
          <w:spacing w:val="-6"/>
          <w:cs/>
          <w:lang w:val="en-US"/>
        </w:rPr>
        <w:t xml:space="preserve">สำหรับสัญญากู้ยืมเงินฉบับลงวันที่ </w:t>
      </w:r>
      <w:r w:rsidR="00776DBD" w:rsidRPr="00422380">
        <w:rPr>
          <w:rFonts w:ascii="Angsana New" w:hAnsi="Angsana New" w:cs="Angsana New"/>
          <w:spacing w:val="-6"/>
          <w:lang w:val="en-US"/>
        </w:rPr>
        <w:t>28</w:t>
      </w:r>
      <w:r w:rsidRPr="00422380">
        <w:rPr>
          <w:rFonts w:ascii="Angsana New" w:hAnsi="Angsana New" w:cs="Angsana New"/>
          <w:spacing w:val="-6"/>
          <w:cs/>
          <w:lang w:val="en-US"/>
        </w:rPr>
        <w:t xml:space="preserve"> มกราคม </w:t>
      </w:r>
      <w:r w:rsidR="00776DBD" w:rsidRPr="00422380">
        <w:rPr>
          <w:rFonts w:ascii="Angsana New" w:hAnsi="Angsana New" w:cs="Angsana New"/>
          <w:spacing w:val="-6"/>
          <w:lang w:val="en-US"/>
        </w:rPr>
        <w:t>2565</w:t>
      </w:r>
      <w:r w:rsidRPr="00422380">
        <w:rPr>
          <w:rFonts w:ascii="Angsana New" w:hAnsi="Angsana New" w:cs="Angsana New"/>
          <w:spacing w:val="-6"/>
          <w:cs/>
          <w:lang w:val="en-US"/>
        </w:rPr>
        <w:t xml:space="preserve"> </w:t>
      </w:r>
      <w:r w:rsidR="008E0705" w:rsidRPr="00422380">
        <w:rPr>
          <w:rFonts w:ascii="Angsana New" w:hAnsi="Angsana New" w:cs="Angsana New"/>
          <w:spacing w:val="-6"/>
          <w:cs/>
          <w:lang w:val="en-US"/>
        </w:rPr>
        <w:t xml:space="preserve">และ </w:t>
      </w:r>
      <w:r w:rsidR="008E0705" w:rsidRPr="00422380">
        <w:rPr>
          <w:rFonts w:ascii="Angsana New" w:hAnsi="Angsana New" w:cs="Angsana New"/>
          <w:spacing w:val="-6"/>
          <w:lang w:val="en-US"/>
        </w:rPr>
        <w:t>7</w:t>
      </w:r>
      <w:r w:rsidR="008E0705" w:rsidRPr="00422380">
        <w:rPr>
          <w:rFonts w:ascii="Angsana New" w:hAnsi="Angsana New" w:cs="Angsana New"/>
          <w:spacing w:val="-6"/>
          <w:cs/>
          <w:lang w:val="en-US"/>
        </w:rPr>
        <w:t xml:space="preserve"> มิถุนายน </w:t>
      </w:r>
      <w:r w:rsidR="008E0705" w:rsidRPr="00422380">
        <w:rPr>
          <w:rFonts w:ascii="Angsana New" w:hAnsi="Angsana New" w:cs="Angsana New"/>
          <w:spacing w:val="-6"/>
          <w:lang w:val="en-US"/>
        </w:rPr>
        <w:t>2567</w:t>
      </w:r>
      <w:r w:rsidR="008E0705" w:rsidRPr="00422380">
        <w:rPr>
          <w:rFonts w:ascii="Angsana New" w:hAnsi="Angsana New" w:cs="Angsana New"/>
          <w:spacing w:val="-6"/>
          <w:cs/>
          <w:lang w:val="en-US"/>
        </w:rPr>
        <w:t xml:space="preserve"> ทั้ง </w:t>
      </w:r>
      <w:r w:rsidR="008E0705" w:rsidRPr="00422380">
        <w:rPr>
          <w:rFonts w:ascii="Angsana New" w:hAnsi="Angsana New" w:cs="Angsana New"/>
          <w:spacing w:val="-6"/>
          <w:lang w:val="en-US"/>
        </w:rPr>
        <w:t>3</w:t>
      </w:r>
      <w:r w:rsidR="008E0705" w:rsidRPr="00422380">
        <w:rPr>
          <w:rFonts w:ascii="Angsana New" w:hAnsi="Angsana New" w:cs="Angsana New"/>
          <w:spacing w:val="-6"/>
          <w:cs/>
          <w:lang w:val="en-US"/>
        </w:rPr>
        <w:t xml:space="preserve"> ฉบับข้างต้น </w:t>
      </w:r>
      <w:r w:rsidRPr="00422380">
        <w:rPr>
          <w:rFonts w:ascii="Angsana New" w:hAnsi="Angsana New" w:cs="Angsana New"/>
          <w:spacing w:val="-6"/>
          <w:cs/>
          <w:lang w:val="en-US"/>
        </w:rPr>
        <w:t xml:space="preserve">บริษัทได้จดจำนองที่ดินพร้อมสิ่งปลูกสร้างที่มีอยู่และที่จะมีขึ้นในภายหน้า เพื่อเป็นหลักประกันสำหรับหนี้สินในวงเงินจำนวน </w:t>
      </w:r>
      <w:r w:rsidR="00776DBD" w:rsidRPr="00422380">
        <w:rPr>
          <w:rFonts w:ascii="Angsana New" w:hAnsi="Angsana New" w:cs="Angsana New"/>
          <w:spacing w:val="-6"/>
          <w:lang w:val="en-US"/>
        </w:rPr>
        <w:t>560</w:t>
      </w:r>
      <w:r w:rsidRPr="00422380">
        <w:rPr>
          <w:rFonts w:ascii="Angsana New" w:hAnsi="Angsana New" w:cs="Angsana New"/>
          <w:spacing w:val="-6"/>
          <w:cs/>
          <w:lang w:val="en-US"/>
        </w:rPr>
        <w:t xml:space="preserve"> ล้านบาท และบริษัทต้องปฏิบัติตามเงื่อนไขภายใต้สัญญากู้ยืมเงินซึ่งประกอบด้วย การรักษาอัตราส่วนของหนี้สินต่อส่วนของผู้ถือหุ้นและอัตราส่วนความสามารถในการชำระหนี้ และการทำประกันภัยสิ่งปลูกสร้างบนที่ดินที่เป็นหลักประกันดังกล่าว พร้อมทั้งยกประโยชน์ตามกรมธรรม์แก่สถาบันการเงินนั้น</w:t>
      </w:r>
    </w:p>
    <w:bookmarkEnd w:id="7"/>
    <w:p w14:paraId="6DF5A6F7" w14:textId="77777777" w:rsidR="00537013" w:rsidRPr="00422380" w:rsidRDefault="00537013" w:rsidP="00256268">
      <w:pPr>
        <w:pStyle w:val="a"/>
        <w:ind w:left="540"/>
        <w:jc w:val="thaiDistribute"/>
        <w:rPr>
          <w:rFonts w:ascii="Angsana New" w:hAnsi="Angsana New" w:cs="Angsana New"/>
          <w:b/>
          <w:bCs/>
          <w:i/>
          <w:iCs/>
          <w:spacing w:val="-6"/>
          <w:lang w:val="en-US"/>
        </w:rPr>
      </w:pPr>
      <w:r w:rsidRPr="00422380">
        <w:rPr>
          <w:rFonts w:ascii="Angsana New" w:hAnsi="Angsana New" w:cs="Angsana New"/>
          <w:b/>
          <w:bCs/>
          <w:i/>
          <w:iCs/>
          <w:spacing w:val="-6"/>
          <w:cs/>
          <w:lang w:val="en-US"/>
        </w:rPr>
        <w:lastRenderedPageBreak/>
        <w:t>บริษัทย่อย</w:t>
      </w:r>
    </w:p>
    <w:p w14:paraId="041347BF" w14:textId="3010C094" w:rsidR="00537013" w:rsidRPr="00422380" w:rsidRDefault="00537013" w:rsidP="00256268">
      <w:pPr>
        <w:pStyle w:val="a"/>
        <w:ind w:left="540"/>
        <w:jc w:val="thaiDistribute"/>
        <w:rPr>
          <w:rFonts w:ascii="Angsana New" w:hAnsi="Angsana New" w:cs="Angsana New"/>
          <w:b/>
          <w:bCs/>
          <w:i/>
          <w:iCs/>
          <w:spacing w:val="-6"/>
          <w:lang w:val="en-US"/>
        </w:rPr>
      </w:pPr>
    </w:p>
    <w:p w14:paraId="4750A01D" w14:textId="57973455" w:rsidR="00FF115C" w:rsidRPr="009E6B9D" w:rsidRDefault="00FF115C" w:rsidP="00256268">
      <w:pPr>
        <w:pStyle w:val="a"/>
        <w:ind w:left="540"/>
        <w:jc w:val="thaiDistribute"/>
        <w:rPr>
          <w:rFonts w:ascii="Angsana New" w:hAnsi="Angsana New" w:cs="Angsana New"/>
          <w:b/>
          <w:bCs/>
          <w:i/>
          <w:iCs/>
          <w:spacing w:val="-6"/>
          <w:lang w:val="en-US"/>
        </w:rPr>
      </w:pPr>
      <w:r w:rsidRPr="009E6B9D">
        <w:rPr>
          <w:rFonts w:ascii="Angsana New" w:hAnsi="Angsana New" w:cs="Angsana New"/>
          <w:spacing w:val="-6"/>
          <w:cs/>
          <w:lang w:val="en-US"/>
        </w:rPr>
        <w:t xml:space="preserve">เมื่อวันที่ </w:t>
      </w:r>
      <w:r w:rsidRPr="009E6B9D">
        <w:rPr>
          <w:rFonts w:ascii="Angsana New" w:hAnsi="Angsana New" w:cs="Angsana New"/>
          <w:spacing w:val="-6"/>
          <w:lang w:val="en-US"/>
        </w:rPr>
        <w:t>14</w:t>
      </w:r>
      <w:r w:rsidRPr="009E6B9D">
        <w:rPr>
          <w:rFonts w:ascii="Angsana New" w:hAnsi="Angsana New" w:cs="Angsana New"/>
          <w:spacing w:val="-6"/>
          <w:cs/>
          <w:lang w:val="en-US"/>
        </w:rPr>
        <w:t xml:space="preserve"> มกราคม </w:t>
      </w:r>
      <w:r w:rsidRPr="009E6B9D">
        <w:rPr>
          <w:rFonts w:ascii="Angsana New" w:hAnsi="Angsana New" w:cs="Angsana New"/>
          <w:spacing w:val="-6"/>
          <w:lang w:val="en-US"/>
        </w:rPr>
        <w:t>2565</w:t>
      </w:r>
      <w:r w:rsidRPr="009E6B9D">
        <w:rPr>
          <w:rFonts w:ascii="Angsana New" w:hAnsi="Angsana New" w:cs="Angsana New"/>
          <w:spacing w:val="-6"/>
          <w:cs/>
          <w:lang w:val="en-US"/>
        </w:rPr>
        <w:t xml:space="preserve"> บริษัทย่อยได้ทำสัญญากู้ยืมเงินกับสถาบันการเงินแห่งหนึ่งมีวงเงินกู้จำนวน </w:t>
      </w:r>
      <w:r w:rsidRPr="009E6B9D">
        <w:rPr>
          <w:rFonts w:ascii="Angsana New" w:hAnsi="Angsana New" w:cs="Angsana New"/>
          <w:spacing w:val="-6"/>
          <w:lang w:val="en-US"/>
        </w:rPr>
        <w:t>125</w:t>
      </w:r>
      <w:r w:rsidRPr="009E6B9D">
        <w:rPr>
          <w:rFonts w:ascii="Angsana New" w:hAnsi="Angsana New" w:cs="Angsana New"/>
          <w:spacing w:val="-6"/>
          <w:cs/>
          <w:lang w:val="en-US"/>
        </w:rPr>
        <w:t>.</w:t>
      </w:r>
      <w:r w:rsidRPr="009E6B9D">
        <w:rPr>
          <w:rFonts w:ascii="Angsana New" w:hAnsi="Angsana New" w:cs="Angsana New"/>
          <w:spacing w:val="-6"/>
          <w:lang w:val="en-US"/>
        </w:rPr>
        <w:t>5</w:t>
      </w:r>
      <w:r w:rsidR="00A71383" w:rsidRPr="009E6B9D">
        <w:rPr>
          <w:rFonts w:ascii="Angsana New" w:hAnsi="Angsana New" w:cs="Angsana New"/>
          <w:spacing w:val="-6"/>
          <w:lang w:val="en-US"/>
        </w:rPr>
        <w:t>0</w:t>
      </w:r>
      <w:r w:rsidRPr="009E6B9D">
        <w:rPr>
          <w:rFonts w:ascii="Angsana New" w:hAnsi="Angsana New" w:cs="Angsana New"/>
          <w:spacing w:val="-6"/>
          <w:cs/>
          <w:lang w:val="en-US"/>
        </w:rPr>
        <w:t xml:space="preserve"> ล้านบาท เพื่อใช้ในการก่อสร้างสิ่งปลูกสร้างเพื่อขาย เงินกู้ยืมดังกล่าวมีอัตราดอกเบี้ยขั้นต่ำสำหรับเงินกู้ยืม (</w:t>
      </w:r>
      <w:r w:rsidRPr="009E6B9D">
        <w:rPr>
          <w:rFonts w:ascii="Angsana New" w:hAnsi="Angsana New" w:cs="Angsana New"/>
          <w:spacing w:val="-6"/>
          <w:lang w:val="en-US"/>
        </w:rPr>
        <w:t>MLR</w:t>
      </w:r>
      <w:r w:rsidRPr="009E6B9D">
        <w:rPr>
          <w:rFonts w:ascii="Angsana New" w:hAnsi="Angsana New" w:cs="Angsana New"/>
          <w:spacing w:val="-6"/>
          <w:cs/>
          <w:lang w:val="en-US"/>
        </w:rPr>
        <w:t xml:space="preserve">) ลบด้วยร้อยละ </w:t>
      </w:r>
      <w:r w:rsidRPr="009E6B9D">
        <w:rPr>
          <w:rFonts w:ascii="Angsana New" w:hAnsi="Angsana New" w:cs="Angsana New"/>
          <w:spacing w:val="-6"/>
          <w:lang w:val="en-US"/>
        </w:rPr>
        <w:t>1</w:t>
      </w:r>
      <w:r w:rsidRPr="009E6B9D">
        <w:rPr>
          <w:rFonts w:ascii="Angsana New" w:hAnsi="Angsana New" w:cs="Angsana New"/>
          <w:spacing w:val="-6"/>
          <w:cs/>
          <w:lang w:val="en-US"/>
        </w:rPr>
        <w:t>.</w:t>
      </w:r>
      <w:r w:rsidRPr="009E6B9D">
        <w:rPr>
          <w:rFonts w:ascii="Angsana New" w:hAnsi="Angsana New" w:cs="Angsana New"/>
          <w:spacing w:val="-6"/>
          <w:lang w:val="en-US"/>
        </w:rPr>
        <w:t>43</w:t>
      </w:r>
      <w:r w:rsidRPr="009E6B9D">
        <w:rPr>
          <w:rFonts w:ascii="Angsana New" w:hAnsi="Angsana New" w:cs="Angsana New"/>
          <w:spacing w:val="-6"/>
          <w:cs/>
          <w:lang w:val="en-US"/>
        </w:rPr>
        <w:t xml:space="preserve"> ต่อปี ดอกเบี้ยจ่ายทุกสิ้นเดือน มีกำหนดชำระคืนเงินต้นเมื่อมีการขายสิ่งปลูกสร้างได้ซึ่งเก็บที่ร้อยละ </w:t>
      </w:r>
      <w:r w:rsidRPr="009E6B9D">
        <w:rPr>
          <w:rFonts w:ascii="Angsana New" w:hAnsi="Angsana New" w:cs="Angsana New"/>
          <w:spacing w:val="-6"/>
          <w:lang w:val="en-US"/>
        </w:rPr>
        <w:t>70</w:t>
      </w:r>
      <w:r w:rsidRPr="009E6B9D">
        <w:rPr>
          <w:rFonts w:ascii="Angsana New" w:hAnsi="Angsana New" w:cs="Angsana New"/>
          <w:spacing w:val="-6"/>
          <w:cs/>
          <w:lang w:val="en-US"/>
        </w:rPr>
        <w:t xml:space="preserve"> ของยอดขายที่ได้รับชำระแล้ว และกำหนดชำระคืนเงินต้นให้เสร็จสิ้นภายใน </w:t>
      </w:r>
      <w:r w:rsidRPr="009E6B9D">
        <w:rPr>
          <w:rFonts w:ascii="Angsana New" w:hAnsi="Angsana New" w:cs="Angsana New"/>
          <w:spacing w:val="-6"/>
          <w:lang w:val="en-US"/>
        </w:rPr>
        <w:t>4</w:t>
      </w:r>
      <w:r w:rsidRPr="009E6B9D">
        <w:rPr>
          <w:rFonts w:ascii="Angsana New" w:hAnsi="Angsana New" w:cs="Angsana New"/>
          <w:spacing w:val="-6"/>
          <w:cs/>
          <w:lang w:val="en-US"/>
        </w:rPr>
        <w:t xml:space="preserve"> ปี นับจากวันเบิกรับเงินกู้งวดแรก บริษัทย่อยได้จดจำนองที่ดินเป็นจำนวนเงิน </w:t>
      </w:r>
      <w:r w:rsidRPr="009E6B9D">
        <w:rPr>
          <w:rFonts w:ascii="Angsana New" w:hAnsi="Angsana New" w:cs="Angsana New"/>
          <w:spacing w:val="-6"/>
          <w:lang w:val="en-US"/>
        </w:rPr>
        <w:t>155</w:t>
      </w:r>
      <w:r w:rsidRPr="009E6B9D">
        <w:rPr>
          <w:rFonts w:ascii="Angsana New" w:hAnsi="Angsana New" w:cs="Angsana New"/>
          <w:spacing w:val="-6"/>
          <w:cs/>
          <w:lang w:val="en-US"/>
        </w:rPr>
        <w:t>.</w:t>
      </w:r>
      <w:r w:rsidRPr="009E6B9D">
        <w:rPr>
          <w:rFonts w:ascii="Angsana New" w:hAnsi="Angsana New" w:cs="Angsana New"/>
          <w:spacing w:val="-6"/>
          <w:lang w:val="en-US"/>
        </w:rPr>
        <w:t>5</w:t>
      </w:r>
      <w:r w:rsidR="00C168C7" w:rsidRPr="009E6B9D">
        <w:rPr>
          <w:rFonts w:ascii="Angsana New" w:hAnsi="Angsana New" w:cs="Angsana New"/>
          <w:spacing w:val="-6"/>
          <w:lang w:val="en-US"/>
        </w:rPr>
        <w:t>0</w:t>
      </w:r>
      <w:r w:rsidRPr="009E6B9D">
        <w:rPr>
          <w:rFonts w:ascii="Angsana New" w:hAnsi="Angsana New" w:cs="Angsana New"/>
          <w:spacing w:val="-6"/>
          <w:cs/>
          <w:lang w:val="en-US"/>
        </w:rPr>
        <w:t xml:space="preserve"> ล้านบาท เพื่อเป็นหลักประกันสำหรับหนี้สินในวงเงินดังกล่าว ณ วันที่ </w:t>
      </w:r>
      <w:r w:rsidRPr="009E6B9D">
        <w:rPr>
          <w:rFonts w:ascii="Angsana New" w:hAnsi="Angsana New" w:cs="Angsana New"/>
          <w:spacing w:val="-6"/>
          <w:lang w:val="en-US"/>
        </w:rPr>
        <w:t xml:space="preserve">31 </w:t>
      </w:r>
      <w:r w:rsidRPr="009E6B9D">
        <w:rPr>
          <w:rFonts w:ascii="Angsana New" w:hAnsi="Angsana New" w:cs="Angsana New" w:hint="cs"/>
          <w:spacing w:val="-6"/>
          <w:cs/>
          <w:lang w:val="en-US"/>
        </w:rPr>
        <w:t>ธันวาคม</w:t>
      </w:r>
      <w:r w:rsidRPr="009E6B9D">
        <w:rPr>
          <w:rFonts w:ascii="Angsana New" w:hAnsi="Angsana New" w:cs="Angsana New"/>
          <w:spacing w:val="-6"/>
          <w:cs/>
          <w:lang w:val="en-US"/>
        </w:rPr>
        <w:t xml:space="preserve"> </w:t>
      </w:r>
      <w:r w:rsidRPr="009E6B9D">
        <w:rPr>
          <w:rFonts w:ascii="Angsana New" w:hAnsi="Angsana New" w:cs="Angsana New"/>
          <w:spacing w:val="-6"/>
          <w:lang w:val="en-US"/>
        </w:rPr>
        <w:t xml:space="preserve">2567 </w:t>
      </w:r>
      <w:r w:rsidRPr="009E6B9D">
        <w:rPr>
          <w:rFonts w:ascii="Angsana New" w:hAnsi="Angsana New" w:cs="Angsana New"/>
          <w:spacing w:val="-6"/>
          <w:cs/>
          <w:lang w:val="en-US"/>
        </w:rPr>
        <w:t xml:space="preserve">บริษัทยังมีวงเงินกู้ยืมที่ยังไม่ได้เบิกใช้จำนวน </w:t>
      </w:r>
      <w:r w:rsidRPr="009E6B9D">
        <w:rPr>
          <w:rFonts w:ascii="Angsana New" w:hAnsi="Angsana New" w:cs="Angsana New"/>
          <w:spacing w:val="-6"/>
          <w:lang w:val="en-US"/>
        </w:rPr>
        <w:t>44.70</w:t>
      </w:r>
      <w:r w:rsidRPr="009E6B9D">
        <w:rPr>
          <w:rFonts w:ascii="Angsana New" w:hAnsi="Angsana New" w:cs="Angsana New"/>
          <w:spacing w:val="-6"/>
          <w:cs/>
          <w:lang w:val="en-US"/>
        </w:rPr>
        <w:t xml:space="preserve"> ล้านบาท </w:t>
      </w:r>
      <w:r w:rsidRPr="009E6B9D">
        <w:rPr>
          <w:rFonts w:ascii="Angsana New" w:hAnsi="Angsana New" w:cs="Angsana New"/>
          <w:i/>
          <w:iCs/>
          <w:spacing w:val="-6"/>
          <w:cs/>
          <w:lang w:val="en-US"/>
        </w:rPr>
        <w:t>(</w:t>
      </w:r>
      <w:r w:rsidRPr="009E6B9D">
        <w:rPr>
          <w:rFonts w:ascii="Angsana New" w:hAnsi="Angsana New" w:cs="Angsana New"/>
          <w:i/>
          <w:iCs/>
          <w:spacing w:val="-6"/>
          <w:lang w:val="en-US"/>
        </w:rPr>
        <w:t>2566</w:t>
      </w:r>
      <w:r w:rsidRPr="009E6B9D">
        <w:rPr>
          <w:rFonts w:ascii="Angsana New" w:hAnsi="Angsana New" w:cs="Angsana New"/>
          <w:i/>
          <w:iCs/>
          <w:spacing w:val="-6"/>
          <w:cs/>
          <w:lang w:val="en-US"/>
        </w:rPr>
        <w:t xml:space="preserve">: </w:t>
      </w:r>
      <w:r w:rsidRPr="009E6B9D">
        <w:rPr>
          <w:rFonts w:ascii="Angsana New" w:hAnsi="Angsana New" w:cs="Angsana New"/>
          <w:i/>
          <w:iCs/>
          <w:spacing w:val="-6"/>
          <w:lang w:val="en-US"/>
        </w:rPr>
        <w:t>53.73</w:t>
      </w:r>
      <w:r w:rsidRPr="009E6B9D">
        <w:rPr>
          <w:rFonts w:ascii="Angsana New" w:hAnsi="Angsana New" w:cs="Angsana New"/>
          <w:i/>
          <w:iCs/>
          <w:spacing w:val="-6"/>
          <w:cs/>
          <w:lang w:val="en-US"/>
        </w:rPr>
        <w:t xml:space="preserve"> </w:t>
      </w:r>
      <w:r w:rsidRPr="009E6B9D">
        <w:rPr>
          <w:rFonts w:ascii="Angsana New" w:hAnsi="Angsana New" w:cs="Angsana New" w:hint="cs"/>
          <w:i/>
          <w:iCs/>
          <w:spacing w:val="-6"/>
          <w:cs/>
          <w:lang w:val="en-US"/>
        </w:rPr>
        <w:t>ล้านบาท</w:t>
      </w:r>
      <w:r w:rsidRPr="009E6B9D">
        <w:rPr>
          <w:rFonts w:ascii="Angsana New" w:hAnsi="Angsana New" w:cs="Angsana New"/>
          <w:i/>
          <w:iCs/>
          <w:spacing w:val="-6"/>
          <w:cs/>
          <w:lang w:val="en-US"/>
        </w:rPr>
        <w:t>)</w:t>
      </w:r>
    </w:p>
    <w:p w14:paraId="3422204B" w14:textId="77777777" w:rsidR="00FF115C" w:rsidRPr="009E6B9D" w:rsidRDefault="00FF115C" w:rsidP="00FF115C">
      <w:pPr>
        <w:pStyle w:val="a"/>
        <w:jc w:val="thaiDistribute"/>
        <w:rPr>
          <w:rFonts w:ascii="Angsana New" w:hAnsi="Angsana New" w:cs="Angsana New"/>
          <w:spacing w:val="-6"/>
          <w:lang w:val="en-US"/>
        </w:rPr>
      </w:pPr>
    </w:p>
    <w:p w14:paraId="0DB8BEEB" w14:textId="369B9D7D" w:rsidR="00D75A60" w:rsidRDefault="00D75A60" w:rsidP="00256268">
      <w:pPr>
        <w:pStyle w:val="a"/>
        <w:ind w:left="540"/>
        <w:jc w:val="thaiDistribute"/>
        <w:rPr>
          <w:rFonts w:ascii="Angsana New" w:hAnsi="Angsana New" w:cs="Angsana New"/>
          <w:spacing w:val="-6"/>
          <w:lang w:val="en-US"/>
        </w:rPr>
      </w:pPr>
      <w:r w:rsidRPr="009E6B9D">
        <w:rPr>
          <w:rFonts w:ascii="Angsana New" w:hAnsi="Angsana New" w:cs="Angsana New"/>
          <w:spacing w:val="-6"/>
          <w:cs/>
          <w:lang w:val="en-US"/>
        </w:rPr>
        <w:t xml:space="preserve">เมื่อวันที่ </w:t>
      </w:r>
      <w:r w:rsidR="00776DBD" w:rsidRPr="009E6B9D">
        <w:rPr>
          <w:rFonts w:ascii="Angsana New" w:hAnsi="Angsana New" w:cs="Angsana New"/>
          <w:spacing w:val="-6"/>
          <w:lang w:val="en-US"/>
        </w:rPr>
        <w:t>23</w:t>
      </w:r>
      <w:r w:rsidRPr="009E6B9D">
        <w:rPr>
          <w:rFonts w:ascii="Angsana New" w:hAnsi="Angsana New" w:cs="Angsana New"/>
          <w:spacing w:val="-6"/>
          <w:cs/>
          <w:lang w:val="en-US"/>
        </w:rPr>
        <w:t xml:space="preserve"> กุมภาพันธ์ </w:t>
      </w:r>
      <w:r w:rsidR="00776DBD" w:rsidRPr="009E6B9D">
        <w:rPr>
          <w:rFonts w:ascii="Angsana New" w:hAnsi="Angsana New" w:cs="Angsana New"/>
          <w:spacing w:val="-6"/>
          <w:lang w:val="en-US"/>
        </w:rPr>
        <w:t>2561</w:t>
      </w:r>
      <w:r w:rsidRPr="009E6B9D">
        <w:rPr>
          <w:rFonts w:ascii="Angsana New" w:hAnsi="Angsana New" w:cs="Angsana New"/>
          <w:spacing w:val="-6"/>
          <w:cs/>
          <w:lang w:val="en-US"/>
        </w:rPr>
        <w:t xml:space="preserve"> บริษัทย่อยได้ทำสัญญากู้ยืมเงินกับสถาบันการเงินแห่งหนึ่งมีวงเงินกู้จำนวน </w:t>
      </w:r>
      <w:r w:rsidR="00776DBD" w:rsidRPr="009E6B9D">
        <w:rPr>
          <w:rFonts w:ascii="Angsana New" w:hAnsi="Angsana New" w:cs="Angsana New"/>
          <w:spacing w:val="-6"/>
          <w:lang w:val="en-US"/>
        </w:rPr>
        <w:t>110</w:t>
      </w:r>
      <w:r w:rsidRPr="009E6B9D">
        <w:rPr>
          <w:rFonts w:ascii="Angsana New" w:hAnsi="Angsana New" w:cs="Angsana New"/>
          <w:spacing w:val="-6"/>
          <w:cs/>
          <w:lang w:val="en-US"/>
        </w:rPr>
        <w:t xml:space="preserve"> ล้านบาท เพื่อใช้ในการซื้อเครื่องจักรและอุปกรณ์ เงินกู้ยืมดังกล่าวมีอัตราดอกเบี้ยคงที่ร้อยละ </w:t>
      </w:r>
      <w:r w:rsidR="00776DBD" w:rsidRPr="009E6B9D">
        <w:rPr>
          <w:rFonts w:ascii="Angsana New" w:hAnsi="Angsana New" w:cs="Angsana New"/>
          <w:spacing w:val="-6"/>
          <w:lang w:val="en-US"/>
        </w:rPr>
        <w:t>3</w:t>
      </w:r>
      <w:r w:rsidR="00776DBD" w:rsidRPr="009E6B9D">
        <w:rPr>
          <w:rFonts w:ascii="Angsana New" w:hAnsi="Angsana New" w:cs="Angsana New"/>
          <w:spacing w:val="-6"/>
          <w:cs/>
          <w:lang w:val="en-US"/>
        </w:rPr>
        <w:t>.</w:t>
      </w:r>
      <w:r w:rsidR="00776DBD" w:rsidRPr="009E6B9D">
        <w:rPr>
          <w:rFonts w:ascii="Angsana New" w:hAnsi="Angsana New" w:cs="Angsana New"/>
          <w:spacing w:val="-6"/>
          <w:lang w:val="en-US"/>
        </w:rPr>
        <w:t>5</w:t>
      </w:r>
      <w:r w:rsidR="00E20137" w:rsidRPr="009E6B9D">
        <w:rPr>
          <w:rFonts w:ascii="Angsana New" w:hAnsi="Angsana New" w:cs="Angsana New"/>
          <w:spacing w:val="-6"/>
          <w:lang w:val="en-US"/>
        </w:rPr>
        <w:t>0</w:t>
      </w:r>
      <w:r w:rsidRPr="009E6B9D">
        <w:rPr>
          <w:rFonts w:ascii="Angsana New" w:hAnsi="Angsana New" w:cs="Angsana New"/>
          <w:spacing w:val="-6"/>
          <w:cs/>
          <w:lang w:val="en-US"/>
        </w:rPr>
        <w:t xml:space="preserve"> ต่อปี มีกำหนดชำระคืนเงินต้นเป็นรายเดือนทุกเดือน เดือนละ </w:t>
      </w:r>
      <w:r w:rsidR="00776DBD" w:rsidRPr="009E6B9D">
        <w:rPr>
          <w:rFonts w:ascii="Angsana New" w:hAnsi="Angsana New" w:cs="Angsana New"/>
          <w:spacing w:val="-6"/>
          <w:lang w:val="en-US"/>
        </w:rPr>
        <w:t>1</w:t>
      </w:r>
      <w:r w:rsidR="00776DBD" w:rsidRPr="009E6B9D">
        <w:rPr>
          <w:rFonts w:ascii="Angsana New" w:hAnsi="Angsana New" w:cs="Angsana New"/>
          <w:spacing w:val="-6"/>
          <w:cs/>
          <w:lang w:val="en-US"/>
        </w:rPr>
        <w:t>.</w:t>
      </w:r>
      <w:r w:rsidR="00776DBD" w:rsidRPr="009E6B9D">
        <w:rPr>
          <w:rFonts w:ascii="Angsana New" w:hAnsi="Angsana New" w:cs="Angsana New"/>
          <w:spacing w:val="-6"/>
          <w:lang w:val="en-US"/>
        </w:rPr>
        <w:t>15</w:t>
      </w:r>
      <w:r w:rsidRPr="009E6B9D">
        <w:rPr>
          <w:rFonts w:ascii="Angsana New" w:hAnsi="Angsana New" w:cs="Angsana New"/>
          <w:spacing w:val="-6"/>
          <w:cs/>
          <w:lang w:val="en-US"/>
        </w:rPr>
        <w:t xml:space="preserve"> ล้านบาท และกำหนดชำระคืนเงินต้นให้เสร็จสิ้นภายใน </w:t>
      </w:r>
      <w:r w:rsidR="00776DBD" w:rsidRPr="009E6B9D">
        <w:rPr>
          <w:rFonts w:ascii="Angsana New" w:hAnsi="Angsana New" w:cs="Angsana New"/>
          <w:spacing w:val="-6"/>
          <w:lang w:val="en-US"/>
        </w:rPr>
        <w:t>10</w:t>
      </w:r>
      <w:r w:rsidRPr="009E6B9D">
        <w:rPr>
          <w:rFonts w:ascii="Angsana New" w:hAnsi="Angsana New" w:cs="Angsana New"/>
          <w:spacing w:val="-6"/>
          <w:cs/>
          <w:lang w:val="en-US"/>
        </w:rPr>
        <w:t xml:space="preserve"> ปี นับจากวันเบิกรับเงินกู้งวดแรก </w:t>
      </w:r>
      <w:r w:rsidR="0037338E" w:rsidRPr="009E6B9D">
        <w:rPr>
          <w:rFonts w:ascii="Angsana New" w:hAnsi="Angsana New" w:cs="Angsana New"/>
          <w:spacing w:val="-6"/>
          <w:cs/>
          <w:lang w:val="en-US"/>
        </w:rPr>
        <w:t xml:space="preserve">ในระหว่างปี </w:t>
      </w:r>
      <w:r w:rsidR="0037338E" w:rsidRPr="009E6B9D">
        <w:rPr>
          <w:rFonts w:ascii="Angsana New" w:hAnsi="Angsana New" w:cs="Angsana New"/>
          <w:spacing w:val="-6"/>
          <w:lang w:val="en-US"/>
        </w:rPr>
        <w:t>256</w:t>
      </w:r>
      <w:r w:rsidR="0009232C" w:rsidRPr="009E6B9D">
        <w:rPr>
          <w:rFonts w:ascii="Angsana New" w:hAnsi="Angsana New" w:cs="Angsana New"/>
          <w:spacing w:val="-6"/>
          <w:lang w:val="en-US"/>
        </w:rPr>
        <w:t>6</w:t>
      </w:r>
      <w:r w:rsidR="0037338E" w:rsidRPr="009E6B9D">
        <w:rPr>
          <w:rFonts w:ascii="Angsana New" w:hAnsi="Angsana New" w:cs="Angsana New"/>
          <w:spacing w:val="-6"/>
          <w:cs/>
          <w:lang w:val="en-US"/>
        </w:rPr>
        <w:t xml:space="preserve"> </w:t>
      </w:r>
      <w:r w:rsidR="0037338E" w:rsidRPr="00D812F0">
        <w:rPr>
          <w:rFonts w:ascii="Angsana New" w:hAnsi="Angsana New" w:cs="Angsana New"/>
          <w:spacing w:val="-6"/>
          <w:cs/>
          <w:lang w:val="en-US"/>
        </w:rPr>
        <w:t>บริษัท</w:t>
      </w:r>
      <w:r w:rsidR="0090217F" w:rsidRPr="00D812F0">
        <w:rPr>
          <w:rFonts w:ascii="Angsana New" w:hAnsi="Angsana New" w:cs="Angsana New" w:hint="cs"/>
          <w:spacing w:val="-6"/>
          <w:cs/>
          <w:lang w:val="en-US"/>
        </w:rPr>
        <w:t>ย่อย</w:t>
      </w:r>
      <w:r w:rsidR="0037338E" w:rsidRPr="00D812F0">
        <w:rPr>
          <w:rFonts w:ascii="Angsana New" w:hAnsi="Angsana New" w:cs="Angsana New"/>
          <w:spacing w:val="-6"/>
          <w:cs/>
          <w:lang w:val="en-US"/>
        </w:rPr>
        <w:t>ได้จ่ายชำระ</w:t>
      </w:r>
      <w:r w:rsidR="0037338E" w:rsidRPr="009E6B9D">
        <w:rPr>
          <w:rFonts w:ascii="Angsana New" w:hAnsi="Angsana New" w:cs="Angsana New"/>
          <w:spacing w:val="-6"/>
          <w:cs/>
          <w:lang w:val="en-US"/>
        </w:rPr>
        <w:t>เงินคืนเงินกู้ยืมที่เหลือทั้งหมดแล้ว</w:t>
      </w:r>
      <w:r w:rsidR="0037338E" w:rsidRPr="00422380">
        <w:rPr>
          <w:rFonts w:ascii="Angsana New" w:hAnsi="Angsana New" w:cs="Angsana New"/>
          <w:spacing w:val="-6"/>
          <w:cs/>
          <w:lang w:val="en-US"/>
        </w:rPr>
        <w:t xml:space="preserve"> </w:t>
      </w:r>
    </w:p>
    <w:p w14:paraId="5E7B4FE9" w14:textId="77777777" w:rsidR="00581716" w:rsidRPr="00422380" w:rsidRDefault="00581716" w:rsidP="00256268">
      <w:pPr>
        <w:pStyle w:val="a"/>
        <w:ind w:left="540"/>
        <w:jc w:val="thaiDistribute"/>
        <w:rPr>
          <w:rFonts w:ascii="Angsana New" w:hAnsi="Angsana New" w:cs="Angsana New"/>
          <w:spacing w:val="-6"/>
          <w:lang w:val="en-US"/>
        </w:rPr>
      </w:pPr>
    </w:p>
    <w:p w14:paraId="3095B4D0" w14:textId="6C119C74" w:rsidR="00132B6A" w:rsidRPr="00422380" w:rsidRDefault="00537013" w:rsidP="00256268">
      <w:pPr>
        <w:pStyle w:val="a"/>
        <w:ind w:left="540"/>
        <w:jc w:val="thaiDistribute"/>
        <w:rPr>
          <w:rFonts w:ascii="Angsana New" w:hAnsi="Angsana New" w:cs="Angsana New"/>
          <w:spacing w:val="-2"/>
          <w:lang w:val="en-US"/>
        </w:rPr>
      </w:pPr>
      <w:r w:rsidRPr="00422380">
        <w:rPr>
          <w:rFonts w:ascii="Angsana New" w:hAnsi="Angsana New" w:cs="Angsana New"/>
          <w:spacing w:val="-2"/>
          <w:cs/>
          <w:lang w:val="en-US"/>
        </w:rPr>
        <w:t>ภายใต้เงื่อนไขของสัญญาเงินกู้ยืมเหล่านี้ กลุ่มบริษัทต้องปฏิบัติตามเงื่อนไขบางประการ เช่น การรักษาอัตราส่วนของหนี้สินต่อส่วนของผู้ถือหุ้น และอัตราส่วนความสามารถในการชำระหนี้ ทั้งนี้ กลุ่มบริษัทได้โอนผลประโยชน์ในกรมธรรม์ประกันภัยส่วนที่คุ้มครองสินทรัพย์ข้างต้นเพื่อเป็นหลักประกันสำหรับหนี้สินที่มีภาระดอกเบี้ยบางส่วน</w:t>
      </w:r>
    </w:p>
    <w:p w14:paraId="32EF823A" w14:textId="77777777" w:rsidR="00537013" w:rsidRPr="00F77A69" w:rsidRDefault="00537013" w:rsidP="00F77A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both"/>
        <w:rPr>
          <w:rFonts w:ascii="Angsana New" w:hAnsi="Angsana New"/>
          <w:i/>
          <w:iCs/>
          <w:spacing w:val="-4"/>
          <w:sz w:val="30"/>
          <w:szCs w:val="30"/>
        </w:rPr>
      </w:pPr>
    </w:p>
    <w:tbl>
      <w:tblPr>
        <w:tblW w:w="9090" w:type="dxa"/>
        <w:tblInd w:w="450" w:type="dxa"/>
        <w:tblLook w:val="01E0" w:firstRow="1" w:lastRow="1" w:firstColumn="1" w:lastColumn="1" w:noHBand="0" w:noVBand="0"/>
      </w:tblPr>
      <w:tblGrid>
        <w:gridCol w:w="3312"/>
        <w:gridCol w:w="1368"/>
        <w:gridCol w:w="270"/>
        <w:gridCol w:w="1170"/>
        <w:gridCol w:w="360"/>
        <w:gridCol w:w="1170"/>
        <w:gridCol w:w="270"/>
        <w:gridCol w:w="1170"/>
      </w:tblGrid>
      <w:tr w:rsidR="00B1143F" w:rsidRPr="00422380" w14:paraId="6663CC69" w14:textId="77777777" w:rsidTr="00B1143F">
        <w:trPr>
          <w:tblHeader/>
        </w:trPr>
        <w:tc>
          <w:tcPr>
            <w:tcW w:w="3312" w:type="dxa"/>
            <w:vMerge w:val="restart"/>
            <w:shd w:val="clear" w:color="auto" w:fill="auto"/>
          </w:tcPr>
          <w:p w14:paraId="2312C1A4" w14:textId="77777777" w:rsidR="00B1143F" w:rsidRPr="00422380" w:rsidRDefault="00B1143F" w:rsidP="00C40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2238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สินทรัพย์ที่ใช้เป็นหลักประกันหนี้สิน</w:t>
            </w:r>
          </w:p>
          <w:p w14:paraId="219B66E7" w14:textId="33EBBABA" w:rsidR="00B1143F" w:rsidRPr="00422380" w:rsidRDefault="00B1143F" w:rsidP="00C40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3"/>
              </w:tabs>
              <w:ind w:left="163" w:right="-108" w:hanging="163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42238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ab/>
              <w:t xml:space="preserve">ณ วันที่ </w:t>
            </w:r>
            <w:r w:rsidRPr="0042238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42238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Pr="00422380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422380">
              <w:rPr>
                <w:rFonts w:asciiTheme="majorBidi" w:hAnsiTheme="majorBidi"/>
                <w:b/>
                <w:bCs/>
                <w:color w:val="0000FF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808" w:type="dxa"/>
            <w:gridSpan w:val="3"/>
          </w:tcPr>
          <w:p w14:paraId="3C9A29B6" w14:textId="4153445D" w:rsidR="00B1143F" w:rsidRPr="00422380" w:rsidRDefault="00B1143F" w:rsidP="00C40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422380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  <w:r w:rsidRPr="00422380">
              <w:rPr>
                <w:rFonts w:asciiTheme="majorBidi" w:hAnsiTheme="majorBidi"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360" w:type="dxa"/>
          </w:tcPr>
          <w:p w14:paraId="013F0795" w14:textId="77777777" w:rsidR="00B1143F" w:rsidRPr="00422380" w:rsidRDefault="00B1143F" w:rsidP="00C40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6A129826" w14:textId="4AC04AD1" w:rsidR="00B1143F" w:rsidRPr="00422380" w:rsidRDefault="00B1143F" w:rsidP="00C40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422380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422380">
              <w:rPr>
                <w:rFonts w:asciiTheme="majorBidi" w:hAnsiTheme="majorBidi"/>
                <w:bCs/>
                <w:sz w:val="30"/>
                <w:szCs w:val="30"/>
                <w:cs/>
              </w:rPr>
              <w:t xml:space="preserve"> </w:t>
            </w:r>
          </w:p>
        </w:tc>
      </w:tr>
      <w:tr w:rsidR="00B1143F" w:rsidRPr="00422380" w14:paraId="7A3A8B46" w14:textId="77777777" w:rsidTr="00B1143F">
        <w:trPr>
          <w:tblHeader/>
        </w:trPr>
        <w:tc>
          <w:tcPr>
            <w:tcW w:w="3312" w:type="dxa"/>
            <w:vMerge/>
          </w:tcPr>
          <w:p w14:paraId="1DA5BEF3" w14:textId="77777777" w:rsidR="00B1143F" w:rsidRPr="00422380" w:rsidRDefault="00B1143F" w:rsidP="00A40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2DEDE6D2" w14:textId="7741049F" w:rsidR="00B1143F" w:rsidRPr="00422380" w:rsidRDefault="00B1143F" w:rsidP="00A40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422380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2062FE" w:rsidRPr="00422380">
              <w:rPr>
                <w:rFonts w:asciiTheme="majorBidi" w:hAnsiTheme="majorBidi" w:cstheme="majorBidi"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ABCC8C1" w14:textId="77777777" w:rsidR="00B1143F" w:rsidRPr="00422380" w:rsidRDefault="00B1143F" w:rsidP="00A40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576E4C02" w14:textId="0A359F51" w:rsidR="00B1143F" w:rsidRPr="00422380" w:rsidRDefault="00B1143F" w:rsidP="00A40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422380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2062FE" w:rsidRPr="00422380">
              <w:rPr>
                <w:rFonts w:asciiTheme="majorBidi" w:hAnsiTheme="majorBidi" w:cstheme="majorBidi"/>
                <w:bCs/>
                <w:sz w:val="30"/>
                <w:szCs w:val="30"/>
              </w:rPr>
              <w:t>6</w:t>
            </w:r>
          </w:p>
        </w:tc>
        <w:tc>
          <w:tcPr>
            <w:tcW w:w="360" w:type="dxa"/>
            <w:shd w:val="clear" w:color="auto" w:fill="auto"/>
          </w:tcPr>
          <w:p w14:paraId="3D66D5E6" w14:textId="77777777" w:rsidR="00B1143F" w:rsidRPr="00422380" w:rsidRDefault="00B1143F" w:rsidP="00A40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2D28A4FC" w14:textId="5C84BAF6" w:rsidR="00B1143F" w:rsidRPr="00422380" w:rsidRDefault="00B1143F" w:rsidP="00A40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422380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2062FE" w:rsidRPr="00422380">
              <w:rPr>
                <w:rFonts w:asciiTheme="majorBidi" w:hAnsiTheme="majorBidi" w:cstheme="majorBidi"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B4E1584" w14:textId="77777777" w:rsidR="00B1143F" w:rsidRPr="00422380" w:rsidRDefault="00B1143F" w:rsidP="00A40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4D9C24BF" w14:textId="48208208" w:rsidR="00B1143F" w:rsidRPr="00422380" w:rsidRDefault="00B1143F" w:rsidP="00A40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422380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2062FE" w:rsidRPr="00422380">
              <w:rPr>
                <w:rFonts w:asciiTheme="majorBidi" w:hAnsiTheme="majorBidi" w:cstheme="majorBidi"/>
                <w:bCs/>
                <w:sz w:val="30"/>
                <w:szCs w:val="30"/>
              </w:rPr>
              <w:t>6</w:t>
            </w:r>
          </w:p>
        </w:tc>
      </w:tr>
      <w:tr w:rsidR="00B1143F" w:rsidRPr="00422380" w14:paraId="00DE1176" w14:textId="77777777" w:rsidTr="00B1143F">
        <w:trPr>
          <w:tblHeader/>
        </w:trPr>
        <w:tc>
          <w:tcPr>
            <w:tcW w:w="3312" w:type="dxa"/>
          </w:tcPr>
          <w:p w14:paraId="32FDFF1B" w14:textId="77777777" w:rsidR="00B1143F" w:rsidRPr="00422380" w:rsidRDefault="00B1143F" w:rsidP="00A40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778" w:type="dxa"/>
            <w:gridSpan w:val="7"/>
          </w:tcPr>
          <w:p w14:paraId="40B52876" w14:textId="2DBB4823" w:rsidR="00B1143F" w:rsidRPr="00422380" w:rsidRDefault="00B1143F" w:rsidP="00A40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422380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</w:t>
            </w:r>
            <w:r w:rsidRPr="00422380"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Pr="00422380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2062FE" w:rsidRPr="00422380" w14:paraId="7430F219" w14:textId="77777777" w:rsidTr="00B1143F">
        <w:tc>
          <w:tcPr>
            <w:tcW w:w="3312" w:type="dxa"/>
          </w:tcPr>
          <w:p w14:paraId="025BED6E" w14:textId="77777777" w:rsidR="002062FE" w:rsidRPr="00422380" w:rsidRDefault="002062FE" w:rsidP="002062FE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422380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368" w:type="dxa"/>
            <w:tcBorders>
              <w:bottom w:val="double" w:sz="4" w:space="0" w:color="auto"/>
            </w:tcBorders>
          </w:tcPr>
          <w:p w14:paraId="55649C06" w14:textId="6A40DC60" w:rsidR="002062FE" w:rsidRPr="00422380" w:rsidRDefault="00F83B13" w:rsidP="002062F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2238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1,927,290</w:t>
            </w:r>
          </w:p>
        </w:tc>
        <w:tc>
          <w:tcPr>
            <w:tcW w:w="270" w:type="dxa"/>
          </w:tcPr>
          <w:p w14:paraId="0FC27876" w14:textId="77777777" w:rsidR="002062FE" w:rsidRPr="00422380" w:rsidRDefault="002062FE" w:rsidP="00206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3293F805" w14:textId="16E5652D" w:rsidR="002062FE" w:rsidRPr="00422380" w:rsidRDefault="002062FE" w:rsidP="002062F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2238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1</w:t>
            </w:r>
            <w:r w:rsidRPr="0042238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,213,310</w:t>
            </w:r>
          </w:p>
        </w:tc>
        <w:tc>
          <w:tcPr>
            <w:tcW w:w="360" w:type="dxa"/>
          </w:tcPr>
          <w:p w14:paraId="719EB7A6" w14:textId="77777777" w:rsidR="002062FE" w:rsidRPr="00422380" w:rsidRDefault="002062FE" w:rsidP="00206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70F8415B" w14:textId="75F3EE1F" w:rsidR="002062FE" w:rsidRPr="00422380" w:rsidRDefault="008A3659" w:rsidP="002062F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2238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1,735,911</w:t>
            </w:r>
          </w:p>
        </w:tc>
        <w:tc>
          <w:tcPr>
            <w:tcW w:w="270" w:type="dxa"/>
          </w:tcPr>
          <w:p w14:paraId="7EF0292E" w14:textId="77777777" w:rsidR="002062FE" w:rsidRPr="00422380" w:rsidRDefault="002062FE" w:rsidP="00206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5E68C3EB" w14:textId="3DF1EFDF" w:rsidR="002062FE" w:rsidRPr="00422380" w:rsidRDefault="002062FE" w:rsidP="002062F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2238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1</w:t>
            </w:r>
            <w:r w:rsidRPr="0042238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,007,555</w:t>
            </w:r>
          </w:p>
        </w:tc>
      </w:tr>
    </w:tbl>
    <w:p w14:paraId="18344028" w14:textId="77777777" w:rsidR="00256268" w:rsidRPr="00F77A69" w:rsidRDefault="00256268" w:rsidP="00F77A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both"/>
        <w:rPr>
          <w:rFonts w:ascii="Angsana New" w:hAnsi="Angsana New"/>
          <w:i/>
          <w:iCs/>
          <w:spacing w:val="-4"/>
          <w:sz w:val="30"/>
          <w:szCs w:val="30"/>
        </w:rPr>
      </w:pPr>
    </w:p>
    <w:p w14:paraId="1AE4F761" w14:textId="4760B6D4" w:rsidR="006D36F0" w:rsidRPr="00422380" w:rsidRDefault="0092407B" w:rsidP="00204C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both"/>
        <w:rPr>
          <w:rFonts w:ascii="Angsana New" w:hAnsi="Angsana New"/>
          <w:i/>
          <w:iCs/>
          <w:spacing w:val="-4"/>
          <w:sz w:val="30"/>
          <w:szCs w:val="30"/>
        </w:rPr>
      </w:pPr>
      <w:r w:rsidRPr="009E6B9D">
        <w:rPr>
          <w:rFonts w:ascii="Angsana New" w:hAnsi="Angsana New"/>
          <w:spacing w:val="-4"/>
          <w:sz w:val="30"/>
          <w:szCs w:val="30"/>
          <w:cs/>
        </w:rPr>
        <w:t xml:space="preserve">ณ วันที่ </w:t>
      </w:r>
      <w:r w:rsidR="001E1B1A" w:rsidRPr="009E6B9D">
        <w:rPr>
          <w:rFonts w:ascii="Angsana New" w:hAnsi="Angsana New"/>
          <w:spacing w:val="-4"/>
          <w:sz w:val="30"/>
          <w:szCs w:val="30"/>
        </w:rPr>
        <w:t>3</w:t>
      </w:r>
      <w:r w:rsidR="005C5BE4" w:rsidRPr="009E6B9D">
        <w:rPr>
          <w:rFonts w:ascii="Angsana New" w:hAnsi="Angsana New"/>
          <w:spacing w:val="-4"/>
          <w:sz w:val="30"/>
          <w:szCs w:val="30"/>
        </w:rPr>
        <w:t>1</w:t>
      </w:r>
      <w:r w:rsidRPr="009E6B9D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9E6B9D">
        <w:rPr>
          <w:rFonts w:ascii="Angsana New" w:hAnsi="Angsana New" w:hint="cs"/>
          <w:spacing w:val="-4"/>
          <w:sz w:val="30"/>
          <w:szCs w:val="30"/>
          <w:cs/>
        </w:rPr>
        <w:t xml:space="preserve">ธันวาคม </w:t>
      </w:r>
      <w:r w:rsidR="001E1B1A" w:rsidRPr="009E6B9D">
        <w:rPr>
          <w:rFonts w:ascii="Angsana New" w:hAnsi="Angsana New"/>
          <w:spacing w:val="-4"/>
          <w:sz w:val="30"/>
          <w:szCs w:val="30"/>
        </w:rPr>
        <w:t>256</w:t>
      </w:r>
      <w:r w:rsidR="002062FE" w:rsidRPr="009E6B9D">
        <w:rPr>
          <w:rFonts w:ascii="Angsana New" w:hAnsi="Angsana New"/>
          <w:spacing w:val="-4"/>
          <w:sz w:val="30"/>
          <w:szCs w:val="30"/>
        </w:rPr>
        <w:t>7</w:t>
      </w:r>
      <w:r w:rsidRPr="009E6B9D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9E6B9D">
        <w:rPr>
          <w:rFonts w:ascii="Angsana New" w:hAnsi="Angsana New" w:hint="cs"/>
          <w:spacing w:val="-4"/>
          <w:sz w:val="30"/>
          <w:szCs w:val="30"/>
          <w:cs/>
        </w:rPr>
        <w:t>กลุ่มบริษัทและบริษัทมีวงเงินสินเชื่อซึ่งยังมิได้เบิกใช้เป็นจำนวน</w:t>
      </w:r>
      <w:r w:rsidR="000F6F0F" w:rsidRPr="009E6B9D">
        <w:rPr>
          <w:rFonts w:ascii="Angsana New" w:hAnsi="Angsana New" w:hint="cs"/>
          <w:spacing w:val="-4"/>
          <w:sz w:val="30"/>
          <w:szCs w:val="30"/>
          <w:cs/>
        </w:rPr>
        <w:t>เงิน</w:t>
      </w:r>
      <w:r w:rsidR="000F6F0F" w:rsidRPr="009E6B9D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35443E" w:rsidRPr="009E6B9D">
        <w:rPr>
          <w:rFonts w:ascii="Angsana New" w:hAnsi="Angsana New"/>
          <w:spacing w:val="-4"/>
          <w:sz w:val="30"/>
          <w:szCs w:val="30"/>
        </w:rPr>
        <w:t>1,</w:t>
      </w:r>
      <w:r w:rsidR="001D4850" w:rsidRPr="009E6B9D">
        <w:rPr>
          <w:rFonts w:ascii="Angsana New" w:hAnsi="Angsana New"/>
          <w:spacing w:val="-4"/>
          <w:sz w:val="30"/>
          <w:szCs w:val="30"/>
        </w:rPr>
        <w:t>2</w:t>
      </w:r>
      <w:r w:rsidR="00A41675" w:rsidRPr="009E6B9D">
        <w:rPr>
          <w:rFonts w:ascii="Angsana New" w:hAnsi="Angsana New"/>
          <w:spacing w:val="-4"/>
          <w:sz w:val="30"/>
          <w:szCs w:val="30"/>
        </w:rPr>
        <w:t>14.70</w:t>
      </w:r>
      <w:r w:rsidR="000F6F0F" w:rsidRPr="009E6B9D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0F6F0F" w:rsidRPr="009E6B9D">
        <w:rPr>
          <w:rFonts w:ascii="Angsana New" w:hAnsi="Angsana New" w:hint="cs"/>
          <w:spacing w:val="-4"/>
          <w:sz w:val="30"/>
          <w:szCs w:val="30"/>
          <w:cs/>
        </w:rPr>
        <w:t>ล้านบาท</w:t>
      </w:r>
      <w:r w:rsidR="000F6F0F" w:rsidRPr="009E6B9D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0F6F0F" w:rsidRPr="009E6B9D">
        <w:rPr>
          <w:rFonts w:ascii="Angsana New" w:hAnsi="Angsana New" w:hint="cs"/>
          <w:spacing w:val="-4"/>
          <w:sz w:val="30"/>
          <w:szCs w:val="30"/>
          <w:cs/>
        </w:rPr>
        <w:t>และ</w:t>
      </w:r>
      <w:r w:rsidR="000F6F0F" w:rsidRPr="009E6B9D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35443E" w:rsidRPr="009E6B9D">
        <w:rPr>
          <w:rFonts w:ascii="Angsana New" w:hAnsi="Angsana New"/>
          <w:spacing w:val="-4"/>
          <w:sz w:val="30"/>
          <w:szCs w:val="30"/>
        </w:rPr>
        <w:t>1,</w:t>
      </w:r>
      <w:r w:rsidR="001D4850" w:rsidRPr="009E6B9D">
        <w:rPr>
          <w:rFonts w:ascii="Angsana New" w:hAnsi="Angsana New"/>
          <w:spacing w:val="-4"/>
          <w:sz w:val="30"/>
          <w:szCs w:val="30"/>
        </w:rPr>
        <w:t>115</w:t>
      </w:r>
      <w:r w:rsidR="001F400D" w:rsidRPr="009E6B9D">
        <w:rPr>
          <w:rFonts w:ascii="Angsana New" w:hAnsi="Angsana New"/>
          <w:spacing w:val="-4"/>
          <w:sz w:val="30"/>
          <w:szCs w:val="30"/>
        </w:rPr>
        <w:t>.00</w:t>
      </w:r>
      <w:r w:rsidR="000F6F0F" w:rsidRPr="009E6B9D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9E6B9D">
        <w:rPr>
          <w:rFonts w:ascii="Angsana New" w:hAnsi="Angsana New" w:hint="cs"/>
          <w:spacing w:val="-4"/>
          <w:sz w:val="30"/>
          <w:szCs w:val="30"/>
          <w:cs/>
        </w:rPr>
        <w:t xml:space="preserve">ล้านบาท ตามลำดับ </w:t>
      </w:r>
      <w:r w:rsidRPr="009E6B9D">
        <w:rPr>
          <w:rFonts w:ascii="Angsana New" w:hAnsi="Angsana New"/>
          <w:i/>
          <w:iCs/>
          <w:spacing w:val="-4"/>
          <w:sz w:val="30"/>
          <w:szCs w:val="30"/>
          <w:cs/>
        </w:rPr>
        <w:t>(</w:t>
      </w:r>
      <w:r w:rsidR="001E1B1A" w:rsidRPr="009E6B9D">
        <w:rPr>
          <w:rFonts w:ascii="Angsana New" w:hAnsi="Angsana New"/>
          <w:i/>
          <w:iCs/>
          <w:spacing w:val="-4"/>
          <w:sz w:val="30"/>
          <w:szCs w:val="30"/>
        </w:rPr>
        <w:t>256</w:t>
      </w:r>
      <w:r w:rsidR="002062FE" w:rsidRPr="009E6B9D">
        <w:rPr>
          <w:rFonts w:ascii="Angsana New" w:hAnsi="Angsana New"/>
          <w:i/>
          <w:iCs/>
          <w:spacing w:val="-4"/>
          <w:sz w:val="30"/>
          <w:szCs w:val="30"/>
        </w:rPr>
        <w:t>6</w:t>
      </w:r>
      <w:r w:rsidRPr="009E6B9D">
        <w:rPr>
          <w:rFonts w:ascii="Angsana New" w:hAnsi="Angsana New"/>
          <w:i/>
          <w:iCs/>
          <w:spacing w:val="-4"/>
          <w:sz w:val="30"/>
          <w:szCs w:val="30"/>
          <w:cs/>
        </w:rPr>
        <w:t xml:space="preserve">: </w:t>
      </w:r>
      <w:r w:rsidR="002062FE" w:rsidRPr="009E6B9D">
        <w:rPr>
          <w:rFonts w:ascii="Angsana New" w:hAnsi="Angsana New"/>
          <w:i/>
          <w:iCs/>
          <w:spacing w:val="-4"/>
          <w:sz w:val="30"/>
          <w:szCs w:val="30"/>
        </w:rPr>
        <w:t>1,998.72</w:t>
      </w:r>
      <w:r w:rsidR="0023374A" w:rsidRPr="009E6B9D">
        <w:rPr>
          <w:rFonts w:ascii="Angsana New" w:hAnsi="Angsana New"/>
          <w:i/>
          <w:iCs/>
          <w:spacing w:val="-4"/>
          <w:sz w:val="30"/>
          <w:szCs w:val="30"/>
          <w:cs/>
        </w:rPr>
        <w:t xml:space="preserve"> </w:t>
      </w:r>
      <w:r w:rsidRPr="009E6B9D">
        <w:rPr>
          <w:rFonts w:ascii="Angsana New" w:hAnsi="Angsana New" w:hint="cs"/>
          <w:i/>
          <w:iCs/>
          <w:spacing w:val="-4"/>
          <w:sz w:val="30"/>
          <w:szCs w:val="30"/>
          <w:cs/>
        </w:rPr>
        <w:t xml:space="preserve">ล้านบาท และ </w:t>
      </w:r>
      <w:r w:rsidR="002062FE" w:rsidRPr="009E6B9D">
        <w:rPr>
          <w:rFonts w:ascii="Angsana New" w:hAnsi="Angsana New"/>
          <w:i/>
          <w:iCs/>
          <w:spacing w:val="-4"/>
          <w:sz w:val="30"/>
          <w:szCs w:val="30"/>
        </w:rPr>
        <w:t>1,885</w:t>
      </w:r>
      <w:r w:rsidR="001F400D" w:rsidRPr="009E6B9D">
        <w:rPr>
          <w:rFonts w:ascii="Angsana New" w:hAnsi="Angsana New"/>
          <w:i/>
          <w:iCs/>
          <w:spacing w:val="-4"/>
          <w:sz w:val="30"/>
          <w:szCs w:val="30"/>
        </w:rPr>
        <w:t>.00</w:t>
      </w:r>
      <w:r w:rsidRPr="009E6B9D">
        <w:rPr>
          <w:rFonts w:ascii="Angsana New" w:hAnsi="Angsana New"/>
          <w:i/>
          <w:iCs/>
          <w:spacing w:val="-4"/>
          <w:sz w:val="30"/>
          <w:szCs w:val="30"/>
          <w:cs/>
        </w:rPr>
        <w:t xml:space="preserve"> </w:t>
      </w:r>
      <w:r w:rsidRPr="009E6B9D">
        <w:rPr>
          <w:rFonts w:ascii="Angsana New" w:hAnsi="Angsana New" w:hint="cs"/>
          <w:i/>
          <w:iCs/>
          <w:spacing w:val="-4"/>
          <w:sz w:val="30"/>
          <w:szCs w:val="30"/>
          <w:cs/>
        </w:rPr>
        <w:t>ล้านบาท ตามลำดับ)</w:t>
      </w:r>
    </w:p>
    <w:p w14:paraId="54377189" w14:textId="3D0B2327" w:rsidR="00443CF5" w:rsidRDefault="00443C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pacing w:val="-4"/>
          <w:sz w:val="30"/>
          <w:szCs w:val="30"/>
        </w:rPr>
      </w:pPr>
      <w:r>
        <w:rPr>
          <w:rFonts w:ascii="Angsana New" w:hAnsi="Angsana New"/>
          <w:i/>
          <w:iCs/>
          <w:spacing w:val="-4"/>
          <w:sz w:val="30"/>
          <w:szCs w:val="30"/>
        </w:rPr>
        <w:br w:type="page"/>
      </w:r>
    </w:p>
    <w:p w14:paraId="51F3698B" w14:textId="7BD68195" w:rsidR="00AD395A" w:rsidRPr="00422380" w:rsidRDefault="00AD395A" w:rsidP="00204C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42238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การเปลี่ยนแปลงของหนี้สินที่เกิดจากกิจกรรมจัดหาเงิน</w:t>
      </w:r>
    </w:p>
    <w:p w14:paraId="6F363094" w14:textId="77777777" w:rsidR="00AD395A" w:rsidRPr="00443CF5" w:rsidRDefault="00AD395A" w:rsidP="00204C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both"/>
        <w:rPr>
          <w:rFonts w:ascii="Angsana New" w:hAnsi="Angsana New"/>
          <w:i/>
          <w:iCs/>
          <w:spacing w:val="-4"/>
          <w:sz w:val="28"/>
          <w:szCs w:val="28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230"/>
        <w:gridCol w:w="180"/>
        <w:gridCol w:w="1318"/>
        <w:gridCol w:w="19"/>
        <w:gridCol w:w="251"/>
        <w:gridCol w:w="19"/>
        <w:gridCol w:w="1695"/>
        <w:gridCol w:w="19"/>
        <w:gridCol w:w="251"/>
        <w:gridCol w:w="19"/>
        <w:gridCol w:w="1269"/>
      </w:tblGrid>
      <w:tr w:rsidR="0024798C" w:rsidRPr="00422380" w14:paraId="5B083006" w14:textId="77777777" w:rsidTr="0024798C">
        <w:trPr>
          <w:cantSplit/>
          <w:trHeight w:val="424"/>
          <w:tblHeader/>
        </w:trPr>
        <w:tc>
          <w:tcPr>
            <w:tcW w:w="4230" w:type="dxa"/>
          </w:tcPr>
          <w:p w14:paraId="5F5D947C" w14:textId="77777777" w:rsidR="0024798C" w:rsidRPr="00422380" w:rsidRDefault="0024798C" w:rsidP="00964F55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bookmarkStart w:id="8" w:name="_Hlk31356853"/>
          </w:p>
        </w:tc>
        <w:tc>
          <w:tcPr>
            <w:tcW w:w="5040" w:type="dxa"/>
            <w:gridSpan w:val="10"/>
            <w:vAlign w:val="bottom"/>
          </w:tcPr>
          <w:p w14:paraId="2E2BA290" w14:textId="6394180E" w:rsidR="0024798C" w:rsidRPr="00422380" w:rsidRDefault="0024798C" w:rsidP="00964F55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422380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24798C" w:rsidRPr="00422380" w14:paraId="26F2EDD4" w14:textId="77777777" w:rsidTr="0024798C">
        <w:trPr>
          <w:cantSplit/>
          <w:trHeight w:val="404"/>
          <w:tblHeader/>
        </w:trPr>
        <w:tc>
          <w:tcPr>
            <w:tcW w:w="4230" w:type="dxa"/>
          </w:tcPr>
          <w:p w14:paraId="64273B7B" w14:textId="77777777" w:rsidR="0024798C" w:rsidRPr="00422380" w:rsidRDefault="0024798C" w:rsidP="00964F55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9E53D3D" w14:textId="77777777" w:rsidR="0024798C" w:rsidRPr="00422380" w:rsidRDefault="0024798C" w:rsidP="00964F55">
            <w:pPr>
              <w:pStyle w:val="acctmergecolhdg"/>
              <w:spacing w:line="240" w:lineRule="atLeast"/>
              <w:ind w:left="-79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337" w:type="dxa"/>
            <w:gridSpan w:val="2"/>
            <w:vAlign w:val="bottom"/>
          </w:tcPr>
          <w:p w14:paraId="0A6B1253" w14:textId="7C592ED5" w:rsidR="0024798C" w:rsidRPr="00422380" w:rsidRDefault="0024798C" w:rsidP="00964F55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lang w:val="en-US" w:bidi="th-TH"/>
              </w:rPr>
            </w:pPr>
            <w:r w:rsidRPr="00422380">
              <w:rPr>
                <w:rFonts w:asciiTheme="majorBidi" w:eastAsiaTheme="minorHAnsi" w:hAnsiTheme="majorBidi" w:cstheme="majorBidi"/>
                <w:b w:val="0"/>
                <w:sz w:val="30"/>
                <w:szCs w:val="30"/>
                <w:cs/>
                <w:lang w:val="en-US" w:bidi="th-TH"/>
              </w:rPr>
              <w:t>เงินกู้ยื</w:t>
            </w:r>
            <w:r w:rsidRPr="00422380">
              <w:rPr>
                <w:rFonts w:asciiTheme="majorBidi" w:eastAsiaTheme="minorHAnsi" w:hAnsiTheme="majorBidi" w:cstheme="majorBidi" w:hint="cs"/>
                <w:b w:val="0"/>
                <w:sz w:val="30"/>
                <w:szCs w:val="30"/>
                <w:cs/>
                <w:lang w:val="en-US" w:bidi="th-TH"/>
              </w:rPr>
              <w:t>ม</w:t>
            </w:r>
          </w:p>
        </w:tc>
        <w:tc>
          <w:tcPr>
            <w:tcW w:w="270" w:type="dxa"/>
            <w:gridSpan w:val="2"/>
            <w:vAlign w:val="bottom"/>
          </w:tcPr>
          <w:p w14:paraId="48AAA05E" w14:textId="77777777" w:rsidR="0024798C" w:rsidRPr="00422380" w:rsidRDefault="0024798C" w:rsidP="00964F55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714" w:type="dxa"/>
            <w:gridSpan w:val="2"/>
            <w:vAlign w:val="bottom"/>
          </w:tcPr>
          <w:p w14:paraId="54D7020D" w14:textId="77777777" w:rsidR="0024798C" w:rsidRPr="00422380" w:rsidRDefault="0024798C" w:rsidP="00964F55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cs/>
                <w:lang w:val="en-US" w:bidi="th-TH"/>
              </w:rPr>
            </w:pPr>
            <w:r w:rsidRPr="00422380">
              <w:rPr>
                <w:rFonts w:asciiTheme="majorBidi" w:eastAsiaTheme="minorHAnsi" w:hAnsiTheme="majorBidi" w:cstheme="majorBidi"/>
                <w:b w:val="0"/>
                <w:sz w:val="30"/>
                <w:szCs w:val="30"/>
                <w:cs/>
                <w:lang w:val="en-US" w:bidi="th-TH"/>
              </w:rPr>
              <w:t>หนี้สินตามสัญญาเช่า</w:t>
            </w:r>
            <w:r w:rsidRPr="00422380">
              <w:rPr>
                <w:rFonts w:asciiTheme="majorBidi" w:eastAsiaTheme="minorHAnsi" w:hAnsiTheme="majorBidi"/>
                <w:b w:val="0"/>
                <w:sz w:val="30"/>
                <w:szCs w:val="30"/>
                <w:cs/>
                <w:lang w:val="en-US" w:bidi="th-TH"/>
              </w:rPr>
              <w:t xml:space="preserve"> </w:t>
            </w:r>
          </w:p>
        </w:tc>
        <w:tc>
          <w:tcPr>
            <w:tcW w:w="270" w:type="dxa"/>
            <w:gridSpan w:val="2"/>
            <w:vAlign w:val="bottom"/>
          </w:tcPr>
          <w:p w14:paraId="577686A3" w14:textId="77777777" w:rsidR="0024798C" w:rsidRPr="00422380" w:rsidRDefault="0024798C" w:rsidP="00964F55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269" w:type="dxa"/>
            <w:vAlign w:val="bottom"/>
          </w:tcPr>
          <w:p w14:paraId="7917F3DA" w14:textId="77777777" w:rsidR="0024798C" w:rsidRPr="00422380" w:rsidRDefault="0024798C" w:rsidP="00964F55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lang w:val="en-US" w:bidi="th-TH"/>
              </w:rPr>
            </w:pPr>
            <w:r w:rsidRPr="00422380">
              <w:rPr>
                <w:rFonts w:asciiTheme="majorBidi" w:eastAsiaTheme="minorHAnsi" w:hAnsiTheme="majorBidi" w:cstheme="majorBidi"/>
                <w:b w:val="0"/>
                <w:sz w:val="30"/>
                <w:szCs w:val="30"/>
                <w:cs/>
                <w:lang w:val="en-US" w:bidi="th-TH"/>
              </w:rPr>
              <w:t>รวม</w:t>
            </w:r>
          </w:p>
        </w:tc>
      </w:tr>
      <w:tr w:rsidR="0024798C" w:rsidRPr="00422380" w14:paraId="4A8102E1" w14:textId="77777777" w:rsidTr="0024798C">
        <w:trPr>
          <w:cantSplit/>
          <w:trHeight w:val="414"/>
          <w:tblHeader/>
        </w:trPr>
        <w:tc>
          <w:tcPr>
            <w:tcW w:w="4230" w:type="dxa"/>
          </w:tcPr>
          <w:p w14:paraId="509AACC4" w14:textId="77777777" w:rsidR="0024798C" w:rsidRPr="00422380" w:rsidRDefault="0024798C" w:rsidP="00964F55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040" w:type="dxa"/>
            <w:gridSpan w:val="10"/>
            <w:vAlign w:val="bottom"/>
          </w:tcPr>
          <w:p w14:paraId="2E388CDF" w14:textId="38B6CB60" w:rsidR="0024798C" w:rsidRPr="00422380" w:rsidRDefault="0024798C" w:rsidP="00964F55">
            <w:pPr>
              <w:pStyle w:val="acctmergecolhdg"/>
              <w:spacing w:line="240" w:lineRule="atLeast"/>
              <w:ind w:left="-68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422380">
              <w:rPr>
                <w:rFonts w:asciiTheme="majorBidi" w:hAnsiTheme="majorBidi" w:cstheme="majorBidi"/>
                <w:i/>
                <w:iCs/>
                <w:spacing w:val="-8"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24798C" w:rsidRPr="00422380" w14:paraId="60EDD1B1" w14:textId="77777777" w:rsidTr="0024798C">
        <w:trPr>
          <w:cantSplit/>
          <w:trHeight w:val="424"/>
        </w:trPr>
        <w:tc>
          <w:tcPr>
            <w:tcW w:w="4230" w:type="dxa"/>
          </w:tcPr>
          <w:p w14:paraId="52585099" w14:textId="38905337" w:rsidR="0024798C" w:rsidRPr="00422380" w:rsidRDefault="0024798C" w:rsidP="00964F55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2238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256</w:t>
            </w:r>
            <w:r w:rsidRPr="0042238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80" w:type="dxa"/>
            <w:vAlign w:val="bottom"/>
          </w:tcPr>
          <w:p w14:paraId="396AEC40" w14:textId="77777777" w:rsidR="0024798C" w:rsidRPr="00422380" w:rsidRDefault="0024798C" w:rsidP="00964F55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8" w:type="dxa"/>
            <w:vAlign w:val="bottom"/>
          </w:tcPr>
          <w:p w14:paraId="55F61FC0" w14:textId="77777777" w:rsidR="0024798C" w:rsidRPr="00422380" w:rsidRDefault="0024798C" w:rsidP="00964F55">
            <w:pPr>
              <w:pStyle w:val="acctfourfigures"/>
              <w:shd w:val="clear" w:color="auto" w:fill="FFFFFF"/>
              <w:tabs>
                <w:tab w:val="clear" w:pos="765"/>
                <w:tab w:val="decimal" w:pos="89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5E2CF40C" w14:textId="77777777" w:rsidR="0024798C" w:rsidRPr="00422380" w:rsidRDefault="0024798C" w:rsidP="00964F55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4" w:type="dxa"/>
            <w:gridSpan w:val="2"/>
            <w:vAlign w:val="bottom"/>
          </w:tcPr>
          <w:p w14:paraId="7D9B4E64" w14:textId="77777777" w:rsidR="0024798C" w:rsidRPr="00422380" w:rsidRDefault="0024798C" w:rsidP="00964F55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4A1B50F5" w14:textId="77777777" w:rsidR="0024798C" w:rsidRPr="00422380" w:rsidRDefault="0024798C" w:rsidP="00964F55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8" w:type="dxa"/>
            <w:gridSpan w:val="2"/>
            <w:vAlign w:val="bottom"/>
          </w:tcPr>
          <w:p w14:paraId="14FD9FF2" w14:textId="77777777" w:rsidR="0024798C" w:rsidRPr="00422380" w:rsidRDefault="0024798C" w:rsidP="00964F55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4798C" w:rsidRPr="00422380" w14:paraId="58C931E6" w14:textId="77777777" w:rsidTr="0024798C">
        <w:trPr>
          <w:cantSplit/>
          <w:trHeight w:val="414"/>
        </w:trPr>
        <w:tc>
          <w:tcPr>
            <w:tcW w:w="4230" w:type="dxa"/>
          </w:tcPr>
          <w:p w14:paraId="1E9257C8" w14:textId="77777777" w:rsidR="0024798C" w:rsidRPr="00422380" w:rsidRDefault="0024798C" w:rsidP="0035443E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42238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422380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422380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80" w:type="dxa"/>
            <w:vAlign w:val="bottom"/>
          </w:tcPr>
          <w:p w14:paraId="36891B5B" w14:textId="77777777" w:rsidR="0024798C" w:rsidRPr="00422380" w:rsidRDefault="0024798C" w:rsidP="0035443E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8" w:type="dxa"/>
            <w:vAlign w:val="bottom"/>
          </w:tcPr>
          <w:p w14:paraId="44EB55F0" w14:textId="55BBA5FF" w:rsidR="0024798C" w:rsidRPr="00422380" w:rsidRDefault="0024798C" w:rsidP="0035443E">
            <w:pPr>
              <w:pStyle w:val="acctfourfigures"/>
              <w:shd w:val="clear" w:color="auto" w:fill="FFFFFF"/>
              <w:tabs>
                <w:tab w:val="clear" w:pos="765"/>
                <w:tab w:val="decimal" w:pos="107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42238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416,324</w:t>
            </w:r>
          </w:p>
        </w:tc>
        <w:tc>
          <w:tcPr>
            <w:tcW w:w="270" w:type="dxa"/>
            <w:gridSpan w:val="2"/>
            <w:vAlign w:val="bottom"/>
          </w:tcPr>
          <w:p w14:paraId="134CB6E6" w14:textId="77777777" w:rsidR="0024798C" w:rsidRPr="00422380" w:rsidRDefault="0024798C" w:rsidP="0035443E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4" w:type="dxa"/>
            <w:gridSpan w:val="2"/>
            <w:vAlign w:val="bottom"/>
          </w:tcPr>
          <w:p w14:paraId="01115FD0" w14:textId="2089772A" w:rsidR="0024798C" w:rsidRPr="00422380" w:rsidRDefault="0024798C" w:rsidP="00D74C2C">
            <w:pPr>
              <w:pStyle w:val="acctfourfigures"/>
              <w:shd w:val="clear" w:color="auto" w:fill="FFFFFF"/>
              <w:tabs>
                <w:tab w:val="clear" w:pos="765"/>
                <w:tab w:val="decimal" w:pos="139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422380">
              <w:rPr>
                <w:rFonts w:asciiTheme="majorBidi" w:hAnsiTheme="majorBidi" w:cstheme="majorBidi"/>
                <w:sz w:val="30"/>
                <w:szCs w:val="30"/>
              </w:rPr>
              <w:t>275,131</w:t>
            </w:r>
          </w:p>
        </w:tc>
        <w:tc>
          <w:tcPr>
            <w:tcW w:w="270" w:type="dxa"/>
            <w:gridSpan w:val="2"/>
            <w:vAlign w:val="bottom"/>
          </w:tcPr>
          <w:p w14:paraId="12956244" w14:textId="77777777" w:rsidR="0024798C" w:rsidRPr="00422380" w:rsidRDefault="0024798C" w:rsidP="0035443E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8" w:type="dxa"/>
            <w:gridSpan w:val="2"/>
            <w:vAlign w:val="bottom"/>
          </w:tcPr>
          <w:p w14:paraId="07E78AEC" w14:textId="37DBEC52" w:rsidR="0024798C" w:rsidRPr="00422380" w:rsidRDefault="0024798C" w:rsidP="00D74C2C">
            <w:pPr>
              <w:pStyle w:val="acctfourfigures"/>
              <w:shd w:val="clear" w:color="auto" w:fill="FFFFFF"/>
              <w:tabs>
                <w:tab w:val="clear" w:pos="765"/>
                <w:tab w:val="decimal" w:pos="103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22380">
              <w:rPr>
                <w:rFonts w:asciiTheme="majorBidi" w:hAnsiTheme="majorBidi" w:cstheme="majorBidi"/>
                <w:sz w:val="30"/>
                <w:szCs w:val="30"/>
              </w:rPr>
              <w:t>691,455</w:t>
            </w:r>
          </w:p>
        </w:tc>
      </w:tr>
      <w:tr w:rsidR="0024798C" w:rsidRPr="00422380" w14:paraId="08803337" w14:textId="77777777" w:rsidTr="0024798C">
        <w:trPr>
          <w:cantSplit/>
          <w:trHeight w:val="281"/>
        </w:trPr>
        <w:tc>
          <w:tcPr>
            <w:tcW w:w="4230" w:type="dxa"/>
          </w:tcPr>
          <w:p w14:paraId="398C228E" w14:textId="703DBF30" w:rsidR="0024798C" w:rsidRPr="00422380" w:rsidRDefault="0024798C" w:rsidP="0035443E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422380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การเปลี่ยนแปลงจากกระแสเงินสดจากการจัดหาเงิน</w:t>
            </w:r>
          </w:p>
        </w:tc>
        <w:tc>
          <w:tcPr>
            <w:tcW w:w="180" w:type="dxa"/>
            <w:vAlign w:val="bottom"/>
          </w:tcPr>
          <w:p w14:paraId="24989B3D" w14:textId="77777777" w:rsidR="0024798C" w:rsidRPr="00422380" w:rsidRDefault="0024798C" w:rsidP="0035443E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8" w:type="dxa"/>
            <w:vAlign w:val="bottom"/>
          </w:tcPr>
          <w:p w14:paraId="0D883181" w14:textId="32062B0C" w:rsidR="0024798C" w:rsidRPr="00422380" w:rsidRDefault="0024798C" w:rsidP="0024798C">
            <w:pPr>
              <w:pStyle w:val="acctfourfigures"/>
              <w:shd w:val="clear" w:color="auto" w:fill="FFFFFF"/>
              <w:tabs>
                <w:tab w:val="clear" w:pos="765"/>
                <w:tab w:val="decimal" w:pos="1076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2380">
              <w:rPr>
                <w:rFonts w:asciiTheme="majorBidi" w:hAnsiTheme="majorBidi" w:cstheme="majorBidi"/>
                <w:sz w:val="30"/>
                <w:szCs w:val="30"/>
              </w:rPr>
              <w:t>402,899</w:t>
            </w:r>
          </w:p>
        </w:tc>
        <w:tc>
          <w:tcPr>
            <w:tcW w:w="270" w:type="dxa"/>
            <w:gridSpan w:val="2"/>
            <w:vAlign w:val="bottom"/>
          </w:tcPr>
          <w:p w14:paraId="3CDFDA23" w14:textId="77777777" w:rsidR="0024798C" w:rsidRPr="00422380" w:rsidRDefault="0024798C" w:rsidP="0035443E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4" w:type="dxa"/>
            <w:gridSpan w:val="2"/>
            <w:vAlign w:val="bottom"/>
          </w:tcPr>
          <w:p w14:paraId="72C033FF" w14:textId="67D31360" w:rsidR="0024798C" w:rsidRPr="00422380" w:rsidRDefault="0024798C" w:rsidP="00D74C2C">
            <w:pPr>
              <w:pStyle w:val="acctfourfigures"/>
              <w:shd w:val="clear" w:color="auto" w:fill="FFFFFF"/>
              <w:tabs>
                <w:tab w:val="clear" w:pos="765"/>
                <w:tab w:val="decimal" w:pos="1390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422380">
              <w:rPr>
                <w:rFonts w:asciiTheme="majorBidi" w:hAnsiTheme="majorBidi" w:cstheme="majorBidi"/>
                <w:sz w:val="30"/>
                <w:szCs w:val="30"/>
              </w:rPr>
              <w:t>(93,850)</w:t>
            </w:r>
          </w:p>
        </w:tc>
        <w:tc>
          <w:tcPr>
            <w:tcW w:w="270" w:type="dxa"/>
            <w:gridSpan w:val="2"/>
            <w:vAlign w:val="bottom"/>
          </w:tcPr>
          <w:p w14:paraId="5297C22F" w14:textId="77777777" w:rsidR="0024798C" w:rsidRPr="00422380" w:rsidRDefault="0024798C" w:rsidP="0035443E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8" w:type="dxa"/>
            <w:gridSpan w:val="2"/>
            <w:vAlign w:val="bottom"/>
          </w:tcPr>
          <w:p w14:paraId="23016B5A" w14:textId="57E1CD84" w:rsidR="0024798C" w:rsidRPr="00422380" w:rsidRDefault="0024798C" w:rsidP="00D74C2C">
            <w:pPr>
              <w:pStyle w:val="acctfourfigures"/>
              <w:shd w:val="clear" w:color="auto" w:fill="FFFFFF"/>
              <w:tabs>
                <w:tab w:val="clear" w:pos="765"/>
                <w:tab w:val="decimal" w:pos="1030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2238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309,049</w:t>
            </w:r>
          </w:p>
        </w:tc>
      </w:tr>
      <w:tr w:rsidR="0024798C" w:rsidRPr="00422380" w14:paraId="351D7448" w14:textId="77777777" w:rsidTr="0024798C">
        <w:trPr>
          <w:cantSplit/>
          <w:trHeight w:val="414"/>
        </w:trPr>
        <w:tc>
          <w:tcPr>
            <w:tcW w:w="4230" w:type="dxa"/>
          </w:tcPr>
          <w:p w14:paraId="6CC279AC" w14:textId="3F5B05CF" w:rsidR="0024798C" w:rsidRPr="00422380" w:rsidRDefault="0024798C" w:rsidP="0035443E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422380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การเปลี่ยนแปลงอื่น</w:t>
            </w:r>
          </w:p>
        </w:tc>
        <w:tc>
          <w:tcPr>
            <w:tcW w:w="180" w:type="dxa"/>
            <w:vAlign w:val="bottom"/>
          </w:tcPr>
          <w:p w14:paraId="4FB6DD7C" w14:textId="77777777" w:rsidR="0024798C" w:rsidRPr="00422380" w:rsidRDefault="0024798C" w:rsidP="0035443E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8" w:type="dxa"/>
            <w:vAlign w:val="bottom"/>
          </w:tcPr>
          <w:p w14:paraId="355BC3CD" w14:textId="071FE0C0" w:rsidR="0024798C" w:rsidRPr="00422380" w:rsidRDefault="0024798C" w:rsidP="0035443E">
            <w:pPr>
              <w:pStyle w:val="acctfourfigures"/>
              <w:shd w:val="clear" w:color="auto" w:fill="FFFFFF"/>
              <w:tabs>
                <w:tab w:val="clear" w:pos="765"/>
                <w:tab w:val="decimal" w:pos="89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42238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1C735C94" w14:textId="77777777" w:rsidR="0024798C" w:rsidRPr="00422380" w:rsidRDefault="0024798C" w:rsidP="0035443E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4" w:type="dxa"/>
            <w:gridSpan w:val="2"/>
            <w:vAlign w:val="bottom"/>
          </w:tcPr>
          <w:p w14:paraId="10B349B9" w14:textId="7A5A8937" w:rsidR="0024798C" w:rsidRPr="00422380" w:rsidRDefault="0024798C" w:rsidP="00D74C2C">
            <w:pPr>
              <w:pStyle w:val="acctfourfigures"/>
              <w:shd w:val="clear" w:color="auto" w:fill="FFFFFF"/>
              <w:tabs>
                <w:tab w:val="clear" w:pos="765"/>
                <w:tab w:val="decimal" w:pos="139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2238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68,630</w:t>
            </w:r>
          </w:p>
        </w:tc>
        <w:tc>
          <w:tcPr>
            <w:tcW w:w="270" w:type="dxa"/>
            <w:gridSpan w:val="2"/>
            <w:vAlign w:val="bottom"/>
          </w:tcPr>
          <w:p w14:paraId="491FFB46" w14:textId="77777777" w:rsidR="0024798C" w:rsidRPr="00422380" w:rsidRDefault="0024798C" w:rsidP="0035443E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8" w:type="dxa"/>
            <w:gridSpan w:val="2"/>
            <w:vAlign w:val="bottom"/>
          </w:tcPr>
          <w:p w14:paraId="6AF787B1" w14:textId="7CDF43F5" w:rsidR="0024798C" w:rsidRPr="00422380" w:rsidRDefault="0024798C" w:rsidP="00D74C2C">
            <w:pPr>
              <w:pStyle w:val="acctfourfigures"/>
              <w:shd w:val="clear" w:color="auto" w:fill="FFFFFF"/>
              <w:tabs>
                <w:tab w:val="clear" w:pos="765"/>
                <w:tab w:val="decimal" w:pos="103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422380">
              <w:rPr>
                <w:rFonts w:asciiTheme="majorBidi" w:hAnsiTheme="majorBidi" w:cstheme="majorBidi"/>
                <w:sz w:val="30"/>
                <w:szCs w:val="30"/>
              </w:rPr>
              <w:t>68,630</w:t>
            </w:r>
          </w:p>
        </w:tc>
      </w:tr>
      <w:tr w:rsidR="0024798C" w:rsidRPr="00422380" w14:paraId="0FDF0231" w14:textId="77777777" w:rsidTr="0024798C">
        <w:trPr>
          <w:cantSplit/>
          <w:trHeight w:val="414"/>
        </w:trPr>
        <w:tc>
          <w:tcPr>
            <w:tcW w:w="4230" w:type="dxa"/>
          </w:tcPr>
          <w:p w14:paraId="4602C60C" w14:textId="43DD855E" w:rsidR="0024798C" w:rsidRPr="00422380" w:rsidRDefault="0024798C" w:rsidP="0035443E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2238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2238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42238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80" w:type="dxa"/>
            <w:vAlign w:val="bottom"/>
          </w:tcPr>
          <w:p w14:paraId="221E2F29" w14:textId="77777777" w:rsidR="0024798C" w:rsidRPr="00422380" w:rsidRDefault="0024798C" w:rsidP="0035443E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03FE66" w14:textId="21A1604D" w:rsidR="0024798C" w:rsidRPr="00422380" w:rsidRDefault="0024798C" w:rsidP="0035443E">
            <w:pPr>
              <w:pStyle w:val="acctfourfigures"/>
              <w:shd w:val="clear" w:color="auto" w:fill="FFFFFF"/>
              <w:tabs>
                <w:tab w:val="clear" w:pos="765"/>
                <w:tab w:val="decimal" w:pos="107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2238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819,223</w:t>
            </w:r>
          </w:p>
        </w:tc>
        <w:tc>
          <w:tcPr>
            <w:tcW w:w="270" w:type="dxa"/>
            <w:gridSpan w:val="2"/>
            <w:vAlign w:val="bottom"/>
          </w:tcPr>
          <w:p w14:paraId="63438C55" w14:textId="77777777" w:rsidR="0024798C" w:rsidRPr="00422380" w:rsidRDefault="0024798C" w:rsidP="0035443E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4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6B8DB1" w14:textId="759F2089" w:rsidR="0024798C" w:rsidRPr="00422380" w:rsidRDefault="0024798C" w:rsidP="00D74C2C">
            <w:pPr>
              <w:pStyle w:val="acctfourfigures"/>
              <w:shd w:val="clear" w:color="auto" w:fill="FFFFFF"/>
              <w:tabs>
                <w:tab w:val="clear" w:pos="765"/>
                <w:tab w:val="decimal" w:pos="139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2238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249,911</w:t>
            </w:r>
          </w:p>
        </w:tc>
        <w:tc>
          <w:tcPr>
            <w:tcW w:w="270" w:type="dxa"/>
            <w:gridSpan w:val="2"/>
            <w:vAlign w:val="bottom"/>
          </w:tcPr>
          <w:p w14:paraId="06279FF6" w14:textId="77777777" w:rsidR="0024798C" w:rsidRPr="00422380" w:rsidRDefault="0024798C" w:rsidP="0035443E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8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305FFB" w14:textId="3925835D" w:rsidR="0024798C" w:rsidRPr="00422380" w:rsidRDefault="0024798C" w:rsidP="00D74C2C">
            <w:pPr>
              <w:pStyle w:val="acctfourfigures"/>
              <w:shd w:val="clear" w:color="auto" w:fill="FFFFFF"/>
              <w:tabs>
                <w:tab w:val="clear" w:pos="765"/>
                <w:tab w:val="decimal" w:pos="1030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2238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1,069,134</w:t>
            </w:r>
          </w:p>
        </w:tc>
      </w:tr>
      <w:tr w:rsidR="0024798C" w:rsidRPr="00422380" w14:paraId="1F7987C4" w14:textId="77777777" w:rsidTr="0024798C">
        <w:trPr>
          <w:cantSplit/>
          <w:trHeight w:val="414"/>
        </w:trPr>
        <w:tc>
          <w:tcPr>
            <w:tcW w:w="4230" w:type="dxa"/>
          </w:tcPr>
          <w:p w14:paraId="7963DBC0" w14:textId="77777777" w:rsidR="0024798C" w:rsidRPr="00422380" w:rsidRDefault="0024798C" w:rsidP="0035443E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" w:type="dxa"/>
            <w:vAlign w:val="bottom"/>
          </w:tcPr>
          <w:p w14:paraId="74912524" w14:textId="77777777" w:rsidR="0024798C" w:rsidRPr="00422380" w:rsidRDefault="0024798C" w:rsidP="0035443E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8" w:type="dxa"/>
            <w:tcBorders>
              <w:top w:val="double" w:sz="4" w:space="0" w:color="auto"/>
            </w:tcBorders>
            <w:vAlign w:val="bottom"/>
          </w:tcPr>
          <w:p w14:paraId="7F4AC425" w14:textId="77777777" w:rsidR="0024798C" w:rsidRPr="00422380" w:rsidRDefault="0024798C" w:rsidP="0035443E">
            <w:pPr>
              <w:pStyle w:val="acctfourfigures"/>
              <w:shd w:val="clear" w:color="auto" w:fill="FFFFFF"/>
              <w:tabs>
                <w:tab w:val="clear" w:pos="765"/>
                <w:tab w:val="decimal" w:pos="107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7253B932" w14:textId="77777777" w:rsidR="0024798C" w:rsidRPr="00422380" w:rsidRDefault="0024798C" w:rsidP="0035443E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4" w:type="dxa"/>
            <w:gridSpan w:val="2"/>
            <w:tcBorders>
              <w:top w:val="double" w:sz="4" w:space="0" w:color="auto"/>
            </w:tcBorders>
            <w:vAlign w:val="bottom"/>
          </w:tcPr>
          <w:p w14:paraId="10F4B9D0" w14:textId="77777777" w:rsidR="0024798C" w:rsidRPr="00422380" w:rsidRDefault="0024798C" w:rsidP="00D74C2C">
            <w:pPr>
              <w:pStyle w:val="acctfourfigures"/>
              <w:shd w:val="clear" w:color="auto" w:fill="FFFFFF"/>
              <w:tabs>
                <w:tab w:val="clear" w:pos="765"/>
                <w:tab w:val="decimal" w:pos="139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178923C7" w14:textId="77777777" w:rsidR="0024798C" w:rsidRPr="00422380" w:rsidRDefault="0024798C" w:rsidP="0035443E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8" w:type="dxa"/>
            <w:gridSpan w:val="2"/>
            <w:tcBorders>
              <w:top w:val="double" w:sz="4" w:space="0" w:color="auto"/>
            </w:tcBorders>
            <w:vAlign w:val="bottom"/>
          </w:tcPr>
          <w:p w14:paraId="032E3A26" w14:textId="77777777" w:rsidR="0024798C" w:rsidRPr="00422380" w:rsidRDefault="0024798C" w:rsidP="00D74C2C">
            <w:pPr>
              <w:pStyle w:val="acctfourfigures"/>
              <w:shd w:val="clear" w:color="auto" w:fill="FFFFFF"/>
              <w:tabs>
                <w:tab w:val="clear" w:pos="765"/>
                <w:tab w:val="decimal" w:pos="103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4798C" w:rsidRPr="00422380" w14:paraId="024C51C8" w14:textId="77777777" w:rsidTr="0024798C">
        <w:trPr>
          <w:cantSplit/>
          <w:trHeight w:val="424"/>
        </w:trPr>
        <w:tc>
          <w:tcPr>
            <w:tcW w:w="4230" w:type="dxa"/>
          </w:tcPr>
          <w:p w14:paraId="277D8D7A" w14:textId="77592A23" w:rsidR="0024798C" w:rsidRPr="00422380" w:rsidRDefault="0024798C" w:rsidP="0035443E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238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256</w:t>
            </w:r>
            <w:r w:rsidRPr="0042238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80" w:type="dxa"/>
            <w:vAlign w:val="bottom"/>
          </w:tcPr>
          <w:p w14:paraId="4B32261C" w14:textId="77777777" w:rsidR="0024798C" w:rsidRPr="00422380" w:rsidRDefault="0024798C" w:rsidP="0035443E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8" w:type="dxa"/>
            <w:vAlign w:val="bottom"/>
          </w:tcPr>
          <w:p w14:paraId="5DECE46D" w14:textId="77777777" w:rsidR="0024798C" w:rsidRPr="00422380" w:rsidRDefault="0024798C" w:rsidP="0035443E">
            <w:pPr>
              <w:pStyle w:val="acctfourfigures"/>
              <w:shd w:val="clear" w:color="auto" w:fill="FFFFFF"/>
              <w:tabs>
                <w:tab w:val="clear" w:pos="765"/>
                <w:tab w:val="decimal" w:pos="107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640404C9" w14:textId="77777777" w:rsidR="0024798C" w:rsidRPr="00422380" w:rsidRDefault="0024798C" w:rsidP="0035443E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4" w:type="dxa"/>
            <w:gridSpan w:val="2"/>
            <w:vAlign w:val="bottom"/>
          </w:tcPr>
          <w:p w14:paraId="09386F09" w14:textId="77777777" w:rsidR="0024798C" w:rsidRPr="00422380" w:rsidRDefault="0024798C" w:rsidP="00D74C2C">
            <w:pPr>
              <w:pStyle w:val="acctfourfigures"/>
              <w:shd w:val="clear" w:color="auto" w:fill="FFFFFF"/>
              <w:tabs>
                <w:tab w:val="clear" w:pos="765"/>
                <w:tab w:val="decimal" w:pos="139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550861D8" w14:textId="77777777" w:rsidR="0024798C" w:rsidRPr="00422380" w:rsidRDefault="0024798C" w:rsidP="0035443E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8" w:type="dxa"/>
            <w:gridSpan w:val="2"/>
            <w:vAlign w:val="bottom"/>
          </w:tcPr>
          <w:p w14:paraId="3D9E7070" w14:textId="77777777" w:rsidR="0024798C" w:rsidRPr="00422380" w:rsidRDefault="0024798C" w:rsidP="00D74C2C">
            <w:pPr>
              <w:pStyle w:val="acctfourfigures"/>
              <w:shd w:val="clear" w:color="auto" w:fill="FFFFFF"/>
              <w:tabs>
                <w:tab w:val="clear" w:pos="765"/>
                <w:tab w:val="decimal" w:pos="103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4798C" w:rsidRPr="00422380" w14:paraId="62F3A802" w14:textId="77777777" w:rsidTr="0024798C">
        <w:trPr>
          <w:cantSplit/>
          <w:trHeight w:val="414"/>
        </w:trPr>
        <w:tc>
          <w:tcPr>
            <w:tcW w:w="4230" w:type="dxa"/>
          </w:tcPr>
          <w:p w14:paraId="1592D9D1" w14:textId="7E702087" w:rsidR="0024798C" w:rsidRPr="00422380" w:rsidRDefault="0024798C" w:rsidP="0035443E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238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422380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422380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80" w:type="dxa"/>
            <w:vAlign w:val="bottom"/>
          </w:tcPr>
          <w:p w14:paraId="7C13A9D2" w14:textId="77777777" w:rsidR="0024798C" w:rsidRPr="00422380" w:rsidRDefault="0024798C" w:rsidP="0035443E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8" w:type="dxa"/>
            <w:vAlign w:val="bottom"/>
          </w:tcPr>
          <w:p w14:paraId="1966D8B3" w14:textId="5351D632" w:rsidR="0024798C" w:rsidRPr="00422380" w:rsidRDefault="0024798C" w:rsidP="0035443E">
            <w:pPr>
              <w:pStyle w:val="acctfourfigures"/>
              <w:shd w:val="clear" w:color="auto" w:fill="FFFFFF"/>
              <w:tabs>
                <w:tab w:val="clear" w:pos="765"/>
                <w:tab w:val="decimal" w:pos="107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422380">
              <w:rPr>
                <w:rFonts w:asciiTheme="majorBidi" w:hAnsiTheme="majorBidi" w:cstheme="majorBidi"/>
                <w:sz w:val="30"/>
                <w:szCs w:val="30"/>
              </w:rPr>
              <w:t>387,248</w:t>
            </w:r>
          </w:p>
        </w:tc>
        <w:tc>
          <w:tcPr>
            <w:tcW w:w="270" w:type="dxa"/>
            <w:gridSpan w:val="2"/>
            <w:vAlign w:val="bottom"/>
          </w:tcPr>
          <w:p w14:paraId="199404CD" w14:textId="77777777" w:rsidR="0024798C" w:rsidRPr="00422380" w:rsidRDefault="0024798C" w:rsidP="0035443E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4" w:type="dxa"/>
            <w:gridSpan w:val="2"/>
            <w:vAlign w:val="bottom"/>
          </w:tcPr>
          <w:p w14:paraId="5E88E1AC" w14:textId="767DD902" w:rsidR="0024798C" w:rsidRPr="00422380" w:rsidRDefault="0024798C" w:rsidP="00D74C2C">
            <w:pPr>
              <w:pStyle w:val="acctfourfigures"/>
              <w:shd w:val="clear" w:color="auto" w:fill="FFFFFF"/>
              <w:tabs>
                <w:tab w:val="clear" w:pos="765"/>
                <w:tab w:val="decimal" w:pos="139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422380">
              <w:rPr>
                <w:rFonts w:asciiTheme="majorBidi" w:hAnsiTheme="majorBidi" w:cstheme="majorBidi"/>
                <w:sz w:val="30"/>
                <w:szCs w:val="30"/>
              </w:rPr>
              <w:t>249,072</w:t>
            </w:r>
          </w:p>
        </w:tc>
        <w:tc>
          <w:tcPr>
            <w:tcW w:w="270" w:type="dxa"/>
            <w:gridSpan w:val="2"/>
            <w:vAlign w:val="bottom"/>
          </w:tcPr>
          <w:p w14:paraId="44465BFA" w14:textId="77777777" w:rsidR="0024798C" w:rsidRPr="00422380" w:rsidRDefault="0024798C" w:rsidP="0035443E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8" w:type="dxa"/>
            <w:gridSpan w:val="2"/>
            <w:vAlign w:val="bottom"/>
          </w:tcPr>
          <w:p w14:paraId="5A434D27" w14:textId="3E353D1B" w:rsidR="0024798C" w:rsidRPr="00422380" w:rsidRDefault="0024798C" w:rsidP="00D74C2C">
            <w:pPr>
              <w:pStyle w:val="acctfourfigures"/>
              <w:shd w:val="clear" w:color="auto" w:fill="FFFFFF"/>
              <w:tabs>
                <w:tab w:val="clear" w:pos="765"/>
                <w:tab w:val="decimal" w:pos="103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422380">
              <w:rPr>
                <w:rFonts w:asciiTheme="majorBidi" w:hAnsiTheme="majorBidi" w:cstheme="majorBidi"/>
                <w:sz w:val="30"/>
                <w:szCs w:val="30"/>
              </w:rPr>
              <w:t>636,320</w:t>
            </w:r>
          </w:p>
        </w:tc>
      </w:tr>
      <w:tr w:rsidR="0024798C" w:rsidRPr="00422380" w14:paraId="081CBAEE" w14:textId="77777777" w:rsidTr="00F85FAA">
        <w:trPr>
          <w:cantSplit/>
          <w:trHeight w:val="92"/>
        </w:trPr>
        <w:tc>
          <w:tcPr>
            <w:tcW w:w="4230" w:type="dxa"/>
          </w:tcPr>
          <w:p w14:paraId="447D940C" w14:textId="530D61E5" w:rsidR="0024798C" w:rsidRPr="00422380" w:rsidRDefault="0024798C" w:rsidP="0035443E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2380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การเปลี่ยนแปลงจากกระแสเงินสดจาก</w:t>
            </w:r>
            <w:r w:rsidR="00F85FAA" w:rsidRPr="00422380">
              <w:rPr>
                <w:rFonts w:asciiTheme="majorBidi" w:hAnsiTheme="majorBidi" w:cstheme="majorBidi"/>
                <w:sz w:val="30"/>
                <w:szCs w:val="30"/>
                <w:cs/>
              </w:rPr>
              <w:t>การจัดหาเงิน</w:t>
            </w:r>
          </w:p>
        </w:tc>
        <w:tc>
          <w:tcPr>
            <w:tcW w:w="180" w:type="dxa"/>
            <w:vAlign w:val="bottom"/>
          </w:tcPr>
          <w:p w14:paraId="049AFC80" w14:textId="77777777" w:rsidR="0024798C" w:rsidRPr="00422380" w:rsidRDefault="0024798C" w:rsidP="0035443E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8" w:type="dxa"/>
            <w:vAlign w:val="bottom"/>
          </w:tcPr>
          <w:p w14:paraId="48D56330" w14:textId="1BBAE0DE" w:rsidR="0024798C" w:rsidRPr="00422380" w:rsidRDefault="0024798C" w:rsidP="0035443E">
            <w:pPr>
              <w:pStyle w:val="acctfourfigures"/>
              <w:shd w:val="clear" w:color="auto" w:fill="FFFFFF"/>
              <w:tabs>
                <w:tab w:val="clear" w:pos="765"/>
                <w:tab w:val="decimal" w:pos="107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42238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29,076</w:t>
            </w:r>
          </w:p>
        </w:tc>
        <w:tc>
          <w:tcPr>
            <w:tcW w:w="270" w:type="dxa"/>
            <w:gridSpan w:val="2"/>
            <w:vAlign w:val="bottom"/>
          </w:tcPr>
          <w:p w14:paraId="3D4AF41E" w14:textId="77777777" w:rsidR="0024798C" w:rsidRPr="00422380" w:rsidRDefault="0024798C" w:rsidP="0035443E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4" w:type="dxa"/>
            <w:gridSpan w:val="2"/>
            <w:vAlign w:val="bottom"/>
          </w:tcPr>
          <w:p w14:paraId="7F83E7E7" w14:textId="2B246FFF" w:rsidR="0024798C" w:rsidRPr="00422380" w:rsidRDefault="0024798C" w:rsidP="00D74C2C">
            <w:pPr>
              <w:pStyle w:val="acctfourfigures"/>
              <w:shd w:val="clear" w:color="auto" w:fill="FFFFFF"/>
              <w:tabs>
                <w:tab w:val="clear" w:pos="765"/>
                <w:tab w:val="decimal" w:pos="139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422380">
              <w:rPr>
                <w:rFonts w:asciiTheme="majorBidi" w:hAnsiTheme="majorBidi" w:cstheme="majorBidi"/>
                <w:sz w:val="30"/>
                <w:szCs w:val="30"/>
              </w:rPr>
              <w:t>(88,135)</w:t>
            </w:r>
          </w:p>
        </w:tc>
        <w:tc>
          <w:tcPr>
            <w:tcW w:w="270" w:type="dxa"/>
            <w:gridSpan w:val="2"/>
            <w:vAlign w:val="bottom"/>
          </w:tcPr>
          <w:p w14:paraId="0264944A" w14:textId="77777777" w:rsidR="0024798C" w:rsidRPr="00422380" w:rsidRDefault="0024798C" w:rsidP="0035443E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8" w:type="dxa"/>
            <w:gridSpan w:val="2"/>
            <w:vAlign w:val="bottom"/>
          </w:tcPr>
          <w:p w14:paraId="679988A9" w14:textId="2538AC69" w:rsidR="0024798C" w:rsidRPr="00422380" w:rsidRDefault="0024798C" w:rsidP="00D74C2C">
            <w:pPr>
              <w:pStyle w:val="acctfourfigures"/>
              <w:shd w:val="clear" w:color="auto" w:fill="FFFFFF"/>
              <w:tabs>
                <w:tab w:val="clear" w:pos="765"/>
                <w:tab w:val="decimal" w:pos="103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42238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42238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59</w:t>
            </w:r>
            <w:r w:rsidRPr="0042238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2238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059</w:t>
            </w:r>
            <w:r w:rsidRPr="0042238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24798C" w:rsidRPr="00422380" w14:paraId="76A1BE87" w14:textId="77777777" w:rsidTr="0024798C">
        <w:trPr>
          <w:cantSplit/>
          <w:trHeight w:val="404"/>
        </w:trPr>
        <w:tc>
          <w:tcPr>
            <w:tcW w:w="4230" w:type="dxa"/>
          </w:tcPr>
          <w:p w14:paraId="3F05800A" w14:textId="00811EAB" w:rsidR="0024798C" w:rsidRPr="00422380" w:rsidRDefault="0024798C" w:rsidP="0035443E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2380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การเปลี่ยนแปลงอื่น</w:t>
            </w:r>
          </w:p>
        </w:tc>
        <w:tc>
          <w:tcPr>
            <w:tcW w:w="180" w:type="dxa"/>
            <w:vAlign w:val="bottom"/>
          </w:tcPr>
          <w:p w14:paraId="5F59E5D6" w14:textId="77777777" w:rsidR="0024798C" w:rsidRPr="00422380" w:rsidRDefault="0024798C" w:rsidP="0035443E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8" w:type="dxa"/>
            <w:tcBorders>
              <w:bottom w:val="single" w:sz="4" w:space="0" w:color="auto"/>
            </w:tcBorders>
            <w:vAlign w:val="bottom"/>
          </w:tcPr>
          <w:p w14:paraId="16D33CF4" w14:textId="15CF1200" w:rsidR="0024798C" w:rsidRPr="00422380" w:rsidRDefault="0024798C" w:rsidP="0035443E">
            <w:pPr>
              <w:pStyle w:val="acctfourfigures"/>
              <w:shd w:val="clear" w:color="auto" w:fill="FFFFFF"/>
              <w:tabs>
                <w:tab w:val="clear" w:pos="765"/>
                <w:tab w:val="decimal" w:pos="89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42238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40D619EF" w14:textId="77777777" w:rsidR="0024798C" w:rsidRPr="00422380" w:rsidRDefault="0024798C" w:rsidP="0035443E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4" w:type="dxa"/>
            <w:gridSpan w:val="2"/>
            <w:tcBorders>
              <w:bottom w:val="single" w:sz="4" w:space="0" w:color="auto"/>
            </w:tcBorders>
            <w:vAlign w:val="bottom"/>
          </w:tcPr>
          <w:p w14:paraId="70ADAFA0" w14:textId="3FB73CC9" w:rsidR="0024798C" w:rsidRPr="00422380" w:rsidRDefault="0024798C" w:rsidP="00D74C2C">
            <w:pPr>
              <w:pStyle w:val="acctfourfigures"/>
              <w:shd w:val="clear" w:color="auto" w:fill="FFFFFF"/>
              <w:tabs>
                <w:tab w:val="clear" w:pos="765"/>
                <w:tab w:val="decimal" w:pos="139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42238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114,194</w:t>
            </w:r>
          </w:p>
        </w:tc>
        <w:tc>
          <w:tcPr>
            <w:tcW w:w="270" w:type="dxa"/>
            <w:gridSpan w:val="2"/>
            <w:vAlign w:val="bottom"/>
          </w:tcPr>
          <w:p w14:paraId="52378A1B" w14:textId="77777777" w:rsidR="0024798C" w:rsidRPr="00422380" w:rsidRDefault="0024798C" w:rsidP="0035443E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8" w:type="dxa"/>
            <w:gridSpan w:val="2"/>
            <w:tcBorders>
              <w:bottom w:val="single" w:sz="4" w:space="0" w:color="auto"/>
            </w:tcBorders>
            <w:vAlign w:val="bottom"/>
          </w:tcPr>
          <w:p w14:paraId="37BA06C0" w14:textId="6BCCC8B7" w:rsidR="0024798C" w:rsidRPr="00422380" w:rsidRDefault="0024798C" w:rsidP="00D74C2C">
            <w:pPr>
              <w:pStyle w:val="acctfourfigures"/>
              <w:shd w:val="clear" w:color="auto" w:fill="FFFFFF"/>
              <w:tabs>
                <w:tab w:val="clear" w:pos="765"/>
                <w:tab w:val="decimal" w:pos="103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42238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114,194</w:t>
            </w:r>
          </w:p>
        </w:tc>
      </w:tr>
      <w:tr w:rsidR="0024798C" w:rsidRPr="00422380" w14:paraId="319329F2" w14:textId="77777777" w:rsidTr="0024798C">
        <w:trPr>
          <w:cantSplit/>
          <w:trHeight w:val="424"/>
        </w:trPr>
        <w:tc>
          <w:tcPr>
            <w:tcW w:w="4230" w:type="dxa"/>
          </w:tcPr>
          <w:p w14:paraId="08D8AE66" w14:textId="410D910B" w:rsidR="0024798C" w:rsidRPr="00422380" w:rsidRDefault="0024798C" w:rsidP="0035443E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238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2238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42238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80" w:type="dxa"/>
            <w:vAlign w:val="bottom"/>
          </w:tcPr>
          <w:p w14:paraId="45394EA2" w14:textId="77777777" w:rsidR="0024798C" w:rsidRPr="00422380" w:rsidRDefault="0024798C" w:rsidP="0035443E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8A7C3C" w14:textId="7FDD0288" w:rsidR="0024798C" w:rsidRPr="00422380" w:rsidRDefault="0024798C" w:rsidP="0035443E">
            <w:pPr>
              <w:pStyle w:val="acctfourfigures"/>
              <w:shd w:val="clear" w:color="auto" w:fill="FFFFFF"/>
              <w:tabs>
                <w:tab w:val="clear" w:pos="765"/>
                <w:tab w:val="decimal" w:pos="107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2238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416,324</w:t>
            </w:r>
          </w:p>
        </w:tc>
        <w:tc>
          <w:tcPr>
            <w:tcW w:w="270" w:type="dxa"/>
            <w:gridSpan w:val="2"/>
            <w:vAlign w:val="bottom"/>
          </w:tcPr>
          <w:p w14:paraId="55CCEC67" w14:textId="77777777" w:rsidR="0024798C" w:rsidRPr="00422380" w:rsidRDefault="0024798C" w:rsidP="0035443E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4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9606C2" w14:textId="75FEB4C3" w:rsidR="0024798C" w:rsidRPr="00422380" w:rsidRDefault="0024798C" w:rsidP="00D74C2C">
            <w:pPr>
              <w:pStyle w:val="acctfourfigures"/>
              <w:shd w:val="clear" w:color="auto" w:fill="FFFFFF"/>
              <w:tabs>
                <w:tab w:val="clear" w:pos="765"/>
                <w:tab w:val="decimal" w:pos="139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2238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275,131</w:t>
            </w:r>
          </w:p>
        </w:tc>
        <w:tc>
          <w:tcPr>
            <w:tcW w:w="270" w:type="dxa"/>
            <w:gridSpan w:val="2"/>
            <w:vAlign w:val="bottom"/>
          </w:tcPr>
          <w:p w14:paraId="638E040F" w14:textId="77777777" w:rsidR="0024798C" w:rsidRPr="00422380" w:rsidRDefault="0024798C" w:rsidP="0035443E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8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3EAD82" w14:textId="3608CB5E" w:rsidR="0024798C" w:rsidRPr="00422380" w:rsidRDefault="0024798C" w:rsidP="00D74C2C">
            <w:pPr>
              <w:pStyle w:val="acctfourfigures"/>
              <w:shd w:val="clear" w:color="auto" w:fill="FFFFFF"/>
              <w:tabs>
                <w:tab w:val="clear" w:pos="765"/>
                <w:tab w:val="decimal" w:pos="103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2238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691,455</w:t>
            </w:r>
          </w:p>
        </w:tc>
      </w:tr>
      <w:bookmarkEnd w:id="8"/>
    </w:tbl>
    <w:p w14:paraId="1DD370BB" w14:textId="69EAB410" w:rsidR="00E21995" w:rsidRPr="00422380" w:rsidRDefault="00E21995" w:rsidP="00204C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both"/>
        <w:rPr>
          <w:rFonts w:ascii="Angsana New" w:hAnsi="Angsana New"/>
          <w:i/>
          <w:iCs/>
          <w:spacing w:val="-4"/>
          <w:sz w:val="2"/>
          <w:szCs w:val="2"/>
        </w:rPr>
      </w:pPr>
    </w:p>
    <w:tbl>
      <w:tblPr>
        <w:tblW w:w="9251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320"/>
        <w:gridCol w:w="180"/>
        <w:gridCol w:w="1260"/>
        <w:gridCol w:w="180"/>
        <w:gridCol w:w="1800"/>
        <w:gridCol w:w="180"/>
        <w:gridCol w:w="1331"/>
      </w:tblGrid>
      <w:tr w:rsidR="00D74C2C" w:rsidRPr="00422380" w14:paraId="27C2117D" w14:textId="77777777" w:rsidTr="00D74C2C">
        <w:trPr>
          <w:cantSplit/>
          <w:trHeight w:val="419"/>
          <w:tblHeader/>
        </w:trPr>
        <w:tc>
          <w:tcPr>
            <w:tcW w:w="4320" w:type="dxa"/>
          </w:tcPr>
          <w:p w14:paraId="089E0DE4" w14:textId="77777777" w:rsidR="00D74C2C" w:rsidRPr="00422380" w:rsidRDefault="00D74C2C" w:rsidP="00964F55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31" w:type="dxa"/>
            <w:gridSpan w:val="6"/>
            <w:vAlign w:val="bottom"/>
          </w:tcPr>
          <w:p w14:paraId="72EDCC43" w14:textId="7312D01F" w:rsidR="00D74C2C" w:rsidRPr="00422380" w:rsidRDefault="00D74C2C" w:rsidP="00964F55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422380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D74C2C" w:rsidRPr="00422380" w14:paraId="12D6364E" w14:textId="77777777" w:rsidTr="00D74C2C">
        <w:trPr>
          <w:cantSplit/>
          <w:trHeight w:val="399"/>
          <w:tblHeader/>
        </w:trPr>
        <w:tc>
          <w:tcPr>
            <w:tcW w:w="4320" w:type="dxa"/>
          </w:tcPr>
          <w:p w14:paraId="5B25B8A8" w14:textId="77777777" w:rsidR="00D74C2C" w:rsidRPr="00422380" w:rsidRDefault="00D74C2C" w:rsidP="00964F55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2E3F5B7" w14:textId="77777777" w:rsidR="00D74C2C" w:rsidRPr="00422380" w:rsidRDefault="00D74C2C" w:rsidP="00964F55">
            <w:pPr>
              <w:pStyle w:val="acctmergecolhdg"/>
              <w:spacing w:line="240" w:lineRule="atLeast"/>
              <w:ind w:left="-79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E56563C" w14:textId="7857C499" w:rsidR="00D74C2C" w:rsidRPr="00422380" w:rsidRDefault="00D74C2C" w:rsidP="00964F55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lang w:val="en-US" w:bidi="th-TH"/>
              </w:rPr>
            </w:pPr>
            <w:r w:rsidRPr="00422380">
              <w:rPr>
                <w:rFonts w:asciiTheme="majorBidi" w:eastAsiaTheme="minorHAnsi" w:hAnsiTheme="majorBidi" w:cstheme="majorBidi"/>
                <w:b w:val="0"/>
                <w:sz w:val="30"/>
                <w:szCs w:val="30"/>
                <w:cs/>
                <w:lang w:val="en-US" w:bidi="th-TH"/>
              </w:rPr>
              <w:t>เงินกู้ยืม</w:t>
            </w:r>
          </w:p>
        </w:tc>
        <w:tc>
          <w:tcPr>
            <w:tcW w:w="180" w:type="dxa"/>
            <w:vAlign w:val="bottom"/>
          </w:tcPr>
          <w:p w14:paraId="2136ECBA" w14:textId="77777777" w:rsidR="00D74C2C" w:rsidRPr="00422380" w:rsidRDefault="00D74C2C" w:rsidP="00964F55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800" w:type="dxa"/>
            <w:vAlign w:val="bottom"/>
          </w:tcPr>
          <w:p w14:paraId="5324667F" w14:textId="77777777" w:rsidR="00D74C2C" w:rsidRPr="00422380" w:rsidRDefault="00D74C2C" w:rsidP="00964F55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lang w:val="en-US" w:bidi="th-TH"/>
              </w:rPr>
            </w:pPr>
            <w:r w:rsidRPr="00422380">
              <w:rPr>
                <w:rFonts w:asciiTheme="majorBidi" w:eastAsiaTheme="minorHAnsi" w:hAnsiTheme="majorBidi" w:cstheme="majorBidi"/>
                <w:b w:val="0"/>
                <w:sz w:val="30"/>
                <w:szCs w:val="30"/>
                <w:cs/>
                <w:lang w:val="en-US" w:bidi="th-TH"/>
              </w:rPr>
              <w:t>หนี้สินตามสัญญาเช่า</w:t>
            </w:r>
            <w:r w:rsidRPr="00422380">
              <w:rPr>
                <w:rFonts w:asciiTheme="majorBidi" w:eastAsiaTheme="minorHAnsi" w:hAnsiTheme="majorBidi"/>
                <w:b w:val="0"/>
                <w:sz w:val="30"/>
                <w:szCs w:val="30"/>
                <w:cs/>
                <w:lang w:val="en-US" w:bidi="th-TH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367D088E" w14:textId="77777777" w:rsidR="00D74C2C" w:rsidRPr="00422380" w:rsidRDefault="00D74C2C" w:rsidP="00964F55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331" w:type="dxa"/>
            <w:vAlign w:val="bottom"/>
          </w:tcPr>
          <w:p w14:paraId="75BDF112" w14:textId="77777777" w:rsidR="00D74C2C" w:rsidRPr="00422380" w:rsidRDefault="00D74C2C" w:rsidP="00964F55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lang w:val="en-US" w:bidi="th-TH"/>
              </w:rPr>
            </w:pPr>
            <w:r w:rsidRPr="00422380">
              <w:rPr>
                <w:rFonts w:asciiTheme="majorBidi" w:eastAsiaTheme="minorHAnsi" w:hAnsiTheme="majorBidi" w:cstheme="majorBidi"/>
                <w:b w:val="0"/>
                <w:sz w:val="30"/>
                <w:szCs w:val="30"/>
                <w:cs/>
                <w:lang w:val="en-US" w:bidi="th-TH"/>
              </w:rPr>
              <w:t>รวม</w:t>
            </w:r>
          </w:p>
        </w:tc>
      </w:tr>
      <w:tr w:rsidR="00D74C2C" w:rsidRPr="00422380" w14:paraId="19F46910" w14:textId="77777777" w:rsidTr="00D74C2C">
        <w:trPr>
          <w:cantSplit/>
          <w:trHeight w:val="409"/>
          <w:tblHeader/>
        </w:trPr>
        <w:tc>
          <w:tcPr>
            <w:tcW w:w="4320" w:type="dxa"/>
          </w:tcPr>
          <w:p w14:paraId="3EEDFE11" w14:textId="77777777" w:rsidR="00D74C2C" w:rsidRPr="00422380" w:rsidRDefault="00D74C2C" w:rsidP="00964F55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31" w:type="dxa"/>
            <w:gridSpan w:val="6"/>
            <w:vAlign w:val="bottom"/>
          </w:tcPr>
          <w:p w14:paraId="1BC61A87" w14:textId="3BA45A62" w:rsidR="00D74C2C" w:rsidRPr="00422380" w:rsidRDefault="00D74C2C" w:rsidP="00964F55">
            <w:pPr>
              <w:pStyle w:val="acctmergecolhdg"/>
              <w:spacing w:line="240" w:lineRule="atLeast"/>
              <w:ind w:left="-79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422380">
              <w:rPr>
                <w:rFonts w:asciiTheme="majorBidi" w:hAnsiTheme="majorBidi" w:cstheme="majorBidi"/>
                <w:i/>
                <w:iCs/>
                <w:spacing w:val="-8"/>
                <w:sz w:val="30"/>
                <w:szCs w:val="30"/>
                <w:cs/>
                <w:lang w:bidi="th-TH"/>
              </w:rPr>
              <w:t>(</w:t>
            </w:r>
            <w:r w:rsidRPr="00422380">
              <w:rPr>
                <w:rFonts w:asciiTheme="majorBidi" w:hAnsiTheme="majorBidi" w:cstheme="majorBidi" w:hint="cs"/>
                <w:i/>
                <w:iCs/>
                <w:spacing w:val="-8"/>
                <w:sz w:val="30"/>
                <w:szCs w:val="30"/>
                <w:cs/>
                <w:lang w:bidi="th-TH"/>
              </w:rPr>
              <w:t>พัน</w:t>
            </w:r>
            <w:r w:rsidRPr="00422380">
              <w:rPr>
                <w:rFonts w:asciiTheme="majorBidi" w:hAnsiTheme="majorBidi" w:cstheme="majorBidi"/>
                <w:i/>
                <w:iCs/>
                <w:spacing w:val="-8"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D74C2C" w:rsidRPr="00422380" w14:paraId="152C56F7" w14:textId="77777777" w:rsidTr="00D74C2C">
        <w:trPr>
          <w:cantSplit/>
          <w:trHeight w:val="419"/>
        </w:trPr>
        <w:tc>
          <w:tcPr>
            <w:tcW w:w="4320" w:type="dxa"/>
          </w:tcPr>
          <w:p w14:paraId="2474C0FE" w14:textId="27352564" w:rsidR="00D74C2C" w:rsidRPr="00422380" w:rsidRDefault="00D74C2C" w:rsidP="00964F55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42238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180" w:type="dxa"/>
          </w:tcPr>
          <w:p w14:paraId="6BC6C246" w14:textId="77777777" w:rsidR="00D74C2C" w:rsidRPr="00422380" w:rsidRDefault="00D74C2C" w:rsidP="00964F55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317F323" w14:textId="77777777" w:rsidR="00D74C2C" w:rsidRPr="00422380" w:rsidRDefault="00D74C2C" w:rsidP="00964F55">
            <w:pPr>
              <w:pStyle w:val="acctfourfigures"/>
              <w:shd w:val="clear" w:color="auto" w:fill="FFFFFF"/>
              <w:tabs>
                <w:tab w:val="clear" w:pos="765"/>
                <w:tab w:val="decimal" w:pos="80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08D75B5D" w14:textId="77777777" w:rsidR="00D74C2C" w:rsidRPr="00422380" w:rsidRDefault="00D74C2C" w:rsidP="00964F55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48D8A380" w14:textId="77777777" w:rsidR="00D74C2C" w:rsidRPr="00422380" w:rsidRDefault="00D74C2C" w:rsidP="00964F55">
            <w:pPr>
              <w:pStyle w:val="acctfourfigures"/>
              <w:shd w:val="clear" w:color="auto" w:fill="FFFFFF"/>
              <w:tabs>
                <w:tab w:val="clear" w:pos="765"/>
                <w:tab w:val="decimal" w:pos="100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3A053F7D" w14:textId="77777777" w:rsidR="00D74C2C" w:rsidRPr="00422380" w:rsidRDefault="00D74C2C" w:rsidP="00964F55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1" w:type="dxa"/>
          </w:tcPr>
          <w:p w14:paraId="76617E04" w14:textId="77777777" w:rsidR="00D74C2C" w:rsidRPr="00422380" w:rsidRDefault="00D74C2C" w:rsidP="00964F55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74C2C" w:rsidRPr="00422380" w14:paraId="4901864D" w14:textId="77777777" w:rsidTr="00D74C2C">
        <w:trPr>
          <w:cantSplit/>
          <w:trHeight w:val="409"/>
        </w:trPr>
        <w:tc>
          <w:tcPr>
            <w:tcW w:w="4320" w:type="dxa"/>
          </w:tcPr>
          <w:p w14:paraId="17452014" w14:textId="602810A4" w:rsidR="00D74C2C" w:rsidRPr="00422380" w:rsidRDefault="00D74C2C" w:rsidP="0035443E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238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422380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422380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80" w:type="dxa"/>
          </w:tcPr>
          <w:p w14:paraId="0DCF76CF" w14:textId="77777777" w:rsidR="00D74C2C" w:rsidRPr="00422380" w:rsidRDefault="00D74C2C" w:rsidP="0035443E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B0DA057" w14:textId="5E8BAA1D" w:rsidR="00D74C2C" w:rsidRPr="00422380" w:rsidRDefault="00D74C2C" w:rsidP="0035443E">
            <w:pPr>
              <w:pStyle w:val="acctfourfigures"/>
              <w:shd w:val="clear" w:color="auto" w:fill="FFFFFF"/>
              <w:tabs>
                <w:tab w:val="clear" w:pos="765"/>
                <w:tab w:val="decimal" w:pos="107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422380">
              <w:rPr>
                <w:rFonts w:asciiTheme="majorBidi" w:hAnsiTheme="majorBidi" w:cstheme="majorBidi"/>
                <w:sz w:val="30"/>
                <w:szCs w:val="30"/>
              </w:rPr>
              <w:t>370,000</w:t>
            </w:r>
          </w:p>
        </w:tc>
        <w:tc>
          <w:tcPr>
            <w:tcW w:w="180" w:type="dxa"/>
          </w:tcPr>
          <w:p w14:paraId="04CD0BD7" w14:textId="77777777" w:rsidR="00D74C2C" w:rsidRPr="00422380" w:rsidRDefault="00D74C2C" w:rsidP="0035443E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494BEFAD" w14:textId="1B33A775" w:rsidR="00D74C2C" w:rsidRPr="00422380" w:rsidRDefault="00D74C2C" w:rsidP="00D74C2C">
            <w:pPr>
              <w:pStyle w:val="acctfourfigures"/>
              <w:shd w:val="clear" w:color="auto" w:fill="FFFFFF"/>
              <w:tabs>
                <w:tab w:val="clear" w:pos="765"/>
                <w:tab w:val="decimal" w:pos="154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422380">
              <w:rPr>
                <w:rFonts w:asciiTheme="majorBidi" w:hAnsiTheme="majorBidi" w:cstheme="majorBidi"/>
                <w:sz w:val="30"/>
                <w:szCs w:val="30"/>
              </w:rPr>
              <w:t>274,689</w:t>
            </w:r>
          </w:p>
        </w:tc>
        <w:tc>
          <w:tcPr>
            <w:tcW w:w="180" w:type="dxa"/>
          </w:tcPr>
          <w:p w14:paraId="01369F03" w14:textId="77777777" w:rsidR="00D74C2C" w:rsidRPr="00422380" w:rsidRDefault="00D74C2C" w:rsidP="0035443E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1" w:type="dxa"/>
          </w:tcPr>
          <w:p w14:paraId="277EDD6E" w14:textId="01B0ABBE" w:rsidR="00D74C2C" w:rsidRPr="00422380" w:rsidRDefault="00D74C2C" w:rsidP="00D74C2C">
            <w:pPr>
              <w:pStyle w:val="acctfourfigures"/>
              <w:shd w:val="clear" w:color="auto" w:fill="FFFFFF"/>
              <w:tabs>
                <w:tab w:val="clear" w:pos="765"/>
                <w:tab w:val="decimal" w:pos="109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422380">
              <w:rPr>
                <w:rFonts w:asciiTheme="majorBidi" w:hAnsiTheme="majorBidi" w:cstheme="majorBidi"/>
                <w:sz w:val="30"/>
                <w:szCs w:val="30"/>
              </w:rPr>
              <w:t>644,689</w:t>
            </w:r>
          </w:p>
        </w:tc>
      </w:tr>
      <w:tr w:rsidR="00D74C2C" w:rsidRPr="00422380" w14:paraId="0C7F0549" w14:textId="77777777" w:rsidTr="00D74C2C">
        <w:trPr>
          <w:cantSplit/>
          <w:trHeight w:val="362"/>
        </w:trPr>
        <w:tc>
          <w:tcPr>
            <w:tcW w:w="4320" w:type="dxa"/>
          </w:tcPr>
          <w:p w14:paraId="4E0B273D" w14:textId="2D5ADFEC" w:rsidR="00D74C2C" w:rsidRPr="00422380" w:rsidRDefault="00D74C2C" w:rsidP="0035443E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  <w:r w:rsidRPr="00422380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การเปลี่ยนแปลงจากกระแสเงินสดจากการจัดหาเงิน</w:t>
            </w:r>
          </w:p>
        </w:tc>
        <w:tc>
          <w:tcPr>
            <w:tcW w:w="180" w:type="dxa"/>
          </w:tcPr>
          <w:p w14:paraId="53587D52" w14:textId="77777777" w:rsidR="00D74C2C" w:rsidRPr="00422380" w:rsidRDefault="00D74C2C" w:rsidP="0035443E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4CC83A4" w14:textId="78CF1685" w:rsidR="00D74C2C" w:rsidRPr="00422380" w:rsidRDefault="00D74C2C" w:rsidP="00D74C2C">
            <w:pPr>
              <w:pStyle w:val="acctfourfigures"/>
              <w:shd w:val="clear" w:color="auto" w:fill="FFFFFF"/>
              <w:tabs>
                <w:tab w:val="clear" w:pos="765"/>
                <w:tab w:val="decimal" w:pos="1076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422380">
              <w:rPr>
                <w:rFonts w:asciiTheme="majorBidi" w:hAnsiTheme="majorBidi" w:cstheme="majorBidi"/>
                <w:sz w:val="30"/>
                <w:szCs w:val="30"/>
              </w:rPr>
              <w:t>400,000</w:t>
            </w:r>
          </w:p>
        </w:tc>
        <w:tc>
          <w:tcPr>
            <w:tcW w:w="180" w:type="dxa"/>
          </w:tcPr>
          <w:p w14:paraId="34E2DDAE" w14:textId="77777777" w:rsidR="00D74C2C" w:rsidRPr="00422380" w:rsidRDefault="00D74C2C" w:rsidP="0035443E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7E5F3167" w14:textId="7E05A14E" w:rsidR="00D74C2C" w:rsidRPr="00422380" w:rsidRDefault="00D74C2C" w:rsidP="00D74C2C">
            <w:pPr>
              <w:pStyle w:val="acctfourfigures"/>
              <w:shd w:val="clear" w:color="auto" w:fill="FFFFFF"/>
              <w:tabs>
                <w:tab w:val="clear" w:pos="765"/>
                <w:tab w:val="decimal" w:pos="1540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422380">
              <w:rPr>
                <w:rFonts w:asciiTheme="majorBidi" w:hAnsiTheme="majorBidi" w:cstheme="majorBidi"/>
                <w:sz w:val="30"/>
                <w:szCs w:val="30"/>
              </w:rPr>
              <w:t>(93,733)</w:t>
            </w:r>
          </w:p>
        </w:tc>
        <w:tc>
          <w:tcPr>
            <w:tcW w:w="180" w:type="dxa"/>
          </w:tcPr>
          <w:p w14:paraId="24F72A6A" w14:textId="77777777" w:rsidR="00D74C2C" w:rsidRPr="00422380" w:rsidRDefault="00D74C2C" w:rsidP="0035443E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1" w:type="dxa"/>
          </w:tcPr>
          <w:p w14:paraId="3922F0DC" w14:textId="571FF1D7" w:rsidR="00D74C2C" w:rsidRPr="00422380" w:rsidRDefault="00D74C2C" w:rsidP="00D74C2C">
            <w:pPr>
              <w:pStyle w:val="acctfourfigures"/>
              <w:shd w:val="clear" w:color="auto" w:fill="FFFFFF"/>
              <w:tabs>
                <w:tab w:val="clear" w:pos="765"/>
                <w:tab w:val="decimal" w:pos="1090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422380">
              <w:rPr>
                <w:rFonts w:asciiTheme="majorBidi" w:hAnsiTheme="majorBidi" w:cstheme="majorBidi"/>
                <w:sz w:val="30"/>
                <w:szCs w:val="30"/>
              </w:rPr>
              <w:t>306,267</w:t>
            </w:r>
          </w:p>
        </w:tc>
      </w:tr>
      <w:tr w:rsidR="00D74C2C" w:rsidRPr="00422380" w14:paraId="0618B910" w14:textId="77777777" w:rsidTr="00D74C2C">
        <w:trPr>
          <w:cantSplit/>
          <w:trHeight w:val="399"/>
        </w:trPr>
        <w:tc>
          <w:tcPr>
            <w:tcW w:w="4320" w:type="dxa"/>
          </w:tcPr>
          <w:p w14:paraId="726B1B3D" w14:textId="29409BE5" w:rsidR="00D74C2C" w:rsidRPr="00422380" w:rsidRDefault="00D74C2C" w:rsidP="0035443E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2380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การเปลี่ยนแปลงอื่น</w:t>
            </w:r>
          </w:p>
        </w:tc>
        <w:tc>
          <w:tcPr>
            <w:tcW w:w="180" w:type="dxa"/>
          </w:tcPr>
          <w:p w14:paraId="3AA5D07A" w14:textId="77777777" w:rsidR="00D74C2C" w:rsidRPr="00422380" w:rsidRDefault="00D74C2C" w:rsidP="0035443E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63B9ADC" w14:textId="30C4E0F0" w:rsidR="00D74C2C" w:rsidRPr="00422380" w:rsidRDefault="00D74C2C" w:rsidP="0035443E">
            <w:pPr>
              <w:pStyle w:val="acctfourfigures"/>
              <w:shd w:val="clear" w:color="auto" w:fill="FFFFFF"/>
              <w:tabs>
                <w:tab w:val="clear" w:pos="765"/>
                <w:tab w:val="decimal" w:pos="83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42238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37B0A8CA" w14:textId="77777777" w:rsidR="00D74C2C" w:rsidRPr="00422380" w:rsidRDefault="00D74C2C" w:rsidP="0035443E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0F481013" w14:textId="3F1F9A91" w:rsidR="00D74C2C" w:rsidRPr="00422380" w:rsidRDefault="00D74C2C" w:rsidP="00D74C2C">
            <w:pPr>
              <w:pStyle w:val="acctfourfigures"/>
              <w:shd w:val="clear" w:color="auto" w:fill="FFFFFF"/>
              <w:tabs>
                <w:tab w:val="clear" w:pos="765"/>
                <w:tab w:val="decimal" w:pos="154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422380">
              <w:rPr>
                <w:rFonts w:asciiTheme="majorBidi" w:hAnsiTheme="majorBidi" w:cstheme="majorBidi"/>
                <w:sz w:val="30"/>
                <w:szCs w:val="30"/>
              </w:rPr>
              <w:t>68,630</w:t>
            </w:r>
          </w:p>
        </w:tc>
        <w:tc>
          <w:tcPr>
            <w:tcW w:w="180" w:type="dxa"/>
          </w:tcPr>
          <w:p w14:paraId="5A9D4F57" w14:textId="77777777" w:rsidR="00D74C2C" w:rsidRPr="00422380" w:rsidRDefault="00D74C2C" w:rsidP="0035443E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1" w:type="dxa"/>
            <w:tcBorders>
              <w:bottom w:val="single" w:sz="4" w:space="0" w:color="auto"/>
            </w:tcBorders>
          </w:tcPr>
          <w:p w14:paraId="5FF99D69" w14:textId="6CE59B6C" w:rsidR="00D74C2C" w:rsidRPr="00422380" w:rsidRDefault="00D74C2C" w:rsidP="00D74C2C">
            <w:pPr>
              <w:pStyle w:val="acctfourfigures"/>
              <w:shd w:val="clear" w:color="auto" w:fill="FFFFFF"/>
              <w:tabs>
                <w:tab w:val="clear" w:pos="765"/>
                <w:tab w:val="decimal" w:pos="109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422380">
              <w:rPr>
                <w:rFonts w:asciiTheme="majorBidi" w:hAnsiTheme="majorBidi" w:cstheme="majorBidi"/>
                <w:sz w:val="30"/>
                <w:szCs w:val="30"/>
              </w:rPr>
              <w:t>68,630</w:t>
            </w:r>
          </w:p>
        </w:tc>
      </w:tr>
      <w:tr w:rsidR="00D74C2C" w:rsidRPr="00422380" w14:paraId="18B6C2FC" w14:textId="77777777" w:rsidTr="00D74C2C">
        <w:trPr>
          <w:cantSplit/>
          <w:trHeight w:val="419"/>
        </w:trPr>
        <w:tc>
          <w:tcPr>
            <w:tcW w:w="4320" w:type="dxa"/>
          </w:tcPr>
          <w:p w14:paraId="506F513F" w14:textId="557DC541" w:rsidR="00D74C2C" w:rsidRPr="00422380" w:rsidDel="00AA0931" w:rsidRDefault="00D74C2C" w:rsidP="0035443E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2238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2238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42238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80" w:type="dxa"/>
          </w:tcPr>
          <w:p w14:paraId="786AC777" w14:textId="77777777" w:rsidR="00D74C2C" w:rsidRPr="00422380" w:rsidRDefault="00D74C2C" w:rsidP="0035443E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37316D8" w14:textId="09C3A161" w:rsidR="00D74C2C" w:rsidRPr="00422380" w:rsidDel="00AA0931" w:rsidRDefault="00D74C2C" w:rsidP="0035443E">
            <w:pPr>
              <w:pStyle w:val="acctfourfigures"/>
              <w:shd w:val="clear" w:color="auto" w:fill="FFFFFF"/>
              <w:tabs>
                <w:tab w:val="clear" w:pos="765"/>
                <w:tab w:val="decimal" w:pos="107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2238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770,000</w:t>
            </w:r>
          </w:p>
        </w:tc>
        <w:tc>
          <w:tcPr>
            <w:tcW w:w="180" w:type="dxa"/>
          </w:tcPr>
          <w:p w14:paraId="6140249F" w14:textId="77777777" w:rsidR="00D74C2C" w:rsidRPr="00422380" w:rsidRDefault="00D74C2C" w:rsidP="0035443E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74C9E4E4" w14:textId="30B44B03" w:rsidR="00D74C2C" w:rsidRPr="00422380" w:rsidDel="00AA0931" w:rsidRDefault="00D74C2C" w:rsidP="00D74C2C">
            <w:pPr>
              <w:pStyle w:val="acctfourfigures"/>
              <w:shd w:val="clear" w:color="auto" w:fill="FFFFFF"/>
              <w:tabs>
                <w:tab w:val="clear" w:pos="765"/>
                <w:tab w:val="decimal" w:pos="154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2238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249,586</w:t>
            </w:r>
          </w:p>
        </w:tc>
        <w:tc>
          <w:tcPr>
            <w:tcW w:w="180" w:type="dxa"/>
          </w:tcPr>
          <w:p w14:paraId="005EE5B5" w14:textId="77777777" w:rsidR="00D74C2C" w:rsidRPr="00422380" w:rsidRDefault="00D74C2C" w:rsidP="0035443E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31" w:type="dxa"/>
            <w:tcBorders>
              <w:top w:val="single" w:sz="4" w:space="0" w:color="auto"/>
              <w:bottom w:val="double" w:sz="4" w:space="0" w:color="auto"/>
            </w:tcBorders>
          </w:tcPr>
          <w:p w14:paraId="539F135D" w14:textId="64F65CF9" w:rsidR="00D74C2C" w:rsidRPr="00422380" w:rsidDel="00AA0931" w:rsidRDefault="00D74C2C" w:rsidP="00D74C2C">
            <w:pPr>
              <w:pStyle w:val="acctfourfigures"/>
              <w:shd w:val="clear" w:color="auto" w:fill="FFFFFF"/>
              <w:tabs>
                <w:tab w:val="clear" w:pos="765"/>
                <w:tab w:val="decimal" w:pos="109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2238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1,019,586</w:t>
            </w:r>
          </w:p>
        </w:tc>
      </w:tr>
      <w:tr w:rsidR="00D74C2C" w:rsidRPr="00422380" w14:paraId="060ED328" w14:textId="77777777" w:rsidTr="00D74C2C">
        <w:trPr>
          <w:cantSplit/>
          <w:trHeight w:val="409"/>
        </w:trPr>
        <w:tc>
          <w:tcPr>
            <w:tcW w:w="4320" w:type="dxa"/>
          </w:tcPr>
          <w:p w14:paraId="28C7111F" w14:textId="77777777" w:rsidR="00D74C2C" w:rsidRPr="00422380" w:rsidRDefault="00D74C2C" w:rsidP="0035443E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223762A7" w14:textId="77777777" w:rsidR="00D74C2C" w:rsidRPr="00422380" w:rsidRDefault="00D74C2C" w:rsidP="0035443E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41D06DC5" w14:textId="77777777" w:rsidR="00D74C2C" w:rsidRPr="00422380" w:rsidRDefault="00D74C2C" w:rsidP="0035443E">
            <w:pPr>
              <w:pStyle w:val="acctfourfigures"/>
              <w:shd w:val="clear" w:color="auto" w:fill="FFFFFF"/>
              <w:tabs>
                <w:tab w:val="clear" w:pos="765"/>
                <w:tab w:val="decimal" w:pos="107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740FF4E2" w14:textId="77777777" w:rsidR="00D74C2C" w:rsidRPr="00422380" w:rsidRDefault="00D74C2C" w:rsidP="0035443E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double" w:sz="4" w:space="0" w:color="auto"/>
            </w:tcBorders>
          </w:tcPr>
          <w:p w14:paraId="23326589" w14:textId="77777777" w:rsidR="00D74C2C" w:rsidRPr="00422380" w:rsidRDefault="00D74C2C" w:rsidP="00D74C2C">
            <w:pPr>
              <w:pStyle w:val="acctfourfigures"/>
              <w:shd w:val="clear" w:color="auto" w:fill="FFFFFF"/>
              <w:tabs>
                <w:tab w:val="clear" w:pos="765"/>
                <w:tab w:val="decimal" w:pos="154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5F6DEDBE" w14:textId="77777777" w:rsidR="00D74C2C" w:rsidRPr="00422380" w:rsidRDefault="00D74C2C" w:rsidP="0035443E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31" w:type="dxa"/>
            <w:tcBorders>
              <w:top w:val="double" w:sz="4" w:space="0" w:color="auto"/>
            </w:tcBorders>
          </w:tcPr>
          <w:p w14:paraId="17467BFA" w14:textId="77777777" w:rsidR="00D74C2C" w:rsidRPr="00422380" w:rsidRDefault="00D74C2C" w:rsidP="00D74C2C">
            <w:pPr>
              <w:pStyle w:val="acctfourfigures"/>
              <w:shd w:val="clear" w:color="auto" w:fill="FFFFFF"/>
              <w:tabs>
                <w:tab w:val="clear" w:pos="765"/>
                <w:tab w:val="decimal" w:pos="109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74C2C" w:rsidRPr="00422380" w14:paraId="63AAE63B" w14:textId="77777777" w:rsidTr="00D74C2C">
        <w:trPr>
          <w:cantSplit/>
          <w:trHeight w:val="429"/>
        </w:trPr>
        <w:tc>
          <w:tcPr>
            <w:tcW w:w="4320" w:type="dxa"/>
          </w:tcPr>
          <w:p w14:paraId="2FD7F2B7" w14:textId="30A9ABB9" w:rsidR="00D74C2C" w:rsidRPr="00422380" w:rsidRDefault="00D74C2C" w:rsidP="0035443E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2238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180" w:type="dxa"/>
          </w:tcPr>
          <w:p w14:paraId="2304FBA4" w14:textId="77777777" w:rsidR="00D74C2C" w:rsidRPr="00422380" w:rsidRDefault="00D74C2C" w:rsidP="0035443E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113675C2" w14:textId="77777777" w:rsidR="00D74C2C" w:rsidRPr="00422380" w:rsidRDefault="00D74C2C" w:rsidP="0035443E">
            <w:pPr>
              <w:pStyle w:val="acctfourfigures"/>
              <w:shd w:val="clear" w:color="auto" w:fill="FFFFFF"/>
              <w:tabs>
                <w:tab w:val="clear" w:pos="765"/>
                <w:tab w:val="decimal" w:pos="107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71504946" w14:textId="77777777" w:rsidR="00D74C2C" w:rsidRPr="00422380" w:rsidRDefault="00D74C2C" w:rsidP="0035443E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3017EC4E" w14:textId="77777777" w:rsidR="00D74C2C" w:rsidRPr="00422380" w:rsidRDefault="00D74C2C" w:rsidP="00D74C2C">
            <w:pPr>
              <w:pStyle w:val="acctfourfigures"/>
              <w:shd w:val="clear" w:color="auto" w:fill="FFFFFF"/>
              <w:tabs>
                <w:tab w:val="clear" w:pos="765"/>
                <w:tab w:val="decimal" w:pos="154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20D13924" w14:textId="77777777" w:rsidR="00D74C2C" w:rsidRPr="00422380" w:rsidRDefault="00D74C2C" w:rsidP="0035443E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31" w:type="dxa"/>
          </w:tcPr>
          <w:p w14:paraId="1589D486" w14:textId="77777777" w:rsidR="00D74C2C" w:rsidRPr="00422380" w:rsidRDefault="00D74C2C" w:rsidP="00D74C2C">
            <w:pPr>
              <w:pStyle w:val="acctfourfigures"/>
              <w:shd w:val="clear" w:color="auto" w:fill="FFFFFF"/>
              <w:tabs>
                <w:tab w:val="clear" w:pos="765"/>
                <w:tab w:val="decimal" w:pos="109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74C2C" w:rsidRPr="00422380" w14:paraId="3D99AD0E" w14:textId="77777777" w:rsidTr="00D74C2C">
        <w:trPr>
          <w:cantSplit/>
          <w:trHeight w:val="409"/>
        </w:trPr>
        <w:tc>
          <w:tcPr>
            <w:tcW w:w="4320" w:type="dxa"/>
          </w:tcPr>
          <w:p w14:paraId="0890578C" w14:textId="55B23223" w:rsidR="00D74C2C" w:rsidRPr="00422380" w:rsidRDefault="00D74C2C" w:rsidP="0035443E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2238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422380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422380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80" w:type="dxa"/>
          </w:tcPr>
          <w:p w14:paraId="0F5F2E7C" w14:textId="77777777" w:rsidR="00D74C2C" w:rsidRPr="00422380" w:rsidRDefault="00D74C2C" w:rsidP="0035443E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51871034" w14:textId="44AA2FA1" w:rsidR="00D74C2C" w:rsidRPr="00422380" w:rsidRDefault="00D74C2C" w:rsidP="0035443E">
            <w:pPr>
              <w:pStyle w:val="acctfourfigures"/>
              <w:shd w:val="clear" w:color="auto" w:fill="FFFFFF"/>
              <w:tabs>
                <w:tab w:val="clear" w:pos="765"/>
                <w:tab w:val="decimal" w:pos="107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422380">
              <w:rPr>
                <w:rFonts w:asciiTheme="majorBidi" w:hAnsiTheme="majorBidi" w:cstheme="majorBidi"/>
                <w:sz w:val="30"/>
                <w:szCs w:val="30"/>
              </w:rPr>
              <w:t>205,000</w:t>
            </w:r>
          </w:p>
        </w:tc>
        <w:tc>
          <w:tcPr>
            <w:tcW w:w="180" w:type="dxa"/>
          </w:tcPr>
          <w:p w14:paraId="45858DD5" w14:textId="77777777" w:rsidR="00D74C2C" w:rsidRPr="00422380" w:rsidRDefault="00D74C2C" w:rsidP="0035443E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2F9EF048" w14:textId="156330C4" w:rsidR="00D74C2C" w:rsidRPr="00422380" w:rsidRDefault="00D74C2C" w:rsidP="00D74C2C">
            <w:pPr>
              <w:pStyle w:val="acctfourfigures"/>
              <w:shd w:val="clear" w:color="auto" w:fill="FFFFFF"/>
              <w:tabs>
                <w:tab w:val="clear" w:pos="765"/>
                <w:tab w:val="decimal" w:pos="154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422380">
              <w:rPr>
                <w:rFonts w:asciiTheme="majorBidi" w:hAnsiTheme="majorBidi" w:cstheme="majorBidi"/>
                <w:sz w:val="30"/>
                <w:szCs w:val="30"/>
              </w:rPr>
              <w:t>228,185</w:t>
            </w:r>
          </w:p>
        </w:tc>
        <w:tc>
          <w:tcPr>
            <w:tcW w:w="180" w:type="dxa"/>
          </w:tcPr>
          <w:p w14:paraId="7F74D411" w14:textId="77777777" w:rsidR="00D74C2C" w:rsidRPr="00422380" w:rsidRDefault="00D74C2C" w:rsidP="0035443E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31" w:type="dxa"/>
          </w:tcPr>
          <w:p w14:paraId="3FF88F2E" w14:textId="0F68E7FF" w:rsidR="00D74C2C" w:rsidRPr="00422380" w:rsidRDefault="00D74C2C" w:rsidP="00D74C2C">
            <w:pPr>
              <w:pStyle w:val="acctfourfigures"/>
              <w:shd w:val="clear" w:color="auto" w:fill="FFFFFF"/>
              <w:tabs>
                <w:tab w:val="clear" w:pos="765"/>
                <w:tab w:val="decimal" w:pos="109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422380">
              <w:rPr>
                <w:rFonts w:asciiTheme="majorBidi" w:hAnsiTheme="majorBidi" w:cstheme="majorBidi"/>
                <w:sz w:val="30"/>
                <w:szCs w:val="30"/>
              </w:rPr>
              <w:t>433,185</w:t>
            </w:r>
          </w:p>
        </w:tc>
      </w:tr>
      <w:tr w:rsidR="00D74C2C" w:rsidRPr="00422380" w14:paraId="600299B5" w14:textId="77777777" w:rsidTr="00D74C2C">
        <w:trPr>
          <w:cantSplit/>
          <w:trHeight w:val="398"/>
        </w:trPr>
        <w:tc>
          <w:tcPr>
            <w:tcW w:w="4320" w:type="dxa"/>
          </w:tcPr>
          <w:p w14:paraId="5DB418F5" w14:textId="053FB628" w:rsidR="00D74C2C" w:rsidRPr="00422380" w:rsidRDefault="00D74C2C" w:rsidP="0035443E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2380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การเปลี่ยนแปลงจากกระแสเงินสดจากการจัดหาเงิน</w:t>
            </w:r>
          </w:p>
        </w:tc>
        <w:tc>
          <w:tcPr>
            <w:tcW w:w="180" w:type="dxa"/>
          </w:tcPr>
          <w:p w14:paraId="74A2E632" w14:textId="77777777" w:rsidR="00D74C2C" w:rsidRPr="00422380" w:rsidRDefault="00D74C2C" w:rsidP="0035443E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2865F417" w14:textId="1139E911" w:rsidR="00D74C2C" w:rsidRPr="00422380" w:rsidRDefault="00D74C2C" w:rsidP="00D74C2C">
            <w:pPr>
              <w:pStyle w:val="acctfourfigures"/>
              <w:shd w:val="clear" w:color="auto" w:fill="FFFFFF"/>
              <w:tabs>
                <w:tab w:val="clear" w:pos="765"/>
                <w:tab w:val="decimal" w:pos="1076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422380">
              <w:rPr>
                <w:rFonts w:asciiTheme="majorBidi" w:hAnsiTheme="majorBidi" w:cstheme="majorBidi"/>
                <w:sz w:val="30"/>
                <w:szCs w:val="30"/>
              </w:rPr>
              <w:t>165,000</w:t>
            </w:r>
          </w:p>
        </w:tc>
        <w:tc>
          <w:tcPr>
            <w:tcW w:w="180" w:type="dxa"/>
          </w:tcPr>
          <w:p w14:paraId="6A51EDCB" w14:textId="77777777" w:rsidR="00D74C2C" w:rsidRPr="00422380" w:rsidRDefault="00D74C2C" w:rsidP="0035443E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641C83F9" w14:textId="7EDF2737" w:rsidR="00D74C2C" w:rsidRPr="00422380" w:rsidRDefault="00D74C2C" w:rsidP="00D74C2C">
            <w:pPr>
              <w:pStyle w:val="acctfourfigures"/>
              <w:shd w:val="clear" w:color="auto" w:fill="FFFFFF"/>
              <w:tabs>
                <w:tab w:val="clear" w:pos="765"/>
                <w:tab w:val="decimal" w:pos="1540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422380">
              <w:rPr>
                <w:rFonts w:asciiTheme="majorBidi" w:hAnsiTheme="majorBidi" w:cstheme="majorBidi"/>
                <w:sz w:val="30"/>
                <w:szCs w:val="30"/>
              </w:rPr>
              <w:t>(85,286)</w:t>
            </w:r>
          </w:p>
        </w:tc>
        <w:tc>
          <w:tcPr>
            <w:tcW w:w="180" w:type="dxa"/>
          </w:tcPr>
          <w:p w14:paraId="34FFD1A2" w14:textId="77777777" w:rsidR="00D74C2C" w:rsidRPr="00422380" w:rsidRDefault="00D74C2C" w:rsidP="0035443E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31" w:type="dxa"/>
          </w:tcPr>
          <w:p w14:paraId="5519F616" w14:textId="2BF4F870" w:rsidR="00D74C2C" w:rsidRPr="00422380" w:rsidRDefault="00D74C2C" w:rsidP="00D74C2C">
            <w:pPr>
              <w:pStyle w:val="acctfourfigures"/>
              <w:shd w:val="clear" w:color="auto" w:fill="FFFFFF"/>
              <w:tabs>
                <w:tab w:val="clear" w:pos="765"/>
                <w:tab w:val="decimal" w:pos="1090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422380">
              <w:rPr>
                <w:rFonts w:asciiTheme="majorBidi" w:hAnsiTheme="majorBidi" w:cstheme="majorBidi"/>
                <w:sz w:val="30"/>
                <w:szCs w:val="30"/>
              </w:rPr>
              <w:t>79,714</w:t>
            </w:r>
          </w:p>
        </w:tc>
      </w:tr>
      <w:tr w:rsidR="00D74C2C" w:rsidRPr="00422380" w14:paraId="596A914B" w14:textId="77777777" w:rsidTr="00D74C2C">
        <w:trPr>
          <w:cantSplit/>
          <w:trHeight w:val="419"/>
        </w:trPr>
        <w:tc>
          <w:tcPr>
            <w:tcW w:w="4320" w:type="dxa"/>
          </w:tcPr>
          <w:p w14:paraId="61FA26E2" w14:textId="4D9A0432" w:rsidR="00D74C2C" w:rsidRPr="00422380" w:rsidRDefault="00D74C2C" w:rsidP="0035443E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2380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การเปลี่ยนแปลงอื่น</w:t>
            </w:r>
          </w:p>
        </w:tc>
        <w:tc>
          <w:tcPr>
            <w:tcW w:w="180" w:type="dxa"/>
          </w:tcPr>
          <w:p w14:paraId="3FA78AA3" w14:textId="77777777" w:rsidR="00D74C2C" w:rsidRPr="00422380" w:rsidRDefault="00D74C2C" w:rsidP="0035443E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97E526E" w14:textId="419EDBDF" w:rsidR="00D74C2C" w:rsidRPr="00422380" w:rsidRDefault="00D74C2C" w:rsidP="0035443E">
            <w:pPr>
              <w:pStyle w:val="acctfourfigures"/>
              <w:shd w:val="clear" w:color="auto" w:fill="FFFFFF"/>
              <w:tabs>
                <w:tab w:val="clear" w:pos="765"/>
                <w:tab w:val="decimal" w:pos="83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42238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1E2CF6D1" w14:textId="77777777" w:rsidR="00D74C2C" w:rsidRPr="00422380" w:rsidRDefault="00D74C2C" w:rsidP="0035443E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3E0573E3" w14:textId="09553CB4" w:rsidR="00D74C2C" w:rsidRPr="00422380" w:rsidRDefault="00D74C2C" w:rsidP="00D74C2C">
            <w:pPr>
              <w:pStyle w:val="acctfourfigures"/>
              <w:shd w:val="clear" w:color="auto" w:fill="FFFFFF"/>
              <w:tabs>
                <w:tab w:val="clear" w:pos="765"/>
                <w:tab w:val="decimal" w:pos="154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422380">
              <w:rPr>
                <w:rFonts w:asciiTheme="majorBidi" w:hAnsiTheme="majorBidi" w:cstheme="majorBidi"/>
                <w:sz w:val="30"/>
                <w:szCs w:val="30"/>
              </w:rPr>
              <w:t>131,790</w:t>
            </w:r>
          </w:p>
        </w:tc>
        <w:tc>
          <w:tcPr>
            <w:tcW w:w="180" w:type="dxa"/>
          </w:tcPr>
          <w:p w14:paraId="723B9BA3" w14:textId="77777777" w:rsidR="00D74C2C" w:rsidRPr="00422380" w:rsidRDefault="00D74C2C" w:rsidP="0035443E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31" w:type="dxa"/>
            <w:tcBorders>
              <w:bottom w:val="single" w:sz="4" w:space="0" w:color="auto"/>
            </w:tcBorders>
          </w:tcPr>
          <w:p w14:paraId="73CEA3B0" w14:textId="5F1E87ED" w:rsidR="00D74C2C" w:rsidRPr="00422380" w:rsidRDefault="00D74C2C" w:rsidP="00D74C2C">
            <w:pPr>
              <w:pStyle w:val="acctfourfigures"/>
              <w:shd w:val="clear" w:color="auto" w:fill="FFFFFF"/>
              <w:tabs>
                <w:tab w:val="clear" w:pos="765"/>
                <w:tab w:val="decimal" w:pos="109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422380">
              <w:rPr>
                <w:rFonts w:asciiTheme="majorBidi" w:hAnsiTheme="majorBidi" w:cstheme="majorBidi"/>
                <w:sz w:val="30"/>
                <w:szCs w:val="30"/>
              </w:rPr>
              <w:t>131,790</w:t>
            </w:r>
          </w:p>
        </w:tc>
      </w:tr>
      <w:tr w:rsidR="00D74C2C" w:rsidRPr="00422380" w14:paraId="61594942" w14:textId="77777777" w:rsidTr="00D74C2C">
        <w:trPr>
          <w:cantSplit/>
          <w:trHeight w:val="409"/>
        </w:trPr>
        <w:tc>
          <w:tcPr>
            <w:tcW w:w="4320" w:type="dxa"/>
          </w:tcPr>
          <w:p w14:paraId="3B61EBF7" w14:textId="049F3C20" w:rsidR="00D74C2C" w:rsidRPr="00422380" w:rsidRDefault="00D74C2C" w:rsidP="0035443E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238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 31 ธันวาคม</w:t>
            </w:r>
          </w:p>
        </w:tc>
        <w:tc>
          <w:tcPr>
            <w:tcW w:w="180" w:type="dxa"/>
          </w:tcPr>
          <w:p w14:paraId="1A519BA7" w14:textId="77777777" w:rsidR="00D74C2C" w:rsidRPr="00422380" w:rsidRDefault="00D74C2C" w:rsidP="0035443E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7CD15F5" w14:textId="1CAEFFCA" w:rsidR="00D74C2C" w:rsidRPr="00422380" w:rsidRDefault="00D74C2C" w:rsidP="0035443E">
            <w:pPr>
              <w:pStyle w:val="acctfourfigures"/>
              <w:shd w:val="clear" w:color="auto" w:fill="FFFFFF"/>
              <w:tabs>
                <w:tab w:val="clear" w:pos="765"/>
                <w:tab w:val="decimal" w:pos="107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2238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370,000</w:t>
            </w:r>
          </w:p>
        </w:tc>
        <w:tc>
          <w:tcPr>
            <w:tcW w:w="180" w:type="dxa"/>
          </w:tcPr>
          <w:p w14:paraId="21D02C00" w14:textId="77777777" w:rsidR="00D74C2C" w:rsidRPr="00422380" w:rsidRDefault="00D74C2C" w:rsidP="0035443E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4A34C73A" w14:textId="57E9230D" w:rsidR="00D74C2C" w:rsidRPr="00422380" w:rsidRDefault="00D74C2C" w:rsidP="00D74C2C">
            <w:pPr>
              <w:pStyle w:val="acctfourfigures"/>
              <w:shd w:val="clear" w:color="auto" w:fill="FFFFFF"/>
              <w:tabs>
                <w:tab w:val="clear" w:pos="765"/>
                <w:tab w:val="decimal" w:pos="154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2238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274,689</w:t>
            </w:r>
          </w:p>
        </w:tc>
        <w:tc>
          <w:tcPr>
            <w:tcW w:w="180" w:type="dxa"/>
          </w:tcPr>
          <w:p w14:paraId="65CBE3FE" w14:textId="77777777" w:rsidR="00D74C2C" w:rsidRPr="00422380" w:rsidRDefault="00D74C2C" w:rsidP="0035443E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31" w:type="dxa"/>
            <w:tcBorders>
              <w:top w:val="single" w:sz="4" w:space="0" w:color="auto"/>
              <w:bottom w:val="double" w:sz="4" w:space="0" w:color="auto"/>
            </w:tcBorders>
          </w:tcPr>
          <w:p w14:paraId="59F68500" w14:textId="66A4E64E" w:rsidR="00D74C2C" w:rsidRPr="00422380" w:rsidRDefault="00D74C2C" w:rsidP="00D74C2C">
            <w:pPr>
              <w:pStyle w:val="acctfourfigures"/>
              <w:shd w:val="clear" w:color="auto" w:fill="FFFFFF"/>
              <w:tabs>
                <w:tab w:val="clear" w:pos="765"/>
                <w:tab w:val="decimal" w:pos="109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2238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644,689</w:t>
            </w:r>
          </w:p>
        </w:tc>
      </w:tr>
    </w:tbl>
    <w:p w14:paraId="65F2F7C2" w14:textId="5E109A7F" w:rsidR="00AF2485" w:rsidRPr="002373A9" w:rsidRDefault="00AF2485" w:rsidP="00845261">
      <w:pPr>
        <w:pStyle w:val="ListParagraph"/>
        <w:numPr>
          <w:ilvl w:val="0"/>
          <w:numId w:val="16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422380">
        <w:rPr>
          <w:rFonts w:ascii="Angsana New" w:hAnsi="Angsana New" w:hint="cs"/>
          <w:b/>
          <w:bCs/>
          <w:sz w:val="30"/>
          <w:szCs w:val="30"/>
          <w:cs/>
        </w:rPr>
        <w:lastRenderedPageBreak/>
        <w:t>เจ้าหนี้</w:t>
      </w:r>
      <w:r w:rsidR="00314A4D" w:rsidRPr="002373A9">
        <w:rPr>
          <w:rFonts w:ascii="Angsana New" w:hAnsi="Angsana New" w:hint="cs"/>
          <w:b/>
          <w:bCs/>
          <w:sz w:val="30"/>
          <w:szCs w:val="30"/>
          <w:cs/>
        </w:rPr>
        <w:t>หมุนเวียน</w:t>
      </w:r>
      <w:r w:rsidRPr="002373A9">
        <w:rPr>
          <w:rFonts w:ascii="Angsana New" w:hAnsi="Angsana New" w:hint="cs"/>
          <w:b/>
          <w:bCs/>
          <w:sz w:val="30"/>
          <w:szCs w:val="30"/>
          <w:cs/>
        </w:rPr>
        <w:t>อื่น</w:t>
      </w:r>
    </w:p>
    <w:p w14:paraId="4F0191BD" w14:textId="77777777" w:rsidR="0007010D" w:rsidRPr="00422380" w:rsidRDefault="0007010D" w:rsidP="000701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both"/>
        <w:rPr>
          <w:rFonts w:ascii="Angsana New" w:hAnsi="Angsana New"/>
          <w:cs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170"/>
        <w:gridCol w:w="270"/>
        <w:gridCol w:w="1080"/>
        <w:gridCol w:w="270"/>
        <w:gridCol w:w="1170"/>
        <w:gridCol w:w="270"/>
        <w:gridCol w:w="1170"/>
      </w:tblGrid>
      <w:tr w:rsidR="0007010D" w:rsidRPr="00422380" w14:paraId="764B2027" w14:textId="77777777" w:rsidTr="0066424F">
        <w:tc>
          <w:tcPr>
            <w:tcW w:w="3960" w:type="dxa"/>
          </w:tcPr>
          <w:p w14:paraId="0A40E4E4" w14:textId="77777777" w:rsidR="0007010D" w:rsidRPr="00422380" w:rsidRDefault="0007010D" w:rsidP="00987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7699C183" w14:textId="77777777" w:rsidR="0007010D" w:rsidRPr="00422380" w:rsidRDefault="0007010D" w:rsidP="00987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2238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3A1B1C2" w14:textId="77777777" w:rsidR="0007010D" w:rsidRPr="00422380" w:rsidRDefault="0007010D" w:rsidP="00987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6D2D19FE" w14:textId="77777777" w:rsidR="0007010D" w:rsidRPr="00422380" w:rsidRDefault="0007010D" w:rsidP="00987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2238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7010D" w:rsidRPr="00422380" w14:paraId="48FAF81F" w14:textId="77777777" w:rsidTr="0066424F">
        <w:tc>
          <w:tcPr>
            <w:tcW w:w="3960" w:type="dxa"/>
          </w:tcPr>
          <w:p w14:paraId="3B1D742D" w14:textId="77777777" w:rsidR="0007010D" w:rsidRPr="00422380" w:rsidRDefault="0007010D" w:rsidP="00987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3FEAD7F" w14:textId="653EC01F" w:rsidR="0007010D" w:rsidRPr="00422380" w:rsidRDefault="00A409D4" w:rsidP="00987E5D">
            <w:pPr>
              <w:pStyle w:val="3"/>
              <w:tabs>
                <w:tab w:val="clear" w:pos="360"/>
                <w:tab w:val="clear" w:pos="72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42238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2062FE" w:rsidRPr="0042238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</w:tcPr>
          <w:p w14:paraId="0C52E876" w14:textId="77777777" w:rsidR="0007010D" w:rsidRPr="00422380" w:rsidRDefault="0007010D" w:rsidP="00987E5D">
            <w:pPr>
              <w:pStyle w:val="3"/>
              <w:tabs>
                <w:tab w:val="clear" w:pos="360"/>
                <w:tab w:val="clear" w:pos="72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3ACAC24" w14:textId="1ED41162" w:rsidR="0007010D" w:rsidRPr="00422380" w:rsidRDefault="00A409D4" w:rsidP="00987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2238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062FE" w:rsidRPr="00422380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7254C089" w14:textId="77777777" w:rsidR="0007010D" w:rsidRPr="00422380" w:rsidRDefault="0007010D" w:rsidP="00987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86B3158" w14:textId="79A076FA" w:rsidR="0007010D" w:rsidRPr="00422380" w:rsidRDefault="00A409D4" w:rsidP="00987E5D">
            <w:pPr>
              <w:pStyle w:val="3"/>
              <w:tabs>
                <w:tab w:val="clear" w:pos="360"/>
                <w:tab w:val="clear" w:pos="72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42238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2062FE" w:rsidRPr="0042238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</w:tcPr>
          <w:p w14:paraId="0350D444" w14:textId="77777777" w:rsidR="0007010D" w:rsidRPr="00422380" w:rsidRDefault="0007010D" w:rsidP="00987E5D">
            <w:pPr>
              <w:pStyle w:val="3"/>
              <w:tabs>
                <w:tab w:val="clear" w:pos="360"/>
                <w:tab w:val="clear" w:pos="72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EEBD944" w14:textId="7886CBC0" w:rsidR="0007010D" w:rsidRPr="00422380" w:rsidRDefault="00A409D4" w:rsidP="00987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2238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062FE" w:rsidRPr="00422380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07010D" w:rsidRPr="00422380" w14:paraId="7D80F041" w14:textId="77777777" w:rsidTr="0066424F">
        <w:tc>
          <w:tcPr>
            <w:tcW w:w="3960" w:type="dxa"/>
          </w:tcPr>
          <w:p w14:paraId="5F0D95C0" w14:textId="77777777" w:rsidR="0007010D" w:rsidRPr="00422380" w:rsidRDefault="0007010D" w:rsidP="00987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0" w:type="dxa"/>
            <w:gridSpan w:val="7"/>
          </w:tcPr>
          <w:p w14:paraId="2736D472" w14:textId="77777777" w:rsidR="0007010D" w:rsidRPr="00422380" w:rsidRDefault="0007010D" w:rsidP="00987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2238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21BD2" w:rsidRPr="00422380" w14:paraId="5FD61A3E" w14:textId="77777777" w:rsidTr="0066424F">
        <w:trPr>
          <w:trHeight w:val="272"/>
        </w:trPr>
        <w:tc>
          <w:tcPr>
            <w:tcW w:w="3960" w:type="dxa"/>
          </w:tcPr>
          <w:p w14:paraId="38283CA5" w14:textId="77777777" w:rsidR="0066424F" w:rsidRPr="009E6B9D" w:rsidRDefault="00B21BD2" w:rsidP="00B21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E6B9D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ค่าใช้จ่ายการส่งเสริมการขายและ</w:t>
            </w:r>
          </w:p>
          <w:p w14:paraId="568DDB75" w14:textId="3D782A10" w:rsidR="00B21BD2" w:rsidRPr="009E6B9D" w:rsidRDefault="0066424F" w:rsidP="00B21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6B9D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="007A7322" w:rsidRPr="009E6B9D">
              <w:rPr>
                <w:rFonts w:asciiTheme="majorBidi" w:hAnsiTheme="majorBidi" w:cstheme="majorBidi"/>
                <w:sz w:val="30"/>
                <w:szCs w:val="30"/>
                <w:cs/>
              </w:rPr>
              <w:t>การตลาดค้างจ่าย</w:t>
            </w:r>
          </w:p>
        </w:tc>
        <w:tc>
          <w:tcPr>
            <w:tcW w:w="1170" w:type="dxa"/>
          </w:tcPr>
          <w:p w14:paraId="031CD894" w14:textId="77777777" w:rsidR="0066424F" w:rsidRPr="009E6B9D" w:rsidRDefault="0066424F" w:rsidP="007A7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B28FC6F" w14:textId="250ECBEC" w:rsidR="00B21BD2" w:rsidRPr="009E6B9D" w:rsidRDefault="00B21BD2" w:rsidP="007A7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9E6B9D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612FDC" w:rsidRPr="009E6B9D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Pr="009E6B9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12FDC" w:rsidRPr="009E6B9D">
              <w:rPr>
                <w:rFonts w:asciiTheme="majorBidi" w:hAnsiTheme="majorBidi" w:cstheme="majorBidi"/>
                <w:sz w:val="30"/>
                <w:szCs w:val="30"/>
              </w:rPr>
              <w:t>001</w:t>
            </w:r>
          </w:p>
        </w:tc>
        <w:tc>
          <w:tcPr>
            <w:tcW w:w="270" w:type="dxa"/>
          </w:tcPr>
          <w:p w14:paraId="0E68FB81" w14:textId="77777777" w:rsidR="00B21BD2" w:rsidRPr="009E6B9D" w:rsidRDefault="00B21BD2" w:rsidP="00B21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76566CC" w14:textId="77777777" w:rsidR="0066424F" w:rsidRPr="009E6B9D" w:rsidRDefault="0066424F" w:rsidP="007A7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C853AC9" w14:textId="04AD4CBB" w:rsidR="00B21BD2" w:rsidRPr="009E6B9D" w:rsidRDefault="00B21BD2" w:rsidP="007A7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9E6B9D">
              <w:rPr>
                <w:rFonts w:asciiTheme="majorBidi" w:hAnsiTheme="majorBidi" w:cstheme="majorBidi"/>
                <w:sz w:val="30"/>
                <w:szCs w:val="30"/>
              </w:rPr>
              <w:t>117,116</w:t>
            </w:r>
          </w:p>
        </w:tc>
        <w:tc>
          <w:tcPr>
            <w:tcW w:w="270" w:type="dxa"/>
          </w:tcPr>
          <w:p w14:paraId="4E2D1054" w14:textId="77777777" w:rsidR="00B21BD2" w:rsidRPr="009E6B9D" w:rsidRDefault="00B21BD2" w:rsidP="00B21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E0C3443" w14:textId="77777777" w:rsidR="0066424F" w:rsidRPr="009E6B9D" w:rsidRDefault="0066424F" w:rsidP="007A7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1D84227" w14:textId="34FE5C5C" w:rsidR="00B21BD2" w:rsidRPr="009E6B9D" w:rsidRDefault="00B21BD2" w:rsidP="007A7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9E6B9D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612FDC" w:rsidRPr="009E6B9D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Pr="009E6B9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12FDC" w:rsidRPr="009E6B9D">
              <w:rPr>
                <w:rFonts w:asciiTheme="majorBidi" w:hAnsiTheme="majorBidi" w:cstheme="majorBidi"/>
                <w:sz w:val="30"/>
                <w:szCs w:val="30"/>
              </w:rPr>
              <w:t>001</w:t>
            </w:r>
          </w:p>
        </w:tc>
        <w:tc>
          <w:tcPr>
            <w:tcW w:w="270" w:type="dxa"/>
          </w:tcPr>
          <w:p w14:paraId="506EB1A0" w14:textId="77777777" w:rsidR="00B21BD2" w:rsidRPr="009E6B9D" w:rsidRDefault="00B21BD2" w:rsidP="00B21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EEA763C" w14:textId="77777777" w:rsidR="0066424F" w:rsidRPr="009E6B9D" w:rsidRDefault="0066424F" w:rsidP="00B21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1A130B3" w14:textId="253DCCE7" w:rsidR="00B21BD2" w:rsidRPr="009E6B9D" w:rsidRDefault="00B21BD2" w:rsidP="00B21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9E6B9D">
              <w:rPr>
                <w:rFonts w:asciiTheme="majorBidi" w:hAnsiTheme="majorBidi" w:cstheme="majorBidi"/>
                <w:sz w:val="30"/>
                <w:szCs w:val="30"/>
              </w:rPr>
              <w:t>117,116</w:t>
            </w:r>
          </w:p>
        </w:tc>
      </w:tr>
      <w:tr w:rsidR="00B21BD2" w:rsidRPr="00422380" w14:paraId="4E3196D6" w14:textId="77777777" w:rsidTr="0066424F">
        <w:trPr>
          <w:trHeight w:val="263"/>
        </w:trPr>
        <w:tc>
          <w:tcPr>
            <w:tcW w:w="3960" w:type="dxa"/>
          </w:tcPr>
          <w:p w14:paraId="33B9A6D9" w14:textId="66CB16B2" w:rsidR="00B21BD2" w:rsidRPr="009E6B9D" w:rsidRDefault="00B21BD2" w:rsidP="00B21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6B9D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ค่าใช้จ่ายในการดำเนินงานค้างจ่าย</w:t>
            </w:r>
          </w:p>
        </w:tc>
        <w:tc>
          <w:tcPr>
            <w:tcW w:w="1170" w:type="dxa"/>
          </w:tcPr>
          <w:p w14:paraId="7442A301" w14:textId="5EB63C13" w:rsidR="00B21BD2" w:rsidRPr="009E6B9D" w:rsidRDefault="00B21BD2" w:rsidP="00B21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9E6B9D">
              <w:rPr>
                <w:rFonts w:asciiTheme="majorBidi" w:hAnsiTheme="majorBidi" w:cstheme="majorBidi"/>
                <w:sz w:val="30"/>
                <w:szCs w:val="30"/>
              </w:rPr>
              <w:t>15</w:t>
            </w:r>
            <w:r w:rsidR="00612FDC" w:rsidRPr="009E6B9D">
              <w:rPr>
                <w:rFonts w:asciiTheme="majorBidi" w:hAnsiTheme="majorBidi" w:cstheme="majorBidi"/>
                <w:sz w:val="30"/>
                <w:szCs w:val="30"/>
              </w:rPr>
              <w:t>6,995</w:t>
            </w:r>
          </w:p>
        </w:tc>
        <w:tc>
          <w:tcPr>
            <w:tcW w:w="270" w:type="dxa"/>
          </w:tcPr>
          <w:p w14:paraId="3B7444D7" w14:textId="77777777" w:rsidR="00B21BD2" w:rsidRPr="009E6B9D" w:rsidRDefault="00B21BD2" w:rsidP="00B21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681C019" w14:textId="5F34143E" w:rsidR="00B21BD2" w:rsidRPr="009E6B9D" w:rsidRDefault="00B21BD2" w:rsidP="00B21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9E6B9D">
              <w:rPr>
                <w:rFonts w:asciiTheme="majorBidi" w:hAnsiTheme="majorBidi" w:cstheme="majorBidi"/>
                <w:sz w:val="30"/>
                <w:szCs w:val="30"/>
              </w:rPr>
              <w:t>160,361</w:t>
            </w:r>
          </w:p>
        </w:tc>
        <w:tc>
          <w:tcPr>
            <w:tcW w:w="270" w:type="dxa"/>
          </w:tcPr>
          <w:p w14:paraId="6AB370AC" w14:textId="77777777" w:rsidR="00B21BD2" w:rsidRPr="009E6B9D" w:rsidRDefault="00B21BD2" w:rsidP="00B21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0F65E6A" w14:textId="0CFBC67B" w:rsidR="00B21BD2" w:rsidRPr="009E6B9D" w:rsidRDefault="00B21BD2" w:rsidP="00B21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9E6B9D">
              <w:rPr>
                <w:rFonts w:asciiTheme="majorBidi" w:hAnsiTheme="majorBidi" w:cstheme="majorBidi"/>
                <w:sz w:val="30"/>
                <w:szCs w:val="30"/>
              </w:rPr>
              <w:t>15</w:t>
            </w:r>
            <w:r w:rsidR="00612FDC" w:rsidRPr="009E6B9D">
              <w:rPr>
                <w:rFonts w:asciiTheme="majorBidi" w:hAnsiTheme="majorBidi" w:cstheme="majorBidi"/>
                <w:sz w:val="30"/>
                <w:szCs w:val="30"/>
              </w:rPr>
              <w:t>2,791</w:t>
            </w:r>
          </w:p>
        </w:tc>
        <w:tc>
          <w:tcPr>
            <w:tcW w:w="270" w:type="dxa"/>
          </w:tcPr>
          <w:p w14:paraId="0690B984" w14:textId="77777777" w:rsidR="00B21BD2" w:rsidRPr="009E6B9D" w:rsidRDefault="00B21BD2" w:rsidP="00B21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929A87C" w14:textId="3E2F072C" w:rsidR="00B21BD2" w:rsidRPr="009E6B9D" w:rsidRDefault="00B21BD2" w:rsidP="00B21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9E6B9D">
              <w:rPr>
                <w:rFonts w:asciiTheme="majorBidi" w:hAnsiTheme="majorBidi" w:cstheme="majorBidi"/>
                <w:sz w:val="30"/>
                <w:szCs w:val="30"/>
              </w:rPr>
              <w:t>140,472</w:t>
            </w:r>
          </w:p>
        </w:tc>
      </w:tr>
      <w:tr w:rsidR="00B21BD2" w:rsidRPr="00422380" w14:paraId="14D01E27" w14:textId="77777777" w:rsidTr="0066424F">
        <w:trPr>
          <w:trHeight w:val="362"/>
        </w:trPr>
        <w:tc>
          <w:tcPr>
            <w:tcW w:w="3960" w:type="dxa"/>
          </w:tcPr>
          <w:p w14:paraId="4EF99385" w14:textId="0EBA564A" w:rsidR="00B21BD2" w:rsidRPr="009E6B9D" w:rsidRDefault="00B21BD2" w:rsidP="00B21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6B9D">
              <w:rPr>
                <w:rFonts w:asciiTheme="majorBidi" w:hAnsiTheme="majorBidi" w:cstheme="majorBidi"/>
                <w:sz w:val="30"/>
                <w:szCs w:val="30"/>
                <w:cs/>
              </w:rPr>
              <w:t>โบนัสค้างจ่าย</w:t>
            </w:r>
          </w:p>
        </w:tc>
        <w:tc>
          <w:tcPr>
            <w:tcW w:w="1170" w:type="dxa"/>
          </w:tcPr>
          <w:p w14:paraId="579D2FAE" w14:textId="2EFD19F8" w:rsidR="00B21BD2" w:rsidRPr="009E6B9D" w:rsidRDefault="00B21BD2" w:rsidP="00B21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9E6B9D">
              <w:rPr>
                <w:rFonts w:asciiTheme="majorBidi" w:hAnsiTheme="majorBidi" w:cstheme="majorBidi"/>
                <w:sz w:val="30"/>
                <w:szCs w:val="30"/>
              </w:rPr>
              <w:t>14</w:t>
            </w:r>
            <w:r w:rsidR="00237105" w:rsidRPr="009E6B9D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9E6B9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37105" w:rsidRPr="009E6B9D">
              <w:rPr>
                <w:rFonts w:asciiTheme="majorBidi" w:hAnsiTheme="majorBidi" w:cstheme="majorBidi"/>
                <w:sz w:val="30"/>
                <w:szCs w:val="30"/>
              </w:rPr>
              <w:t>569</w:t>
            </w:r>
          </w:p>
        </w:tc>
        <w:tc>
          <w:tcPr>
            <w:tcW w:w="270" w:type="dxa"/>
          </w:tcPr>
          <w:p w14:paraId="443B024C" w14:textId="77777777" w:rsidR="00B21BD2" w:rsidRPr="009E6B9D" w:rsidRDefault="00B21BD2" w:rsidP="00B21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6D40084" w14:textId="5F472E5A" w:rsidR="00B21BD2" w:rsidRPr="009E6B9D" w:rsidRDefault="00B21BD2" w:rsidP="00B21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9E6B9D">
              <w:rPr>
                <w:rFonts w:asciiTheme="majorBidi" w:hAnsiTheme="majorBidi" w:cstheme="majorBidi"/>
                <w:sz w:val="30"/>
                <w:szCs w:val="30"/>
              </w:rPr>
              <w:t>169,212</w:t>
            </w:r>
          </w:p>
        </w:tc>
        <w:tc>
          <w:tcPr>
            <w:tcW w:w="270" w:type="dxa"/>
          </w:tcPr>
          <w:p w14:paraId="2E2498CD" w14:textId="77777777" w:rsidR="00B21BD2" w:rsidRPr="009E6B9D" w:rsidRDefault="00B21BD2" w:rsidP="00B21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D06C9F0" w14:textId="7D421172" w:rsidR="00B21BD2" w:rsidRPr="009E6B9D" w:rsidRDefault="00B21BD2" w:rsidP="00B21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9E6B9D">
              <w:rPr>
                <w:rFonts w:asciiTheme="majorBidi" w:hAnsiTheme="majorBidi" w:cstheme="majorBidi"/>
                <w:sz w:val="30"/>
                <w:szCs w:val="30"/>
              </w:rPr>
              <w:t>144,860</w:t>
            </w:r>
          </w:p>
        </w:tc>
        <w:tc>
          <w:tcPr>
            <w:tcW w:w="270" w:type="dxa"/>
          </w:tcPr>
          <w:p w14:paraId="187DD162" w14:textId="77777777" w:rsidR="00B21BD2" w:rsidRPr="009E6B9D" w:rsidRDefault="00B21BD2" w:rsidP="00B21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DD6643C" w14:textId="185EF939" w:rsidR="00B21BD2" w:rsidRPr="009E6B9D" w:rsidRDefault="00B21BD2" w:rsidP="00B21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9E6B9D">
              <w:rPr>
                <w:rFonts w:asciiTheme="majorBidi" w:hAnsiTheme="majorBidi" w:cstheme="majorBidi"/>
                <w:sz w:val="30"/>
                <w:szCs w:val="30"/>
              </w:rPr>
              <w:t>168,293</w:t>
            </w:r>
          </w:p>
        </w:tc>
      </w:tr>
      <w:tr w:rsidR="00B21BD2" w:rsidRPr="00422380" w14:paraId="26EC9D50" w14:textId="77777777" w:rsidTr="0066424F">
        <w:tc>
          <w:tcPr>
            <w:tcW w:w="3960" w:type="dxa"/>
          </w:tcPr>
          <w:p w14:paraId="5F747F02" w14:textId="06A4B1CB" w:rsidR="00B21BD2" w:rsidRPr="00422380" w:rsidRDefault="00B21BD2" w:rsidP="00B21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2380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170" w:type="dxa"/>
          </w:tcPr>
          <w:p w14:paraId="133965D1" w14:textId="04B3344E" w:rsidR="00B21BD2" w:rsidRPr="00422380" w:rsidRDefault="006E76ED" w:rsidP="00B21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422380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694CED" w:rsidRPr="00422380">
              <w:rPr>
                <w:rFonts w:asciiTheme="majorBidi" w:hAnsiTheme="majorBidi" w:cstheme="majorBidi"/>
                <w:sz w:val="30"/>
                <w:szCs w:val="30"/>
              </w:rPr>
              <w:t>76,199</w:t>
            </w:r>
          </w:p>
        </w:tc>
        <w:tc>
          <w:tcPr>
            <w:tcW w:w="270" w:type="dxa"/>
          </w:tcPr>
          <w:p w14:paraId="1C03C098" w14:textId="77777777" w:rsidR="00B21BD2" w:rsidRPr="00422380" w:rsidRDefault="00B21BD2" w:rsidP="00B21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7004D80" w14:textId="0F79F9F4" w:rsidR="00B21BD2" w:rsidRPr="00422380" w:rsidRDefault="00B21BD2" w:rsidP="00B21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422380">
              <w:rPr>
                <w:rFonts w:asciiTheme="majorBidi" w:hAnsiTheme="majorBidi" w:cstheme="majorBidi"/>
                <w:sz w:val="30"/>
                <w:szCs w:val="30"/>
              </w:rPr>
              <w:t>205,468</w:t>
            </w:r>
          </w:p>
        </w:tc>
        <w:tc>
          <w:tcPr>
            <w:tcW w:w="270" w:type="dxa"/>
          </w:tcPr>
          <w:p w14:paraId="41AA0FE0" w14:textId="77777777" w:rsidR="00B21BD2" w:rsidRPr="00422380" w:rsidRDefault="00B21BD2" w:rsidP="00B21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42FDF30" w14:textId="2F800A99" w:rsidR="00B21BD2" w:rsidRPr="00422380" w:rsidRDefault="00B21BD2" w:rsidP="00B21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422380">
              <w:rPr>
                <w:rFonts w:asciiTheme="majorBidi" w:hAnsiTheme="majorBidi" w:cstheme="majorBidi"/>
                <w:sz w:val="30"/>
                <w:szCs w:val="30"/>
              </w:rPr>
              <w:t>46</w:t>
            </w:r>
            <w:r w:rsidR="00694CED" w:rsidRPr="00422380">
              <w:rPr>
                <w:rFonts w:asciiTheme="majorBidi" w:hAnsiTheme="majorBidi" w:cstheme="majorBidi"/>
                <w:sz w:val="30"/>
                <w:szCs w:val="30"/>
              </w:rPr>
              <w:t>8,375</w:t>
            </w:r>
          </w:p>
        </w:tc>
        <w:tc>
          <w:tcPr>
            <w:tcW w:w="270" w:type="dxa"/>
          </w:tcPr>
          <w:p w14:paraId="2B9213F9" w14:textId="77777777" w:rsidR="00B21BD2" w:rsidRPr="00422380" w:rsidRDefault="00B21BD2" w:rsidP="00B21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E1501A3" w14:textId="22C18897" w:rsidR="00B21BD2" w:rsidRPr="00422380" w:rsidRDefault="00B21BD2" w:rsidP="00B21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422380">
              <w:rPr>
                <w:rFonts w:asciiTheme="majorBidi" w:hAnsiTheme="majorBidi" w:cstheme="majorBidi"/>
                <w:sz w:val="30"/>
                <w:szCs w:val="30"/>
              </w:rPr>
              <w:t>202,647</w:t>
            </w:r>
          </w:p>
        </w:tc>
      </w:tr>
      <w:tr w:rsidR="00B21BD2" w:rsidRPr="00422380" w14:paraId="52041238" w14:textId="77777777" w:rsidTr="0066424F">
        <w:tc>
          <w:tcPr>
            <w:tcW w:w="3960" w:type="dxa"/>
          </w:tcPr>
          <w:p w14:paraId="2B1C5D83" w14:textId="633E306B" w:rsidR="00B21BD2" w:rsidRPr="00422380" w:rsidRDefault="00B21BD2" w:rsidP="00B21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2380">
              <w:rPr>
                <w:rFonts w:asciiTheme="majorBidi" w:hAnsiTheme="majorBidi" w:cstheme="majorBidi"/>
                <w:sz w:val="30"/>
                <w:szCs w:val="30"/>
                <w:cs/>
              </w:rPr>
              <w:t>ค่าขนส่งค้างจ่าย</w:t>
            </w:r>
          </w:p>
        </w:tc>
        <w:tc>
          <w:tcPr>
            <w:tcW w:w="1170" w:type="dxa"/>
          </w:tcPr>
          <w:p w14:paraId="7A3C3058" w14:textId="45615CE8" w:rsidR="00B21BD2" w:rsidRPr="00422380" w:rsidRDefault="00B21BD2" w:rsidP="00B21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422380">
              <w:rPr>
                <w:rFonts w:asciiTheme="majorBidi" w:hAnsiTheme="majorBidi" w:cstheme="majorBidi"/>
                <w:sz w:val="30"/>
                <w:szCs w:val="30"/>
              </w:rPr>
              <w:t>12,677</w:t>
            </w:r>
          </w:p>
        </w:tc>
        <w:tc>
          <w:tcPr>
            <w:tcW w:w="270" w:type="dxa"/>
          </w:tcPr>
          <w:p w14:paraId="7217A44A" w14:textId="77777777" w:rsidR="00B21BD2" w:rsidRPr="00422380" w:rsidRDefault="00B21BD2" w:rsidP="00B21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006A2B2" w14:textId="49F59F8C" w:rsidR="00B21BD2" w:rsidRPr="00422380" w:rsidRDefault="00B21BD2" w:rsidP="00B21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422380">
              <w:rPr>
                <w:rFonts w:asciiTheme="majorBidi" w:hAnsiTheme="majorBidi" w:cstheme="majorBidi"/>
                <w:sz w:val="30"/>
                <w:szCs w:val="30"/>
              </w:rPr>
              <w:t>14,886</w:t>
            </w:r>
          </w:p>
        </w:tc>
        <w:tc>
          <w:tcPr>
            <w:tcW w:w="270" w:type="dxa"/>
          </w:tcPr>
          <w:p w14:paraId="699C4B39" w14:textId="77777777" w:rsidR="00B21BD2" w:rsidRPr="00422380" w:rsidRDefault="00B21BD2" w:rsidP="00B21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BFEAB44" w14:textId="3F153B23" w:rsidR="00B21BD2" w:rsidRPr="00422380" w:rsidRDefault="00B21BD2" w:rsidP="00B21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422380">
              <w:rPr>
                <w:rFonts w:asciiTheme="majorBidi" w:hAnsiTheme="majorBidi" w:cstheme="majorBidi"/>
                <w:sz w:val="30"/>
                <w:szCs w:val="30"/>
              </w:rPr>
              <w:t>12,677</w:t>
            </w:r>
          </w:p>
        </w:tc>
        <w:tc>
          <w:tcPr>
            <w:tcW w:w="270" w:type="dxa"/>
          </w:tcPr>
          <w:p w14:paraId="63FD1635" w14:textId="77777777" w:rsidR="00B21BD2" w:rsidRPr="00422380" w:rsidRDefault="00B21BD2" w:rsidP="00B21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F49EC88" w14:textId="5B3B3E19" w:rsidR="00B21BD2" w:rsidRPr="00422380" w:rsidRDefault="00B21BD2" w:rsidP="00B21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422380">
              <w:rPr>
                <w:rFonts w:asciiTheme="majorBidi" w:hAnsiTheme="majorBidi" w:cstheme="majorBidi"/>
                <w:sz w:val="30"/>
                <w:szCs w:val="30"/>
              </w:rPr>
              <w:t>14,886</w:t>
            </w:r>
          </w:p>
        </w:tc>
      </w:tr>
      <w:tr w:rsidR="00B21BD2" w:rsidRPr="00422380" w14:paraId="3DC92302" w14:textId="77777777" w:rsidTr="0066424F">
        <w:tc>
          <w:tcPr>
            <w:tcW w:w="3960" w:type="dxa"/>
          </w:tcPr>
          <w:p w14:paraId="5E5BCA65" w14:textId="5957FC88" w:rsidR="00B21BD2" w:rsidRPr="00422380" w:rsidRDefault="00B21BD2" w:rsidP="00B21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2380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เจ้าหนี้ภาษีมูลค่าเพิ่ม</w:t>
            </w:r>
          </w:p>
        </w:tc>
        <w:tc>
          <w:tcPr>
            <w:tcW w:w="1170" w:type="dxa"/>
          </w:tcPr>
          <w:p w14:paraId="027077B6" w14:textId="43360CF8" w:rsidR="00B21BD2" w:rsidRPr="00422380" w:rsidRDefault="00B21BD2" w:rsidP="00B21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2380">
              <w:rPr>
                <w:rFonts w:asciiTheme="majorBidi" w:hAnsiTheme="majorBidi" w:cstheme="majorBidi"/>
                <w:sz w:val="30"/>
                <w:szCs w:val="30"/>
              </w:rPr>
              <w:t>19,756</w:t>
            </w:r>
          </w:p>
        </w:tc>
        <w:tc>
          <w:tcPr>
            <w:tcW w:w="270" w:type="dxa"/>
          </w:tcPr>
          <w:p w14:paraId="2FAD2DA0" w14:textId="77777777" w:rsidR="00B21BD2" w:rsidRPr="00422380" w:rsidRDefault="00B21BD2" w:rsidP="00B21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1BC28EC" w14:textId="077C64CE" w:rsidR="00B21BD2" w:rsidRPr="00422380" w:rsidRDefault="00B21BD2" w:rsidP="00B21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2380">
              <w:rPr>
                <w:rFonts w:asciiTheme="majorBidi" w:hAnsiTheme="majorBidi" w:cstheme="majorBidi"/>
                <w:sz w:val="30"/>
                <w:szCs w:val="30"/>
              </w:rPr>
              <w:t>21,451</w:t>
            </w:r>
          </w:p>
        </w:tc>
        <w:tc>
          <w:tcPr>
            <w:tcW w:w="270" w:type="dxa"/>
          </w:tcPr>
          <w:p w14:paraId="4A7AAF63" w14:textId="77777777" w:rsidR="00B21BD2" w:rsidRPr="00422380" w:rsidRDefault="00B21BD2" w:rsidP="00B21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FA75802" w14:textId="3F315DFE" w:rsidR="00B21BD2" w:rsidRPr="00422380" w:rsidRDefault="00B21BD2" w:rsidP="00B21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422380">
              <w:rPr>
                <w:rFonts w:asciiTheme="majorBidi" w:hAnsiTheme="majorBidi" w:cstheme="majorBidi"/>
                <w:sz w:val="30"/>
                <w:szCs w:val="30"/>
              </w:rPr>
              <w:t>19,756</w:t>
            </w:r>
          </w:p>
        </w:tc>
        <w:tc>
          <w:tcPr>
            <w:tcW w:w="270" w:type="dxa"/>
          </w:tcPr>
          <w:p w14:paraId="31E825E9" w14:textId="77777777" w:rsidR="00B21BD2" w:rsidRPr="00422380" w:rsidRDefault="00B21BD2" w:rsidP="00B21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20325AD" w14:textId="0921FD9D" w:rsidR="00B21BD2" w:rsidRPr="00422380" w:rsidRDefault="00B21BD2" w:rsidP="00B21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422380">
              <w:rPr>
                <w:rFonts w:asciiTheme="majorBidi" w:hAnsiTheme="majorBidi" w:cstheme="majorBidi"/>
                <w:sz w:val="30"/>
                <w:szCs w:val="30"/>
              </w:rPr>
              <w:t>21,451</w:t>
            </w:r>
          </w:p>
        </w:tc>
      </w:tr>
      <w:tr w:rsidR="00B21BD2" w:rsidRPr="00422380" w14:paraId="602EDD3C" w14:textId="77777777" w:rsidTr="0066424F">
        <w:tc>
          <w:tcPr>
            <w:tcW w:w="3960" w:type="dxa"/>
          </w:tcPr>
          <w:p w14:paraId="566B8B4E" w14:textId="52EB1F22" w:rsidR="00B21BD2" w:rsidRPr="00422380" w:rsidRDefault="00B21BD2" w:rsidP="00B21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2380">
              <w:rPr>
                <w:rFonts w:asciiTheme="majorBidi" w:hAnsiTheme="majorBidi" w:cstheme="majorBidi"/>
                <w:sz w:val="30"/>
                <w:szCs w:val="30"/>
                <w:cs/>
              </w:rPr>
              <w:t>อื่น ๆ</w:t>
            </w:r>
          </w:p>
        </w:tc>
        <w:tc>
          <w:tcPr>
            <w:tcW w:w="1170" w:type="dxa"/>
          </w:tcPr>
          <w:p w14:paraId="76CC12B0" w14:textId="662A81D8" w:rsidR="00B21BD2" w:rsidRPr="00422380" w:rsidRDefault="00694CED" w:rsidP="00B21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422380">
              <w:rPr>
                <w:rFonts w:asciiTheme="majorBidi" w:hAnsiTheme="majorBidi" w:cstheme="majorBidi"/>
                <w:sz w:val="30"/>
                <w:szCs w:val="30"/>
              </w:rPr>
              <w:t>58,339</w:t>
            </w:r>
          </w:p>
        </w:tc>
        <w:tc>
          <w:tcPr>
            <w:tcW w:w="270" w:type="dxa"/>
          </w:tcPr>
          <w:p w14:paraId="0DF5E499" w14:textId="77777777" w:rsidR="00B21BD2" w:rsidRPr="00422380" w:rsidRDefault="00B21BD2" w:rsidP="00B21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D4F8265" w14:textId="3F86C34D" w:rsidR="00B21BD2" w:rsidRPr="00422380" w:rsidRDefault="00694CED" w:rsidP="00B21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2380">
              <w:rPr>
                <w:rFonts w:asciiTheme="majorBidi" w:hAnsiTheme="majorBidi" w:cstheme="majorBidi"/>
                <w:sz w:val="30"/>
                <w:szCs w:val="30"/>
              </w:rPr>
              <w:t>32,449</w:t>
            </w:r>
          </w:p>
        </w:tc>
        <w:tc>
          <w:tcPr>
            <w:tcW w:w="270" w:type="dxa"/>
          </w:tcPr>
          <w:p w14:paraId="5E4A3B19" w14:textId="77777777" w:rsidR="00B21BD2" w:rsidRPr="00422380" w:rsidRDefault="00B21BD2" w:rsidP="00B21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0CA2930" w14:textId="119D920E" w:rsidR="00B21BD2" w:rsidRPr="00422380" w:rsidRDefault="00694CED" w:rsidP="00B21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422380">
              <w:rPr>
                <w:rFonts w:asciiTheme="majorBidi" w:hAnsiTheme="majorBidi" w:cstheme="majorBidi"/>
                <w:sz w:val="30"/>
                <w:szCs w:val="30"/>
              </w:rPr>
              <w:t>57,5</w:t>
            </w:r>
            <w:r w:rsidR="00A15A82" w:rsidRPr="00422380">
              <w:rPr>
                <w:rFonts w:asciiTheme="majorBidi" w:hAnsiTheme="majorBidi" w:cstheme="majorBidi"/>
                <w:sz w:val="30"/>
                <w:szCs w:val="30"/>
              </w:rPr>
              <w:t>49</w:t>
            </w:r>
          </w:p>
        </w:tc>
        <w:tc>
          <w:tcPr>
            <w:tcW w:w="270" w:type="dxa"/>
          </w:tcPr>
          <w:p w14:paraId="469B00FC" w14:textId="77777777" w:rsidR="00B21BD2" w:rsidRPr="00422380" w:rsidRDefault="00B21BD2" w:rsidP="00B21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381A8A0" w14:textId="470C5301" w:rsidR="00B21BD2" w:rsidRPr="00422380" w:rsidRDefault="00694CED" w:rsidP="00B21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422380">
              <w:rPr>
                <w:rFonts w:asciiTheme="majorBidi" w:hAnsiTheme="majorBidi" w:cstheme="majorBidi"/>
                <w:sz w:val="30"/>
                <w:szCs w:val="30"/>
              </w:rPr>
              <w:t>31,133</w:t>
            </w:r>
          </w:p>
        </w:tc>
      </w:tr>
      <w:tr w:rsidR="00B21BD2" w:rsidRPr="00422380" w14:paraId="3076806A" w14:textId="77777777" w:rsidTr="0066424F">
        <w:tc>
          <w:tcPr>
            <w:tcW w:w="3960" w:type="dxa"/>
          </w:tcPr>
          <w:p w14:paraId="01F02554" w14:textId="1CB6FB09" w:rsidR="00B21BD2" w:rsidRPr="00422380" w:rsidRDefault="00B21BD2" w:rsidP="00B21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2238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4D4B212" w14:textId="267E1C2E" w:rsidR="00B21BD2" w:rsidRPr="00422380" w:rsidRDefault="00694CED" w:rsidP="00B21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2238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979,536</w:t>
            </w:r>
          </w:p>
        </w:tc>
        <w:tc>
          <w:tcPr>
            <w:tcW w:w="270" w:type="dxa"/>
          </w:tcPr>
          <w:p w14:paraId="1EC06357" w14:textId="77777777" w:rsidR="00B21BD2" w:rsidRPr="00422380" w:rsidRDefault="00B21BD2" w:rsidP="00B21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AFC251" w14:textId="1766D6AB" w:rsidR="00B21BD2" w:rsidRPr="00422380" w:rsidRDefault="00B21BD2" w:rsidP="00B21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2238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720,943</w:t>
            </w:r>
          </w:p>
        </w:tc>
        <w:tc>
          <w:tcPr>
            <w:tcW w:w="270" w:type="dxa"/>
          </w:tcPr>
          <w:p w14:paraId="52BE82BA" w14:textId="77777777" w:rsidR="00B21BD2" w:rsidRPr="00422380" w:rsidRDefault="00B21BD2" w:rsidP="00B21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1AA0996" w14:textId="0AB79011" w:rsidR="00B21BD2" w:rsidRPr="00422380" w:rsidRDefault="0007271C" w:rsidP="00B21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2238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  <w:r w:rsidR="00694CED" w:rsidRPr="0042238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66,0</w:t>
            </w:r>
            <w:r w:rsidR="00A15A82" w:rsidRPr="0042238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09</w:t>
            </w:r>
          </w:p>
        </w:tc>
        <w:tc>
          <w:tcPr>
            <w:tcW w:w="270" w:type="dxa"/>
          </w:tcPr>
          <w:p w14:paraId="233EAE8A" w14:textId="77777777" w:rsidR="00B21BD2" w:rsidRPr="00422380" w:rsidRDefault="00B21BD2" w:rsidP="00B21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6BA9F1A" w14:textId="4317FC46" w:rsidR="00B21BD2" w:rsidRPr="00422380" w:rsidRDefault="00B21BD2" w:rsidP="00B21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2238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695,998</w:t>
            </w:r>
          </w:p>
        </w:tc>
      </w:tr>
    </w:tbl>
    <w:p w14:paraId="582D7A9A" w14:textId="77777777" w:rsidR="00342064" w:rsidRPr="00422380" w:rsidRDefault="00342064" w:rsidP="003420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631393D6" w14:textId="77777777" w:rsidR="00144D06" w:rsidRPr="00422380" w:rsidRDefault="00144D06" w:rsidP="00144D0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422380">
        <w:rPr>
          <w:rFonts w:ascii="Angsana New" w:hAnsi="Angsana New" w:hint="cs"/>
          <w:sz w:val="30"/>
          <w:szCs w:val="30"/>
          <w:cs/>
        </w:rPr>
        <w:t>รายได้จากการขายผ่านช่องทางร้านค้าส่งค้าปลีกสมัยใหม่มีการให้ผลตอบแทนจากการขายหลายรูปแบบ เช่น ส่วนลด เงินคืน ค่าใช้จ่ายสนับสนุนทางการตลาดและการส่งเสริมการขาย ส่วนลด และเงินคืนบันทึกสุทธิจากรายได้จากการขาย ค่าใช้จ่ายทางการตลาดและการส่งเสริมการขายบันทึกเป็นค่าใช้จ่ายตามเกณฑ์คงค้าง</w:t>
      </w:r>
      <w:r w:rsidRPr="00422380">
        <w:rPr>
          <w:rFonts w:ascii="Angsana New" w:hAnsi="Angsana New"/>
          <w:sz w:val="30"/>
          <w:szCs w:val="30"/>
        </w:rPr>
        <w:t xml:space="preserve"> </w:t>
      </w:r>
    </w:p>
    <w:p w14:paraId="6E448448" w14:textId="77777777" w:rsidR="00342064" w:rsidRPr="00422380" w:rsidRDefault="00342064" w:rsidP="003420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</w:p>
    <w:p w14:paraId="0F00ACEE" w14:textId="58C77841" w:rsidR="00342064" w:rsidRPr="00422380" w:rsidRDefault="00342064" w:rsidP="00342064">
      <w:pPr>
        <w:pStyle w:val="ListParagraph"/>
        <w:numPr>
          <w:ilvl w:val="0"/>
          <w:numId w:val="16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422380">
        <w:rPr>
          <w:rFonts w:ascii="Angsana New" w:hAnsi="Angsana New" w:hint="cs"/>
          <w:b/>
          <w:bCs/>
          <w:sz w:val="30"/>
          <w:szCs w:val="30"/>
          <w:cs/>
        </w:rPr>
        <w:t>ประมาณการหนี้สินหมุนเวียนอื่น</w:t>
      </w:r>
    </w:p>
    <w:p w14:paraId="67C01694" w14:textId="77777777" w:rsidR="00342064" w:rsidRDefault="00342064" w:rsidP="0094340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170"/>
        <w:gridCol w:w="270"/>
        <w:gridCol w:w="1080"/>
        <w:gridCol w:w="270"/>
        <w:gridCol w:w="1170"/>
        <w:gridCol w:w="270"/>
        <w:gridCol w:w="1170"/>
      </w:tblGrid>
      <w:tr w:rsidR="009F2230" w:rsidRPr="00422380" w14:paraId="056652EC" w14:textId="77777777" w:rsidTr="005117D6">
        <w:tc>
          <w:tcPr>
            <w:tcW w:w="3960" w:type="dxa"/>
          </w:tcPr>
          <w:p w14:paraId="2F005DC1" w14:textId="77777777" w:rsidR="009F2230" w:rsidRPr="00422380" w:rsidRDefault="009F2230" w:rsidP="00511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3C198DAE" w14:textId="77777777" w:rsidR="009F2230" w:rsidRPr="00422380" w:rsidRDefault="009F2230" w:rsidP="00511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2238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B5D1A83" w14:textId="77777777" w:rsidR="009F2230" w:rsidRPr="00422380" w:rsidRDefault="009F2230" w:rsidP="00511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7DCEE64F" w14:textId="77777777" w:rsidR="009F2230" w:rsidRPr="00422380" w:rsidRDefault="009F2230" w:rsidP="00511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2238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F2230" w:rsidRPr="00422380" w14:paraId="660DC919" w14:textId="77777777" w:rsidTr="005117D6">
        <w:tc>
          <w:tcPr>
            <w:tcW w:w="3960" w:type="dxa"/>
          </w:tcPr>
          <w:p w14:paraId="4187E2B4" w14:textId="77777777" w:rsidR="009F2230" w:rsidRPr="00422380" w:rsidRDefault="009F2230" w:rsidP="00511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510EB5C" w14:textId="77777777" w:rsidR="009F2230" w:rsidRPr="00422380" w:rsidRDefault="009F2230" w:rsidP="005117D6">
            <w:pPr>
              <w:pStyle w:val="3"/>
              <w:tabs>
                <w:tab w:val="clear" w:pos="360"/>
                <w:tab w:val="clear" w:pos="72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42238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70" w:type="dxa"/>
          </w:tcPr>
          <w:p w14:paraId="4521E557" w14:textId="77777777" w:rsidR="009F2230" w:rsidRPr="00422380" w:rsidRDefault="009F2230" w:rsidP="005117D6">
            <w:pPr>
              <w:pStyle w:val="3"/>
              <w:tabs>
                <w:tab w:val="clear" w:pos="360"/>
                <w:tab w:val="clear" w:pos="72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06807EF" w14:textId="77777777" w:rsidR="009F2230" w:rsidRPr="00422380" w:rsidRDefault="009F2230" w:rsidP="00511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22380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720520AE" w14:textId="77777777" w:rsidR="009F2230" w:rsidRPr="00422380" w:rsidRDefault="009F2230" w:rsidP="00511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9C3B0A4" w14:textId="77777777" w:rsidR="009F2230" w:rsidRPr="00422380" w:rsidRDefault="009F2230" w:rsidP="005117D6">
            <w:pPr>
              <w:pStyle w:val="3"/>
              <w:tabs>
                <w:tab w:val="clear" w:pos="360"/>
                <w:tab w:val="clear" w:pos="72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42238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70" w:type="dxa"/>
          </w:tcPr>
          <w:p w14:paraId="735C601D" w14:textId="77777777" w:rsidR="009F2230" w:rsidRPr="00422380" w:rsidRDefault="009F2230" w:rsidP="005117D6">
            <w:pPr>
              <w:pStyle w:val="3"/>
              <w:tabs>
                <w:tab w:val="clear" w:pos="360"/>
                <w:tab w:val="clear" w:pos="72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9E01EE3" w14:textId="77777777" w:rsidR="009F2230" w:rsidRPr="00422380" w:rsidRDefault="009F2230" w:rsidP="00511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22380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9F2230" w:rsidRPr="00422380" w14:paraId="5D2D0E19" w14:textId="77777777" w:rsidTr="005117D6">
        <w:tc>
          <w:tcPr>
            <w:tcW w:w="3960" w:type="dxa"/>
          </w:tcPr>
          <w:p w14:paraId="39E8ADBB" w14:textId="77777777" w:rsidR="009F2230" w:rsidRPr="00422380" w:rsidRDefault="009F2230" w:rsidP="00511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0" w:type="dxa"/>
            <w:gridSpan w:val="7"/>
          </w:tcPr>
          <w:p w14:paraId="2E5DBD1F" w14:textId="77777777" w:rsidR="009F2230" w:rsidRPr="00422380" w:rsidRDefault="009F2230" w:rsidP="00511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2238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F2230" w:rsidRPr="00422380" w14:paraId="772D696C" w14:textId="77777777" w:rsidTr="005117D6">
        <w:trPr>
          <w:trHeight w:val="263"/>
        </w:trPr>
        <w:tc>
          <w:tcPr>
            <w:tcW w:w="3960" w:type="dxa"/>
          </w:tcPr>
          <w:p w14:paraId="547432C6" w14:textId="39095F1D" w:rsidR="009F2230" w:rsidRPr="00422380" w:rsidRDefault="009F2230" w:rsidP="00511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ภาษีกรมศุลกากร</w:t>
            </w:r>
          </w:p>
        </w:tc>
        <w:tc>
          <w:tcPr>
            <w:tcW w:w="1170" w:type="dxa"/>
          </w:tcPr>
          <w:p w14:paraId="08CCA8CE" w14:textId="27577739" w:rsidR="009F2230" w:rsidRPr="00422380" w:rsidRDefault="003C58A1" w:rsidP="00511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18,480</w:t>
            </w:r>
          </w:p>
        </w:tc>
        <w:tc>
          <w:tcPr>
            <w:tcW w:w="270" w:type="dxa"/>
          </w:tcPr>
          <w:p w14:paraId="2E74A1BB" w14:textId="77777777" w:rsidR="009F2230" w:rsidRPr="00422380" w:rsidRDefault="009F2230" w:rsidP="00511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B6D53EE" w14:textId="6A3D1342" w:rsidR="009F2230" w:rsidRPr="009F2230" w:rsidRDefault="009F2230" w:rsidP="009F22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F223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C39B8DD" w14:textId="77777777" w:rsidR="009F2230" w:rsidRPr="00422380" w:rsidRDefault="009F2230" w:rsidP="00511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D75C33D" w14:textId="472F524B" w:rsidR="009F2230" w:rsidRPr="00422380" w:rsidRDefault="003C58A1" w:rsidP="00511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18,480</w:t>
            </w:r>
          </w:p>
        </w:tc>
        <w:tc>
          <w:tcPr>
            <w:tcW w:w="270" w:type="dxa"/>
          </w:tcPr>
          <w:p w14:paraId="79CFC38A" w14:textId="77777777" w:rsidR="009F2230" w:rsidRPr="00422380" w:rsidRDefault="009F2230" w:rsidP="00511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28D70CE" w14:textId="299FB31E" w:rsidR="009F2230" w:rsidRPr="009F2230" w:rsidRDefault="009F2230" w:rsidP="009F22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F223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F2230" w:rsidRPr="00422380" w14:paraId="307C8FCB" w14:textId="77777777" w:rsidTr="005117D6">
        <w:trPr>
          <w:trHeight w:val="362"/>
        </w:trPr>
        <w:tc>
          <w:tcPr>
            <w:tcW w:w="3960" w:type="dxa"/>
          </w:tcPr>
          <w:p w14:paraId="2432453A" w14:textId="16DD1A22" w:rsidR="009F2230" w:rsidRPr="00422380" w:rsidRDefault="009F2230" w:rsidP="00511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ประมาณการหนี้สินพนักงาน</w:t>
            </w:r>
          </w:p>
        </w:tc>
        <w:tc>
          <w:tcPr>
            <w:tcW w:w="1170" w:type="dxa"/>
          </w:tcPr>
          <w:p w14:paraId="3796989D" w14:textId="5A4B512E" w:rsidR="009F2230" w:rsidRPr="00422380" w:rsidRDefault="003C58A1" w:rsidP="00511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7,295</w:t>
            </w:r>
          </w:p>
        </w:tc>
        <w:tc>
          <w:tcPr>
            <w:tcW w:w="270" w:type="dxa"/>
          </w:tcPr>
          <w:p w14:paraId="27699102" w14:textId="77777777" w:rsidR="009F2230" w:rsidRPr="00422380" w:rsidRDefault="009F2230" w:rsidP="00511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7ECC8A1" w14:textId="5DD9D012" w:rsidR="009F2230" w:rsidRPr="009F2230" w:rsidRDefault="009F2230" w:rsidP="009F22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F223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1D9863A" w14:textId="77777777" w:rsidR="009F2230" w:rsidRPr="00422380" w:rsidRDefault="009F2230" w:rsidP="00511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0FF52AF" w14:textId="588FD615" w:rsidR="009F2230" w:rsidRPr="00422380" w:rsidRDefault="003C58A1" w:rsidP="00511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7,295</w:t>
            </w:r>
          </w:p>
        </w:tc>
        <w:tc>
          <w:tcPr>
            <w:tcW w:w="270" w:type="dxa"/>
          </w:tcPr>
          <w:p w14:paraId="1E13E7E8" w14:textId="77777777" w:rsidR="009F2230" w:rsidRPr="00422380" w:rsidRDefault="009F2230" w:rsidP="00511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CB46B12" w14:textId="20B2A527" w:rsidR="009F2230" w:rsidRPr="009F2230" w:rsidRDefault="009F2230" w:rsidP="009F22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F223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F2230" w:rsidRPr="00422380" w14:paraId="771050DE" w14:textId="77777777" w:rsidTr="005117D6">
        <w:tc>
          <w:tcPr>
            <w:tcW w:w="3960" w:type="dxa"/>
          </w:tcPr>
          <w:p w14:paraId="629C11E7" w14:textId="77777777" w:rsidR="009F2230" w:rsidRPr="00422380" w:rsidRDefault="009F2230" w:rsidP="00511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2238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867A369" w14:textId="2431CBED" w:rsidR="009F2230" w:rsidRPr="00422380" w:rsidRDefault="003C58A1" w:rsidP="00511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25,775</w:t>
            </w:r>
          </w:p>
        </w:tc>
        <w:tc>
          <w:tcPr>
            <w:tcW w:w="270" w:type="dxa"/>
          </w:tcPr>
          <w:p w14:paraId="5AF4BA7A" w14:textId="77777777" w:rsidR="009F2230" w:rsidRPr="00422380" w:rsidRDefault="009F2230" w:rsidP="00511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A2B129" w14:textId="30F6BF20" w:rsidR="009F2230" w:rsidRPr="009F2230" w:rsidRDefault="009F2230" w:rsidP="009F22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F2230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1735FBD" w14:textId="77777777" w:rsidR="009F2230" w:rsidRPr="00422380" w:rsidRDefault="009F2230" w:rsidP="00511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22CBA96" w14:textId="4F5F186D" w:rsidR="009F2230" w:rsidRPr="00422380" w:rsidRDefault="003C58A1" w:rsidP="00511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25,775</w:t>
            </w:r>
          </w:p>
        </w:tc>
        <w:tc>
          <w:tcPr>
            <w:tcW w:w="270" w:type="dxa"/>
          </w:tcPr>
          <w:p w14:paraId="38FF001B" w14:textId="77777777" w:rsidR="009F2230" w:rsidRPr="00422380" w:rsidRDefault="009F2230" w:rsidP="00511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9B3F024" w14:textId="5E87015E" w:rsidR="009F2230" w:rsidRPr="009F2230" w:rsidRDefault="009F2230" w:rsidP="009F22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F2230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4FD31025" w14:textId="77777777" w:rsidR="009F2230" w:rsidRPr="00422380" w:rsidRDefault="009F2230" w:rsidP="0094340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370B549" w14:textId="5C3E9C76" w:rsidR="00943401" w:rsidRDefault="00943401" w:rsidP="0094340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422380">
        <w:rPr>
          <w:rFonts w:ascii="Angsana New" w:hAnsi="Angsana New" w:hint="cs"/>
          <w:sz w:val="30"/>
          <w:szCs w:val="30"/>
          <w:cs/>
        </w:rPr>
        <w:t xml:space="preserve">ในเดือนกันยายน </w:t>
      </w:r>
      <w:r w:rsidRPr="00422380">
        <w:rPr>
          <w:rFonts w:ascii="Angsana New" w:hAnsi="Angsana New"/>
          <w:sz w:val="30"/>
          <w:szCs w:val="30"/>
        </w:rPr>
        <w:t xml:space="preserve">2564 </w:t>
      </w:r>
      <w:r w:rsidRPr="00422380">
        <w:rPr>
          <w:rFonts w:ascii="Angsana New" w:hAnsi="Angsana New" w:hint="cs"/>
          <w:sz w:val="30"/>
          <w:szCs w:val="30"/>
          <w:cs/>
        </w:rPr>
        <w:t>บริษัทได้รับแบบแจ้งการประเมินภาษีสำหรับสินค้านำเข้าจากกรมศุลกากรเพื่อเรียกเก็บอากรขาเข้าเพิ่มเติม พร้อมทั้งภาษีมูลค่าเพิ่ม</w:t>
      </w:r>
      <w:r w:rsidRPr="00422380">
        <w:rPr>
          <w:rFonts w:ascii="Angsana New" w:hAnsi="Angsana New"/>
          <w:sz w:val="30"/>
          <w:szCs w:val="30"/>
          <w:cs/>
        </w:rPr>
        <w:t xml:space="preserve"> </w:t>
      </w:r>
      <w:r w:rsidRPr="00422380">
        <w:rPr>
          <w:rFonts w:ascii="Angsana New" w:hAnsi="Angsana New" w:hint="cs"/>
          <w:sz w:val="30"/>
          <w:szCs w:val="30"/>
          <w:cs/>
        </w:rPr>
        <w:t xml:space="preserve">เบี้ยปรับและเงินเพิ่มเป็นจำนวนเงินทั้งสิ้น </w:t>
      </w:r>
      <w:r w:rsidRPr="00422380">
        <w:rPr>
          <w:rFonts w:ascii="Angsana New" w:hAnsi="Angsana New"/>
          <w:sz w:val="30"/>
          <w:szCs w:val="30"/>
        </w:rPr>
        <w:t>12</w:t>
      </w:r>
      <w:r w:rsidRPr="00422380">
        <w:rPr>
          <w:rFonts w:ascii="Angsana New" w:hAnsi="Angsana New"/>
          <w:sz w:val="30"/>
          <w:szCs w:val="30"/>
          <w:cs/>
        </w:rPr>
        <w:t>.</w:t>
      </w:r>
      <w:r w:rsidRPr="00422380">
        <w:rPr>
          <w:rFonts w:ascii="Angsana New" w:hAnsi="Angsana New"/>
          <w:sz w:val="30"/>
          <w:szCs w:val="30"/>
        </w:rPr>
        <w:t>99</w:t>
      </w:r>
      <w:r w:rsidRPr="00422380">
        <w:rPr>
          <w:rFonts w:ascii="Angsana New" w:hAnsi="Angsana New"/>
          <w:sz w:val="30"/>
          <w:szCs w:val="30"/>
          <w:cs/>
        </w:rPr>
        <w:t xml:space="preserve"> </w:t>
      </w:r>
      <w:r w:rsidRPr="00422380">
        <w:rPr>
          <w:rFonts w:ascii="Angsana New" w:hAnsi="Angsana New" w:hint="cs"/>
          <w:sz w:val="30"/>
          <w:szCs w:val="30"/>
          <w:cs/>
        </w:rPr>
        <w:t xml:space="preserve">ล้านบาท ในเดือนพฤศจิกายน </w:t>
      </w:r>
      <w:r w:rsidRPr="00422380">
        <w:rPr>
          <w:rFonts w:ascii="Angsana New" w:hAnsi="Angsana New"/>
          <w:sz w:val="30"/>
          <w:szCs w:val="30"/>
        </w:rPr>
        <w:t>2564</w:t>
      </w:r>
      <w:r w:rsidRPr="00422380">
        <w:rPr>
          <w:rFonts w:ascii="Angsana New" w:hAnsi="Angsana New" w:hint="cs"/>
          <w:sz w:val="30"/>
          <w:szCs w:val="30"/>
          <w:cs/>
        </w:rPr>
        <w:t xml:space="preserve"> บริษัทได้ยื่นอุทธรณ์การประเมินภาษีดังกล่าวต่อคณะกรรมการพิจารณาอุทธรณ์ของกรมศุลกากร และในการยื่นอุทธรณ์นี้ </w:t>
      </w:r>
      <w:r w:rsidRPr="00422380">
        <w:rPr>
          <w:rFonts w:ascii="Angsana New" w:hAnsi="Angsana New" w:hint="cs"/>
          <w:sz w:val="30"/>
          <w:szCs w:val="30"/>
          <w:cs/>
        </w:rPr>
        <w:lastRenderedPageBreak/>
        <w:t xml:space="preserve">บริษัทได้วางหนังสือค้ำประกันที่ออกโดยสถาบันการเงินแห่งหนึ่งจำนวน </w:t>
      </w:r>
      <w:r w:rsidRPr="00422380">
        <w:rPr>
          <w:rFonts w:ascii="Angsana New" w:hAnsi="Angsana New"/>
          <w:sz w:val="30"/>
          <w:szCs w:val="30"/>
        </w:rPr>
        <w:t>13.60</w:t>
      </w:r>
      <w:r w:rsidRPr="00422380">
        <w:rPr>
          <w:rFonts w:ascii="Angsana New" w:hAnsi="Angsana New"/>
          <w:sz w:val="30"/>
          <w:szCs w:val="30"/>
          <w:cs/>
        </w:rPr>
        <w:t xml:space="preserve"> </w:t>
      </w:r>
      <w:r w:rsidRPr="00422380">
        <w:rPr>
          <w:rFonts w:ascii="Angsana New" w:hAnsi="Angsana New" w:hint="cs"/>
          <w:sz w:val="30"/>
          <w:szCs w:val="30"/>
          <w:cs/>
        </w:rPr>
        <w:t>ล้านบาท เพื่อเป็นการค้ำประกันการชำระค่าภาษี อย่างไรก็ตาม</w:t>
      </w:r>
      <w:r w:rsidRPr="00422380">
        <w:rPr>
          <w:rFonts w:ascii="Angsana New" w:hAnsi="Angsana New"/>
          <w:sz w:val="30"/>
          <w:szCs w:val="30"/>
          <w:cs/>
        </w:rPr>
        <w:t xml:space="preserve"> </w:t>
      </w:r>
      <w:r w:rsidRPr="00422380">
        <w:rPr>
          <w:rFonts w:ascii="Angsana New" w:hAnsi="Angsana New" w:hint="cs"/>
          <w:sz w:val="30"/>
          <w:szCs w:val="30"/>
          <w:cs/>
        </w:rPr>
        <w:t>บริษัทสามารถเรียกเก็บภาษีอากรและค่าใช้จ่ายที่เกี่ยวข้องได้จากบริษัทผู้ขายสินค้าตามเงื่อนไขที่ตกลงกัน หากผลคำอุทธรณ์สิ้นสุด</w:t>
      </w:r>
      <w:r w:rsidR="00FD3FDE">
        <w:rPr>
          <w:rFonts w:ascii="Angsana New" w:hAnsi="Angsana New"/>
          <w:sz w:val="30"/>
          <w:szCs w:val="30"/>
        </w:rPr>
        <w:t xml:space="preserve"> </w:t>
      </w:r>
      <w:r w:rsidRPr="00422380">
        <w:rPr>
          <w:rFonts w:ascii="Angsana New" w:hAnsi="Angsana New" w:hint="cs"/>
          <w:sz w:val="30"/>
          <w:szCs w:val="30"/>
          <w:cs/>
        </w:rPr>
        <w:t xml:space="preserve">บริษัทได้บันทึกภาษีและค่าใช้จ่ายที่เกี่ยวข้องเป็นจำนวนเงิน </w:t>
      </w:r>
      <w:r w:rsidRPr="00422380">
        <w:rPr>
          <w:rFonts w:ascii="Angsana New" w:hAnsi="Angsana New"/>
          <w:sz w:val="30"/>
          <w:szCs w:val="30"/>
        </w:rPr>
        <w:t>18</w:t>
      </w:r>
      <w:r w:rsidRPr="00422380">
        <w:rPr>
          <w:rFonts w:ascii="Angsana New" w:hAnsi="Angsana New"/>
          <w:sz w:val="30"/>
          <w:szCs w:val="30"/>
          <w:cs/>
        </w:rPr>
        <w:t>.</w:t>
      </w:r>
      <w:r w:rsidRPr="00422380">
        <w:rPr>
          <w:rFonts w:ascii="Angsana New" w:hAnsi="Angsana New"/>
          <w:sz w:val="30"/>
          <w:szCs w:val="30"/>
        </w:rPr>
        <w:t>48</w:t>
      </w:r>
      <w:r w:rsidRPr="00422380">
        <w:rPr>
          <w:rFonts w:ascii="Angsana New" w:hAnsi="Angsana New"/>
          <w:sz w:val="30"/>
          <w:szCs w:val="30"/>
          <w:cs/>
        </w:rPr>
        <w:t xml:space="preserve"> </w:t>
      </w:r>
      <w:r w:rsidRPr="00422380">
        <w:rPr>
          <w:rFonts w:ascii="Angsana New" w:hAnsi="Angsana New" w:hint="cs"/>
          <w:sz w:val="30"/>
          <w:szCs w:val="30"/>
          <w:cs/>
        </w:rPr>
        <w:t>ล้านบาทในบัญชี</w:t>
      </w:r>
      <w:r w:rsidR="00342064" w:rsidRPr="00422380">
        <w:rPr>
          <w:rFonts w:ascii="Angsana New" w:hAnsi="Angsana New" w:hint="cs"/>
          <w:sz w:val="30"/>
          <w:szCs w:val="30"/>
          <w:cs/>
        </w:rPr>
        <w:t>ประมาณการ</w:t>
      </w:r>
      <w:r w:rsidR="00342064" w:rsidRPr="009E6B9D">
        <w:rPr>
          <w:rFonts w:ascii="Angsana New" w:hAnsi="Angsana New" w:hint="cs"/>
          <w:sz w:val="30"/>
          <w:szCs w:val="30"/>
          <w:cs/>
        </w:rPr>
        <w:t>หนี้สินหมุนเวียนอื่น</w:t>
      </w:r>
      <w:r w:rsidRPr="009E6B9D">
        <w:rPr>
          <w:rFonts w:ascii="Angsana New" w:hAnsi="Angsana New" w:hint="cs"/>
          <w:sz w:val="30"/>
          <w:szCs w:val="30"/>
          <w:cs/>
        </w:rPr>
        <w:t xml:space="preserve"> </w:t>
      </w:r>
      <w:r w:rsidR="00FD3FDE" w:rsidRPr="009E6B9D">
        <w:rPr>
          <w:rFonts w:ascii="Angsana New" w:hAnsi="Angsana New"/>
          <w:i/>
          <w:iCs/>
          <w:sz w:val="30"/>
          <w:szCs w:val="30"/>
        </w:rPr>
        <w:t xml:space="preserve">(2566: </w:t>
      </w:r>
      <w:r w:rsidR="00FD3FDE" w:rsidRPr="009E6B9D">
        <w:rPr>
          <w:rFonts w:ascii="Angsana New" w:hAnsi="Angsana New" w:hint="cs"/>
          <w:i/>
          <w:iCs/>
          <w:sz w:val="30"/>
          <w:szCs w:val="30"/>
          <w:cs/>
        </w:rPr>
        <w:t>หนี้สินไม่หมุนเวียน</w:t>
      </w:r>
      <w:r w:rsidR="00E21491" w:rsidRPr="009E6B9D">
        <w:rPr>
          <w:rFonts w:ascii="Angsana New" w:hAnsi="Angsana New" w:hint="cs"/>
          <w:i/>
          <w:iCs/>
          <w:sz w:val="30"/>
          <w:szCs w:val="30"/>
          <w:cs/>
        </w:rPr>
        <w:t>เป็นจำนวนเงิน</w:t>
      </w:r>
      <w:r w:rsidR="00FD3FDE" w:rsidRPr="009E6B9D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FD3FDE" w:rsidRPr="009E6B9D">
        <w:rPr>
          <w:rFonts w:ascii="Angsana New" w:hAnsi="Angsana New"/>
          <w:i/>
          <w:iCs/>
          <w:sz w:val="30"/>
          <w:szCs w:val="30"/>
        </w:rPr>
        <w:t>13.60</w:t>
      </w:r>
      <w:r w:rsidR="00FD3FDE" w:rsidRPr="009E6B9D">
        <w:rPr>
          <w:rFonts w:ascii="Angsana New" w:hAnsi="Angsana New" w:hint="cs"/>
          <w:i/>
          <w:iCs/>
          <w:sz w:val="30"/>
          <w:szCs w:val="30"/>
          <w:cs/>
        </w:rPr>
        <w:t xml:space="preserve"> ล้าน</w:t>
      </w:r>
      <w:r w:rsidR="00F54472">
        <w:rPr>
          <w:rFonts w:ascii="Angsana New" w:hAnsi="Angsana New" w:hint="cs"/>
          <w:i/>
          <w:iCs/>
          <w:sz w:val="30"/>
          <w:szCs w:val="30"/>
          <w:cs/>
        </w:rPr>
        <w:t>บาท</w:t>
      </w:r>
      <w:r w:rsidR="00FD3FDE" w:rsidRPr="009E6B9D">
        <w:rPr>
          <w:rFonts w:ascii="Angsana New" w:hAnsi="Angsana New"/>
          <w:i/>
          <w:iCs/>
          <w:sz w:val="30"/>
          <w:szCs w:val="30"/>
        </w:rPr>
        <w:t>)</w:t>
      </w:r>
      <w:r w:rsidR="00FD3FDE" w:rsidRPr="009E6B9D">
        <w:rPr>
          <w:rFonts w:ascii="Angsana New" w:hAnsi="Angsana New" w:hint="cs"/>
          <w:sz w:val="30"/>
          <w:szCs w:val="30"/>
          <w:cs/>
        </w:rPr>
        <w:t xml:space="preserve"> </w:t>
      </w:r>
      <w:r w:rsidRPr="009E6B9D">
        <w:rPr>
          <w:rFonts w:ascii="Angsana New" w:hAnsi="Angsana New" w:hint="cs"/>
          <w:sz w:val="30"/>
          <w:szCs w:val="30"/>
          <w:cs/>
        </w:rPr>
        <w:t>และบันทึกเงินที่จะได้รับชดเชยด้วยจำนวนเดียวกันในบัญชี</w:t>
      </w:r>
      <w:r w:rsidR="00144D06" w:rsidRPr="009E6B9D">
        <w:rPr>
          <w:rFonts w:ascii="Angsana New" w:hAnsi="Angsana New" w:hint="cs"/>
          <w:sz w:val="30"/>
          <w:szCs w:val="30"/>
          <w:cs/>
        </w:rPr>
        <w:t>สินทรัพย์หมุนเวียน</w:t>
      </w:r>
      <w:r w:rsidRPr="009E6B9D">
        <w:rPr>
          <w:rFonts w:ascii="Angsana New" w:hAnsi="Angsana New" w:hint="cs"/>
          <w:sz w:val="30"/>
          <w:szCs w:val="30"/>
          <w:cs/>
        </w:rPr>
        <w:t xml:space="preserve">อื่นในงบฐานะการเงิน ณ วันที่ </w:t>
      </w:r>
      <w:r w:rsidRPr="009E6B9D">
        <w:rPr>
          <w:rFonts w:ascii="Angsana New" w:hAnsi="Angsana New"/>
          <w:sz w:val="30"/>
          <w:szCs w:val="30"/>
        </w:rPr>
        <w:t>31</w:t>
      </w:r>
      <w:r w:rsidRPr="009E6B9D">
        <w:rPr>
          <w:rFonts w:ascii="Angsana New" w:hAnsi="Angsana New"/>
          <w:sz w:val="30"/>
          <w:szCs w:val="30"/>
          <w:cs/>
        </w:rPr>
        <w:t xml:space="preserve"> </w:t>
      </w:r>
      <w:r w:rsidRPr="009E6B9D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9E6B9D">
        <w:rPr>
          <w:rFonts w:ascii="Angsana New" w:hAnsi="Angsana New"/>
          <w:sz w:val="30"/>
          <w:szCs w:val="30"/>
        </w:rPr>
        <w:t>2567</w:t>
      </w:r>
      <w:r w:rsidRPr="009E6B9D">
        <w:rPr>
          <w:rFonts w:ascii="Angsana New" w:hAnsi="Angsana New" w:hint="cs"/>
          <w:sz w:val="30"/>
          <w:szCs w:val="30"/>
          <w:cs/>
        </w:rPr>
        <w:t xml:space="preserve"> </w:t>
      </w:r>
      <w:r w:rsidR="00FD3FDE" w:rsidRPr="009E6B9D">
        <w:rPr>
          <w:rFonts w:ascii="Angsana New" w:hAnsi="Angsana New"/>
          <w:i/>
          <w:iCs/>
          <w:sz w:val="30"/>
          <w:szCs w:val="30"/>
        </w:rPr>
        <w:t xml:space="preserve">(2566: </w:t>
      </w:r>
      <w:r w:rsidR="00FD3FDE" w:rsidRPr="009E6B9D">
        <w:rPr>
          <w:rFonts w:ascii="Angsana New" w:hAnsi="Angsana New" w:hint="cs"/>
          <w:i/>
          <w:iCs/>
          <w:sz w:val="30"/>
          <w:szCs w:val="30"/>
          <w:cs/>
        </w:rPr>
        <w:t>สินทรัพย์ไม่หมุนเวียน</w:t>
      </w:r>
      <w:r w:rsidR="00E21491" w:rsidRPr="009E6B9D">
        <w:rPr>
          <w:rFonts w:ascii="Angsana New" w:hAnsi="Angsana New" w:hint="cs"/>
          <w:i/>
          <w:iCs/>
          <w:sz w:val="30"/>
          <w:szCs w:val="30"/>
          <w:cs/>
        </w:rPr>
        <w:t>เป็นจำนวนเงิน</w:t>
      </w:r>
      <w:r w:rsidR="00FD3FDE" w:rsidRPr="009E6B9D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FD3FDE" w:rsidRPr="009E6B9D">
        <w:rPr>
          <w:rFonts w:ascii="Angsana New" w:hAnsi="Angsana New"/>
          <w:i/>
          <w:iCs/>
          <w:sz w:val="30"/>
          <w:szCs w:val="30"/>
        </w:rPr>
        <w:t>13.60</w:t>
      </w:r>
      <w:r w:rsidR="00FD3FDE" w:rsidRPr="009E6B9D">
        <w:rPr>
          <w:rFonts w:ascii="Angsana New" w:hAnsi="Angsana New" w:hint="cs"/>
          <w:i/>
          <w:iCs/>
          <w:sz w:val="30"/>
          <w:szCs w:val="30"/>
          <w:cs/>
        </w:rPr>
        <w:t xml:space="preserve"> ล้าน</w:t>
      </w:r>
      <w:r w:rsidR="00F54472">
        <w:rPr>
          <w:rFonts w:ascii="Angsana New" w:hAnsi="Angsana New" w:hint="cs"/>
          <w:i/>
          <w:iCs/>
          <w:sz w:val="30"/>
          <w:szCs w:val="30"/>
          <w:cs/>
        </w:rPr>
        <w:t>บาท</w:t>
      </w:r>
      <w:r w:rsidR="00FD3FDE" w:rsidRPr="009E6B9D">
        <w:rPr>
          <w:rFonts w:ascii="Angsana New" w:hAnsi="Angsana New"/>
          <w:i/>
          <w:iCs/>
          <w:sz w:val="30"/>
          <w:szCs w:val="30"/>
        </w:rPr>
        <w:t>)</w:t>
      </w:r>
      <w:r w:rsidR="00FD3FDE" w:rsidRPr="009E6B9D">
        <w:rPr>
          <w:rFonts w:ascii="Angsana New" w:hAnsi="Angsana New"/>
          <w:sz w:val="30"/>
          <w:szCs w:val="30"/>
        </w:rPr>
        <w:t xml:space="preserve"> </w:t>
      </w:r>
      <w:r w:rsidRPr="009E6B9D">
        <w:rPr>
          <w:rFonts w:ascii="Angsana New" w:hAnsi="Angsana New" w:hint="cs"/>
          <w:sz w:val="30"/>
          <w:szCs w:val="30"/>
          <w:cs/>
        </w:rPr>
        <w:t>ขณะนี้บริษัทอยู่ในระหว่างการจ่ายชำระค่าภาษีอากรตามการพิจารณาของคณะกรรมการพิจารณาอุทธรณ์ของกรมศุลกากร</w:t>
      </w:r>
    </w:p>
    <w:p w14:paraId="53CD8107" w14:textId="77777777" w:rsidR="00443CF5" w:rsidRPr="00422380" w:rsidRDefault="00443CF5" w:rsidP="0094340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4185C0C" w14:textId="77777777" w:rsidR="000061BA" w:rsidRPr="00422380" w:rsidRDefault="00F14BD8" w:rsidP="00342064">
      <w:pPr>
        <w:pStyle w:val="ListParagraph"/>
        <w:numPr>
          <w:ilvl w:val="0"/>
          <w:numId w:val="16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422380">
        <w:rPr>
          <w:rFonts w:ascii="Angsana New" w:hAnsi="Angsana New" w:hint="cs"/>
          <w:b/>
          <w:bCs/>
          <w:sz w:val="30"/>
          <w:szCs w:val="30"/>
          <w:cs/>
        </w:rPr>
        <w:t>ประมาณการหนี้สินไม่หมุนเวียนสำหรับ</w:t>
      </w:r>
      <w:r w:rsidR="00FE0D79" w:rsidRPr="00422380">
        <w:rPr>
          <w:rFonts w:ascii="Angsana New" w:hAnsi="Angsana New"/>
          <w:b/>
          <w:bCs/>
          <w:sz w:val="30"/>
          <w:szCs w:val="30"/>
          <w:cs/>
        </w:rPr>
        <w:t>ผลประโยชน์พนักงาน</w:t>
      </w:r>
    </w:p>
    <w:p w14:paraId="365AA7D2" w14:textId="77777777" w:rsidR="00487F8E" w:rsidRPr="00422380" w:rsidRDefault="00487F8E" w:rsidP="00487F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450"/>
        </w:tabs>
        <w:spacing w:line="240" w:lineRule="auto"/>
        <w:ind w:left="540"/>
        <w:jc w:val="thaiDistribute"/>
        <w:rPr>
          <w:rFonts w:ascii="Angsana New" w:hAnsi="Angsana New"/>
          <w:spacing w:val="-10"/>
          <w:sz w:val="30"/>
          <w:szCs w:val="30"/>
        </w:rPr>
      </w:pPr>
    </w:p>
    <w:tbl>
      <w:tblPr>
        <w:tblW w:w="4872" w:type="pct"/>
        <w:tblInd w:w="450" w:type="dxa"/>
        <w:tblBorders>
          <w:bottom w:val="doub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448"/>
        <w:gridCol w:w="1136"/>
        <w:gridCol w:w="284"/>
        <w:gridCol w:w="1135"/>
        <w:gridCol w:w="283"/>
        <w:gridCol w:w="1135"/>
        <w:gridCol w:w="285"/>
        <w:gridCol w:w="1133"/>
      </w:tblGrid>
      <w:tr w:rsidR="000D1822" w:rsidRPr="00422380" w14:paraId="5D3ECA03" w14:textId="77777777" w:rsidTr="000D1822">
        <w:trPr>
          <w:trHeight w:val="20"/>
          <w:tblHeader/>
        </w:trPr>
        <w:tc>
          <w:tcPr>
            <w:tcW w:w="2260" w:type="pct"/>
            <w:vMerge w:val="restart"/>
            <w:shd w:val="clear" w:color="auto" w:fill="auto"/>
          </w:tcPr>
          <w:p w14:paraId="2397BF79" w14:textId="77777777" w:rsidR="000D1822" w:rsidRPr="00422380" w:rsidRDefault="000D1822" w:rsidP="000D1822">
            <w:pPr>
              <w:tabs>
                <w:tab w:val="clear" w:pos="227"/>
              </w:tabs>
              <w:spacing w:line="240" w:lineRule="auto"/>
              <w:rPr>
                <w:rFonts w:ascii="Angsana New" w:hAnsi="Angsana New"/>
                <w:b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</w:p>
          <w:p w14:paraId="12AF9098" w14:textId="229E07A3" w:rsidR="000D1822" w:rsidRPr="00422380" w:rsidRDefault="000D1822" w:rsidP="000D1822">
            <w:pPr>
              <w:ind w:left="342" w:hanging="342"/>
              <w:rPr>
                <w:rFonts w:ascii="Angsana New" w:hAnsi="Angsana New"/>
                <w:b/>
                <w:bCs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  <w:r w:rsidRPr="0042238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42238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42238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42" w:type="pct"/>
            <w:gridSpan w:val="4"/>
          </w:tcPr>
          <w:p w14:paraId="744AE118" w14:textId="3318F0D4" w:rsidR="000D1822" w:rsidRPr="00422380" w:rsidRDefault="000D1822" w:rsidP="000D1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422380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98" w:type="pct"/>
            <w:gridSpan w:val="3"/>
          </w:tcPr>
          <w:p w14:paraId="77AA59AA" w14:textId="53F82FF0" w:rsidR="000D1822" w:rsidRPr="00422380" w:rsidRDefault="000D1822" w:rsidP="000D1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 w:hanging="172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422380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D1822" w:rsidRPr="00422380" w14:paraId="4AB14FF4" w14:textId="77777777" w:rsidTr="000D1822">
        <w:trPr>
          <w:trHeight w:val="20"/>
          <w:tblHeader/>
        </w:trPr>
        <w:tc>
          <w:tcPr>
            <w:tcW w:w="2260" w:type="pct"/>
            <w:vMerge/>
            <w:shd w:val="clear" w:color="auto" w:fill="auto"/>
          </w:tcPr>
          <w:p w14:paraId="4CD8CDA6" w14:textId="77777777" w:rsidR="000D1822" w:rsidRPr="00422380" w:rsidRDefault="000D1822" w:rsidP="000D1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4" w:hanging="184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77" w:type="pct"/>
            <w:vAlign w:val="center"/>
          </w:tcPr>
          <w:p w14:paraId="34563D1C" w14:textId="59C47632" w:rsidR="000D1822" w:rsidRPr="00422380" w:rsidRDefault="000D1822" w:rsidP="000D1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422380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2062FE" w:rsidRPr="00422380">
              <w:rPr>
                <w:rFonts w:asciiTheme="majorBidi" w:hAnsiTheme="majorBidi" w:cstheme="majorBidi"/>
                <w:bCs/>
                <w:sz w:val="30"/>
                <w:szCs w:val="30"/>
              </w:rPr>
              <w:t>7</w:t>
            </w:r>
          </w:p>
        </w:tc>
        <w:tc>
          <w:tcPr>
            <w:tcW w:w="144" w:type="pct"/>
            <w:vAlign w:val="center"/>
          </w:tcPr>
          <w:p w14:paraId="6B7332E9" w14:textId="77777777" w:rsidR="000D1822" w:rsidRPr="00422380" w:rsidRDefault="000D1822" w:rsidP="000D1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577" w:type="pct"/>
            <w:vAlign w:val="center"/>
          </w:tcPr>
          <w:p w14:paraId="3D750962" w14:textId="09215C0B" w:rsidR="000D1822" w:rsidRPr="00422380" w:rsidRDefault="000D1822" w:rsidP="000D1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422380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2062FE" w:rsidRPr="00422380">
              <w:rPr>
                <w:rFonts w:asciiTheme="majorBidi" w:hAnsiTheme="majorBidi" w:cstheme="majorBidi"/>
                <w:bCs/>
                <w:sz w:val="30"/>
                <w:szCs w:val="30"/>
              </w:rPr>
              <w:t>6</w:t>
            </w:r>
          </w:p>
        </w:tc>
        <w:tc>
          <w:tcPr>
            <w:tcW w:w="144" w:type="pct"/>
          </w:tcPr>
          <w:p w14:paraId="4DF5CE71" w14:textId="77777777" w:rsidR="000D1822" w:rsidRPr="00422380" w:rsidRDefault="000D1822" w:rsidP="000D1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577" w:type="pct"/>
            <w:vAlign w:val="center"/>
          </w:tcPr>
          <w:p w14:paraId="69FD96B8" w14:textId="02F00A61" w:rsidR="000D1822" w:rsidRPr="00422380" w:rsidRDefault="000D1822" w:rsidP="000D1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422380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2062FE" w:rsidRPr="00422380">
              <w:rPr>
                <w:rFonts w:asciiTheme="majorBidi" w:hAnsiTheme="majorBidi" w:cstheme="majorBidi"/>
                <w:bCs/>
                <w:sz w:val="30"/>
                <w:szCs w:val="30"/>
              </w:rPr>
              <w:t>7</w:t>
            </w:r>
          </w:p>
        </w:tc>
        <w:tc>
          <w:tcPr>
            <w:tcW w:w="145" w:type="pct"/>
            <w:vAlign w:val="center"/>
          </w:tcPr>
          <w:p w14:paraId="408C1099" w14:textId="77777777" w:rsidR="000D1822" w:rsidRPr="00422380" w:rsidRDefault="000D1822" w:rsidP="000D1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576" w:type="pct"/>
            <w:vAlign w:val="center"/>
          </w:tcPr>
          <w:p w14:paraId="58658BCE" w14:textId="7BDA3820" w:rsidR="000D1822" w:rsidRPr="00422380" w:rsidRDefault="000D1822" w:rsidP="000D1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422380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2062FE" w:rsidRPr="00422380">
              <w:rPr>
                <w:rFonts w:asciiTheme="majorBidi" w:hAnsiTheme="majorBidi" w:cstheme="majorBidi"/>
                <w:bCs/>
                <w:sz w:val="30"/>
                <w:szCs w:val="30"/>
              </w:rPr>
              <w:t>6</w:t>
            </w:r>
          </w:p>
        </w:tc>
      </w:tr>
      <w:tr w:rsidR="000D1822" w:rsidRPr="00422380" w14:paraId="6B4EFBAC" w14:textId="77777777" w:rsidTr="000D1822">
        <w:trPr>
          <w:trHeight w:val="20"/>
          <w:tblHeader/>
        </w:trPr>
        <w:tc>
          <w:tcPr>
            <w:tcW w:w="2260" w:type="pct"/>
            <w:vAlign w:val="center"/>
          </w:tcPr>
          <w:p w14:paraId="0F550F9F" w14:textId="6855BE79" w:rsidR="000D1822" w:rsidRPr="00422380" w:rsidRDefault="000D1822" w:rsidP="000D1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2740" w:type="pct"/>
            <w:gridSpan w:val="7"/>
            <w:tcBorders>
              <w:bottom w:val="nil"/>
            </w:tcBorders>
          </w:tcPr>
          <w:p w14:paraId="4D450148" w14:textId="29F05C5A" w:rsidR="000D1822" w:rsidRPr="00422380" w:rsidRDefault="000D1822" w:rsidP="000D1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  <w:r w:rsidRPr="00422380">
              <w:rPr>
                <w:rFonts w:ascii="Angsana New" w:hAnsi="Angsana New"/>
                <w:i/>
                <w:iCs/>
                <w:color w:val="000000"/>
                <w:sz w:val="30"/>
                <w:szCs w:val="30"/>
                <w:lang w:val="en-GB"/>
              </w:rPr>
              <w:t>(</w:t>
            </w:r>
            <w:r w:rsidRPr="00422380">
              <w:rPr>
                <w:rFonts w:ascii="Angsana New" w:hAnsi="Angsana New" w:hint="cs"/>
                <w:i/>
                <w:iCs/>
                <w:color w:val="000000"/>
                <w:sz w:val="30"/>
                <w:szCs w:val="30"/>
                <w:cs/>
                <w:lang w:val="en-GB"/>
              </w:rPr>
              <w:t>พัน</w:t>
            </w:r>
            <w:r w:rsidRPr="00422380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  <w:lang w:val="en-GB"/>
              </w:rPr>
              <w:t>บาท)</w:t>
            </w:r>
          </w:p>
        </w:tc>
      </w:tr>
      <w:tr w:rsidR="002062FE" w:rsidRPr="00422380" w14:paraId="380F0FE6" w14:textId="77777777" w:rsidTr="000D1822">
        <w:trPr>
          <w:trHeight w:val="20"/>
        </w:trPr>
        <w:tc>
          <w:tcPr>
            <w:tcW w:w="2260" w:type="pct"/>
            <w:vAlign w:val="center"/>
          </w:tcPr>
          <w:p w14:paraId="25A4225F" w14:textId="13A976A4" w:rsidR="002062FE" w:rsidRPr="00422380" w:rsidRDefault="002062FE" w:rsidP="002062FE">
            <w:pPr>
              <w:ind w:left="342" w:hanging="342"/>
              <w:rPr>
                <w:rFonts w:ascii="Angsana New" w:hAnsi="Angsana New"/>
                <w:sz w:val="30"/>
                <w:szCs w:val="30"/>
              </w:rPr>
            </w:pPr>
            <w:r w:rsidRPr="00422380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577" w:type="pct"/>
            <w:tcBorders>
              <w:top w:val="nil"/>
              <w:bottom w:val="nil"/>
            </w:tcBorders>
            <w:shd w:val="clear" w:color="auto" w:fill="auto"/>
          </w:tcPr>
          <w:p w14:paraId="24C75DC5" w14:textId="4157EDD4" w:rsidR="002062FE" w:rsidRPr="009E2C9A" w:rsidRDefault="00F504B5" w:rsidP="00206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E2C9A">
              <w:rPr>
                <w:rFonts w:ascii="Angsana New" w:hAnsi="Angsana New"/>
                <w:sz w:val="30"/>
                <w:szCs w:val="30"/>
              </w:rPr>
              <w:t>335,21</w:t>
            </w:r>
            <w:r w:rsidR="009E2C9A" w:rsidRPr="009E2C9A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44" w:type="pct"/>
            <w:tcBorders>
              <w:top w:val="nil"/>
              <w:bottom w:val="nil"/>
            </w:tcBorders>
            <w:shd w:val="clear" w:color="auto" w:fill="auto"/>
          </w:tcPr>
          <w:p w14:paraId="0F651E71" w14:textId="77777777" w:rsidR="002062FE" w:rsidRPr="009E2C9A" w:rsidRDefault="002062FE" w:rsidP="00206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bottom w:val="nil"/>
            </w:tcBorders>
            <w:shd w:val="clear" w:color="auto" w:fill="auto"/>
          </w:tcPr>
          <w:p w14:paraId="354DA0A8" w14:textId="26609073" w:rsidR="002062FE" w:rsidRPr="009E2C9A" w:rsidRDefault="002062FE" w:rsidP="00206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E2C9A">
              <w:rPr>
                <w:rFonts w:ascii="Angsana New" w:hAnsi="Angsana New"/>
                <w:sz w:val="30"/>
                <w:szCs w:val="30"/>
              </w:rPr>
              <w:t>333,256</w:t>
            </w:r>
          </w:p>
        </w:tc>
        <w:tc>
          <w:tcPr>
            <w:tcW w:w="144" w:type="pct"/>
            <w:tcBorders>
              <w:top w:val="nil"/>
              <w:bottom w:val="nil"/>
            </w:tcBorders>
            <w:shd w:val="clear" w:color="auto" w:fill="auto"/>
          </w:tcPr>
          <w:p w14:paraId="7E190B12" w14:textId="77777777" w:rsidR="002062FE" w:rsidRPr="009E2C9A" w:rsidRDefault="002062FE" w:rsidP="00206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bottom w:val="nil"/>
            </w:tcBorders>
            <w:shd w:val="clear" w:color="auto" w:fill="auto"/>
          </w:tcPr>
          <w:p w14:paraId="21CA9AAA" w14:textId="6698CDA1" w:rsidR="002062FE" w:rsidRPr="009E2C9A" w:rsidRDefault="00F504B5" w:rsidP="00206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E2C9A">
              <w:rPr>
                <w:rFonts w:ascii="Angsana New" w:hAnsi="Angsana New"/>
                <w:sz w:val="30"/>
                <w:szCs w:val="30"/>
              </w:rPr>
              <w:t>333,00</w:t>
            </w:r>
            <w:r w:rsidR="009E2C9A" w:rsidRPr="009E2C9A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5" w:type="pct"/>
            <w:tcBorders>
              <w:top w:val="nil"/>
              <w:bottom w:val="nil"/>
            </w:tcBorders>
          </w:tcPr>
          <w:p w14:paraId="749C3F9A" w14:textId="77777777" w:rsidR="002062FE" w:rsidRPr="009E2C9A" w:rsidRDefault="002062FE" w:rsidP="00206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nil"/>
              <w:bottom w:val="nil"/>
            </w:tcBorders>
          </w:tcPr>
          <w:p w14:paraId="2940DA9A" w14:textId="6635EE44" w:rsidR="002062FE" w:rsidRPr="00422380" w:rsidRDefault="002062FE" w:rsidP="00206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422380">
              <w:rPr>
                <w:rFonts w:ascii="Angsana New" w:hAnsi="Angsana New"/>
                <w:sz w:val="30"/>
                <w:szCs w:val="30"/>
              </w:rPr>
              <w:t>331,865</w:t>
            </w:r>
          </w:p>
        </w:tc>
      </w:tr>
      <w:tr w:rsidR="002062FE" w:rsidRPr="00422380" w14:paraId="340C6C9F" w14:textId="77777777" w:rsidTr="000D1822">
        <w:trPr>
          <w:trHeight w:val="20"/>
        </w:trPr>
        <w:tc>
          <w:tcPr>
            <w:tcW w:w="2260" w:type="pct"/>
          </w:tcPr>
          <w:p w14:paraId="1231D6D1" w14:textId="49CD6984" w:rsidR="002062FE" w:rsidRPr="00422380" w:rsidRDefault="002062FE" w:rsidP="002062FE">
            <w:pPr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422380">
              <w:rPr>
                <w:rFonts w:ascii="Angsana New" w:hAnsi="Angsana New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577" w:type="pct"/>
            <w:tcBorders>
              <w:top w:val="nil"/>
              <w:bottom w:val="nil"/>
            </w:tcBorders>
            <w:vAlign w:val="bottom"/>
          </w:tcPr>
          <w:p w14:paraId="1D0AB8EA" w14:textId="2B32755A" w:rsidR="002062FE" w:rsidRPr="00422380" w:rsidRDefault="00F504B5" w:rsidP="00206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422380">
              <w:rPr>
                <w:rFonts w:ascii="Angsana New" w:hAnsi="Angsana New"/>
                <w:sz w:val="30"/>
                <w:szCs w:val="30"/>
              </w:rPr>
              <w:t>71,349</w:t>
            </w:r>
          </w:p>
        </w:tc>
        <w:tc>
          <w:tcPr>
            <w:tcW w:w="144" w:type="pct"/>
            <w:tcBorders>
              <w:top w:val="nil"/>
              <w:bottom w:val="nil"/>
            </w:tcBorders>
            <w:vAlign w:val="bottom"/>
          </w:tcPr>
          <w:p w14:paraId="3F64AA32" w14:textId="77777777" w:rsidR="002062FE" w:rsidRPr="00422380" w:rsidRDefault="002062FE" w:rsidP="00206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bottom w:val="nil"/>
            </w:tcBorders>
            <w:vAlign w:val="bottom"/>
          </w:tcPr>
          <w:p w14:paraId="13E21B0E" w14:textId="462F08A4" w:rsidR="002062FE" w:rsidRPr="00422380" w:rsidRDefault="002062FE" w:rsidP="00206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422380">
              <w:rPr>
                <w:rFonts w:ascii="Angsana New" w:hAnsi="Angsana New"/>
                <w:sz w:val="30"/>
                <w:szCs w:val="30"/>
              </w:rPr>
              <w:t>25,843</w:t>
            </w:r>
          </w:p>
        </w:tc>
        <w:tc>
          <w:tcPr>
            <w:tcW w:w="144" w:type="pct"/>
            <w:tcBorders>
              <w:top w:val="nil"/>
              <w:bottom w:val="nil"/>
            </w:tcBorders>
            <w:vAlign w:val="bottom"/>
          </w:tcPr>
          <w:p w14:paraId="6434A839" w14:textId="77777777" w:rsidR="002062FE" w:rsidRPr="00422380" w:rsidRDefault="002062FE" w:rsidP="00206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bottom w:val="nil"/>
            </w:tcBorders>
            <w:vAlign w:val="bottom"/>
          </w:tcPr>
          <w:p w14:paraId="53267F21" w14:textId="391782B9" w:rsidR="002062FE" w:rsidRPr="00422380" w:rsidRDefault="00F504B5" w:rsidP="00206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422380">
              <w:rPr>
                <w:rFonts w:ascii="Angsana New" w:hAnsi="Angsana New"/>
                <w:sz w:val="30"/>
                <w:szCs w:val="30"/>
              </w:rPr>
              <w:t>71,349</w:t>
            </w:r>
          </w:p>
        </w:tc>
        <w:tc>
          <w:tcPr>
            <w:tcW w:w="145" w:type="pct"/>
            <w:tcBorders>
              <w:top w:val="nil"/>
              <w:bottom w:val="nil"/>
            </w:tcBorders>
            <w:vAlign w:val="bottom"/>
          </w:tcPr>
          <w:p w14:paraId="06E7E876" w14:textId="77777777" w:rsidR="002062FE" w:rsidRPr="00422380" w:rsidRDefault="002062FE" w:rsidP="00206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nil"/>
              <w:bottom w:val="nil"/>
            </w:tcBorders>
            <w:vAlign w:val="bottom"/>
          </w:tcPr>
          <w:p w14:paraId="09CDB7AF" w14:textId="01D35D1F" w:rsidR="002062FE" w:rsidRPr="00422380" w:rsidRDefault="002062FE" w:rsidP="00206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422380">
              <w:rPr>
                <w:rFonts w:ascii="Angsana New" w:hAnsi="Angsana New"/>
                <w:sz w:val="30"/>
                <w:szCs w:val="30"/>
              </w:rPr>
              <w:t>25,843</w:t>
            </w:r>
          </w:p>
        </w:tc>
      </w:tr>
      <w:tr w:rsidR="002062FE" w:rsidRPr="00422380" w14:paraId="6DBEB97A" w14:textId="77777777" w:rsidTr="000D1822">
        <w:trPr>
          <w:trHeight w:val="20"/>
        </w:trPr>
        <w:tc>
          <w:tcPr>
            <w:tcW w:w="2260" w:type="pct"/>
            <w:tcBorders>
              <w:bottom w:val="nil"/>
            </w:tcBorders>
            <w:noWrap/>
            <w:vAlign w:val="bottom"/>
          </w:tcPr>
          <w:p w14:paraId="4DD569FA" w14:textId="77777777" w:rsidR="002062FE" w:rsidRPr="00422380" w:rsidRDefault="002062FE" w:rsidP="002062FE">
            <w:pPr>
              <w:ind w:left="342" w:hanging="34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223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4F6F25" w14:textId="02BD2E1C" w:rsidR="002062FE" w:rsidRPr="00422380" w:rsidRDefault="00F504B5" w:rsidP="00206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2380">
              <w:rPr>
                <w:rFonts w:ascii="Angsana New" w:hAnsi="Angsana New"/>
                <w:b/>
                <w:bCs/>
                <w:sz w:val="30"/>
                <w:szCs w:val="30"/>
              </w:rPr>
              <w:t>406,567</w:t>
            </w:r>
          </w:p>
        </w:tc>
        <w:tc>
          <w:tcPr>
            <w:tcW w:w="144" w:type="pct"/>
            <w:tcBorders>
              <w:top w:val="nil"/>
              <w:bottom w:val="nil"/>
            </w:tcBorders>
            <w:vAlign w:val="bottom"/>
          </w:tcPr>
          <w:p w14:paraId="75679151" w14:textId="77777777" w:rsidR="002062FE" w:rsidRPr="00422380" w:rsidRDefault="002062FE" w:rsidP="00206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3EB714" w14:textId="54032129" w:rsidR="002062FE" w:rsidRPr="00422380" w:rsidRDefault="002062FE" w:rsidP="00206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2380">
              <w:rPr>
                <w:rFonts w:ascii="Angsana New" w:hAnsi="Angsana New"/>
                <w:b/>
                <w:bCs/>
                <w:sz w:val="30"/>
                <w:szCs w:val="30"/>
              </w:rPr>
              <w:t>359,099</w:t>
            </w:r>
          </w:p>
        </w:tc>
        <w:tc>
          <w:tcPr>
            <w:tcW w:w="144" w:type="pct"/>
            <w:tcBorders>
              <w:top w:val="nil"/>
              <w:bottom w:val="nil"/>
            </w:tcBorders>
            <w:vAlign w:val="bottom"/>
          </w:tcPr>
          <w:p w14:paraId="7E024E68" w14:textId="77777777" w:rsidR="002062FE" w:rsidRPr="00422380" w:rsidRDefault="002062FE" w:rsidP="00206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86EB4F" w14:textId="428AF1D9" w:rsidR="002062FE" w:rsidRPr="00422380" w:rsidRDefault="00F504B5" w:rsidP="00206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2380">
              <w:rPr>
                <w:rFonts w:ascii="Angsana New" w:hAnsi="Angsana New"/>
                <w:b/>
                <w:bCs/>
                <w:sz w:val="30"/>
                <w:szCs w:val="30"/>
              </w:rPr>
              <w:t>404,35</w:t>
            </w:r>
            <w:r w:rsidR="00A65622" w:rsidRPr="00422380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45" w:type="pct"/>
            <w:tcBorders>
              <w:top w:val="nil"/>
              <w:bottom w:val="nil"/>
            </w:tcBorders>
            <w:vAlign w:val="bottom"/>
          </w:tcPr>
          <w:p w14:paraId="07FE1589" w14:textId="77777777" w:rsidR="002062FE" w:rsidRPr="00422380" w:rsidRDefault="002062FE" w:rsidP="00206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8CE876" w14:textId="5E154482" w:rsidR="002062FE" w:rsidRPr="00422380" w:rsidRDefault="002062FE" w:rsidP="00206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2380">
              <w:rPr>
                <w:rFonts w:ascii="Angsana New" w:hAnsi="Angsana New"/>
                <w:b/>
                <w:bCs/>
                <w:sz w:val="30"/>
                <w:szCs w:val="30"/>
              </w:rPr>
              <w:t>357,708</w:t>
            </w:r>
          </w:p>
        </w:tc>
      </w:tr>
    </w:tbl>
    <w:p w14:paraId="4AC5B750" w14:textId="77777777" w:rsidR="00443CF5" w:rsidRDefault="00443CF5" w:rsidP="008431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45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9252A66" w14:textId="2F50D344" w:rsidR="008431FA" w:rsidRPr="00422380" w:rsidRDefault="008431FA" w:rsidP="008431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45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422380">
        <w:rPr>
          <w:rFonts w:ascii="Angsana New" w:hAnsi="Angsana New" w:hint="cs"/>
          <w:sz w:val="30"/>
          <w:szCs w:val="30"/>
          <w:cs/>
        </w:rPr>
        <w:t>กลุ่ม</w:t>
      </w:r>
      <w:r w:rsidRPr="00422380">
        <w:rPr>
          <w:rFonts w:ascii="Angsana New" w:hAnsi="Angsana New"/>
          <w:sz w:val="30"/>
          <w:szCs w:val="30"/>
          <w:cs/>
        </w:rPr>
        <w:t>บริษัท</w:t>
      </w:r>
      <w:r w:rsidRPr="00422380">
        <w:rPr>
          <w:rFonts w:ascii="Angsana New" w:hAnsi="Angsana New" w:hint="cs"/>
          <w:sz w:val="30"/>
          <w:szCs w:val="30"/>
          <w:cs/>
        </w:rPr>
        <w:t>และ</w:t>
      </w:r>
      <w:r w:rsidRPr="00422380">
        <w:rPr>
          <w:rFonts w:ascii="Angsana New" w:hAnsi="Angsana New"/>
          <w:sz w:val="30"/>
          <w:szCs w:val="30"/>
          <w:cs/>
        </w:rPr>
        <w:t>บริษัทจัดการโครงการ</w:t>
      </w:r>
      <w:r w:rsidRPr="00422380">
        <w:rPr>
          <w:rFonts w:hint="cs"/>
          <w:sz w:val="30"/>
          <w:szCs w:val="30"/>
          <w:cs/>
        </w:rPr>
        <w:t>ผลประโยชน์ที่กำหนดไว้</w:t>
      </w:r>
      <w:r w:rsidRPr="00422380">
        <w:rPr>
          <w:rFonts w:ascii="Angsana New" w:hAnsi="Angsana New"/>
          <w:sz w:val="30"/>
          <w:szCs w:val="30"/>
          <w:cs/>
        </w:rPr>
        <w:t>ตามข้อกำหนดของพระราชบัญญัติคุ้มครองแรงงาน</w:t>
      </w:r>
      <w:r w:rsidRPr="00422380">
        <w:rPr>
          <w:rFonts w:ascii="Angsana New" w:hAnsi="Angsana New"/>
          <w:color w:val="FFFFFF"/>
          <w:sz w:val="30"/>
          <w:szCs w:val="30"/>
        </w:rPr>
        <w:br/>
      </w:r>
      <w:r w:rsidRPr="00422380">
        <w:rPr>
          <w:rFonts w:ascii="Angsana New" w:hAnsi="Angsana New"/>
          <w:sz w:val="30"/>
          <w:szCs w:val="30"/>
          <w:cs/>
        </w:rPr>
        <w:t>พ.ศ.</w:t>
      </w:r>
      <w:r w:rsidRPr="00422380">
        <w:rPr>
          <w:rFonts w:ascii="Angsana New" w:hAnsi="Angsana New"/>
          <w:color w:val="FFFFFF"/>
          <w:sz w:val="30"/>
          <w:szCs w:val="30"/>
          <w:cs/>
        </w:rPr>
        <w:t>/</w:t>
      </w:r>
      <w:r w:rsidRPr="00422380">
        <w:rPr>
          <w:rFonts w:ascii="Angsana New" w:hAnsi="Angsana New"/>
          <w:sz w:val="30"/>
          <w:szCs w:val="30"/>
        </w:rPr>
        <w:t>2541</w:t>
      </w:r>
      <w:r w:rsidRPr="00422380">
        <w:rPr>
          <w:rFonts w:ascii="Angsana New" w:hAnsi="Angsana New"/>
          <w:color w:val="FFFFFF"/>
          <w:sz w:val="30"/>
          <w:szCs w:val="30"/>
          <w:cs/>
        </w:rPr>
        <w:t>/</w:t>
      </w:r>
      <w:r w:rsidRPr="00422380">
        <w:rPr>
          <w:rFonts w:ascii="Angsana New" w:hAnsi="Angsana New"/>
          <w:sz w:val="30"/>
          <w:szCs w:val="30"/>
          <w:cs/>
        </w:rPr>
        <w:t>ในการให้ผลประโยชน์เมื่อเกษียณแก่พนักงานตามสิทธิและอายุงา</w:t>
      </w:r>
      <w:r w:rsidRPr="00422380">
        <w:rPr>
          <w:rFonts w:ascii="Angsana New" w:hAnsi="Angsana New" w:hint="cs"/>
          <w:sz w:val="30"/>
          <w:szCs w:val="30"/>
          <w:cs/>
        </w:rPr>
        <w:t>น</w:t>
      </w:r>
      <w:r w:rsidRPr="00422380">
        <w:rPr>
          <w:rFonts w:ascii="Angsana New" w:hAnsi="Angsana New"/>
          <w:sz w:val="30"/>
          <w:szCs w:val="30"/>
          <w:cs/>
        </w:rPr>
        <w:t xml:space="preserve"> โครงการผลประโยชน์</w:t>
      </w:r>
      <w:r w:rsidRPr="00422380">
        <w:rPr>
          <w:rFonts w:ascii="Angsana New" w:hAnsi="Angsana New" w:hint="cs"/>
          <w:sz w:val="30"/>
          <w:szCs w:val="30"/>
          <w:cs/>
        </w:rPr>
        <w:t>ที่กำหนดไว้</w:t>
      </w:r>
      <w:r w:rsidRPr="00422380">
        <w:rPr>
          <w:rFonts w:ascii="Angsana New" w:hAnsi="Angsana New"/>
          <w:sz w:val="30"/>
          <w:szCs w:val="30"/>
          <w:cs/>
        </w:rPr>
        <w:t xml:space="preserve">มีความเสี่ยงจากการประมาณการตามหลักคณิตศาสตร์ประกันภัย ได้แก่  ความเสี่ยงของช่วงชีวิต </w:t>
      </w:r>
      <w:r w:rsidRPr="00422380">
        <w:rPr>
          <w:rFonts w:ascii="Angsana New" w:hAnsi="Angsana New" w:hint="cs"/>
          <w:sz w:val="30"/>
          <w:szCs w:val="30"/>
          <w:cs/>
        </w:rPr>
        <w:t>และ</w:t>
      </w:r>
      <w:r w:rsidRPr="00422380">
        <w:rPr>
          <w:rFonts w:ascii="Angsana New" w:hAnsi="Angsana New"/>
          <w:sz w:val="30"/>
          <w:szCs w:val="30"/>
          <w:cs/>
        </w:rPr>
        <w:t>ความเสี่ยงจากอัตราดอกเบี้ย</w:t>
      </w:r>
    </w:p>
    <w:p w14:paraId="4C049B47" w14:textId="77777777" w:rsidR="00ED7594" w:rsidRPr="009E6B9D" w:rsidRDefault="00ED7594" w:rsidP="00487F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450"/>
        </w:tabs>
        <w:spacing w:line="240" w:lineRule="auto"/>
        <w:jc w:val="thaiDistribute"/>
        <w:rPr>
          <w:rFonts w:ascii="Angsana New" w:hAnsi="Angsana New"/>
          <w:spacing w:val="-10"/>
          <w:sz w:val="30"/>
          <w:szCs w:val="30"/>
        </w:rPr>
      </w:pPr>
    </w:p>
    <w:tbl>
      <w:tblPr>
        <w:tblW w:w="937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70"/>
        <w:gridCol w:w="360"/>
        <w:gridCol w:w="1080"/>
        <w:gridCol w:w="14"/>
        <w:gridCol w:w="223"/>
        <w:gridCol w:w="33"/>
        <w:gridCol w:w="1080"/>
        <w:gridCol w:w="270"/>
        <w:gridCol w:w="1080"/>
        <w:gridCol w:w="270"/>
        <w:gridCol w:w="1089"/>
        <w:gridCol w:w="7"/>
      </w:tblGrid>
      <w:tr w:rsidR="003D0FC5" w:rsidRPr="00422380" w14:paraId="2183CCAD" w14:textId="77777777" w:rsidTr="00443CF5">
        <w:trPr>
          <w:trHeight w:val="144"/>
          <w:tblHeader/>
        </w:trPr>
        <w:tc>
          <w:tcPr>
            <w:tcW w:w="3870" w:type="dxa"/>
            <w:vMerge w:val="restart"/>
            <w:shd w:val="clear" w:color="auto" w:fill="auto"/>
            <w:vAlign w:val="bottom"/>
          </w:tcPr>
          <w:p w14:paraId="1C3805FA" w14:textId="77777777" w:rsidR="003D0FC5" w:rsidRPr="00422380" w:rsidRDefault="003D0FC5" w:rsidP="003D0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2238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มูลค่าปัจจุบันของภาระผูกพันตาม</w:t>
            </w:r>
          </w:p>
          <w:p w14:paraId="2C4A0E54" w14:textId="7FE80715" w:rsidR="003D0FC5" w:rsidRPr="00422380" w:rsidRDefault="003D0FC5" w:rsidP="003D0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7"/>
              <w:rPr>
                <w:rFonts w:ascii="Angsana New" w:hAnsi="Angsana New"/>
                <w:b/>
                <w:color w:val="0000FF"/>
                <w:sz w:val="30"/>
                <w:szCs w:val="30"/>
              </w:rPr>
            </w:pPr>
            <w:r w:rsidRPr="0042238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โครงการผลประโยชน์ </w:t>
            </w:r>
          </w:p>
        </w:tc>
        <w:tc>
          <w:tcPr>
            <w:tcW w:w="360" w:type="dxa"/>
          </w:tcPr>
          <w:p w14:paraId="3014836F" w14:textId="77777777" w:rsidR="003D0FC5" w:rsidRPr="00422380" w:rsidRDefault="003D0FC5" w:rsidP="003D0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98" w:hanging="90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5"/>
            <w:vAlign w:val="bottom"/>
          </w:tcPr>
          <w:p w14:paraId="1E0307C7" w14:textId="7A6A1EC4" w:rsidR="003D0FC5" w:rsidRPr="00422380" w:rsidRDefault="003D0FC5" w:rsidP="00102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422380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54E1796" w14:textId="77777777" w:rsidR="003D0FC5" w:rsidRPr="00422380" w:rsidRDefault="003D0FC5" w:rsidP="00102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46" w:type="dxa"/>
            <w:gridSpan w:val="4"/>
            <w:vAlign w:val="bottom"/>
          </w:tcPr>
          <w:p w14:paraId="4FEBBB78" w14:textId="4F14917B" w:rsidR="003D0FC5" w:rsidRPr="00422380" w:rsidRDefault="003D0FC5" w:rsidP="00102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422380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D0FC5" w:rsidRPr="00422380" w14:paraId="4A887AB0" w14:textId="77777777" w:rsidTr="00443CF5">
        <w:trPr>
          <w:trHeight w:val="144"/>
          <w:tblHeader/>
        </w:trPr>
        <w:tc>
          <w:tcPr>
            <w:tcW w:w="3870" w:type="dxa"/>
            <w:vMerge/>
            <w:shd w:val="clear" w:color="auto" w:fill="auto"/>
          </w:tcPr>
          <w:p w14:paraId="584FD9C5" w14:textId="77777777" w:rsidR="003D0FC5" w:rsidRPr="00422380" w:rsidRDefault="003D0FC5" w:rsidP="003D0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108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60" w:type="dxa"/>
            <w:vAlign w:val="bottom"/>
          </w:tcPr>
          <w:p w14:paraId="0A623B01" w14:textId="77777777" w:rsidR="003D0FC5" w:rsidRPr="00422380" w:rsidRDefault="003D0FC5" w:rsidP="003D0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08"/>
              <w:jc w:val="center"/>
              <w:rPr>
                <w:rFonts w:ascii="Angsana New" w:hAnsi="Angsana New"/>
                <w:b/>
                <w:i/>
                <w:iCs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080" w:type="dxa"/>
            <w:vAlign w:val="center"/>
          </w:tcPr>
          <w:p w14:paraId="757E4012" w14:textId="5126C110" w:rsidR="003D0FC5" w:rsidRPr="00422380" w:rsidRDefault="00A409D4" w:rsidP="00102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422380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2062FE" w:rsidRPr="00422380">
              <w:rPr>
                <w:rFonts w:asciiTheme="majorBidi" w:hAnsiTheme="majorBidi" w:cstheme="majorBidi"/>
                <w:bCs/>
                <w:sz w:val="30"/>
                <w:szCs w:val="30"/>
              </w:rPr>
              <w:t>7</w:t>
            </w:r>
          </w:p>
        </w:tc>
        <w:tc>
          <w:tcPr>
            <w:tcW w:w="237" w:type="dxa"/>
            <w:gridSpan w:val="2"/>
            <w:vAlign w:val="center"/>
          </w:tcPr>
          <w:p w14:paraId="076CE0EA" w14:textId="77777777" w:rsidR="003D0FC5" w:rsidRPr="00422380" w:rsidRDefault="003D0FC5" w:rsidP="00102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13" w:type="dxa"/>
            <w:gridSpan w:val="2"/>
            <w:vAlign w:val="center"/>
          </w:tcPr>
          <w:p w14:paraId="76FD138C" w14:textId="09C5985F" w:rsidR="003D0FC5" w:rsidRPr="00422380" w:rsidRDefault="00A409D4" w:rsidP="00102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422380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2062FE" w:rsidRPr="00422380">
              <w:rPr>
                <w:rFonts w:asciiTheme="majorBidi" w:hAnsiTheme="majorBidi" w:cstheme="majorBidi"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65E3D7F2" w14:textId="77777777" w:rsidR="003D0FC5" w:rsidRPr="00422380" w:rsidRDefault="003D0FC5" w:rsidP="00102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70E042F1" w14:textId="6B7E07CD" w:rsidR="003D0FC5" w:rsidRPr="00422380" w:rsidRDefault="00A409D4" w:rsidP="00102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422380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2062FE" w:rsidRPr="00422380">
              <w:rPr>
                <w:rFonts w:asciiTheme="majorBidi" w:hAnsiTheme="majorBidi" w:cstheme="majorBidi"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  <w:vAlign w:val="center"/>
          </w:tcPr>
          <w:p w14:paraId="66750432" w14:textId="77777777" w:rsidR="003D0FC5" w:rsidRPr="00422380" w:rsidRDefault="003D0FC5" w:rsidP="00102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96" w:type="dxa"/>
            <w:gridSpan w:val="2"/>
            <w:vAlign w:val="center"/>
          </w:tcPr>
          <w:p w14:paraId="322EDAB1" w14:textId="1E243BE1" w:rsidR="003D0FC5" w:rsidRPr="00422380" w:rsidRDefault="00A409D4" w:rsidP="00102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422380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2062FE" w:rsidRPr="00422380">
              <w:rPr>
                <w:rFonts w:asciiTheme="majorBidi" w:hAnsiTheme="majorBidi" w:cstheme="majorBidi"/>
                <w:bCs/>
                <w:sz w:val="30"/>
                <w:szCs w:val="30"/>
              </w:rPr>
              <w:t>6</w:t>
            </w:r>
          </w:p>
        </w:tc>
      </w:tr>
      <w:tr w:rsidR="003D0FC5" w:rsidRPr="00422380" w14:paraId="0878C799" w14:textId="77777777" w:rsidTr="00443CF5">
        <w:trPr>
          <w:trHeight w:val="144"/>
          <w:tblHeader/>
        </w:trPr>
        <w:tc>
          <w:tcPr>
            <w:tcW w:w="3870" w:type="dxa"/>
          </w:tcPr>
          <w:p w14:paraId="70D7893A" w14:textId="03649D6E" w:rsidR="003D0FC5" w:rsidRPr="00422380" w:rsidRDefault="003D0FC5" w:rsidP="003D0FC5">
            <w:pPr>
              <w:ind w:left="-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17B8675D" w14:textId="77777777" w:rsidR="003D0FC5" w:rsidRPr="00422380" w:rsidRDefault="003D0FC5" w:rsidP="003D0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5146" w:type="dxa"/>
            <w:gridSpan w:val="10"/>
          </w:tcPr>
          <w:p w14:paraId="186226D7" w14:textId="4653699B" w:rsidR="003D0FC5" w:rsidRPr="00422380" w:rsidRDefault="003D0FC5" w:rsidP="00102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422380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</w:t>
            </w:r>
            <w:r w:rsidR="00102CD3" w:rsidRPr="00422380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Pr="00422380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2062FE" w:rsidRPr="00422380" w14:paraId="4449DC2C" w14:textId="77777777" w:rsidTr="009E6B9D">
        <w:trPr>
          <w:trHeight w:val="144"/>
        </w:trPr>
        <w:tc>
          <w:tcPr>
            <w:tcW w:w="3870" w:type="dxa"/>
          </w:tcPr>
          <w:p w14:paraId="1C8DE29F" w14:textId="3C204E9B" w:rsidR="002062FE" w:rsidRPr="00422380" w:rsidRDefault="002062FE" w:rsidP="002062FE">
            <w:pPr>
              <w:ind w:left="342" w:hanging="342"/>
              <w:rPr>
                <w:rFonts w:ascii="Angsana New" w:hAnsi="Angsana New"/>
                <w:sz w:val="30"/>
                <w:szCs w:val="30"/>
              </w:rPr>
            </w:pPr>
            <w:r w:rsidRPr="00422380">
              <w:rPr>
                <w:rFonts w:ascii="Angsana New" w:hAnsi="Angsana New"/>
                <w:sz w:val="30"/>
                <w:szCs w:val="30"/>
                <w:cs/>
              </w:rPr>
              <w:t>ณ วัน</w:t>
            </w:r>
            <w:r w:rsidRPr="00422380">
              <w:rPr>
                <w:rFonts w:ascii="Angsana New" w:hAnsi="Angsana New" w:hint="cs"/>
                <w:sz w:val="30"/>
                <w:szCs w:val="30"/>
                <w:cs/>
              </w:rPr>
              <w:t xml:space="preserve">ที่ </w:t>
            </w:r>
            <w:r w:rsidRPr="00422380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422380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360" w:type="dxa"/>
          </w:tcPr>
          <w:p w14:paraId="0A3B9D6B" w14:textId="77777777" w:rsidR="002062FE" w:rsidRPr="00422380" w:rsidRDefault="002062FE" w:rsidP="00206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C12D96E" w14:textId="4623737E" w:rsidR="002062FE" w:rsidRPr="00422380" w:rsidRDefault="001303FA" w:rsidP="00206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422380">
              <w:rPr>
                <w:rFonts w:ascii="Angsana New" w:hAnsi="Angsana New"/>
                <w:sz w:val="30"/>
                <w:szCs w:val="30"/>
              </w:rPr>
              <w:t>333,256</w:t>
            </w:r>
          </w:p>
        </w:tc>
        <w:tc>
          <w:tcPr>
            <w:tcW w:w="237" w:type="dxa"/>
            <w:gridSpan w:val="2"/>
          </w:tcPr>
          <w:p w14:paraId="6A2C1658" w14:textId="77777777" w:rsidR="002062FE" w:rsidRPr="00422380" w:rsidRDefault="002062FE" w:rsidP="00206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3" w:type="dxa"/>
            <w:gridSpan w:val="2"/>
          </w:tcPr>
          <w:p w14:paraId="38620F74" w14:textId="7473878D" w:rsidR="002062FE" w:rsidRPr="00422380" w:rsidRDefault="002062FE" w:rsidP="00607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422380">
              <w:rPr>
                <w:rFonts w:ascii="Angsana New" w:hAnsi="Angsana New"/>
                <w:sz w:val="30"/>
                <w:szCs w:val="30"/>
              </w:rPr>
              <w:t>295,503</w:t>
            </w:r>
          </w:p>
        </w:tc>
        <w:tc>
          <w:tcPr>
            <w:tcW w:w="270" w:type="dxa"/>
          </w:tcPr>
          <w:p w14:paraId="24F794AF" w14:textId="77777777" w:rsidR="002062FE" w:rsidRPr="00422380" w:rsidRDefault="002062FE" w:rsidP="00206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90FB240" w14:textId="77689D82" w:rsidR="002062FE" w:rsidRPr="00422380" w:rsidRDefault="001303FA" w:rsidP="00206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422380">
              <w:rPr>
                <w:rFonts w:ascii="Angsana New" w:hAnsi="Angsana New"/>
                <w:sz w:val="30"/>
                <w:szCs w:val="30"/>
              </w:rPr>
              <w:t>331,865</w:t>
            </w:r>
          </w:p>
        </w:tc>
        <w:tc>
          <w:tcPr>
            <w:tcW w:w="270" w:type="dxa"/>
          </w:tcPr>
          <w:p w14:paraId="7A360F52" w14:textId="77777777" w:rsidR="002062FE" w:rsidRPr="00422380" w:rsidRDefault="002062FE" w:rsidP="00206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6" w:type="dxa"/>
            <w:gridSpan w:val="2"/>
          </w:tcPr>
          <w:p w14:paraId="06F6C756" w14:textId="4463BBEC" w:rsidR="002062FE" w:rsidRPr="00422380" w:rsidRDefault="002062FE" w:rsidP="00607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422380">
              <w:rPr>
                <w:rFonts w:ascii="Angsana New" w:hAnsi="Angsana New"/>
                <w:sz w:val="30"/>
                <w:szCs w:val="30"/>
              </w:rPr>
              <w:t>293,417</w:t>
            </w:r>
          </w:p>
        </w:tc>
      </w:tr>
      <w:tr w:rsidR="002062FE" w:rsidRPr="00422380" w14:paraId="6A7FAE65" w14:textId="77777777" w:rsidTr="009E6B9D">
        <w:trPr>
          <w:trHeight w:val="144"/>
        </w:trPr>
        <w:tc>
          <w:tcPr>
            <w:tcW w:w="3870" w:type="dxa"/>
          </w:tcPr>
          <w:p w14:paraId="60906B16" w14:textId="77777777" w:rsidR="002062FE" w:rsidRPr="00422380" w:rsidRDefault="002062FE" w:rsidP="002062FE">
            <w:pPr>
              <w:ind w:left="342" w:hanging="34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2238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360" w:type="dxa"/>
          </w:tcPr>
          <w:p w14:paraId="1F690270" w14:textId="77777777" w:rsidR="002062FE" w:rsidRPr="00422380" w:rsidRDefault="002062FE" w:rsidP="00206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1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A8F3531" w14:textId="77777777" w:rsidR="002062FE" w:rsidRPr="00422380" w:rsidRDefault="002062FE" w:rsidP="00206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7" w:type="dxa"/>
            <w:gridSpan w:val="2"/>
            <w:shd w:val="clear" w:color="auto" w:fill="auto"/>
          </w:tcPr>
          <w:p w14:paraId="02F85C9D" w14:textId="77777777" w:rsidR="002062FE" w:rsidRPr="00422380" w:rsidRDefault="002062FE" w:rsidP="00206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3" w:type="dxa"/>
            <w:gridSpan w:val="2"/>
            <w:shd w:val="clear" w:color="auto" w:fill="auto"/>
          </w:tcPr>
          <w:p w14:paraId="0D05B546" w14:textId="01D7773C" w:rsidR="002062FE" w:rsidRPr="00422380" w:rsidRDefault="002062FE" w:rsidP="00206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2F0807CA" w14:textId="77777777" w:rsidR="002062FE" w:rsidRPr="00422380" w:rsidRDefault="002062FE" w:rsidP="00206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21F942F" w14:textId="77777777" w:rsidR="002062FE" w:rsidRPr="00422380" w:rsidRDefault="002062FE" w:rsidP="00206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084A86C" w14:textId="77777777" w:rsidR="002062FE" w:rsidRPr="00422380" w:rsidRDefault="002062FE" w:rsidP="00206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6" w:type="dxa"/>
            <w:gridSpan w:val="2"/>
          </w:tcPr>
          <w:p w14:paraId="2C3E3B8F" w14:textId="13C00D18" w:rsidR="002062FE" w:rsidRPr="00422380" w:rsidRDefault="002062FE" w:rsidP="00206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2062FE" w:rsidRPr="00422380" w14:paraId="0D001101" w14:textId="77777777" w:rsidTr="009E6B9D">
        <w:trPr>
          <w:trHeight w:val="144"/>
        </w:trPr>
        <w:tc>
          <w:tcPr>
            <w:tcW w:w="3870" w:type="dxa"/>
          </w:tcPr>
          <w:p w14:paraId="3F52438A" w14:textId="2E6B88A9" w:rsidR="002062FE" w:rsidRPr="00422380" w:rsidRDefault="002062FE" w:rsidP="002062FE">
            <w:pPr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422380">
              <w:rPr>
                <w:rFonts w:ascii="Angsana New" w:hAnsi="Angsana New"/>
                <w:sz w:val="30"/>
                <w:szCs w:val="30"/>
                <w:cs/>
              </w:rPr>
              <w:t xml:space="preserve">ต้นทุนบริการปัจจุบัน </w:t>
            </w:r>
          </w:p>
        </w:tc>
        <w:tc>
          <w:tcPr>
            <w:tcW w:w="360" w:type="dxa"/>
          </w:tcPr>
          <w:p w14:paraId="51F5DFB8" w14:textId="77777777" w:rsidR="002062FE" w:rsidRPr="00422380" w:rsidRDefault="002062FE" w:rsidP="00206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18"/>
              <w:jc w:val="righ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609486D5" w14:textId="5E502F20" w:rsidR="002062FE" w:rsidRPr="009E6B9D" w:rsidRDefault="001303FA" w:rsidP="00206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E6B9D">
              <w:rPr>
                <w:rFonts w:ascii="Angsana New" w:hAnsi="Angsana New"/>
                <w:sz w:val="30"/>
                <w:szCs w:val="30"/>
              </w:rPr>
              <w:t>25,77</w:t>
            </w:r>
            <w:r w:rsidR="00BD06C7" w:rsidRPr="009E6B9D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37" w:type="dxa"/>
            <w:gridSpan w:val="2"/>
            <w:shd w:val="clear" w:color="auto" w:fill="auto"/>
          </w:tcPr>
          <w:p w14:paraId="3D059649" w14:textId="77777777" w:rsidR="002062FE" w:rsidRPr="009E6B9D" w:rsidRDefault="002062FE" w:rsidP="00206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3" w:type="dxa"/>
            <w:gridSpan w:val="2"/>
            <w:shd w:val="clear" w:color="auto" w:fill="auto"/>
          </w:tcPr>
          <w:p w14:paraId="1A63407E" w14:textId="76D8053A" w:rsidR="002062FE" w:rsidRPr="009E6B9D" w:rsidRDefault="002062FE" w:rsidP="00206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9E6B9D">
              <w:rPr>
                <w:rFonts w:ascii="Angsana New" w:hAnsi="Angsana New"/>
                <w:sz w:val="30"/>
                <w:szCs w:val="30"/>
              </w:rPr>
              <w:t>25,345</w:t>
            </w:r>
          </w:p>
        </w:tc>
        <w:tc>
          <w:tcPr>
            <w:tcW w:w="270" w:type="dxa"/>
            <w:shd w:val="clear" w:color="auto" w:fill="auto"/>
          </w:tcPr>
          <w:p w14:paraId="6CADF0AC" w14:textId="77777777" w:rsidR="002062FE" w:rsidRPr="009E6B9D" w:rsidRDefault="002062FE" w:rsidP="00206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7F6DA96" w14:textId="0F5DFDF9" w:rsidR="002062FE" w:rsidRPr="009E6B9D" w:rsidRDefault="001303FA" w:rsidP="00206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E6B9D">
              <w:rPr>
                <w:rFonts w:ascii="Angsana New" w:hAnsi="Angsana New"/>
                <w:sz w:val="30"/>
                <w:szCs w:val="30"/>
              </w:rPr>
              <w:t>25,37</w:t>
            </w:r>
            <w:r w:rsidR="001658F4" w:rsidRPr="009E6B9D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042CA01C" w14:textId="77777777" w:rsidR="002062FE" w:rsidRPr="009E6B9D" w:rsidRDefault="002062FE" w:rsidP="00206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6" w:type="dxa"/>
            <w:gridSpan w:val="2"/>
          </w:tcPr>
          <w:p w14:paraId="3F071010" w14:textId="7CC32059" w:rsidR="002062FE" w:rsidRPr="00422380" w:rsidRDefault="002062FE" w:rsidP="00206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22380">
              <w:rPr>
                <w:rFonts w:ascii="Angsana New" w:hAnsi="Angsana New"/>
                <w:sz w:val="30"/>
                <w:szCs w:val="30"/>
              </w:rPr>
              <w:t>22,387</w:t>
            </w:r>
          </w:p>
        </w:tc>
      </w:tr>
      <w:tr w:rsidR="002062FE" w:rsidRPr="00422380" w14:paraId="0029E308" w14:textId="77777777" w:rsidTr="009E6B9D">
        <w:trPr>
          <w:trHeight w:val="144"/>
        </w:trPr>
        <w:tc>
          <w:tcPr>
            <w:tcW w:w="3870" w:type="dxa"/>
          </w:tcPr>
          <w:p w14:paraId="545E4333" w14:textId="5821768F" w:rsidR="002062FE" w:rsidRPr="00422380" w:rsidRDefault="002062FE" w:rsidP="002062FE">
            <w:pPr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422380">
              <w:rPr>
                <w:rFonts w:ascii="Angsana New" w:hAnsi="Angsana New"/>
                <w:sz w:val="30"/>
                <w:szCs w:val="30"/>
                <w:cs/>
              </w:rPr>
              <w:t>ดอกเบี้ยจากภาระผูกพ</w:t>
            </w:r>
            <w:r w:rsidRPr="00422380">
              <w:rPr>
                <w:rFonts w:ascii="Angsana New" w:hAnsi="Angsana New" w:hint="cs"/>
                <w:sz w:val="30"/>
                <w:szCs w:val="30"/>
                <w:cs/>
              </w:rPr>
              <w:t>ัน</w:t>
            </w:r>
          </w:p>
        </w:tc>
        <w:tc>
          <w:tcPr>
            <w:tcW w:w="360" w:type="dxa"/>
          </w:tcPr>
          <w:p w14:paraId="3F44CBA0" w14:textId="77777777" w:rsidR="002062FE" w:rsidRPr="00422380" w:rsidRDefault="002062FE" w:rsidP="00206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18"/>
              <w:jc w:val="righ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4D4499A2" w14:textId="27542401" w:rsidR="002062FE" w:rsidRPr="009E6B9D" w:rsidRDefault="001303FA" w:rsidP="00206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9E6B9D">
              <w:rPr>
                <w:rFonts w:ascii="Angsana New" w:hAnsi="Angsana New"/>
                <w:sz w:val="30"/>
                <w:szCs w:val="30"/>
              </w:rPr>
              <w:t>8,998</w:t>
            </w:r>
          </w:p>
        </w:tc>
        <w:tc>
          <w:tcPr>
            <w:tcW w:w="237" w:type="dxa"/>
            <w:gridSpan w:val="2"/>
            <w:shd w:val="clear" w:color="auto" w:fill="auto"/>
          </w:tcPr>
          <w:p w14:paraId="5BC6B3E4" w14:textId="77777777" w:rsidR="002062FE" w:rsidRPr="009E6B9D" w:rsidRDefault="002062FE" w:rsidP="00206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3" w:type="dxa"/>
            <w:gridSpan w:val="2"/>
            <w:shd w:val="clear" w:color="auto" w:fill="auto"/>
          </w:tcPr>
          <w:p w14:paraId="70F01C13" w14:textId="2C9A967F" w:rsidR="002062FE" w:rsidRPr="009E6B9D" w:rsidRDefault="002062FE" w:rsidP="00206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9E6B9D">
              <w:rPr>
                <w:rFonts w:ascii="Angsana New" w:hAnsi="Angsana New"/>
                <w:sz w:val="30"/>
                <w:szCs w:val="30"/>
              </w:rPr>
              <w:t>7,388</w:t>
            </w:r>
          </w:p>
        </w:tc>
        <w:tc>
          <w:tcPr>
            <w:tcW w:w="270" w:type="dxa"/>
            <w:shd w:val="clear" w:color="auto" w:fill="auto"/>
          </w:tcPr>
          <w:p w14:paraId="4671F478" w14:textId="77777777" w:rsidR="002062FE" w:rsidRPr="009E6B9D" w:rsidRDefault="002062FE" w:rsidP="00206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CBC8B45" w14:textId="65E67E13" w:rsidR="002062FE" w:rsidRPr="009E6B9D" w:rsidRDefault="001303FA" w:rsidP="00206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9E6B9D">
              <w:rPr>
                <w:rFonts w:ascii="Angsana New" w:hAnsi="Angsana New"/>
                <w:sz w:val="30"/>
                <w:szCs w:val="30"/>
              </w:rPr>
              <w:t>8,94</w:t>
            </w:r>
            <w:r w:rsidR="00AE1006" w:rsidRPr="009E6B9D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08378A38" w14:textId="77777777" w:rsidR="002062FE" w:rsidRPr="009E6B9D" w:rsidRDefault="002062FE" w:rsidP="00206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6" w:type="dxa"/>
            <w:gridSpan w:val="2"/>
          </w:tcPr>
          <w:p w14:paraId="55BE4A01" w14:textId="3CDB1F17" w:rsidR="002062FE" w:rsidRPr="00422380" w:rsidRDefault="002062FE" w:rsidP="00206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22380">
              <w:rPr>
                <w:rFonts w:ascii="Angsana New" w:hAnsi="Angsana New"/>
                <w:sz w:val="30"/>
                <w:szCs w:val="30"/>
              </w:rPr>
              <w:t>7,317</w:t>
            </w:r>
          </w:p>
        </w:tc>
      </w:tr>
      <w:tr w:rsidR="00822D05" w:rsidRPr="00422380" w14:paraId="637FBF8E" w14:textId="77777777" w:rsidTr="009E6B9D">
        <w:trPr>
          <w:trHeight w:val="144"/>
        </w:trPr>
        <w:tc>
          <w:tcPr>
            <w:tcW w:w="3870" w:type="dxa"/>
          </w:tcPr>
          <w:p w14:paraId="6499C64D" w14:textId="77777777" w:rsidR="00822D05" w:rsidRPr="00422380" w:rsidRDefault="00822D05" w:rsidP="00822D05">
            <w:pPr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14:paraId="7A59601F" w14:textId="77777777" w:rsidR="00822D05" w:rsidRPr="00422380" w:rsidRDefault="00822D05" w:rsidP="0082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18"/>
              <w:jc w:val="righ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51C97188" w14:textId="77777777" w:rsidR="00822D05" w:rsidRPr="009E6B9D" w:rsidRDefault="00822D05" w:rsidP="0082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  <w:gridSpan w:val="2"/>
            <w:shd w:val="clear" w:color="auto" w:fill="auto"/>
          </w:tcPr>
          <w:p w14:paraId="38155A61" w14:textId="77777777" w:rsidR="00822D05" w:rsidRPr="009E6B9D" w:rsidRDefault="00822D05" w:rsidP="0082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3" w:type="dxa"/>
            <w:gridSpan w:val="2"/>
            <w:shd w:val="clear" w:color="auto" w:fill="auto"/>
          </w:tcPr>
          <w:p w14:paraId="26390B43" w14:textId="77777777" w:rsidR="00822D05" w:rsidRPr="009E6B9D" w:rsidRDefault="00822D05" w:rsidP="0082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571E2E0" w14:textId="77777777" w:rsidR="00822D05" w:rsidRPr="009E6B9D" w:rsidRDefault="00822D05" w:rsidP="0082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D19ADE7" w14:textId="77777777" w:rsidR="00822D05" w:rsidRPr="009E6B9D" w:rsidRDefault="00822D05" w:rsidP="0082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D313A94" w14:textId="77777777" w:rsidR="00822D05" w:rsidRPr="009E6B9D" w:rsidRDefault="00822D05" w:rsidP="0082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6" w:type="dxa"/>
            <w:gridSpan w:val="2"/>
          </w:tcPr>
          <w:p w14:paraId="74A11A6D" w14:textId="77777777" w:rsidR="00822D05" w:rsidRPr="00422380" w:rsidRDefault="00822D05" w:rsidP="0082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43CF5" w:rsidRPr="00422380" w14:paraId="01B2113F" w14:textId="77777777" w:rsidTr="009E6B9D">
        <w:trPr>
          <w:trHeight w:val="144"/>
        </w:trPr>
        <w:tc>
          <w:tcPr>
            <w:tcW w:w="3870" w:type="dxa"/>
          </w:tcPr>
          <w:p w14:paraId="4A440276" w14:textId="77777777" w:rsidR="00443CF5" w:rsidRPr="00422380" w:rsidRDefault="00443CF5" w:rsidP="00822D05">
            <w:pPr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14:paraId="2E1F4BD9" w14:textId="77777777" w:rsidR="00443CF5" w:rsidRPr="00422380" w:rsidRDefault="00443CF5" w:rsidP="0082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18"/>
              <w:jc w:val="righ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01AD9BA7" w14:textId="77777777" w:rsidR="00443CF5" w:rsidRPr="009E6B9D" w:rsidRDefault="00443CF5" w:rsidP="0082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  <w:gridSpan w:val="2"/>
            <w:shd w:val="clear" w:color="auto" w:fill="auto"/>
          </w:tcPr>
          <w:p w14:paraId="7C3904A5" w14:textId="77777777" w:rsidR="00443CF5" w:rsidRPr="009E6B9D" w:rsidRDefault="00443CF5" w:rsidP="0082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3" w:type="dxa"/>
            <w:gridSpan w:val="2"/>
            <w:shd w:val="clear" w:color="auto" w:fill="auto"/>
          </w:tcPr>
          <w:p w14:paraId="327429E0" w14:textId="77777777" w:rsidR="00443CF5" w:rsidRPr="009E6B9D" w:rsidRDefault="00443CF5" w:rsidP="0082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D775190" w14:textId="77777777" w:rsidR="00443CF5" w:rsidRPr="009E6B9D" w:rsidRDefault="00443CF5" w:rsidP="0082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580DD53" w14:textId="77777777" w:rsidR="00443CF5" w:rsidRPr="009E6B9D" w:rsidRDefault="00443CF5" w:rsidP="0082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BB79517" w14:textId="77777777" w:rsidR="00443CF5" w:rsidRPr="009E6B9D" w:rsidRDefault="00443CF5" w:rsidP="0082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6" w:type="dxa"/>
            <w:gridSpan w:val="2"/>
          </w:tcPr>
          <w:p w14:paraId="5CDF6853" w14:textId="77777777" w:rsidR="00443CF5" w:rsidRPr="00422380" w:rsidRDefault="00443CF5" w:rsidP="0082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43CF5" w:rsidRPr="00422380" w14:paraId="62B1ECB8" w14:textId="77777777" w:rsidTr="009E6B9D">
        <w:trPr>
          <w:trHeight w:val="144"/>
        </w:trPr>
        <w:tc>
          <w:tcPr>
            <w:tcW w:w="3870" w:type="dxa"/>
          </w:tcPr>
          <w:p w14:paraId="35895680" w14:textId="77777777" w:rsidR="00443CF5" w:rsidRPr="00422380" w:rsidRDefault="00443CF5" w:rsidP="00822D05">
            <w:pPr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14:paraId="70C83122" w14:textId="77777777" w:rsidR="00443CF5" w:rsidRPr="00422380" w:rsidRDefault="00443CF5" w:rsidP="0082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18"/>
              <w:jc w:val="righ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4B11CDE0" w14:textId="77777777" w:rsidR="00443CF5" w:rsidRPr="009E6B9D" w:rsidRDefault="00443CF5" w:rsidP="0082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7" w:type="dxa"/>
            <w:gridSpan w:val="2"/>
            <w:shd w:val="clear" w:color="auto" w:fill="auto"/>
          </w:tcPr>
          <w:p w14:paraId="0513F334" w14:textId="77777777" w:rsidR="00443CF5" w:rsidRPr="009E6B9D" w:rsidRDefault="00443CF5" w:rsidP="0082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3" w:type="dxa"/>
            <w:gridSpan w:val="2"/>
            <w:shd w:val="clear" w:color="auto" w:fill="auto"/>
          </w:tcPr>
          <w:p w14:paraId="6965C9C9" w14:textId="77777777" w:rsidR="00443CF5" w:rsidRPr="009E6B9D" w:rsidRDefault="00443CF5" w:rsidP="0082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0FB1132" w14:textId="77777777" w:rsidR="00443CF5" w:rsidRPr="009E6B9D" w:rsidRDefault="00443CF5" w:rsidP="0082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ACF513A" w14:textId="77777777" w:rsidR="00443CF5" w:rsidRPr="009E6B9D" w:rsidRDefault="00443CF5" w:rsidP="0082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E6C0267" w14:textId="77777777" w:rsidR="00443CF5" w:rsidRPr="009E6B9D" w:rsidRDefault="00443CF5" w:rsidP="0082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6" w:type="dxa"/>
            <w:gridSpan w:val="2"/>
          </w:tcPr>
          <w:p w14:paraId="50A4F0AD" w14:textId="77777777" w:rsidR="00443CF5" w:rsidRPr="00422380" w:rsidRDefault="00443CF5" w:rsidP="0082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22D05" w:rsidRPr="00422380" w14:paraId="35869F3F" w14:textId="77777777" w:rsidTr="009E6B9D">
        <w:trPr>
          <w:trHeight w:val="144"/>
        </w:trPr>
        <w:tc>
          <w:tcPr>
            <w:tcW w:w="3870" w:type="dxa"/>
          </w:tcPr>
          <w:p w14:paraId="49D508D1" w14:textId="77777777" w:rsidR="00822D05" w:rsidRPr="00422380" w:rsidRDefault="00822D05" w:rsidP="00822D05">
            <w:pPr>
              <w:ind w:left="342" w:hanging="34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2238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รับรู้ในกำไรขาดทุนเบ็ดเสร็จอื่น</w:t>
            </w:r>
          </w:p>
        </w:tc>
        <w:tc>
          <w:tcPr>
            <w:tcW w:w="360" w:type="dxa"/>
          </w:tcPr>
          <w:p w14:paraId="0CC01A23" w14:textId="77777777" w:rsidR="00822D05" w:rsidRPr="00422380" w:rsidRDefault="00822D05" w:rsidP="0082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18"/>
              <w:jc w:val="righ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40B76CE2" w14:textId="77777777" w:rsidR="00822D05" w:rsidRPr="009E6B9D" w:rsidRDefault="00822D05" w:rsidP="0082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  <w:gridSpan w:val="2"/>
            <w:shd w:val="clear" w:color="auto" w:fill="auto"/>
          </w:tcPr>
          <w:p w14:paraId="57D8EE78" w14:textId="77777777" w:rsidR="00822D05" w:rsidRPr="009E6B9D" w:rsidRDefault="00822D05" w:rsidP="0082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3" w:type="dxa"/>
            <w:gridSpan w:val="2"/>
            <w:shd w:val="clear" w:color="auto" w:fill="auto"/>
          </w:tcPr>
          <w:p w14:paraId="38415FAA" w14:textId="77777777" w:rsidR="00822D05" w:rsidRPr="009E6B9D" w:rsidRDefault="00822D05" w:rsidP="0082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EFFD014" w14:textId="77777777" w:rsidR="00822D05" w:rsidRPr="009E6B9D" w:rsidRDefault="00822D05" w:rsidP="0082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6DE6881" w14:textId="77777777" w:rsidR="00822D05" w:rsidRPr="009E6B9D" w:rsidRDefault="00822D05" w:rsidP="0082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D5C0384" w14:textId="77777777" w:rsidR="00822D05" w:rsidRPr="009E6B9D" w:rsidRDefault="00822D05" w:rsidP="0082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6" w:type="dxa"/>
            <w:gridSpan w:val="2"/>
          </w:tcPr>
          <w:p w14:paraId="5DFFB319" w14:textId="77777777" w:rsidR="00822D05" w:rsidRPr="00422380" w:rsidRDefault="00822D05" w:rsidP="0082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22D05" w:rsidRPr="00422380" w14:paraId="61F9C594" w14:textId="77777777" w:rsidTr="009E6B9D">
        <w:trPr>
          <w:trHeight w:val="144"/>
        </w:trPr>
        <w:tc>
          <w:tcPr>
            <w:tcW w:w="3870" w:type="dxa"/>
          </w:tcPr>
          <w:p w14:paraId="08981393" w14:textId="40D547D9" w:rsidR="00822D05" w:rsidRPr="00422380" w:rsidRDefault="00EF56A1" w:rsidP="00822D05">
            <w:pPr>
              <w:ind w:left="342" w:hanging="342"/>
              <w:rPr>
                <w:rFonts w:ascii="Angsana New" w:hAnsi="Angsana New"/>
                <w:sz w:val="30"/>
                <w:szCs w:val="30"/>
              </w:rPr>
            </w:pPr>
            <w:r w:rsidRPr="00422380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="00822D05" w:rsidRPr="00422380">
              <w:rPr>
                <w:rFonts w:ascii="Angsana New" w:hAnsi="Angsana New"/>
                <w:sz w:val="30"/>
                <w:szCs w:val="30"/>
                <w:cs/>
              </w:rPr>
              <w:t>จากการประมาณตามหลักคณิตศาสตร์ประกันภัย</w:t>
            </w:r>
          </w:p>
        </w:tc>
        <w:tc>
          <w:tcPr>
            <w:tcW w:w="360" w:type="dxa"/>
          </w:tcPr>
          <w:p w14:paraId="4D33A027" w14:textId="77777777" w:rsidR="00822D05" w:rsidRPr="00422380" w:rsidRDefault="00822D05" w:rsidP="0082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093E962" w14:textId="77777777" w:rsidR="00822D05" w:rsidRPr="009E6B9D" w:rsidRDefault="00822D05" w:rsidP="0082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  <w:gridSpan w:val="2"/>
            <w:shd w:val="clear" w:color="auto" w:fill="auto"/>
          </w:tcPr>
          <w:p w14:paraId="556D400C" w14:textId="77777777" w:rsidR="00822D05" w:rsidRPr="009E6B9D" w:rsidRDefault="00822D05" w:rsidP="0082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3" w:type="dxa"/>
            <w:gridSpan w:val="2"/>
            <w:shd w:val="clear" w:color="auto" w:fill="auto"/>
          </w:tcPr>
          <w:p w14:paraId="5B3EF854" w14:textId="77777777" w:rsidR="00822D05" w:rsidRPr="009E6B9D" w:rsidRDefault="00822D05" w:rsidP="0082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9C9A4E8" w14:textId="77777777" w:rsidR="00822D05" w:rsidRPr="009E6B9D" w:rsidRDefault="00822D05" w:rsidP="0082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7C80B75" w14:textId="77777777" w:rsidR="00822D05" w:rsidRPr="009E6B9D" w:rsidRDefault="00822D05" w:rsidP="0082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06C63AB" w14:textId="77777777" w:rsidR="00822D05" w:rsidRPr="009E6B9D" w:rsidRDefault="00822D05" w:rsidP="0082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6" w:type="dxa"/>
            <w:gridSpan w:val="2"/>
          </w:tcPr>
          <w:p w14:paraId="59385AA1" w14:textId="77777777" w:rsidR="00822D05" w:rsidRPr="00422380" w:rsidRDefault="00822D05" w:rsidP="0082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303FA" w:rsidRPr="00422380" w14:paraId="3EB2578C" w14:textId="77777777" w:rsidTr="009E6B9D">
        <w:trPr>
          <w:trHeight w:val="144"/>
        </w:trPr>
        <w:tc>
          <w:tcPr>
            <w:tcW w:w="3870" w:type="dxa"/>
          </w:tcPr>
          <w:p w14:paraId="11BFF93E" w14:textId="5B98F1D9" w:rsidR="001303FA" w:rsidRPr="00422380" w:rsidRDefault="001303FA" w:rsidP="00342064">
            <w:pPr>
              <w:pStyle w:val="ListParagraph"/>
              <w:numPr>
                <w:ilvl w:val="2"/>
                <w:numId w:val="39"/>
              </w:numPr>
              <w:rPr>
                <w:rFonts w:ascii="Angsana New" w:hAnsi="Angsana New"/>
                <w:sz w:val="30"/>
                <w:szCs w:val="30"/>
                <w:cs/>
              </w:rPr>
            </w:pPr>
            <w:r w:rsidRPr="00422380">
              <w:rPr>
                <w:rFonts w:ascii="Angsana New" w:hAnsi="Angsana New" w:hint="cs"/>
                <w:sz w:val="30"/>
                <w:szCs w:val="30"/>
                <w:cs/>
              </w:rPr>
              <w:t>ข้อสมมติด้านประชากรศาสตร์</w:t>
            </w:r>
          </w:p>
        </w:tc>
        <w:tc>
          <w:tcPr>
            <w:tcW w:w="360" w:type="dxa"/>
          </w:tcPr>
          <w:p w14:paraId="0CC967D7" w14:textId="77777777" w:rsidR="001303FA" w:rsidRPr="00422380" w:rsidRDefault="001303FA" w:rsidP="00130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5A14BF1" w14:textId="6B337F91" w:rsidR="001303FA" w:rsidRPr="009E6B9D" w:rsidRDefault="001303FA" w:rsidP="00130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6B9D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7" w:type="dxa"/>
            <w:gridSpan w:val="2"/>
            <w:shd w:val="clear" w:color="auto" w:fill="auto"/>
          </w:tcPr>
          <w:p w14:paraId="37EB362A" w14:textId="77777777" w:rsidR="001303FA" w:rsidRPr="009E6B9D" w:rsidRDefault="001303FA" w:rsidP="00130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3" w:type="dxa"/>
            <w:gridSpan w:val="2"/>
            <w:shd w:val="clear" w:color="auto" w:fill="auto"/>
          </w:tcPr>
          <w:p w14:paraId="5589CC63" w14:textId="350EBFE7" w:rsidR="001303FA" w:rsidRPr="009E6B9D" w:rsidRDefault="001303FA" w:rsidP="00130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E6B9D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2272D7B8" w14:textId="77777777" w:rsidR="001303FA" w:rsidRPr="009E6B9D" w:rsidRDefault="001303FA" w:rsidP="00130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ACA7AF2" w14:textId="4B5421F5" w:rsidR="001303FA" w:rsidRPr="009E6B9D" w:rsidRDefault="001303FA" w:rsidP="00130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E6B9D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34DB6C3C" w14:textId="77777777" w:rsidR="001303FA" w:rsidRPr="009E6B9D" w:rsidRDefault="001303FA" w:rsidP="00130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6" w:type="dxa"/>
            <w:gridSpan w:val="2"/>
          </w:tcPr>
          <w:p w14:paraId="60D3F6DD" w14:textId="2BAC4C6B" w:rsidR="001303FA" w:rsidRPr="00422380" w:rsidRDefault="001303FA" w:rsidP="00130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422380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627FDC" w:rsidRPr="00422380" w14:paraId="6EAA08A0" w14:textId="77777777" w:rsidTr="009E6B9D">
        <w:trPr>
          <w:trHeight w:val="144"/>
        </w:trPr>
        <w:tc>
          <w:tcPr>
            <w:tcW w:w="3870" w:type="dxa"/>
          </w:tcPr>
          <w:p w14:paraId="206E1FBB" w14:textId="259C4785" w:rsidR="00627FDC" w:rsidRPr="00422380" w:rsidRDefault="00627FDC" w:rsidP="00342064">
            <w:pPr>
              <w:pStyle w:val="ListParagraph"/>
              <w:numPr>
                <w:ilvl w:val="2"/>
                <w:numId w:val="39"/>
              </w:numPr>
              <w:rPr>
                <w:rFonts w:ascii="Angsana New" w:hAnsi="Angsana New"/>
                <w:sz w:val="30"/>
                <w:szCs w:val="30"/>
                <w:cs/>
              </w:rPr>
            </w:pPr>
            <w:r w:rsidRPr="00422380">
              <w:rPr>
                <w:rFonts w:ascii="Angsana New" w:hAnsi="Angsana New" w:hint="cs"/>
                <w:sz w:val="30"/>
                <w:szCs w:val="30"/>
                <w:cs/>
              </w:rPr>
              <w:t>ข้อสมมติทางการเงิน</w:t>
            </w:r>
          </w:p>
        </w:tc>
        <w:tc>
          <w:tcPr>
            <w:tcW w:w="360" w:type="dxa"/>
          </w:tcPr>
          <w:p w14:paraId="3BC41CEE" w14:textId="77777777" w:rsidR="00627FDC" w:rsidRPr="00422380" w:rsidRDefault="00627FDC" w:rsidP="00627F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D96A1B0" w14:textId="572F7348" w:rsidR="00627FDC" w:rsidRPr="009E6B9D" w:rsidRDefault="00627FDC" w:rsidP="007E2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E6B9D">
              <w:rPr>
                <w:rFonts w:ascii="Angsana New" w:hAnsi="Angsana New"/>
                <w:sz w:val="30"/>
                <w:szCs w:val="30"/>
              </w:rPr>
              <w:t>10,85</w:t>
            </w:r>
            <w:r w:rsidR="00A65622" w:rsidRPr="009E6B9D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37" w:type="dxa"/>
            <w:gridSpan w:val="2"/>
            <w:shd w:val="clear" w:color="auto" w:fill="auto"/>
          </w:tcPr>
          <w:p w14:paraId="46C5C4DD" w14:textId="77777777" w:rsidR="00627FDC" w:rsidRPr="009E6B9D" w:rsidRDefault="00627FDC" w:rsidP="00627F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3" w:type="dxa"/>
            <w:gridSpan w:val="2"/>
            <w:shd w:val="clear" w:color="auto" w:fill="auto"/>
          </w:tcPr>
          <w:p w14:paraId="2C1E29BA" w14:textId="150AA63F" w:rsidR="00627FDC" w:rsidRPr="009E6B9D" w:rsidRDefault="00627FDC" w:rsidP="00627F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E6B9D">
              <w:rPr>
                <w:rFonts w:ascii="Angsana New" w:hAnsi="Angsana New"/>
                <w:sz w:val="30"/>
                <w:szCs w:val="30"/>
              </w:rPr>
              <w:t>(5,112)</w:t>
            </w:r>
          </w:p>
        </w:tc>
        <w:tc>
          <w:tcPr>
            <w:tcW w:w="270" w:type="dxa"/>
            <w:shd w:val="clear" w:color="auto" w:fill="auto"/>
          </w:tcPr>
          <w:p w14:paraId="1C339D70" w14:textId="77777777" w:rsidR="00627FDC" w:rsidRPr="009E6B9D" w:rsidRDefault="00627FDC" w:rsidP="00627F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32B9580" w14:textId="742AF87A" w:rsidR="00627FDC" w:rsidRPr="009E6B9D" w:rsidRDefault="00627FDC" w:rsidP="00627F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E6B9D">
              <w:rPr>
                <w:rFonts w:ascii="Angsana New" w:hAnsi="Angsana New"/>
                <w:sz w:val="30"/>
                <w:szCs w:val="30"/>
              </w:rPr>
              <w:t>10,84</w:t>
            </w:r>
            <w:r w:rsidR="00AE1006" w:rsidRPr="009E6B9D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3A1311BD" w14:textId="77777777" w:rsidR="00627FDC" w:rsidRPr="009E6B9D" w:rsidRDefault="00627FDC" w:rsidP="00627F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6" w:type="dxa"/>
            <w:gridSpan w:val="2"/>
          </w:tcPr>
          <w:p w14:paraId="089C4905" w14:textId="291AF1C5" w:rsidR="00627FDC" w:rsidRPr="00422380" w:rsidRDefault="00627FDC" w:rsidP="00627F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422380">
              <w:rPr>
                <w:rFonts w:ascii="Angsana New" w:hAnsi="Angsana New"/>
                <w:sz w:val="30"/>
                <w:szCs w:val="30"/>
              </w:rPr>
              <w:t>(5,089)</w:t>
            </w:r>
          </w:p>
        </w:tc>
      </w:tr>
      <w:tr w:rsidR="00627FDC" w:rsidRPr="00422380" w14:paraId="47589927" w14:textId="77777777" w:rsidTr="009E6B9D">
        <w:trPr>
          <w:trHeight w:val="144"/>
        </w:trPr>
        <w:tc>
          <w:tcPr>
            <w:tcW w:w="3870" w:type="dxa"/>
          </w:tcPr>
          <w:p w14:paraId="5AD578D7" w14:textId="77777777" w:rsidR="00627FDC" w:rsidRPr="00422380" w:rsidRDefault="00627FDC" w:rsidP="00342064">
            <w:pPr>
              <w:pStyle w:val="ListParagraph"/>
              <w:numPr>
                <w:ilvl w:val="2"/>
                <w:numId w:val="39"/>
              </w:numPr>
              <w:rPr>
                <w:rFonts w:ascii="Angsana New" w:hAnsi="Angsana New"/>
                <w:sz w:val="30"/>
                <w:szCs w:val="30"/>
                <w:cs/>
              </w:rPr>
            </w:pPr>
            <w:r w:rsidRPr="00422380">
              <w:rPr>
                <w:rFonts w:ascii="Angsana New" w:hAnsi="Angsana New"/>
                <w:sz w:val="30"/>
                <w:szCs w:val="30"/>
                <w:cs/>
              </w:rPr>
              <w:t>การปรับปรุงจากประสบการณ์</w:t>
            </w:r>
          </w:p>
        </w:tc>
        <w:tc>
          <w:tcPr>
            <w:tcW w:w="360" w:type="dxa"/>
          </w:tcPr>
          <w:p w14:paraId="4A89A7EC" w14:textId="77777777" w:rsidR="00627FDC" w:rsidRPr="00422380" w:rsidRDefault="00627FDC" w:rsidP="00627F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DFBDE15" w14:textId="527BC4A9" w:rsidR="00627FDC" w:rsidRPr="009E6B9D" w:rsidRDefault="00627FDC" w:rsidP="00627F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E6B9D">
              <w:rPr>
                <w:rFonts w:ascii="Angsana New" w:hAnsi="Angsana New"/>
                <w:sz w:val="30"/>
                <w:szCs w:val="30"/>
              </w:rPr>
              <w:t>(25,87</w:t>
            </w:r>
            <w:r w:rsidR="00A65622" w:rsidRPr="009E6B9D">
              <w:rPr>
                <w:rFonts w:ascii="Angsana New" w:hAnsi="Angsana New"/>
                <w:sz w:val="30"/>
                <w:szCs w:val="30"/>
              </w:rPr>
              <w:t>4</w:t>
            </w:r>
            <w:r w:rsidRPr="009E6B9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7" w:type="dxa"/>
            <w:gridSpan w:val="2"/>
            <w:shd w:val="clear" w:color="auto" w:fill="auto"/>
          </w:tcPr>
          <w:p w14:paraId="62837AD5" w14:textId="77777777" w:rsidR="00627FDC" w:rsidRPr="009E6B9D" w:rsidRDefault="00627FDC" w:rsidP="00627F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3" w:type="dxa"/>
            <w:gridSpan w:val="2"/>
            <w:shd w:val="clear" w:color="auto" w:fill="auto"/>
          </w:tcPr>
          <w:p w14:paraId="690C27DA" w14:textId="761D9A54" w:rsidR="00627FDC" w:rsidRPr="009E6B9D" w:rsidRDefault="00627FDC" w:rsidP="00627F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E6B9D">
              <w:rPr>
                <w:rFonts w:ascii="Angsana New" w:hAnsi="Angsana New"/>
                <w:sz w:val="30"/>
                <w:szCs w:val="30"/>
              </w:rPr>
              <w:t>23,725</w:t>
            </w:r>
          </w:p>
        </w:tc>
        <w:tc>
          <w:tcPr>
            <w:tcW w:w="270" w:type="dxa"/>
            <w:shd w:val="clear" w:color="auto" w:fill="auto"/>
          </w:tcPr>
          <w:p w14:paraId="1261B44F" w14:textId="77777777" w:rsidR="00627FDC" w:rsidRPr="009E6B9D" w:rsidRDefault="00627FDC" w:rsidP="00627F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94EF392" w14:textId="5EA0F05B" w:rsidR="00627FDC" w:rsidRPr="009E6B9D" w:rsidRDefault="00627FDC" w:rsidP="00627F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E6B9D">
              <w:rPr>
                <w:rFonts w:ascii="Angsana New" w:hAnsi="Angsana New"/>
                <w:sz w:val="30"/>
                <w:szCs w:val="30"/>
              </w:rPr>
              <w:t>(26,2</w:t>
            </w:r>
            <w:r w:rsidR="006543DA" w:rsidRPr="009E6B9D">
              <w:rPr>
                <w:rFonts w:ascii="Angsana New" w:hAnsi="Angsana New"/>
                <w:sz w:val="30"/>
                <w:szCs w:val="30"/>
              </w:rPr>
              <w:t>2</w:t>
            </w:r>
            <w:r w:rsidRPr="009E6B9D">
              <w:rPr>
                <w:rFonts w:ascii="Angsana New" w:hAnsi="Angsana New"/>
                <w:sz w:val="30"/>
                <w:szCs w:val="30"/>
              </w:rPr>
              <w:t>5)</w:t>
            </w:r>
          </w:p>
        </w:tc>
        <w:tc>
          <w:tcPr>
            <w:tcW w:w="270" w:type="dxa"/>
          </w:tcPr>
          <w:p w14:paraId="74E2FCB5" w14:textId="77777777" w:rsidR="00627FDC" w:rsidRPr="009E6B9D" w:rsidRDefault="00627FDC" w:rsidP="00627F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6" w:type="dxa"/>
            <w:gridSpan w:val="2"/>
          </w:tcPr>
          <w:p w14:paraId="43058F55" w14:textId="397BE850" w:rsidR="00627FDC" w:rsidRPr="00422380" w:rsidRDefault="00627FDC" w:rsidP="00627F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422380">
              <w:rPr>
                <w:rFonts w:ascii="Angsana New" w:hAnsi="Angsana New"/>
                <w:sz w:val="30"/>
                <w:szCs w:val="30"/>
              </w:rPr>
              <w:t>23,542</w:t>
            </w:r>
          </w:p>
        </w:tc>
      </w:tr>
      <w:tr w:rsidR="00627FDC" w:rsidRPr="00422380" w14:paraId="2CC06743" w14:textId="77777777" w:rsidTr="009E6B9D">
        <w:trPr>
          <w:trHeight w:val="144"/>
        </w:trPr>
        <w:tc>
          <w:tcPr>
            <w:tcW w:w="3870" w:type="dxa"/>
          </w:tcPr>
          <w:p w14:paraId="358855D6" w14:textId="09D9C5CB" w:rsidR="00627FDC" w:rsidRPr="00422380" w:rsidRDefault="00627FDC" w:rsidP="00627FDC">
            <w:pPr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422380">
              <w:rPr>
                <w:rFonts w:ascii="Angsana New" w:hAnsi="Angsana New"/>
                <w:sz w:val="30"/>
                <w:szCs w:val="30"/>
                <w:cs/>
              </w:rPr>
              <w:t xml:space="preserve">ผลประโยชน์จ่าย </w:t>
            </w:r>
          </w:p>
        </w:tc>
        <w:tc>
          <w:tcPr>
            <w:tcW w:w="360" w:type="dxa"/>
          </w:tcPr>
          <w:p w14:paraId="4A51B6C7" w14:textId="77777777" w:rsidR="00627FDC" w:rsidRPr="00422380" w:rsidRDefault="00627FDC" w:rsidP="00627F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BDDC76F" w14:textId="7895197A" w:rsidR="00627FDC" w:rsidRPr="009E6B9D" w:rsidRDefault="00627FDC" w:rsidP="00627F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E6B9D">
              <w:rPr>
                <w:rFonts w:ascii="Angsana New" w:hAnsi="Angsana New"/>
                <w:sz w:val="30"/>
                <w:szCs w:val="30"/>
              </w:rPr>
              <w:t>(10,50</w:t>
            </w:r>
            <w:r w:rsidR="009F79C4" w:rsidRPr="009E6B9D">
              <w:rPr>
                <w:rFonts w:ascii="Angsana New" w:hAnsi="Angsana New"/>
                <w:sz w:val="30"/>
                <w:szCs w:val="30"/>
              </w:rPr>
              <w:t>1</w:t>
            </w:r>
            <w:r w:rsidRPr="009E6B9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7" w:type="dxa"/>
            <w:gridSpan w:val="2"/>
            <w:shd w:val="clear" w:color="auto" w:fill="auto"/>
          </w:tcPr>
          <w:p w14:paraId="4638D0AE" w14:textId="77777777" w:rsidR="00627FDC" w:rsidRPr="009E6B9D" w:rsidRDefault="00627FDC" w:rsidP="00627F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3" w:type="dxa"/>
            <w:gridSpan w:val="2"/>
            <w:shd w:val="clear" w:color="auto" w:fill="auto"/>
          </w:tcPr>
          <w:p w14:paraId="0CAA7782" w14:textId="39DF1840" w:rsidR="00627FDC" w:rsidRPr="009E6B9D" w:rsidRDefault="00627FDC" w:rsidP="00627F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E6B9D">
              <w:rPr>
                <w:rFonts w:ascii="Angsana New" w:hAnsi="Angsana New"/>
                <w:sz w:val="30"/>
                <w:szCs w:val="30"/>
              </w:rPr>
              <w:t>(13,596)</w:t>
            </w:r>
          </w:p>
        </w:tc>
        <w:tc>
          <w:tcPr>
            <w:tcW w:w="270" w:type="dxa"/>
            <w:shd w:val="clear" w:color="auto" w:fill="auto"/>
          </w:tcPr>
          <w:p w14:paraId="02B776F8" w14:textId="77777777" w:rsidR="00627FDC" w:rsidRPr="009E6B9D" w:rsidRDefault="00627FDC" w:rsidP="00627F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35BB92C" w14:textId="4D33F7A5" w:rsidR="00627FDC" w:rsidRPr="009E6B9D" w:rsidRDefault="00627FDC" w:rsidP="00627F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E6B9D">
              <w:rPr>
                <w:rFonts w:ascii="Angsana New" w:hAnsi="Angsana New"/>
                <w:sz w:val="30"/>
                <w:szCs w:val="30"/>
              </w:rPr>
              <w:t>(10,50</w:t>
            </w:r>
            <w:r w:rsidR="009F79C4" w:rsidRPr="009E6B9D">
              <w:rPr>
                <w:rFonts w:ascii="Angsana New" w:hAnsi="Angsana New"/>
                <w:sz w:val="30"/>
                <w:szCs w:val="30"/>
              </w:rPr>
              <w:t>1</w:t>
            </w:r>
            <w:r w:rsidRPr="009E6B9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00DBA5DB" w14:textId="77777777" w:rsidR="00627FDC" w:rsidRPr="009E6B9D" w:rsidRDefault="00627FDC" w:rsidP="00627F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6" w:type="dxa"/>
            <w:gridSpan w:val="2"/>
          </w:tcPr>
          <w:p w14:paraId="05767703" w14:textId="5542CFD8" w:rsidR="00627FDC" w:rsidRPr="00422380" w:rsidRDefault="00627FDC" w:rsidP="00627F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422380">
              <w:rPr>
                <w:rFonts w:ascii="Angsana New" w:hAnsi="Angsana New" w:hint="cs"/>
                <w:sz w:val="30"/>
                <w:szCs w:val="30"/>
                <w:cs/>
              </w:rPr>
              <w:t>(10,184)</w:t>
            </w:r>
          </w:p>
        </w:tc>
      </w:tr>
      <w:tr w:rsidR="00627FDC" w:rsidRPr="00422380" w14:paraId="7F608E91" w14:textId="77777777" w:rsidTr="009E6B9D">
        <w:trPr>
          <w:trHeight w:val="144"/>
        </w:trPr>
        <w:tc>
          <w:tcPr>
            <w:tcW w:w="3870" w:type="dxa"/>
          </w:tcPr>
          <w:p w14:paraId="7E926925" w14:textId="6018A8C6" w:rsidR="00627FDC" w:rsidRPr="00422380" w:rsidRDefault="00627FDC" w:rsidP="00627FDC">
            <w:pPr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422380">
              <w:rPr>
                <w:rFonts w:ascii="Angsana New" w:hAnsi="Angsana New" w:hint="cs"/>
                <w:sz w:val="30"/>
                <w:szCs w:val="30"/>
                <w:cs/>
              </w:rPr>
              <w:t>รับโอนพนักงานจากบริษัทย่อย</w:t>
            </w:r>
          </w:p>
        </w:tc>
        <w:tc>
          <w:tcPr>
            <w:tcW w:w="360" w:type="dxa"/>
          </w:tcPr>
          <w:p w14:paraId="51D8B151" w14:textId="77777777" w:rsidR="00627FDC" w:rsidRPr="00422380" w:rsidRDefault="00627FDC" w:rsidP="00627F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1175A74" w14:textId="4B25F72F" w:rsidR="00627FDC" w:rsidRPr="009E6B9D" w:rsidRDefault="00627FDC" w:rsidP="00627F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6B9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7" w:type="dxa"/>
            <w:gridSpan w:val="2"/>
            <w:shd w:val="clear" w:color="auto" w:fill="auto"/>
          </w:tcPr>
          <w:p w14:paraId="77F5C870" w14:textId="77777777" w:rsidR="00627FDC" w:rsidRPr="009E6B9D" w:rsidRDefault="00627FDC" w:rsidP="00627F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3" w:type="dxa"/>
            <w:gridSpan w:val="2"/>
            <w:shd w:val="clear" w:color="auto" w:fill="auto"/>
          </w:tcPr>
          <w:p w14:paraId="2B1768A7" w14:textId="514CE6A4" w:rsidR="00627FDC" w:rsidRPr="009E6B9D" w:rsidRDefault="00627FDC" w:rsidP="00627F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6B9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C168657" w14:textId="77777777" w:rsidR="00627FDC" w:rsidRPr="009E6B9D" w:rsidRDefault="00627FDC" w:rsidP="00627F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72C8FDF" w14:textId="6A668E1D" w:rsidR="00627FDC" w:rsidRPr="009E6B9D" w:rsidRDefault="00627FDC" w:rsidP="00627F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6B9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39836CE" w14:textId="77777777" w:rsidR="00627FDC" w:rsidRPr="009E6B9D" w:rsidRDefault="00627FDC" w:rsidP="00627F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6" w:type="dxa"/>
            <w:gridSpan w:val="2"/>
          </w:tcPr>
          <w:p w14:paraId="517B39AD" w14:textId="64EFB4F3" w:rsidR="00627FDC" w:rsidRPr="00422380" w:rsidRDefault="00627FDC" w:rsidP="00627F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422380">
              <w:rPr>
                <w:rFonts w:ascii="Angsana New" w:hAnsi="Angsana New"/>
                <w:sz w:val="30"/>
                <w:szCs w:val="30"/>
              </w:rPr>
              <w:t>475</w:t>
            </w:r>
          </w:p>
        </w:tc>
      </w:tr>
      <w:tr w:rsidR="00627FDC" w:rsidRPr="00422380" w14:paraId="5DF00368" w14:textId="77777777" w:rsidTr="009E6B9D">
        <w:trPr>
          <w:trHeight w:val="281"/>
        </w:trPr>
        <w:tc>
          <w:tcPr>
            <w:tcW w:w="3870" w:type="dxa"/>
          </w:tcPr>
          <w:p w14:paraId="02305140" w14:textId="68791702" w:rsidR="00627FDC" w:rsidRPr="00422380" w:rsidRDefault="00627FDC" w:rsidP="007E2D5B">
            <w:pPr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422380">
              <w:rPr>
                <w:rFonts w:ascii="Angsana New" w:hAnsi="Angsana New" w:hint="cs"/>
                <w:sz w:val="30"/>
                <w:szCs w:val="30"/>
                <w:cs/>
              </w:rPr>
              <w:t>โอนไปยัง</w:t>
            </w:r>
            <w:r w:rsidR="00C63D34" w:rsidRPr="00422380"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ประมาณการหนี้สินหมุนเวียนอื่น</w:t>
            </w:r>
          </w:p>
        </w:tc>
        <w:tc>
          <w:tcPr>
            <w:tcW w:w="360" w:type="dxa"/>
          </w:tcPr>
          <w:p w14:paraId="12A9ABE4" w14:textId="77777777" w:rsidR="00627FDC" w:rsidRPr="00422380" w:rsidRDefault="00627FDC" w:rsidP="00627F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23400AE" w14:textId="3F7E13EB" w:rsidR="00627FDC" w:rsidRPr="009E6B9D" w:rsidRDefault="00627FDC" w:rsidP="007E2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9E6B9D">
              <w:rPr>
                <w:rFonts w:ascii="Angsana New" w:hAnsi="Angsana New"/>
                <w:sz w:val="30"/>
                <w:szCs w:val="30"/>
              </w:rPr>
              <w:t>(7,29</w:t>
            </w:r>
            <w:r w:rsidR="00AE1006" w:rsidRPr="009E6B9D">
              <w:rPr>
                <w:rFonts w:ascii="Angsana New" w:hAnsi="Angsana New"/>
                <w:sz w:val="30"/>
                <w:szCs w:val="30"/>
              </w:rPr>
              <w:t>6</w:t>
            </w:r>
            <w:r w:rsidRPr="009E6B9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7" w:type="dxa"/>
            <w:gridSpan w:val="2"/>
            <w:shd w:val="clear" w:color="auto" w:fill="auto"/>
          </w:tcPr>
          <w:p w14:paraId="700ADC30" w14:textId="77777777" w:rsidR="00627FDC" w:rsidRPr="009E6B9D" w:rsidRDefault="00627FDC" w:rsidP="00627F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BAE1A7E" w14:textId="37E2D2F3" w:rsidR="00627FDC" w:rsidRPr="009E6B9D" w:rsidRDefault="00627FDC" w:rsidP="007E2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9E6B9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13B33C3" w14:textId="77777777" w:rsidR="00627FDC" w:rsidRPr="009E6B9D" w:rsidRDefault="00627FDC" w:rsidP="00627F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73D672E" w14:textId="0E25C755" w:rsidR="00627FDC" w:rsidRPr="009E6B9D" w:rsidRDefault="00627FDC" w:rsidP="00627F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9E6B9D">
              <w:rPr>
                <w:rFonts w:ascii="Angsana New" w:hAnsi="Angsana New"/>
                <w:sz w:val="30"/>
                <w:szCs w:val="30"/>
              </w:rPr>
              <w:t>(7,29</w:t>
            </w:r>
            <w:r w:rsidR="00AE1006" w:rsidRPr="009E6B9D">
              <w:rPr>
                <w:rFonts w:ascii="Angsana New" w:hAnsi="Angsana New"/>
                <w:sz w:val="30"/>
                <w:szCs w:val="30"/>
              </w:rPr>
              <w:t>6</w:t>
            </w:r>
            <w:r w:rsidRPr="009E6B9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79AC110C" w14:textId="77777777" w:rsidR="00627FDC" w:rsidRPr="009E6B9D" w:rsidRDefault="00627FDC" w:rsidP="00627F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6" w:type="dxa"/>
            <w:gridSpan w:val="2"/>
            <w:tcBorders>
              <w:bottom w:val="single" w:sz="4" w:space="0" w:color="auto"/>
            </w:tcBorders>
          </w:tcPr>
          <w:p w14:paraId="5916E22F" w14:textId="4DBAC2CD" w:rsidR="00627FDC" w:rsidRPr="00422380" w:rsidRDefault="00627FDC" w:rsidP="007E2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422380">
              <w:rPr>
                <w:rFonts w:ascii="Angsana New" w:hAnsi="Angsana New"/>
                <w:sz w:val="30"/>
                <w:szCs w:val="30"/>
              </w:rPr>
              <w:t xml:space="preserve">   -</w:t>
            </w:r>
          </w:p>
        </w:tc>
      </w:tr>
      <w:tr w:rsidR="00627FDC" w:rsidRPr="00422380" w14:paraId="0E91D546" w14:textId="77777777" w:rsidTr="009E6B9D">
        <w:trPr>
          <w:trHeight w:val="144"/>
        </w:trPr>
        <w:tc>
          <w:tcPr>
            <w:tcW w:w="3870" w:type="dxa"/>
          </w:tcPr>
          <w:p w14:paraId="6C464B03" w14:textId="56177C41" w:rsidR="00627FDC" w:rsidRPr="00422380" w:rsidRDefault="00627FDC" w:rsidP="00627FDC">
            <w:pPr>
              <w:ind w:left="342" w:hanging="34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23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</w:t>
            </w:r>
            <w:r w:rsidRPr="0042238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ที่ </w:t>
            </w:r>
            <w:r w:rsidRPr="0042238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42238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360" w:type="dxa"/>
          </w:tcPr>
          <w:p w14:paraId="5FB8B28E" w14:textId="77777777" w:rsidR="00627FDC" w:rsidRPr="00422380" w:rsidRDefault="00627FDC" w:rsidP="00627F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A6C894" w14:textId="378B3302" w:rsidR="00627FDC" w:rsidRPr="009E6B9D" w:rsidRDefault="00627FDC" w:rsidP="007E2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E6B9D">
              <w:rPr>
                <w:rFonts w:ascii="Angsana New" w:hAnsi="Angsana New"/>
                <w:b/>
                <w:bCs/>
                <w:sz w:val="30"/>
                <w:szCs w:val="30"/>
              </w:rPr>
              <w:t>335,21</w:t>
            </w:r>
            <w:r w:rsidR="00AE1006" w:rsidRPr="009E6B9D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37" w:type="dxa"/>
            <w:gridSpan w:val="2"/>
            <w:shd w:val="clear" w:color="auto" w:fill="auto"/>
          </w:tcPr>
          <w:p w14:paraId="5869AB2F" w14:textId="77777777" w:rsidR="00627FDC" w:rsidRPr="009E6B9D" w:rsidRDefault="00627FDC" w:rsidP="00627F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D9069C" w14:textId="3E73429E" w:rsidR="00627FDC" w:rsidRPr="009E6B9D" w:rsidRDefault="00627FDC" w:rsidP="007E2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E6B9D">
              <w:rPr>
                <w:rFonts w:ascii="Angsana New" w:hAnsi="Angsana New"/>
                <w:b/>
                <w:bCs/>
                <w:sz w:val="30"/>
                <w:szCs w:val="30"/>
              </w:rPr>
              <w:t>333,256</w:t>
            </w:r>
          </w:p>
        </w:tc>
        <w:tc>
          <w:tcPr>
            <w:tcW w:w="270" w:type="dxa"/>
            <w:shd w:val="clear" w:color="auto" w:fill="auto"/>
          </w:tcPr>
          <w:p w14:paraId="68DF7506" w14:textId="77777777" w:rsidR="00627FDC" w:rsidRPr="009E6B9D" w:rsidRDefault="00627FDC" w:rsidP="00627F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9945AA" w14:textId="34BCEA83" w:rsidR="00627FDC" w:rsidRPr="009E6B9D" w:rsidRDefault="00627FDC" w:rsidP="007E2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E6B9D">
              <w:rPr>
                <w:rFonts w:ascii="Angsana New" w:hAnsi="Angsana New"/>
                <w:b/>
                <w:bCs/>
                <w:sz w:val="30"/>
                <w:szCs w:val="30"/>
              </w:rPr>
              <w:t>333,00</w:t>
            </w:r>
            <w:r w:rsidR="00AE1006" w:rsidRPr="009E6B9D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16126679" w14:textId="77777777" w:rsidR="00627FDC" w:rsidRPr="009E6B9D" w:rsidRDefault="00627FDC" w:rsidP="00627F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AF1F005" w14:textId="51B406B9" w:rsidR="00627FDC" w:rsidRPr="00422380" w:rsidRDefault="00627FDC" w:rsidP="007E2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2380">
              <w:rPr>
                <w:rFonts w:ascii="Angsana New" w:hAnsi="Angsana New"/>
                <w:b/>
                <w:bCs/>
                <w:sz w:val="30"/>
                <w:szCs w:val="30"/>
              </w:rPr>
              <w:t>331,865</w:t>
            </w:r>
          </w:p>
        </w:tc>
      </w:tr>
      <w:tr w:rsidR="00443CF5" w:rsidRPr="00422380" w14:paraId="35DB0D62" w14:textId="77777777" w:rsidTr="009E6B9D">
        <w:trPr>
          <w:gridAfter w:val="1"/>
          <w:wAfter w:w="7" w:type="dxa"/>
        </w:trPr>
        <w:tc>
          <w:tcPr>
            <w:tcW w:w="4230" w:type="dxa"/>
            <w:gridSpan w:val="2"/>
          </w:tcPr>
          <w:p w14:paraId="2BC5D363" w14:textId="77777777" w:rsidR="00443CF5" w:rsidRPr="00422380" w:rsidRDefault="00443CF5" w:rsidP="00B34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5"/>
          </w:tcPr>
          <w:p w14:paraId="5F4B4AE4" w14:textId="77777777" w:rsidR="00443CF5" w:rsidRPr="00422380" w:rsidRDefault="00443CF5" w:rsidP="00B34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684E312" w14:textId="77777777" w:rsidR="00443CF5" w:rsidRPr="00422380" w:rsidRDefault="00443CF5" w:rsidP="00B34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9" w:type="dxa"/>
            <w:gridSpan w:val="3"/>
          </w:tcPr>
          <w:p w14:paraId="13080601" w14:textId="77777777" w:rsidR="00443CF5" w:rsidRPr="00422380" w:rsidRDefault="00443CF5" w:rsidP="00B34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515EFE" w:rsidRPr="00422380" w14:paraId="5AC2BEC5" w14:textId="77777777" w:rsidTr="009E6B9D">
        <w:trPr>
          <w:gridAfter w:val="1"/>
          <w:wAfter w:w="7" w:type="dxa"/>
        </w:trPr>
        <w:tc>
          <w:tcPr>
            <w:tcW w:w="4230" w:type="dxa"/>
            <w:gridSpan w:val="2"/>
            <w:vMerge w:val="restart"/>
          </w:tcPr>
          <w:p w14:paraId="6A896676" w14:textId="35F14D84" w:rsidR="00515EFE" w:rsidRPr="00422380" w:rsidRDefault="003221F5" w:rsidP="00B34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eastAsia="Calibri" w:hAnsi="Angsana New"/>
                <w:b/>
                <w:bCs/>
                <w:i/>
                <w:iCs/>
                <w:sz w:val="30"/>
                <w:szCs w:val="30"/>
              </w:rPr>
            </w:pPr>
            <w:r w:rsidRPr="00422380">
              <w:rPr>
                <w:rFonts w:ascii="Angsana New" w:hAnsi="Angsana New"/>
                <w:sz w:val="30"/>
                <w:szCs w:val="30"/>
                <w:cs/>
              </w:rPr>
              <w:br w:type="column"/>
            </w:r>
            <w:r w:rsidR="00515EFE" w:rsidRPr="00422380">
              <w:rPr>
                <w:rFonts w:ascii="Angsana New" w:eastAsia="Calibri" w:hAnsi="Angsana New"/>
                <w:b/>
                <w:bCs/>
                <w:i/>
                <w:iCs/>
                <w:sz w:val="30"/>
                <w:szCs w:val="30"/>
                <w:cs/>
              </w:rPr>
              <w:t>ข้อสมมติ</w:t>
            </w:r>
            <w:r w:rsidR="00F1577E" w:rsidRPr="00422380">
              <w:rPr>
                <w:rFonts w:ascii="Angsana New" w:eastAsia="Calibri" w:hAnsi="Angsana New" w:hint="cs"/>
                <w:b/>
                <w:bCs/>
                <w:i/>
                <w:iCs/>
                <w:sz w:val="30"/>
                <w:szCs w:val="30"/>
                <w:cs/>
              </w:rPr>
              <w:t>หลัก</w:t>
            </w:r>
            <w:r w:rsidR="00515EFE" w:rsidRPr="00422380">
              <w:rPr>
                <w:rFonts w:ascii="Angsana New" w:eastAsia="Calibri" w:hAnsi="Angsana New"/>
                <w:b/>
                <w:bCs/>
                <w:i/>
                <w:iCs/>
                <w:sz w:val="30"/>
                <w:szCs w:val="30"/>
                <w:cs/>
              </w:rPr>
              <w:t>ในการประมาณการตาม</w:t>
            </w:r>
          </w:p>
          <w:p w14:paraId="4FB0E58D" w14:textId="7AFA2C7B" w:rsidR="00515EFE" w:rsidRPr="00422380" w:rsidRDefault="00515EFE" w:rsidP="00515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5" w:right="-108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 w:rsidRPr="00422380">
              <w:rPr>
                <w:rFonts w:ascii="Angsana New" w:eastAsia="Calibri" w:hAnsi="Angsana New"/>
                <w:b/>
                <w:bCs/>
                <w:i/>
                <w:iCs/>
                <w:sz w:val="30"/>
                <w:szCs w:val="30"/>
                <w:cs/>
              </w:rPr>
              <w:t>หลักคณิตศาสตร์ประกันภัย</w:t>
            </w:r>
          </w:p>
        </w:tc>
        <w:tc>
          <w:tcPr>
            <w:tcW w:w="2430" w:type="dxa"/>
            <w:gridSpan w:val="5"/>
          </w:tcPr>
          <w:p w14:paraId="506322C5" w14:textId="77777777" w:rsidR="00515EFE" w:rsidRPr="00422380" w:rsidRDefault="00515EFE" w:rsidP="00B34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238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639C386" w14:textId="77777777" w:rsidR="00515EFE" w:rsidRPr="00422380" w:rsidRDefault="00515EFE" w:rsidP="00B34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9" w:type="dxa"/>
            <w:gridSpan w:val="3"/>
          </w:tcPr>
          <w:p w14:paraId="710EAAFE" w14:textId="77777777" w:rsidR="00515EFE" w:rsidRPr="00422380" w:rsidRDefault="00515EFE" w:rsidP="00B34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238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35824" w:rsidRPr="00422380" w14:paraId="5C52D964" w14:textId="77777777" w:rsidTr="009E6B9D">
        <w:trPr>
          <w:gridAfter w:val="1"/>
          <w:wAfter w:w="7" w:type="dxa"/>
        </w:trPr>
        <w:tc>
          <w:tcPr>
            <w:tcW w:w="4230" w:type="dxa"/>
            <w:gridSpan w:val="2"/>
            <w:vMerge/>
          </w:tcPr>
          <w:p w14:paraId="7C1D6600" w14:textId="77777777" w:rsidR="00035824" w:rsidRPr="00422380" w:rsidRDefault="00035824" w:rsidP="00035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94" w:type="dxa"/>
            <w:gridSpan w:val="2"/>
          </w:tcPr>
          <w:p w14:paraId="0EDF176C" w14:textId="63FA6C0E" w:rsidR="00035824" w:rsidRPr="00422380" w:rsidRDefault="00A409D4" w:rsidP="00035824">
            <w:pPr>
              <w:pStyle w:val="3"/>
              <w:tabs>
                <w:tab w:val="clear" w:pos="360"/>
                <w:tab w:val="clear" w:pos="720"/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223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2062FE" w:rsidRPr="00422380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56" w:type="dxa"/>
            <w:gridSpan w:val="2"/>
          </w:tcPr>
          <w:p w14:paraId="1F9242CF" w14:textId="77777777" w:rsidR="00035824" w:rsidRPr="00422380" w:rsidRDefault="00035824" w:rsidP="00035824">
            <w:pPr>
              <w:pStyle w:val="3"/>
              <w:tabs>
                <w:tab w:val="clear" w:pos="360"/>
                <w:tab w:val="clear" w:pos="720"/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919B7FF" w14:textId="1D01CA7B" w:rsidR="00035824" w:rsidRPr="00422380" w:rsidRDefault="00A409D4" w:rsidP="00035824">
            <w:pPr>
              <w:pStyle w:val="3"/>
              <w:tabs>
                <w:tab w:val="clear" w:pos="360"/>
                <w:tab w:val="clear" w:pos="720"/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223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2062FE" w:rsidRPr="00422380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</w:tcPr>
          <w:p w14:paraId="7AB47F56" w14:textId="77777777" w:rsidR="00035824" w:rsidRPr="00422380" w:rsidRDefault="00035824" w:rsidP="00035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985EDF1" w14:textId="62797041" w:rsidR="00035824" w:rsidRPr="00422380" w:rsidRDefault="00A409D4" w:rsidP="00035824">
            <w:pPr>
              <w:pStyle w:val="3"/>
              <w:tabs>
                <w:tab w:val="clear" w:pos="360"/>
                <w:tab w:val="clear" w:pos="720"/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223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2062FE" w:rsidRPr="00422380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</w:tcPr>
          <w:p w14:paraId="22061F61" w14:textId="77777777" w:rsidR="00035824" w:rsidRPr="00422380" w:rsidRDefault="00035824" w:rsidP="00035824">
            <w:pPr>
              <w:pStyle w:val="3"/>
              <w:tabs>
                <w:tab w:val="clear" w:pos="360"/>
                <w:tab w:val="clear" w:pos="720"/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9" w:type="dxa"/>
          </w:tcPr>
          <w:p w14:paraId="5FEE8435" w14:textId="59E20F7A" w:rsidR="00035824" w:rsidRPr="00422380" w:rsidRDefault="00A409D4" w:rsidP="00035824">
            <w:pPr>
              <w:pStyle w:val="3"/>
              <w:tabs>
                <w:tab w:val="clear" w:pos="360"/>
                <w:tab w:val="clear" w:pos="720"/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223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2062FE" w:rsidRPr="00422380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  <w:tr w:rsidR="00035824" w:rsidRPr="00422380" w14:paraId="6F7FAE3D" w14:textId="77777777" w:rsidTr="009E6B9D">
        <w:trPr>
          <w:gridAfter w:val="1"/>
          <w:wAfter w:w="7" w:type="dxa"/>
        </w:trPr>
        <w:tc>
          <w:tcPr>
            <w:tcW w:w="4230" w:type="dxa"/>
            <w:gridSpan w:val="2"/>
          </w:tcPr>
          <w:p w14:paraId="716ABFFF" w14:textId="451986A2" w:rsidR="00035824" w:rsidRPr="00422380" w:rsidRDefault="00035824" w:rsidP="00035824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39" w:type="dxa"/>
            <w:gridSpan w:val="9"/>
          </w:tcPr>
          <w:p w14:paraId="27547E58" w14:textId="77777777" w:rsidR="00035824" w:rsidRPr="00422380" w:rsidRDefault="00035824" w:rsidP="00035824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22380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</w:tr>
      <w:tr w:rsidR="00627FDC" w:rsidRPr="00422380" w14:paraId="388DF95B" w14:textId="77777777" w:rsidTr="009E6B9D">
        <w:trPr>
          <w:gridAfter w:val="1"/>
          <w:wAfter w:w="7" w:type="dxa"/>
        </w:trPr>
        <w:tc>
          <w:tcPr>
            <w:tcW w:w="4230" w:type="dxa"/>
            <w:gridSpan w:val="2"/>
          </w:tcPr>
          <w:p w14:paraId="104C43D0" w14:textId="77777777" w:rsidR="00627FDC" w:rsidRPr="00422380" w:rsidRDefault="00627FDC" w:rsidP="00627FDC">
            <w:pPr>
              <w:rPr>
                <w:rFonts w:ascii="Angsana New" w:hAnsi="Angsana New"/>
                <w:sz w:val="30"/>
                <w:szCs w:val="30"/>
              </w:rPr>
            </w:pPr>
            <w:r w:rsidRPr="00422380">
              <w:rPr>
                <w:rFonts w:ascii="Angsana New" w:hAnsi="Angsana New"/>
                <w:sz w:val="30"/>
                <w:szCs w:val="30"/>
                <w:cs/>
              </w:rPr>
              <w:t xml:space="preserve">อัตราคิดลด </w:t>
            </w:r>
          </w:p>
        </w:tc>
        <w:tc>
          <w:tcPr>
            <w:tcW w:w="1094" w:type="dxa"/>
            <w:gridSpan w:val="2"/>
          </w:tcPr>
          <w:p w14:paraId="58D23A88" w14:textId="5D667875" w:rsidR="00627FDC" w:rsidRPr="00422380" w:rsidRDefault="00627FDC" w:rsidP="00627FDC">
            <w:pPr>
              <w:pStyle w:val="acctfourfigures"/>
              <w:tabs>
                <w:tab w:val="clear" w:pos="765"/>
              </w:tabs>
              <w:spacing w:line="240" w:lineRule="atLeast"/>
              <w:ind w:left="-79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2380">
              <w:rPr>
                <w:rFonts w:ascii="Angsana New" w:hAnsi="Angsana New"/>
                <w:sz w:val="30"/>
                <w:szCs w:val="30"/>
              </w:rPr>
              <w:t>2.7</w:t>
            </w:r>
          </w:p>
        </w:tc>
        <w:tc>
          <w:tcPr>
            <w:tcW w:w="256" w:type="dxa"/>
            <w:gridSpan w:val="2"/>
          </w:tcPr>
          <w:p w14:paraId="141C678C" w14:textId="77777777" w:rsidR="00627FDC" w:rsidRPr="00422380" w:rsidRDefault="00627FDC" w:rsidP="00627FDC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0BD2E2B" w14:textId="6785F9C9" w:rsidR="00627FDC" w:rsidRPr="00422380" w:rsidRDefault="00627FDC" w:rsidP="00627FDC">
            <w:pPr>
              <w:pStyle w:val="acctfourfigures"/>
              <w:tabs>
                <w:tab w:val="clear" w:pos="765"/>
              </w:tabs>
              <w:spacing w:line="240" w:lineRule="atLeast"/>
              <w:ind w:left="-79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2380">
              <w:rPr>
                <w:rFonts w:ascii="Angsana New" w:hAnsi="Angsana New"/>
                <w:sz w:val="30"/>
                <w:szCs w:val="30"/>
              </w:rPr>
              <w:t>2.7</w:t>
            </w:r>
          </w:p>
        </w:tc>
        <w:tc>
          <w:tcPr>
            <w:tcW w:w="270" w:type="dxa"/>
          </w:tcPr>
          <w:p w14:paraId="14A0E5F7" w14:textId="77777777" w:rsidR="00627FDC" w:rsidRPr="00422380" w:rsidRDefault="00627FDC" w:rsidP="00627F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7BA2ED00" w14:textId="58712E39" w:rsidR="00627FDC" w:rsidRPr="00422380" w:rsidRDefault="00627FDC" w:rsidP="00627FDC">
            <w:pPr>
              <w:pStyle w:val="acctfourfigures"/>
              <w:tabs>
                <w:tab w:val="clear" w:pos="765"/>
              </w:tabs>
              <w:spacing w:line="240" w:lineRule="atLeast"/>
              <w:ind w:left="-79" w:right="-198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422380">
              <w:rPr>
                <w:rFonts w:ascii="Angsana New" w:hAnsi="Angsana New"/>
                <w:sz w:val="30"/>
                <w:szCs w:val="30"/>
                <w:lang w:bidi="th-TH"/>
              </w:rPr>
              <w:t>2.7</w:t>
            </w:r>
          </w:p>
        </w:tc>
        <w:tc>
          <w:tcPr>
            <w:tcW w:w="270" w:type="dxa"/>
          </w:tcPr>
          <w:p w14:paraId="346B02A6" w14:textId="77777777" w:rsidR="00627FDC" w:rsidRPr="00422380" w:rsidRDefault="00627FDC" w:rsidP="00627F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9" w:type="dxa"/>
          </w:tcPr>
          <w:p w14:paraId="085178A5" w14:textId="2A74E13E" w:rsidR="00627FDC" w:rsidRPr="00422380" w:rsidRDefault="00627FDC" w:rsidP="00627FDC">
            <w:pPr>
              <w:pStyle w:val="acctfourfigures"/>
              <w:tabs>
                <w:tab w:val="clear" w:pos="765"/>
              </w:tabs>
              <w:spacing w:line="240" w:lineRule="atLeast"/>
              <w:ind w:left="-79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2380">
              <w:rPr>
                <w:rFonts w:ascii="Angsana New" w:hAnsi="Angsana New"/>
                <w:sz w:val="30"/>
                <w:szCs w:val="30"/>
                <w:lang w:bidi="th-TH"/>
              </w:rPr>
              <w:t>2.7</w:t>
            </w:r>
          </w:p>
        </w:tc>
      </w:tr>
      <w:tr w:rsidR="00627FDC" w:rsidRPr="00422380" w14:paraId="304BE988" w14:textId="77777777" w:rsidTr="009E6B9D">
        <w:trPr>
          <w:gridAfter w:val="1"/>
          <w:wAfter w:w="7" w:type="dxa"/>
        </w:trPr>
        <w:tc>
          <w:tcPr>
            <w:tcW w:w="4230" w:type="dxa"/>
            <w:gridSpan w:val="2"/>
          </w:tcPr>
          <w:p w14:paraId="39A3E05D" w14:textId="7B86B26B" w:rsidR="00627FDC" w:rsidRPr="00422380" w:rsidRDefault="00627FDC" w:rsidP="00627FDC">
            <w:pPr>
              <w:rPr>
                <w:rFonts w:ascii="Angsana New" w:hAnsi="Angsana New"/>
                <w:sz w:val="30"/>
                <w:szCs w:val="30"/>
              </w:rPr>
            </w:pPr>
            <w:r w:rsidRPr="00422380">
              <w:rPr>
                <w:rFonts w:ascii="Angsana New" w:hAnsi="Angsana New" w:hint="cs"/>
                <w:sz w:val="30"/>
                <w:szCs w:val="30"/>
                <w:cs/>
              </w:rPr>
              <w:t>การเพิ่มขึ้นของ</w:t>
            </w:r>
            <w:r w:rsidRPr="00422380">
              <w:rPr>
                <w:rFonts w:ascii="Angsana New" w:hAnsi="Angsana New"/>
                <w:sz w:val="30"/>
                <w:szCs w:val="30"/>
                <w:cs/>
              </w:rPr>
              <w:t>เงินเดือนในอนาคต</w:t>
            </w:r>
          </w:p>
        </w:tc>
        <w:tc>
          <w:tcPr>
            <w:tcW w:w="1094" w:type="dxa"/>
            <w:gridSpan w:val="2"/>
          </w:tcPr>
          <w:p w14:paraId="5EE3347D" w14:textId="112B3EF2" w:rsidR="00627FDC" w:rsidRPr="00422380" w:rsidRDefault="00627FDC" w:rsidP="00627FDC">
            <w:pPr>
              <w:pStyle w:val="acctfourfigures"/>
              <w:tabs>
                <w:tab w:val="clear" w:pos="765"/>
              </w:tabs>
              <w:spacing w:line="240" w:lineRule="atLeast"/>
              <w:ind w:left="-79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2380">
              <w:rPr>
                <w:rFonts w:ascii="Angsana New" w:hAnsi="Angsana New"/>
                <w:sz w:val="30"/>
                <w:szCs w:val="30"/>
              </w:rPr>
              <w:t>5.0</w:t>
            </w:r>
          </w:p>
        </w:tc>
        <w:tc>
          <w:tcPr>
            <w:tcW w:w="256" w:type="dxa"/>
            <w:gridSpan w:val="2"/>
          </w:tcPr>
          <w:p w14:paraId="4D617E0B" w14:textId="77777777" w:rsidR="00627FDC" w:rsidRPr="00422380" w:rsidRDefault="00627FDC" w:rsidP="00627FDC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02D55A5" w14:textId="5388381E" w:rsidR="00627FDC" w:rsidRPr="00422380" w:rsidRDefault="00627FDC" w:rsidP="00627FDC">
            <w:pPr>
              <w:pStyle w:val="acctfourfigures"/>
              <w:tabs>
                <w:tab w:val="clear" w:pos="765"/>
              </w:tabs>
              <w:spacing w:line="240" w:lineRule="atLeast"/>
              <w:ind w:left="-79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2380">
              <w:rPr>
                <w:rFonts w:ascii="Angsana New" w:hAnsi="Angsana New"/>
                <w:sz w:val="30"/>
                <w:szCs w:val="30"/>
              </w:rPr>
              <w:t>5.0</w:t>
            </w:r>
          </w:p>
        </w:tc>
        <w:tc>
          <w:tcPr>
            <w:tcW w:w="270" w:type="dxa"/>
          </w:tcPr>
          <w:p w14:paraId="563B7920" w14:textId="77777777" w:rsidR="00627FDC" w:rsidRPr="00422380" w:rsidRDefault="00627FDC" w:rsidP="00627F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42A2A6D4" w14:textId="09073872" w:rsidR="00627FDC" w:rsidRPr="00422380" w:rsidRDefault="00627FDC" w:rsidP="00627FDC">
            <w:pPr>
              <w:pStyle w:val="acctfourfigures"/>
              <w:tabs>
                <w:tab w:val="clear" w:pos="765"/>
              </w:tabs>
              <w:spacing w:line="240" w:lineRule="atLeast"/>
              <w:ind w:left="-79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2380">
              <w:rPr>
                <w:rFonts w:ascii="Angsana New" w:hAnsi="Angsana New"/>
                <w:sz w:val="30"/>
                <w:szCs w:val="30"/>
              </w:rPr>
              <w:t>5.0</w:t>
            </w:r>
          </w:p>
        </w:tc>
        <w:tc>
          <w:tcPr>
            <w:tcW w:w="270" w:type="dxa"/>
          </w:tcPr>
          <w:p w14:paraId="74E6E390" w14:textId="77777777" w:rsidR="00627FDC" w:rsidRPr="00422380" w:rsidRDefault="00627FDC" w:rsidP="00627F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9" w:type="dxa"/>
          </w:tcPr>
          <w:p w14:paraId="58B4EF44" w14:textId="3A905C42" w:rsidR="00627FDC" w:rsidRPr="00422380" w:rsidRDefault="00627FDC" w:rsidP="00627FDC">
            <w:pPr>
              <w:pStyle w:val="acctfourfigures"/>
              <w:tabs>
                <w:tab w:val="clear" w:pos="765"/>
              </w:tabs>
              <w:spacing w:line="240" w:lineRule="atLeast"/>
              <w:ind w:left="-79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2380">
              <w:rPr>
                <w:rFonts w:ascii="Angsana New" w:hAnsi="Angsana New"/>
                <w:sz w:val="30"/>
                <w:szCs w:val="30"/>
              </w:rPr>
              <w:t>5.0</w:t>
            </w:r>
          </w:p>
        </w:tc>
      </w:tr>
    </w:tbl>
    <w:p w14:paraId="380AA66B" w14:textId="77777777" w:rsidR="00B576BD" w:rsidRPr="00422380" w:rsidRDefault="00B576BD" w:rsidP="004D42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45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1AC4C85" w14:textId="38F44DEE" w:rsidR="00B438F8" w:rsidRPr="00422380" w:rsidRDefault="002572A6" w:rsidP="004D42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45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422380">
        <w:rPr>
          <w:rFonts w:ascii="Angsana New" w:hAnsi="Angsana New"/>
          <w:sz w:val="30"/>
          <w:szCs w:val="30"/>
          <w:cs/>
        </w:rPr>
        <w:t>ข้อสมมติ</w:t>
      </w:r>
      <w:r w:rsidR="00B438F8" w:rsidRPr="00422380">
        <w:rPr>
          <w:rFonts w:ascii="Angsana New" w:hAnsi="Angsana New"/>
          <w:sz w:val="30"/>
          <w:szCs w:val="30"/>
          <w:cs/>
        </w:rPr>
        <w:t xml:space="preserve">เกี่ยวกับอัตรามรณะในอนาคตถือตามข้อมูลทางสถิติที่เผยแพร่ทั่วไปและตารางมรณะ </w:t>
      </w:r>
    </w:p>
    <w:p w14:paraId="0F5E6B52" w14:textId="77777777" w:rsidR="008431FA" w:rsidRPr="00422380" w:rsidRDefault="008431FA" w:rsidP="004D42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45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3D8A0A8" w14:textId="48FC2F55" w:rsidR="00611AD9" w:rsidRPr="00422380" w:rsidRDefault="00993A79" w:rsidP="004D42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45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422380">
        <w:rPr>
          <w:rFonts w:ascii="Angsana New" w:hAnsi="Angsana New"/>
          <w:sz w:val="30"/>
          <w:szCs w:val="30"/>
          <w:cs/>
        </w:rPr>
        <w:t xml:space="preserve">ณ วันที่ </w:t>
      </w:r>
      <w:r w:rsidR="00D81A2D" w:rsidRPr="00422380">
        <w:rPr>
          <w:rFonts w:ascii="Angsana New" w:hAnsi="Angsana New"/>
          <w:sz w:val="30"/>
          <w:szCs w:val="30"/>
        </w:rPr>
        <w:t>3</w:t>
      </w:r>
      <w:r w:rsidR="005C5BE4" w:rsidRPr="00422380">
        <w:rPr>
          <w:rFonts w:ascii="Angsana New" w:hAnsi="Angsana New"/>
          <w:sz w:val="30"/>
          <w:szCs w:val="30"/>
        </w:rPr>
        <w:t>1</w:t>
      </w:r>
      <w:r w:rsidRPr="00422380">
        <w:rPr>
          <w:rFonts w:ascii="Angsana New" w:hAnsi="Angsana New"/>
          <w:sz w:val="30"/>
          <w:szCs w:val="30"/>
          <w:cs/>
        </w:rPr>
        <w:t xml:space="preserve"> ธันวาคม </w:t>
      </w:r>
      <w:r w:rsidR="00D81A2D" w:rsidRPr="00422380">
        <w:rPr>
          <w:rFonts w:ascii="Angsana New" w:hAnsi="Angsana New"/>
          <w:sz w:val="30"/>
          <w:szCs w:val="30"/>
        </w:rPr>
        <w:t>256</w:t>
      </w:r>
      <w:r w:rsidR="002062FE" w:rsidRPr="00422380">
        <w:rPr>
          <w:rFonts w:ascii="Angsana New" w:hAnsi="Angsana New"/>
          <w:sz w:val="30"/>
          <w:szCs w:val="30"/>
        </w:rPr>
        <w:t>7</w:t>
      </w:r>
      <w:r w:rsidR="00A409D4" w:rsidRPr="00422380">
        <w:rPr>
          <w:rFonts w:ascii="Angsana New" w:hAnsi="Angsana New"/>
          <w:sz w:val="30"/>
          <w:szCs w:val="30"/>
          <w:cs/>
        </w:rPr>
        <w:t xml:space="preserve"> </w:t>
      </w:r>
      <w:r w:rsidRPr="00422380">
        <w:rPr>
          <w:rFonts w:ascii="Angsana New" w:hAnsi="Angsana New"/>
          <w:sz w:val="30"/>
          <w:szCs w:val="30"/>
          <w:cs/>
        </w:rPr>
        <w:t>ระยะเวลาถัวเฉลี่ยถ่วงน้ำหนักของภาระผูกพันผลประโยชน์ที่กำหนดไว้เป็น</w:t>
      </w:r>
      <w:r w:rsidR="00BE19DD" w:rsidRPr="00422380">
        <w:rPr>
          <w:rFonts w:ascii="Angsana New" w:hAnsi="Angsana New"/>
          <w:sz w:val="30"/>
          <w:szCs w:val="30"/>
        </w:rPr>
        <w:t xml:space="preserve"> </w:t>
      </w:r>
      <w:r w:rsidR="00627FDC" w:rsidRPr="00422380">
        <w:rPr>
          <w:rFonts w:ascii="Angsana New" w:hAnsi="Angsana New"/>
          <w:sz w:val="30"/>
          <w:szCs w:val="30"/>
        </w:rPr>
        <w:t>8</w:t>
      </w:r>
      <w:r w:rsidR="008F1C20" w:rsidRPr="00422380">
        <w:rPr>
          <w:rFonts w:ascii="Angsana New" w:hAnsi="Angsana New"/>
          <w:sz w:val="30"/>
          <w:szCs w:val="30"/>
          <w:cs/>
        </w:rPr>
        <w:t xml:space="preserve"> </w:t>
      </w:r>
      <w:r w:rsidRPr="00422380">
        <w:rPr>
          <w:rFonts w:ascii="Angsana New" w:hAnsi="Angsana New"/>
          <w:sz w:val="30"/>
          <w:szCs w:val="30"/>
          <w:cs/>
        </w:rPr>
        <w:t xml:space="preserve">ปี </w:t>
      </w:r>
      <w:r w:rsidR="00D81A2D" w:rsidRPr="00422380">
        <w:rPr>
          <w:rFonts w:ascii="Angsana New" w:hAnsi="Angsana New"/>
          <w:sz w:val="30"/>
          <w:szCs w:val="30"/>
        </w:rPr>
        <w:br/>
      </w:r>
      <w:r w:rsidRPr="00422380">
        <w:rPr>
          <w:rFonts w:ascii="Angsana New" w:hAnsi="Angsana New"/>
          <w:i/>
          <w:iCs/>
          <w:sz w:val="30"/>
          <w:szCs w:val="30"/>
          <w:cs/>
        </w:rPr>
        <w:t>(</w:t>
      </w:r>
      <w:r w:rsidR="00AE311A" w:rsidRPr="00422380">
        <w:rPr>
          <w:rFonts w:ascii="Angsana New" w:hAnsi="Angsana New"/>
          <w:i/>
          <w:iCs/>
          <w:sz w:val="30"/>
          <w:szCs w:val="30"/>
        </w:rPr>
        <w:t>256</w:t>
      </w:r>
      <w:r w:rsidR="002062FE" w:rsidRPr="00422380">
        <w:rPr>
          <w:rFonts w:ascii="Angsana New" w:hAnsi="Angsana New"/>
          <w:i/>
          <w:iCs/>
          <w:sz w:val="30"/>
          <w:szCs w:val="30"/>
        </w:rPr>
        <w:t>6</w:t>
      </w:r>
      <w:r w:rsidRPr="00422380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="00AE311A" w:rsidRPr="00422380">
        <w:rPr>
          <w:rFonts w:ascii="Angsana New" w:hAnsi="Angsana New"/>
          <w:i/>
          <w:iCs/>
          <w:sz w:val="30"/>
          <w:szCs w:val="30"/>
        </w:rPr>
        <w:t>8</w:t>
      </w:r>
      <w:r w:rsidRPr="00422380">
        <w:rPr>
          <w:rFonts w:ascii="Angsana New" w:hAnsi="Angsana New"/>
          <w:i/>
          <w:iCs/>
          <w:sz w:val="30"/>
          <w:szCs w:val="30"/>
          <w:cs/>
        </w:rPr>
        <w:t xml:space="preserve"> ปี)</w:t>
      </w:r>
    </w:p>
    <w:p w14:paraId="529BB2A5" w14:textId="77777777" w:rsidR="009E6B9D" w:rsidRDefault="009E6B9D" w:rsidP="00914D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45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44921AC5" w14:textId="1CF39380" w:rsidR="000C675B" w:rsidRPr="00422380" w:rsidRDefault="00993A79" w:rsidP="00914D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450"/>
        </w:tabs>
        <w:spacing w:line="240" w:lineRule="auto"/>
        <w:ind w:left="540"/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422380">
        <w:rPr>
          <w:rFonts w:ascii="Angsana New" w:eastAsia="Calibri" w:hAnsi="Angsana New"/>
          <w:i/>
          <w:iCs/>
          <w:sz w:val="30"/>
          <w:szCs w:val="30"/>
          <w:cs/>
        </w:rPr>
        <w:t xml:space="preserve">การวิเคราะห์ความอ่อนไหว </w:t>
      </w:r>
    </w:p>
    <w:p w14:paraId="4D150A25" w14:textId="77777777" w:rsidR="00A83C93" w:rsidRPr="00422380" w:rsidRDefault="00A83C93" w:rsidP="000C67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5D776641" w14:textId="77777777" w:rsidR="00A409D4" w:rsidRPr="00422380" w:rsidRDefault="00515EFE" w:rsidP="004D42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45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22380">
        <w:rPr>
          <w:rFonts w:ascii="Angsana New" w:hAnsi="Angsana New"/>
          <w:sz w:val="30"/>
          <w:szCs w:val="30"/>
          <w:cs/>
        </w:rPr>
        <w:t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โดยถือว่าข้อสมมติอื่นๆ คงที่</w:t>
      </w:r>
      <w:r w:rsidRPr="00422380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5050E2C6" w14:textId="1CFAEE91" w:rsidR="007A24D2" w:rsidRPr="00422380" w:rsidRDefault="007A24D2" w:rsidP="00914D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205" w:type="dxa"/>
        <w:tblInd w:w="450" w:type="dxa"/>
        <w:tblLook w:val="01E0" w:firstRow="1" w:lastRow="1" w:firstColumn="1" w:lastColumn="1" w:noHBand="0" w:noVBand="0"/>
      </w:tblPr>
      <w:tblGrid>
        <w:gridCol w:w="4320"/>
        <w:gridCol w:w="1037"/>
        <w:gridCol w:w="233"/>
        <w:gridCol w:w="1067"/>
        <w:gridCol w:w="233"/>
        <w:gridCol w:w="1025"/>
        <w:gridCol w:w="235"/>
        <w:gridCol w:w="1055"/>
      </w:tblGrid>
      <w:tr w:rsidR="00A453B0" w:rsidRPr="00443CF5" w14:paraId="06097A21" w14:textId="77777777" w:rsidTr="00A6030F">
        <w:trPr>
          <w:trHeight w:val="20"/>
          <w:tblHeader/>
        </w:trPr>
        <w:tc>
          <w:tcPr>
            <w:tcW w:w="4320" w:type="dxa"/>
          </w:tcPr>
          <w:p w14:paraId="68ABF70B" w14:textId="77777777" w:rsidR="00A453B0" w:rsidRPr="00443CF5" w:rsidRDefault="00A453B0" w:rsidP="000F7D53">
            <w:pPr>
              <w:ind w:left="234" w:hanging="359"/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4885" w:type="dxa"/>
            <w:gridSpan w:val="7"/>
          </w:tcPr>
          <w:p w14:paraId="28314AA6" w14:textId="42F0F2B0" w:rsidR="00A453B0" w:rsidRPr="00443CF5" w:rsidRDefault="00A453B0" w:rsidP="000F7D53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sz w:val="27"/>
                <w:szCs w:val="27"/>
                <w:cs/>
                <w:lang w:bidi="th-TH"/>
              </w:rPr>
            </w:pPr>
            <w:r w:rsidRPr="00443CF5">
              <w:rPr>
                <w:rFonts w:ascii="Angsana New" w:hAnsi="Angsana New"/>
                <w:bCs/>
                <w:sz w:val="27"/>
                <w:szCs w:val="27"/>
                <w:cs/>
                <w:lang w:bidi="th-TH"/>
              </w:rPr>
              <w:t>งบการเงินรวม</w:t>
            </w:r>
          </w:p>
        </w:tc>
      </w:tr>
      <w:tr w:rsidR="00A453B0" w:rsidRPr="00443CF5" w14:paraId="23B807BD" w14:textId="77777777" w:rsidTr="00A6030F">
        <w:trPr>
          <w:trHeight w:val="20"/>
          <w:tblHeader/>
        </w:trPr>
        <w:tc>
          <w:tcPr>
            <w:tcW w:w="4320" w:type="dxa"/>
          </w:tcPr>
          <w:p w14:paraId="349F03D4" w14:textId="77777777" w:rsidR="00A453B0" w:rsidRPr="00443CF5" w:rsidRDefault="00A453B0" w:rsidP="000F7D53">
            <w:pPr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</w:pPr>
            <w:r w:rsidRPr="00443CF5"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2337" w:type="dxa"/>
            <w:gridSpan w:val="3"/>
          </w:tcPr>
          <w:p w14:paraId="5362AC90" w14:textId="5791A003" w:rsidR="00A453B0" w:rsidRPr="00443CF5" w:rsidRDefault="00A453B0" w:rsidP="000F7D5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27"/>
                <w:szCs w:val="27"/>
                <w:lang w:bidi="th-TH"/>
              </w:rPr>
            </w:pPr>
            <w:r w:rsidRPr="00443CF5">
              <w:rPr>
                <w:rFonts w:ascii="Angsana New" w:hAnsi="Angsana New"/>
                <w:sz w:val="27"/>
                <w:szCs w:val="27"/>
                <w:cs/>
                <w:lang w:val="en-US" w:bidi="th-TH"/>
              </w:rPr>
              <w:t xml:space="preserve">ข้อสมมติเพิ่มขึ้นร้อยละ </w:t>
            </w:r>
            <w:r w:rsidR="005C5BE4" w:rsidRPr="00443CF5">
              <w:rPr>
                <w:rFonts w:ascii="Angsana New" w:hAnsi="Angsana New"/>
                <w:sz w:val="27"/>
                <w:szCs w:val="27"/>
                <w:lang w:val="en-US" w:bidi="th-TH"/>
              </w:rPr>
              <w:t>0</w:t>
            </w:r>
            <w:r w:rsidR="00794C4D" w:rsidRPr="00443CF5">
              <w:rPr>
                <w:rFonts w:ascii="Angsana New" w:hAnsi="Angsana New"/>
                <w:sz w:val="27"/>
                <w:szCs w:val="27"/>
                <w:cs/>
                <w:lang w:val="en-US" w:bidi="th-TH"/>
              </w:rPr>
              <w:t>.</w:t>
            </w:r>
            <w:r w:rsidR="001E1B1A" w:rsidRPr="00443CF5">
              <w:rPr>
                <w:rFonts w:ascii="Angsana New" w:hAnsi="Angsana New"/>
                <w:sz w:val="27"/>
                <w:szCs w:val="27"/>
                <w:lang w:val="en-US" w:bidi="th-TH"/>
              </w:rPr>
              <w:t>5</w:t>
            </w:r>
          </w:p>
        </w:tc>
        <w:tc>
          <w:tcPr>
            <w:tcW w:w="233" w:type="dxa"/>
          </w:tcPr>
          <w:p w14:paraId="0B82F445" w14:textId="77777777" w:rsidR="00A453B0" w:rsidRPr="00443CF5" w:rsidRDefault="00A453B0" w:rsidP="000F7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7"/>
                <w:szCs w:val="27"/>
              </w:rPr>
            </w:pPr>
          </w:p>
        </w:tc>
        <w:tc>
          <w:tcPr>
            <w:tcW w:w="2315" w:type="dxa"/>
            <w:gridSpan w:val="3"/>
          </w:tcPr>
          <w:p w14:paraId="39E1BA62" w14:textId="0DEBCAD1" w:rsidR="00A453B0" w:rsidRPr="00443CF5" w:rsidRDefault="00A453B0" w:rsidP="000F7D53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sz w:val="27"/>
                <w:szCs w:val="27"/>
                <w:lang w:bidi="th-TH"/>
              </w:rPr>
            </w:pPr>
            <w:r w:rsidRPr="00443CF5">
              <w:rPr>
                <w:rFonts w:ascii="Angsana New" w:hAnsi="Angsana New"/>
                <w:sz w:val="27"/>
                <w:szCs w:val="27"/>
                <w:cs/>
                <w:lang w:val="en-US" w:bidi="th-TH"/>
              </w:rPr>
              <w:t>ข้อสมมติ</w:t>
            </w:r>
            <w:r w:rsidRPr="00443CF5">
              <w:rPr>
                <w:rFonts w:ascii="Angsana New" w:hAnsi="Angsana New"/>
                <w:sz w:val="27"/>
                <w:szCs w:val="27"/>
                <w:cs/>
                <w:lang w:bidi="th-TH"/>
              </w:rPr>
              <w:t>ลดลง</w:t>
            </w:r>
            <w:r w:rsidRPr="00443CF5">
              <w:rPr>
                <w:rFonts w:ascii="Angsana New" w:hAnsi="Angsana New"/>
                <w:sz w:val="27"/>
                <w:szCs w:val="27"/>
                <w:cs/>
                <w:lang w:val="en-US" w:bidi="th-TH"/>
              </w:rPr>
              <w:t xml:space="preserve">ร้อยละ </w:t>
            </w:r>
            <w:r w:rsidR="005C5BE4" w:rsidRPr="00443CF5">
              <w:rPr>
                <w:rFonts w:ascii="Angsana New" w:hAnsi="Angsana New"/>
                <w:sz w:val="27"/>
                <w:szCs w:val="27"/>
                <w:lang w:val="en-US" w:bidi="th-TH"/>
              </w:rPr>
              <w:t>0</w:t>
            </w:r>
            <w:r w:rsidR="00794C4D" w:rsidRPr="00443CF5">
              <w:rPr>
                <w:rFonts w:ascii="Angsana New" w:hAnsi="Angsana New"/>
                <w:sz w:val="27"/>
                <w:szCs w:val="27"/>
                <w:cs/>
                <w:lang w:val="en-US" w:bidi="th-TH"/>
              </w:rPr>
              <w:t>.</w:t>
            </w:r>
            <w:r w:rsidR="001E1B1A" w:rsidRPr="00443CF5">
              <w:rPr>
                <w:rFonts w:ascii="Angsana New" w:hAnsi="Angsana New"/>
                <w:sz w:val="27"/>
                <w:szCs w:val="27"/>
                <w:lang w:val="en-US" w:bidi="th-TH"/>
              </w:rPr>
              <w:t>5</w:t>
            </w:r>
          </w:p>
        </w:tc>
      </w:tr>
      <w:tr w:rsidR="00756D81" w:rsidRPr="00443CF5" w14:paraId="041AC1D3" w14:textId="77777777" w:rsidTr="00A6030F">
        <w:trPr>
          <w:trHeight w:val="20"/>
          <w:tblHeader/>
        </w:trPr>
        <w:tc>
          <w:tcPr>
            <w:tcW w:w="4320" w:type="dxa"/>
          </w:tcPr>
          <w:p w14:paraId="660D91BC" w14:textId="13E97B6D" w:rsidR="00756D81" w:rsidRPr="00443CF5" w:rsidRDefault="00756D81" w:rsidP="00756D81">
            <w:pPr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443CF5"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  <w:t xml:space="preserve">ณ วันที่ </w:t>
            </w:r>
            <w:r w:rsidRPr="00443CF5">
              <w:rPr>
                <w:rFonts w:ascii="Angsana New" w:hAnsi="Angsana New"/>
                <w:b/>
                <w:bCs/>
                <w:i/>
                <w:iCs/>
                <w:sz w:val="27"/>
                <w:szCs w:val="27"/>
              </w:rPr>
              <w:t>3</w:t>
            </w:r>
            <w:r w:rsidR="005C5BE4" w:rsidRPr="00443CF5">
              <w:rPr>
                <w:rFonts w:ascii="Angsana New" w:hAnsi="Angsana New"/>
                <w:b/>
                <w:bCs/>
                <w:i/>
                <w:iCs/>
                <w:sz w:val="27"/>
                <w:szCs w:val="27"/>
              </w:rPr>
              <w:t>1</w:t>
            </w:r>
            <w:r w:rsidRPr="00443CF5"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  <w:t xml:space="preserve"> ธันวาคม</w:t>
            </w:r>
          </w:p>
        </w:tc>
        <w:tc>
          <w:tcPr>
            <w:tcW w:w="1037" w:type="dxa"/>
          </w:tcPr>
          <w:p w14:paraId="319CBC5A" w14:textId="595177CE" w:rsidR="00756D81" w:rsidRPr="00443CF5" w:rsidRDefault="00756D81" w:rsidP="00756D8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27"/>
                <w:szCs w:val="27"/>
                <w:cs/>
                <w:lang w:val="en-US" w:bidi="th-TH"/>
              </w:rPr>
            </w:pPr>
            <w:r w:rsidRPr="00443CF5">
              <w:rPr>
                <w:rFonts w:ascii="Angsana New" w:hAnsi="Angsana New"/>
                <w:sz w:val="27"/>
                <w:szCs w:val="27"/>
                <w:lang w:val="en-US" w:bidi="th-TH"/>
              </w:rPr>
              <w:t>256</w:t>
            </w:r>
            <w:r w:rsidR="002062FE" w:rsidRPr="00443CF5">
              <w:rPr>
                <w:rFonts w:ascii="Angsana New" w:hAnsi="Angsana New"/>
                <w:sz w:val="27"/>
                <w:szCs w:val="27"/>
                <w:lang w:val="en-US" w:bidi="th-TH"/>
              </w:rPr>
              <w:t>7</w:t>
            </w:r>
          </w:p>
        </w:tc>
        <w:tc>
          <w:tcPr>
            <w:tcW w:w="233" w:type="dxa"/>
          </w:tcPr>
          <w:p w14:paraId="64F2A77A" w14:textId="77777777" w:rsidR="00756D81" w:rsidRPr="00443CF5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7"/>
                <w:szCs w:val="27"/>
              </w:rPr>
            </w:pPr>
          </w:p>
        </w:tc>
        <w:tc>
          <w:tcPr>
            <w:tcW w:w="1067" w:type="dxa"/>
          </w:tcPr>
          <w:p w14:paraId="4C0FEAE8" w14:textId="0646C43B" w:rsidR="00756D81" w:rsidRPr="00443CF5" w:rsidRDefault="00756D81" w:rsidP="00756D8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27"/>
                <w:szCs w:val="27"/>
                <w:cs/>
                <w:lang w:bidi="th-TH"/>
              </w:rPr>
            </w:pPr>
            <w:r w:rsidRPr="00443CF5">
              <w:rPr>
                <w:rFonts w:ascii="Angsana New" w:hAnsi="Angsana New"/>
                <w:sz w:val="27"/>
                <w:szCs w:val="27"/>
                <w:lang w:bidi="th-TH"/>
              </w:rPr>
              <w:t>256</w:t>
            </w:r>
            <w:r w:rsidR="002062FE" w:rsidRPr="00443CF5">
              <w:rPr>
                <w:rFonts w:ascii="Angsana New" w:hAnsi="Angsana New"/>
                <w:sz w:val="27"/>
                <w:szCs w:val="27"/>
                <w:lang w:bidi="th-TH"/>
              </w:rPr>
              <w:t>6</w:t>
            </w:r>
          </w:p>
        </w:tc>
        <w:tc>
          <w:tcPr>
            <w:tcW w:w="233" w:type="dxa"/>
          </w:tcPr>
          <w:p w14:paraId="19B39C3A" w14:textId="77777777" w:rsidR="00756D81" w:rsidRPr="00443CF5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7"/>
                <w:szCs w:val="27"/>
              </w:rPr>
            </w:pPr>
          </w:p>
        </w:tc>
        <w:tc>
          <w:tcPr>
            <w:tcW w:w="1025" w:type="dxa"/>
          </w:tcPr>
          <w:p w14:paraId="1A7D1DA9" w14:textId="0C444803" w:rsidR="00756D81" w:rsidRPr="00443CF5" w:rsidRDefault="00756D81" w:rsidP="00756D8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27"/>
                <w:szCs w:val="27"/>
                <w:cs/>
                <w:lang w:val="en-US" w:bidi="th-TH"/>
              </w:rPr>
            </w:pPr>
            <w:r w:rsidRPr="00443CF5">
              <w:rPr>
                <w:rFonts w:ascii="Angsana New" w:hAnsi="Angsana New"/>
                <w:sz w:val="27"/>
                <w:szCs w:val="27"/>
                <w:lang w:val="en-US" w:bidi="th-TH"/>
              </w:rPr>
              <w:t>256</w:t>
            </w:r>
            <w:r w:rsidR="002062FE" w:rsidRPr="00443CF5">
              <w:rPr>
                <w:rFonts w:ascii="Angsana New" w:hAnsi="Angsana New"/>
                <w:sz w:val="27"/>
                <w:szCs w:val="27"/>
                <w:lang w:val="en-US" w:bidi="th-TH"/>
              </w:rPr>
              <w:t>7</w:t>
            </w:r>
          </w:p>
        </w:tc>
        <w:tc>
          <w:tcPr>
            <w:tcW w:w="235" w:type="dxa"/>
          </w:tcPr>
          <w:p w14:paraId="4CE7A5E6" w14:textId="77777777" w:rsidR="00756D81" w:rsidRPr="00443CF5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7"/>
                <w:szCs w:val="27"/>
              </w:rPr>
            </w:pPr>
          </w:p>
        </w:tc>
        <w:tc>
          <w:tcPr>
            <w:tcW w:w="1055" w:type="dxa"/>
          </w:tcPr>
          <w:p w14:paraId="6DD449A9" w14:textId="23AE353B" w:rsidR="00756D81" w:rsidRPr="00443CF5" w:rsidRDefault="00756D81" w:rsidP="00756D81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sz w:val="27"/>
                <w:szCs w:val="27"/>
                <w:cs/>
                <w:lang w:bidi="th-TH"/>
              </w:rPr>
            </w:pPr>
            <w:r w:rsidRPr="00443CF5">
              <w:rPr>
                <w:rFonts w:ascii="Angsana New" w:hAnsi="Angsana New"/>
                <w:sz w:val="27"/>
                <w:szCs w:val="27"/>
                <w:lang w:bidi="th-TH"/>
              </w:rPr>
              <w:t>256</w:t>
            </w:r>
            <w:r w:rsidR="002062FE" w:rsidRPr="00443CF5">
              <w:rPr>
                <w:rFonts w:ascii="Angsana New" w:hAnsi="Angsana New"/>
                <w:sz w:val="27"/>
                <w:szCs w:val="27"/>
                <w:lang w:bidi="th-TH"/>
              </w:rPr>
              <w:t>6</w:t>
            </w:r>
          </w:p>
        </w:tc>
      </w:tr>
      <w:tr w:rsidR="00756D81" w:rsidRPr="00443CF5" w14:paraId="19AD2AD7" w14:textId="77777777" w:rsidTr="00A6030F">
        <w:trPr>
          <w:trHeight w:val="20"/>
          <w:tblHeader/>
        </w:trPr>
        <w:tc>
          <w:tcPr>
            <w:tcW w:w="4320" w:type="dxa"/>
          </w:tcPr>
          <w:p w14:paraId="118A5EA6" w14:textId="77777777" w:rsidR="00756D81" w:rsidRPr="00443CF5" w:rsidRDefault="00756D81" w:rsidP="00756D81">
            <w:pPr>
              <w:ind w:left="234" w:hanging="35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4885" w:type="dxa"/>
            <w:gridSpan w:val="7"/>
            <w:vAlign w:val="center"/>
          </w:tcPr>
          <w:p w14:paraId="045DB31E" w14:textId="4C2C55AE" w:rsidR="00756D81" w:rsidRPr="00443CF5" w:rsidRDefault="00756D81" w:rsidP="00756D81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i/>
                <w:iCs/>
                <w:sz w:val="27"/>
                <w:szCs w:val="27"/>
                <w:lang w:bidi="th-TH"/>
              </w:rPr>
            </w:pPr>
            <w:r w:rsidRPr="00443CF5">
              <w:rPr>
                <w:rFonts w:ascii="Angsana New" w:hAnsi="Angsana New"/>
                <w:i/>
                <w:iCs/>
                <w:sz w:val="27"/>
                <w:szCs w:val="27"/>
                <w:cs/>
                <w:lang w:bidi="th-TH"/>
              </w:rPr>
              <w:t>(พันบาท)</w:t>
            </w:r>
          </w:p>
        </w:tc>
      </w:tr>
      <w:tr w:rsidR="002062FE" w:rsidRPr="00443CF5" w14:paraId="5BC0C180" w14:textId="77777777" w:rsidTr="00A6030F">
        <w:trPr>
          <w:trHeight w:val="20"/>
        </w:trPr>
        <w:tc>
          <w:tcPr>
            <w:tcW w:w="4320" w:type="dxa"/>
          </w:tcPr>
          <w:p w14:paraId="235142A3" w14:textId="77777777" w:rsidR="002062FE" w:rsidRPr="00443CF5" w:rsidRDefault="002062FE" w:rsidP="002062FE">
            <w:pPr>
              <w:ind w:left="234" w:hanging="234"/>
              <w:rPr>
                <w:rFonts w:ascii="Angsana New" w:hAnsi="Angsana New"/>
                <w:sz w:val="27"/>
                <w:szCs w:val="27"/>
              </w:rPr>
            </w:pPr>
            <w:r w:rsidRPr="00443CF5">
              <w:rPr>
                <w:rFonts w:ascii="Angsana New" w:hAnsi="Angsana New"/>
                <w:sz w:val="27"/>
                <w:szCs w:val="27"/>
                <w:cs/>
              </w:rPr>
              <w:t xml:space="preserve">อัตราคิดลด  </w:t>
            </w:r>
          </w:p>
        </w:tc>
        <w:tc>
          <w:tcPr>
            <w:tcW w:w="1037" w:type="dxa"/>
            <w:vAlign w:val="center"/>
          </w:tcPr>
          <w:p w14:paraId="7F763A75" w14:textId="765DD3B6" w:rsidR="002062FE" w:rsidRPr="00443CF5" w:rsidRDefault="00F504B5" w:rsidP="002062FE">
            <w:pPr>
              <w:pStyle w:val="acctfourfigures"/>
              <w:tabs>
                <w:tab w:val="clear" w:pos="765"/>
              </w:tabs>
              <w:spacing w:line="240" w:lineRule="atLeast"/>
              <w:ind w:left="-79" w:right="-67"/>
              <w:jc w:val="right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443CF5">
              <w:rPr>
                <w:rFonts w:ascii="Angsana New" w:hAnsi="Angsana New"/>
                <w:sz w:val="27"/>
                <w:szCs w:val="27"/>
                <w:lang w:val="en-US" w:bidi="th-TH"/>
              </w:rPr>
              <w:t>(12,135)</w:t>
            </w:r>
          </w:p>
        </w:tc>
        <w:tc>
          <w:tcPr>
            <w:tcW w:w="233" w:type="dxa"/>
            <w:vAlign w:val="center"/>
          </w:tcPr>
          <w:p w14:paraId="75AD9323" w14:textId="77777777" w:rsidR="002062FE" w:rsidRPr="00443CF5" w:rsidRDefault="002062FE" w:rsidP="00206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27"/>
                <w:szCs w:val="27"/>
              </w:rPr>
            </w:pPr>
          </w:p>
        </w:tc>
        <w:tc>
          <w:tcPr>
            <w:tcW w:w="1067" w:type="dxa"/>
            <w:vAlign w:val="center"/>
          </w:tcPr>
          <w:p w14:paraId="1EF290A4" w14:textId="2F1CE532" w:rsidR="002062FE" w:rsidRPr="00443CF5" w:rsidRDefault="002062FE" w:rsidP="002062F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443CF5">
              <w:rPr>
                <w:rFonts w:ascii="Angsana New" w:hAnsi="Angsana New"/>
                <w:sz w:val="27"/>
                <w:szCs w:val="27"/>
                <w:lang w:val="en-US" w:bidi="th-TH"/>
              </w:rPr>
              <w:t>(12,181)</w:t>
            </w:r>
          </w:p>
        </w:tc>
        <w:tc>
          <w:tcPr>
            <w:tcW w:w="233" w:type="dxa"/>
            <w:vAlign w:val="center"/>
          </w:tcPr>
          <w:p w14:paraId="5AA39ED8" w14:textId="77777777" w:rsidR="002062FE" w:rsidRPr="00443CF5" w:rsidRDefault="002062FE" w:rsidP="00206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27"/>
                <w:szCs w:val="27"/>
              </w:rPr>
            </w:pPr>
          </w:p>
        </w:tc>
        <w:tc>
          <w:tcPr>
            <w:tcW w:w="1025" w:type="dxa"/>
            <w:vAlign w:val="center"/>
          </w:tcPr>
          <w:p w14:paraId="5211B84F" w14:textId="481F5B23" w:rsidR="002062FE" w:rsidRPr="00443CF5" w:rsidRDefault="00F504B5" w:rsidP="002062FE">
            <w:pPr>
              <w:pStyle w:val="acctfourfigures"/>
              <w:tabs>
                <w:tab w:val="clear" w:pos="765"/>
              </w:tabs>
              <w:spacing w:line="240" w:lineRule="atLeast"/>
              <w:ind w:left="-79" w:right="50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443CF5">
              <w:rPr>
                <w:rFonts w:ascii="Angsana New" w:hAnsi="Angsana New"/>
                <w:sz w:val="27"/>
                <w:szCs w:val="27"/>
              </w:rPr>
              <w:t>13,014</w:t>
            </w:r>
          </w:p>
        </w:tc>
        <w:tc>
          <w:tcPr>
            <w:tcW w:w="235" w:type="dxa"/>
            <w:vAlign w:val="center"/>
          </w:tcPr>
          <w:p w14:paraId="0CD88180" w14:textId="77777777" w:rsidR="002062FE" w:rsidRPr="00443CF5" w:rsidRDefault="002062FE" w:rsidP="00206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27"/>
                <w:szCs w:val="27"/>
              </w:rPr>
            </w:pPr>
          </w:p>
        </w:tc>
        <w:tc>
          <w:tcPr>
            <w:tcW w:w="1055" w:type="dxa"/>
            <w:vAlign w:val="center"/>
          </w:tcPr>
          <w:p w14:paraId="68ECB3F6" w14:textId="3C93DC9A" w:rsidR="002062FE" w:rsidRPr="00443CF5" w:rsidRDefault="002062FE" w:rsidP="002062FE">
            <w:pPr>
              <w:pStyle w:val="acctfourfigures"/>
              <w:tabs>
                <w:tab w:val="clear" w:pos="765"/>
              </w:tabs>
              <w:spacing w:line="240" w:lineRule="atLeast"/>
              <w:ind w:left="-79" w:right="64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443CF5">
              <w:rPr>
                <w:rFonts w:ascii="Angsana New" w:hAnsi="Angsana New"/>
                <w:sz w:val="27"/>
                <w:szCs w:val="27"/>
              </w:rPr>
              <w:t>13,055</w:t>
            </w:r>
          </w:p>
        </w:tc>
      </w:tr>
      <w:tr w:rsidR="002062FE" w:rsidRPr="00443CF5" w14:paraId="36F8D179" w14:textId="77777777" w:rsidTr="00A6030F">
        <w:trPr>
          <w:trHeight w:val="20"/>
        </w:trPr>
        <w:tc>
          <w:tcPr>
            <w:tcW w:w="4320" w:type="dxa"/>
          </w:tcPr>
          <w:p w14:paraId="0CCC433D" w14:textId="77777777" w:rsidR="002062FE" w:rsidRPr="00443CF5" w:rsidRDefault="002062FE" w:rsidP="002062FE">
            <w:pPr>
              <w:ind w:left="234" w:hanging="234"/>
              <w:rPr>
                <w:rFonts w:ascii="Angsana New" w:hAnsi="Angsana New"/>
                <w:sz w:val="27"/>
                <w:szCs w:val="27"/>
                <w:cs/>
              </w:rPr>
            </w:pPr>
            <w:r w:rsidRPr="00443CF5">
              <w:rPr>
                <w:rFonts w:ascii="Angsana New" w:hAnsi="Angsana New"/>
                <w:sz w:val="27"/>
                <w:szCs w:val="27"/>
                <w:cs/>
              </w:rPr>
              <w:t xml:space="preserve">การเพิ่มขึ้นของเงินเดือนในอนาคต  </w:t>
            </w:r>
          </w:p>
        </w:tc>
        <w:tc>
          <w:tcPr>
            <w:tcW w:w="1037" w:type="dxa"/>
          </w:tcPr>
          <w:p w14:paraId="133C38AE" w14:textId="5788BC40" w:rsidR="002062FE" w:rsidRPr="00443CF5" w:rsidRDefault="00F504B5" w:rsidP="002062F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27"/>
                <w:szCs w:val="27"/>
                <w:cs/>
                <w:lang w:val="en-US" w:bidi="th-TH"/>
              </w:rPr>
            </w:pPr>
            <w:r w:rsidRPr="00443CF5">
              <w:rPr>
                <w:rFonts w:ascii="Angsana New" w:hAnsi="Angsana New"/>
                <w:sz w:val="27"/>
                <w:szCs w:val="27"/>
                <w:lang w:val="en-US" w:bidi="th-TH"/>
              </w:rPr>
              <w:t>14,364</w:t>
            </w:r>
          </w:p>
        </w:tc>
        <w:tc>
          <w:tcPr>
            <w:tcW w:w="233" w:type="dxa"/>
          </w:tcPr>
          <w:p w14:paraId="08572390" w14:textId="77777777" w:rsidR="002062FE" w:rsidRPr="00443CF5" w:rsidRDefault="002062FE" w:rsidP="00206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27"/>
                <w:szCs w:val="27"/>
              </w:rPr>
            </w:pPr>
          </w:p>
        </w:tc>
        <w:tc>
          <w:tcPr>
            <w:tcW w:w="1067" w:type="dxa"/>
          </w:tcPr>
          <w:p w14:paraId="11FBEF35" w14:textId="20288C3E" w:rsidR="002062FE" w:rsidRPr="00443CF5" w:rsidRDefault="002062FE" w:rsidP="002062FE">
            <w:pPr>
              <w:pStyle w:val="acctfourfigures"/>
              <w:tabs>
                <w:tab w:val="clear" w:pos="765"/>
              </w:tabs>
              <w:spacing w:line="240" w:lineRule="atLeast"/>
              <w:ind w:left="-79" w:right="70"/>
              <w:jc w:val="right"/>
              <w:rPr>
                <w:rFonts w:ascii="Angsana New" w:hAnsi="Angsana New"/>
                <w:sz w:val="27"/>
                <w:szCs w:val="27"/>
                <w:lang w:bidi="th-TH"/>
              </w:rPr>
            </w:pPr>
            <w:r w:rsidRPr="00443CF5">
              <w:rPr>
                <w:rFonts w:ascii="Angsana New" w:hAnsi="Angsana New"/>
                <w:sz w:val="27"/>
                <w:szCs w:val="27"/>
                <w:lang w:val="en-US" w:bidi="th-TH"/>
              </w:rPr>
              <w:t>12,696</w:t>
            </w:r>
          </w:p>
        </w:tc>
        <w:tc>
          <w:tcPr>
            <w:tcW w:w="233" w:type="dxa"/>
          </w:tcPr>
          <w:p w14:paraId="091477F5" w14:textId="77777777" w:rsidR="002062FE" w:rsidRPr="00443CF5" w:rsidRDefault="002062FE" w:rsidP="00206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27"/>
                <w:szCs w:val="27"/>
              </w:rPr>
            </w:pPr>
          </w:p>
        </w:tc>
        <w:tc>
          <w:tcPr>
            <w:tcW w:w="1025" w:type="dxa"/>
          </w:tcPr>
          <w:p w14:paraId="714AB237" w14:textId="356EC8F8" w:rsidR="002062FE" w:rsidRPr="00443CF5" w:rsidRDefault="00F504B5" w:rsidP="002062FE">
            <w:pPr>
              <w:pStyle w:val="acctfourfigures"/>
              <w:tabs>
                <w:tab w:val="clear" w:pos="765"/>
              </w:tabs>
              <w:spacing w:line="240" w:lineRule="atLeast"/>
              <w:ind w:left="-79" w:right="-2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443CF5">
              <w:rPr>
                <w:rFonts w:ascii="Angsana New" w:hAnsi="Angsana New"/>
                <w:sz w:val="27"/>
                <w:szCs w:val="27"/>
              </w:rPr>
              <w:t>(13,525)</w:t>
            </w:r>
          </w:p>
        </w:tc>
        <w:tc>
          <w:tcPr>
            <w:tcW w:w="235" w:type="dxa"/>
          </w:tcPr>
          <w:p w14:paraId="59A3DB5E" w14:textId="77777777" w:rsidR="002062FE" w:rsidRPr="00443CF5" w:rsidRDefault="002062FE" w:rsidP="00206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27"/>
                <w:szCs w:val="27"/>
              </w:rPr>
            </w:pPr>
          </w:p>
        </w:tc>
        <w:tc>
          <w:tcPr>
            <w:tcW w:w="1055" w:type="dxa"/>
          </w:tcPr>
          <w:p w14:paraId="7E239ADB" w14:textId="27408458" w:rsidR="002062FE" w:rsidRPr="00443CF5" w:rsidRDefault="002062FE" w:rsidP="00811118">
            <w:pPr>
              <w:pStyle w:val="acctfourfigures"/>
              <w:tabs>
                <w:tab w:val="clear" w:pos="765"/>
              </w:tabs>
              <w:spacing w:line="240" w:lineRule="atLeast"/>
              <w:ind w:left="-79" w:right="8"/>
              <w:jc w:val="right"/>
              <w:rPr>
                <w:rFonts w:ascii="Angsana New" w:hAnsi="Angsana New"/>
                <w:sz w:val="27"/>
                <w:szCs w:val="27"/>
                <w:lang w:bidi="th-TH"/>
              </w:rPr>
            </w:pPr>
            <w:r w:rsidRPr="00443CF5">
              <w:rPr>
                <w:rFonts w:ascii="Angsana New" w:hAnsi="Angsana New"/>
                <w:sz w:val="27"/>
                <w:szCs w:val="27"/>
              </w:rPr>
              <w:t>(11,978)</w:t>
            </w:r>
          </w:p>
        </w:tc>
      </w:tr>
    </w:tbl>
    <w:p w14:paraId="43528014" w14:textId="77777777" w:rsidR="008A1494" w:rsidRPr="00443CF5" w:rsidRDefault="008A1494" w:rsidP="00766F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205" w:type="dxa"/>
        <w:tblInd w:w="450" w:type="dxa"/>
        <w:tblLook w:val="01E0" w:firstRow="1" w:lastRow="1" w:firstColumn="1" w:lastColumn="1" w:noHBand="0" w:noVBand="0"/>
      </w:tblPr>
      <w:tblGrid>
        <w:gridCol w:w="4320"/>
        <w:gridCol w:w="1037"/>
        <w:gridCol w:w="233"/>
        <w:gridCol w:w="1067"/>
        <w:gridCol w:w="233"/>
        <w:gridCol w:w="1025"/>
        <w:gridCol w:w="235"/>
        <w:gridCol w:w="1055"/>
      </w:tblGrid>
      <w:tr w:rsidR="00A453B0" w:rsidRPr="00443CF5" w14:paraId="4C4AD3D3" w14:textId="77777777" w:rsidTr="00A6030F">
        <w:trPr>
          <w:trHeight w:val="20"/>
          <w:tblHeader/>
        </w:trPr>
        <w:tc>
          <w:tcPr>
            <w:tcW w:w="4320" w:type="dxa"/>
          </w:tcPr>
          <w:p w14:paraId="1AC4B578" w14:textId="77777777" w:rsidR="00A453B0" w:rsidRPr="00443CF5" w:rsidRDefault="00A453B0" w:rsidP="000F7D53">
            <w:pPr>
              <w:ind w:left="234" w:hanging="359"/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4885" w:type="dxa"/>
            <w:gridSpan w:val="7"/>
          </w:tcPr>
          <w:p w14:paraId="0772704C" w14:textId="31AF83BF" w:rsidR="00A453B0" w:rsidRPr="00443CF5" w:rsidRDefault="00A453B0" w:rsidP="000F7D53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sz w:val="27"/>
                <w:szCs w:val="27"/>
                <w:cs/>
                <w:lang w:bidi="th-TH"/>
              </w:rPr>
            </w:pPr>
            <w:r w:rsidRPr="00443CF5">
              <w:rPr>
                <w:rFonts w:ascii="Angsana New" w:hAnsi="Angsana New"/>
                <w:bCs/>
                <w:sz w:val="27"/>
                <w:szCs w:val="27"/>
                <w:cs/>
                <w:lang w:bidi="th-TH"/>
              </w:rPr>
              <w:t xml:space="preserve">งบการเงินเฉพาะกิจการ </w:t>
            </w:r>
          </w:p>
        </w:tc>
      </w:tr>
      <w:tr w:rsidR="00A453B0" w:rsidRPr="00443CF5" w14:paraId="51ED445B" w14:textId="77777777" w:rsidTr="00A6030F">
        <w:trPr>
          <w:trHeight w:val="20"/>
          <w:tblHeader/>
        </w:trPr>
        <w:tc>
          <w:tcPr>
            <w:tcW w:w="4320" w:type="dxa"/>
          </w:tcPr>
          <w:p w14:paraId="6DAD12AD" w14:textId="77777777" w:rsidR="00A453B0" w:rsidRPr="00443CF5" w:rsidRDefault="00A453B0" w:rsidP="000F7D53">
            <w:pPr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</w:pPr>
            <w:r w:rsidRPr="00443CF5"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2337" w:type="dxa"/>
            <w:gridSpan w:val="3"/>
          </w:tcPr>
          <w:p w14:paraId="23B26C90" w14:textId="4D76D36D" w:rsidR="00A453B0" w:rsidRPr="00443CF5" w:rsidRDefault="00A453B0" w:rsidP="000F7D5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27"/>
                <w:szCs w:val="27"/>
                <w:lang w:bidi="th-TH"/>
              </w:rPr>
            </w:pPr>
            <w:r w:rsidRPr="00443CF5">
              <w:rPr>
                <w:rFonts w:ascii="Angsana New" w:hAnsi="Angsana New"/>
                <w:sz w:val="27"/>
                <w:szCs w:val="27"/>
                <w:cs/>
                <w:lang w:val="en-US" w:bidi="th-TH"/>
              </w:rPr>
              <w:t xml:space="preserve">ข้อสมมติเพิ่มขึ้นร้อยละ </w:t>
            </w:r>
            <w:r w:rsidR="005C5BE4" w:rsidRPr="00443CF5">
              <w:rPr>
                <w:rFonts w:ascii="Angsana New" w:hAnsi="Angsana New"/>
                <w:sz w:val="27"/>
                <w:szCs w:val="27"/>
                <w:lang w:val="en-US" w:bidi="th-TH"/>
              </w:rPr>
              <w:t>0</w:t>
            </w:r>
            <w:r w:rsidR="00B333D2" w:rsidRPr="00443CF5">
              <w:rPr>
                <w:rFonts w:ascii="Angsana New" w:hAnsi="Angsana New"/>
                <w:sz w:val="27"/>
                <w:szCs w:val="27"/>
                <w:cs/>
                <w:lang w:val="en-US" w:bidi="th-TH"/>
              </w:rPr>
              <w:t>.</w:t>
            </w:r>
            <w:r w:rsidR="001E1B1A" w:rsidRPr="00443CF5">
              <w:rPr>
                <w:rFonts w:ascii="Angsana New" w:hAnsi="Angsana New"/>
                <w:sz w:val="27"/>
                <w:szCs w:val="27"/>
                <w:lang w:val="en-US" w:bidi="th-TH"/>
              </w:rPr>
              <w:t>5</w:t>
            </w:r>
          </w:p>
        </w:tc>
        <w:tc>
          <w:tcPr>
            <w:tcW w:w="233" w:type="dxa"/>
          </w:tcPr>
          <w:p w14:paraId="0EFB9194" w14:textId="77777777" w:rsidR="00A453B0" w:rsidRPr="00443CF5" w:rsidRDefault="00A453B0" w:rsidP="000F7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7"/>
                <w:szCs w:val="27"/>
              </w:rPr>
            </w:pPr>
          </w:p>
        </w:tc>
        <w:tc>
          <w:tcPr>
            <w:tcW w:w="2315" w:type="dxa"/>
            <w:gridSpan w:val="3"/>
          </w:tcPr>
          <w:p w14:paraId="640C9642" w14:textId="45ACD6DD" w:rsidR="00A453B0" w:rsidRPr="00443CF5" w:rsidRDefault="00A453B0" w:rsidP="000F7D53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sz w:val="27"/>
                <w:szCs w:val="27"/>
                <w:lang w:bidi="th-TH"/>
              </w:rPr>
            </w:pPr>
            <w:r w:rsidRPr="00443CF5">
              <w:rPr>
                <w:rFonts w:ascii="Angsana New" w:hAnsi="Angsana New"/>
                <w:sz w:val="27"/>
                <w:szCs w:val="27"/>
                <w:cs/>
                <w:lang w:val="en-US" w:bidi="th-TH"/>
              </w:rPr>
              <w:t>ข้อสมมติ</w:t>
            </w:r>
            <w:r w:rsidRPr="00443CF5">
              <w:rPr>
                <w:rFonts w:ascii="Angsana New" w:hAnsi="Angsana New"/>
                <w:sz w:val="27"/>
                <w:szCs w:val="27"/>
                <w:cs/>
                <w:lang w:bidi="th-TH"/>
              </w:rPr>
              <w:t>ลดลง</w:t>
            </w:r>
            <w:r w:rsidRPr="00443CF5">
              <w:rPr>
                <w:rFonts w:ascii="Angsana New" w:hAnsi="Angsana New"/>
                <w:sz w:val="27"/>
                <w:szCs w:val="27"/>
                <w:cs/>
                <w:lang w:val="en-US" w:bidi="th-TH"/>
              </w:rPr>
              <w:t xml:space="preserve">ร้อยละ </w:t>
            </w:r>
            <w:r w:rsidR="005C5BE4" w:rsidRPr="00443CF5">
              <w:rPr>
                <w:rFonts w:ascii="Angsana New" w:hAnsi="Angsana New"/>
                <w:sz w:val="27"/>
                <w:szCs w:val="27"/>
                <w:lang w:val="en-US" w:bidi="th-TH"/>
              </w:rPr>
              <w:t>0</w:t>
            </w:r>
            <w:r w:rsidR="00B333D2" w:rsidRPr="00443CF5">
              <w:rPr>
                <w:rFonts w:ascii="Angsana New" w:hAnsi="Angsana New"/>
                <w:sz w:val="27"/>
                <w:szCs w:val="27"/>
                <w:cs/>
                <w:lang w:val="en-US" w:bidi="th-TH"/>
              </w:rPr>
              <w:t>.</w:t>
            </w:r>
            <w:r w:rsidR="001E1B1A" w:rsidRPr="00443CF5">
              <w:rPr>
                <w:rFonts w:ascii="Angsana New" w:hAnsi="Angsana New"/>
                <w:sz w:val="27"/>
                <w:szCs w:val="27"/>
                <w:lang w:val="en-US" w:bidi="th-TH"/>
              </w:rPr>
              <w:t>5</w:t>
            </w:r>
          </w:p>
        </w:tc>
      </w:tr>
      <w:tr w:rsidR="00756D81" w:rsidRPr="00443CF5" w14:paraId="7A14AFEC" w14:textId="77777777" w:rsidTr="00A6030F">
        <w:trPr>
          <w:trHeight w:val="20"/>
          <w:tblHeader/>
        </w:trPr>
        <w:tc>
          <w:tcPr>
            <w:tcW w:w="4320" w:type="dxa"/>
          </w:tcPr>
          <w:p w14:paraId="166443DB" w14:textId="3B5C24B3" w:rsidR="00756D81" w:rsidRPr="00443CF5" w:rsidRDefault="00756D81" w:rsidP="00756D81">
            <w:pPr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443CF5"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  <w:t xml:space="preserve">ณ วันที่ </w:t>
            </w:r>
            <w:r w:rsidRPr="00443CF5">
              <w:rPr>
                <w:rFonts w:ascii="Angsana New" w:hAnsi="Angsana New"/>
                <w:b/>
                <w:bCs/>
                <w:i/>
                <w:iCs/>
                <w:sz w:val="27"/>
                <w:szCs w:val="27"/>
              </w:rPr>
              <w:t>3</w:t>
            </w:r>
            <w:r w:rsidR="005C5BE4" w:rsidRPr="00443CF5">
              <w:rPr>
                <w:rFonts w:ascii="Angsana New" w:hAnsi="Angsana New"/>
                <w:b/>
                <w:bCs/>
                <w:i/>
                <w:iCs/>
                <w:sz w:val="27"/>
                <w:szCs w:val="27"/>
              </w:rPr>
              <w:t>1</w:t>
            </w:r>
            <w:r w:rsidRPr="00443CF5"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  <w:t xml:space="preserve"> ธันวาคม</w:t>
            </w:r>
          </w:p>
        </w:tc>
        <w:tc>
          <w:tcPr>
            <w:tcW w:w="1037" w:type="dxa"/>
          </w:tcPr>
          <w:p w14:paraId="1F8BF882" w14:textId="40CACD44" w:rsidR="00756D81" w:rsidRPr="00443CF5" w:rsidRDefault="00756D81" w:rsidP="00756D8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27"/>
                <w:szCs w:val="27"/>
                <w:cs/>
                <w:lang w:val="en-US" w:bidi="th-TH"/>
              </w:rPr>
            </w:pPr>
            <w:r w:rsidRPr="00443CF5">
              <w:rPr>
                <w:rFonts w:ascii="Angsana New" w:hAnsi="Angsana New"/>
                <w:sz w:val="27"/>
                <w:szCs w:val="27"/>
                <w:lang w:val="en-US" w:bidi="th-TH"/>
              </w:rPr>
              <w:t>256</w:t>
            </w:r>
            <w:r w:rsidR="00811118" w:rsidRPr="00443CF5">
              <w:rPr>
                <w:rFonts w:ascii="Angsana New" w:hAnsi="Angsana New"/>
                <w:sz w:val="27"/>
                <w:szCs w:val="27"/>
                <w:lang w:val="en-US" w:bidi="th-TH"/>
              </w:rPr>
              <w:t>7</w:t>
            </w:r>
          </w:p>
        </w:tc>
        <w:tc>
          <w:tcPr>
            <w:tcW w:w="233" w:type="dxa"/>
          </w:tcPr>
          <w:p w14:paraId="57C965CC" w14:textId="77777777" w:rsidR="00756D81" w:rsidRPr="00443CF5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7"/>
                <w:szCs w:val="27"/>
              </w:rPr>
            </w:pPr>
          </w:p>
        </w:tc>
        <w:tc>
          <w:tcPr>
            <w:tcW w:w="1067" w:type="dxa"/>
          </w:tcPr>
          <w:p w14:paraId="64532364" w14:textId="6A00581F" w:rsidR="00756D81" w:rsidRPr="00443CF5" w:rsidRDefault="00756D81" w:rsidP="00756D8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27"/>
                <w:szCs w:val="27"/>
                <w:cs/>
                <w:lang w:bidi="th-TH"/>
              </w:rPr>
            </w:pPr>
            <w:r w:rsidRPr="00443CF5">
              <w:rPr>
                <w:rFonts w:ascii="Angsana New" w:hAnsi="Angsana New"/>
                <w:sz w:val="27"/>
                <w:szCs w:val="27"/>
                <w:lang w:bidi="th-TH"/>
              </w:rPr>
              <w:t>256</w:t>
            </w:r>
            <w:r w:rsidR="00811118" w:rsidRPr="00443CF5">
              <w:rPr>
                <w:rFonts w:ascii="Angsana New" w:hAnsi="Angsana New"/>
                <w:sz w:val="27"/>
                <w:szCs w:val="27"/>
                <w:lang w:bidi="th-TH"/>
              </w:rPr>
              <w:t>6</w:t>
            </w:r>
          </w:p>
        </w:tc>
        <w:tc>
          <w:tcPr>
            <w:tcW w:w="233" w:type="dxa"/>
          </w:tcPr>
          <w:p w14:paraId="64819CD3" w14:textId="77777777" w:rsidR="00756D81" w:rsidRPr="00443CF5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7"/>
                <w:szCs w:val="27"/>
              </w:rPr>
            </w:pPr>
          </w:p>
        </w:tc>
        <w:tc>
          <w:tcPr>
            <w:tcW w:w="1025" w:type="dxa"/>
          </w:tcPr>
          <w:p w14:paraId="5B6A4143" w14:textId="311A9D39" w:rsidR="00756D81" w:rsidRPr="00443CF5" w:rsidRDefault="00756D81" w:rsidP="00756D8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27"/>
                <w:szCs w:val="27"/>
                <w:cs/>
                <w:lang w:val="en-US" w:bidi="th-TH"/>
              </w:rPr>
            </w:pPr>
            <w:r w:rsidRPr="00443CF5">
              <w:rPr>
                <w:rFonts w:ascii="Angsana New" w:hAnsi="Angsana New"/>
                <w:sz w:val="27"/>
                <w:szCs w:val="27"/>
                <w:lang w:val="en-US" w:bidi="th-TH"/>
              </w:rPr>
              <w:t>256</w:t>
            </w:r>
            <w:r w:rsidR="00811118" w:rsidRPr="00443CF5">
              <w:rPr>
                <w:rFonts w:ascii="Angsana New" w:hAnsi="Angsana New"/>
                <w:sz w:val="27"/>
                <w:szCs w:val="27"/>
                <w:lang w:val="en-US" w:bidi="th-TH"/>
              </w:rPr>
              <w:t>7</w:t>
            </w:r>
          </w:p>
        </w:tc>
        <w:tc>
          <w:tcPr>
            <w:tcW w:w="235" w:type="dxa"/>
          </w:tcPr>
          <w:p w14:paraId="165695C9" w14:textId="77777777" w:rsidR="00756D81" w:rsidRPr="00443CF5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7"/>
                <w:szCs w:val="27"/>
              </w:rPr>
            </w:pPr>
          </w:p>
        </w:tc>
        <w:tc>
          <w:tcPr>
            <w:tcW w:w="1055" w:type="dxa"/>
          </w:tcPr>
          <w:p w14:paraId="12BD0FD2" w14:textId="487B34CF" w:rsidR="00756D81" w:rsidRPr="00443CF5" w:rsidRDefault="00756D81" w:rsidP="00756D81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sz w:val="27"/>
                <w:szCs w:val="27"/>
                <w:cs/>
                <w:lang w:bidi="th-TH"/>
              </w:rPr>
            </w:pPr>
            <w:r w:rsidRPr="00443CF5">
              <w:rPr>
                <w:rFonts w:ascii="Angsana New" w:hAnsi="Angsana New"/>
                <w:sz w:val="27"/>
                <w:szCs w:val="27"/>
                <w:lang w:bidi="th-TH"/>
              </w:rPr>
              <w:t>256</w:t>
            </w:r>
            <w:r w:rsidR="00811118" w:rsidRPr="00443CF5">
              <w:rPr>
                <w:rFonts w:ascii="Angsana New" w:hAnsi="Angsana New"/>
                <w:sz w:val="27"/>
                <w:szCs w:val="27"/>
                <w:lang w:bidi="th-TH"/>
              </w:rPr>
              <w:t>6</w:t>
            </w:r>
          </w:p>
        </w:tc>
      </w:tr>
      <w:tr w:rsidR="00756D81" w:rsidRPr="00443CF5" w14:paraId="537013BB" w14:textId="77777777" w:rsidTr="00A6030F">
        <w:trPr>
          <w:trHeight w:val="20"/>
          <w:tblHeader/>
        </w:trPr>
        <w:tc>
          <w:tcPr>
            <w:tcW w:w="4320" w:type="dxa"/>
          </w:tcPr>
          <w:p w14:paraId="06ADD943" w14:textId="77777777" w:rsidR="00756D81" w:rsidRPr="00443CF5" w:rsidRDefault="00756D81" w:rsidP="00756D81">
            <w:pPr>
              <w:ind w:left="234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4885" w:type="dxa"/>
            <w:gridSpan w:val="7"/>
            <w:vAlign w:val="center"/>
          </w:tcPr>
          <w:p w14:paraId="5674A1CD" w14:textId="0F814DA8" w:rsidR="00756D81" w:rsidRPr="00443CF5" w:rsidRDefault="00756D81" w:rsidP="00756D81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i/>
                <w:iCs/>
                <w:sz w:val="27"/>
                <w:szCs w:val="27"/>
                <w:cs/>
                <w:lang w:bidi="th-TH"/>
              </w:rPr>
            </w:pPr>
            <w:r w:rsidRPr="00443CF5">
              <w:rPr>
                <w:rFonts w:ascii="Angsana New" w:hAnsi="Angsana New"/>
                <w:i/>
                <w:iCs/>
                <w:sz w:val="27"/>
                <w:szCs w:val="27"/>
                <w:cs/>
                <w:lang w:bidi="th-TH"/>
              </w:rPr>
              <w:t>(พันบาท)</w:t>
            </w:r>
          </w:p>
        </w:tc>
      </w:tr>
      <w:tr w:rsidR="00811118" w:rsidRPr="00443CF5" w14:paraId="228B334B" w14:textId="77777777" w:rsidTr="00690713">
        <w:trPr>
          <w:trHeight w:val="20"/>
        </w:trPr>
        <w:tc>
          <w:tcPr>
            <w:tcW w:w="4320" w:type="dxa"/>
          </w:tcPr>
          <w:p w14:paraId="78B65C61" w14:textId="77777777" w:rsidR="00811118" w:rsidRPr="00443CF5" w:rsidRDefault="00811118" w:rsidP="00811118">
            <w:pPr>
              <w:ind w:left="234" w:hanging="234"/>
              <w:rPr>
                <w:rFonts w:ascii="Angsana New" w:hAnsi="Angsana New"/>
                <w:sz w:val="27"/>
                <w:szCs w:val="27"/>
              </w:rPr>
            </w:pPr>
            <w:r w:rsidRPr="00443CF5">
              <w:rPr>
                <w:rFonts w:ascii="Angsana New" w:hAnsi="Angsana New"/>
                <w:sz w:val="27"/>
                <w:szCs w:val="27"/>
                <w:cs/>
              </w:rPr>
              <w:t xml:space="preserve">อัตราคิดลด  </w:t>
            </w:r>
          </w:p>
        </w:tc>
        <w:tc>
          <w:tcPr>
            <w:tcW w:w="1037" w:type="dxa"/>
            <w:shd w:val="clear" w:color="auto" w:fill="auto"/>
            <w:vAlign w:val="center"/>
          </w:tcPr>
          <w:p w14:paraId="0702F42C" w14:textId="566B254F" w:rsidR="00811118" w:rsidRPr="00443CF5" w:rsidRDefault="00F504B5" w:rsidP="00811118">
            <w:pPr>
              <w:pStyle w:val="acctfourfigures"/>
              <w:tabs>
                <w:tab w:val="clear" w:pos="765"/>
                <w:tab w:val="left" w:pos="742"/>
              </w:tabs>
              <w:spacing w:line="240" w:lineRule="atLeast"/>
              <w:ind w:left="-79" w:right="-63"/>
              <w:jc w:val="right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443CF5">
              <w:rPr>
                <w:rFonts w:ascii="Angsana New" w:hAnsi="Angsana New"/>
                <w:sz w:val="27"/>
                <w:szCs w:val="27"/>
                <w:lang w:val="en-US" w:bidi="th-TH"/>
              </w:rPr>
              <w:t>(12,086)</w:t>
            </w:r>
          </w:p>
        </w:tc>
        <w:tc>
          <w:tcPr>
            <w:tcW w:w="233" w:type="dxa"/>
            <w:shd w:val="clear" w:color="auto" w:fill="auto"/>
            <w:vAlign w:val="center"/>
          </w:tcPr>
          <w:p w14:paraId="175DE413" w14:textId="77777777" w:rsidR="00811118" w:rsidRPr="00443CF5" w:rsidRDefault="00811118" w:rsidP="00811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27"/>
                <w:szCs w:val="27"/>
              </w:rPr>
            </w:pPr>
          </w:p>
        </w:tc>
        <w:tc>
          <w:tcPr>
            <w:tcW w:w="1067" w:type="dxa"/>
            <w:shd w:val="clear" w:color="auto" w:fill="auto"/>
            <w:vAlign w:val="center"/>
          </w:tcPr>
          <w:p w14:paraId="08036733" w14:textId="63EA8B2D" w:rsidR="00811118" w:rsidRPr="00443CF5" w:rsidRDefault="00811118" w:rsidP="0081111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443CF5">
              <w:rPr>
                <w:rFonts w:ascii="Angsana New" w:hAnsi="Angsana New"/>
                <w:sz w:val="27"/>
                <w:szCs w:val="27"/>
                <w:lang w:val="en-US" w:bidi="th-TH"/>
              </w:rPr>
              <w:t>(12,415)</w:t>
            </w:r>
          </w:p>
        </w:tc>
        <w:tc>
          <w:tcPr>
            <w:tcW w:w="233" w:type="dxa"/>
            <w:shd w:val="clear" w:color="auto" w:fill="auto"/>
            <w:vAlign w:val="center"/>
          </w:tcPr>
          <w:p w14:paraId="059ACF25" w14:textId="77777777" w:rsidR="00811118" w:rsidRPr="00443CF5" w:rsidRDefault="00811118" w:rsidP="00811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27"/>
                <w:szCs w:val="27"/>
              </w:rPr>
            </w:pPr>
          </w:p>
        </w:tc>
        <w:tc>
          <w:tcPr>
            <w:tcW w:w="1025" w:type="dxa"/>
            <w:shd w:val="clear" w:color="auto" w:fill="auto"/>
            <w:vAlign w:val="center"/>
          </w:tcPr>
          <w:p w14:paraId="1F097A16" w14:textId="2AA081E1" w:rsidR="00811118" w:rsidRPr="00443CF5" w:rsidRDefault="00F504B5" w:rsidP="00811118">
            <w:pPr>
              <w:pStyle w:val="acctfourfigures"/>
              <w:tabs>
                <w:tab w:val="clear" w:pos="765"/>
              </w:tabs>
              <w:spacing w:line="240" w:lineRule="atLeast"/>
              <w:ind w:left="-79" w:right="50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443CF5">
              <w:rPr>
                <w:rFonts w:ascii="Angsana New" w:hAnsi="Angsana New"/>
                <w:sz w:val="27"/>
                <w:szCs w:val="27"/>
              </w:rPr>
              <w:t>12,962</w:t>
            </w:r>
          </w:p>
        </w:tc>
        <w:tc>
          <w:tcPr>
            <w:tcW w:w="235" w:type="dxa"/>
            <w:vAlign w:val="center"/>
          </w:tcPr>
          <w:p w14:paraId="499D67F2" w14:textId="77777777" w:rsidR="00811118" w:rsidRPr="00443CF5" w:rsidRDefault="00811118" w:rsidP="00811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27"/>
                <w:szCs w:val="27"/>
              </w:rPr>
            </w:pPr>
          </w:p>
        </w:tc>
        <w:tc>
          <w:tcPr>
            <w:tcW w:w="1055" w:type="dxa"/>
            <w:vAlign w:val="center"/>
          </w:tcPr>
          <w:p w14:paraId="36A99378" w14:textId="3D417452" w:rsidR="00811118" w:rsidRPr="00443CF5" w:rsidRDefault="00811118" w:rsidP="00811118">
            <w:pPr>
              <w:pStyle w:val="acctfourfigures"/>
              <w:tabs>
                <w:tab w:val="clear" w:pos="765"/>
              </w:tabs>
              <w:spacing w:line="240" w:lineRule="atLeast"/>
              <w:ind w:left="-79" w:right="64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443CF5">
              <w:rPr>
                <w:rFonts w:ascii="Angsana New" w:hAnsi="Angsana New"/>
                <w:sz w:val="27"/>
                <w:szCs w:val="27"/>
              </w:rPr>
              <w:t>13,016</w:t>
            </w:r>
          </w:p>
        </w:tc>
      </w:tr>
      <w:tr w:rsidR="00811118" w:rsidRPr="00443CF5" w14:paraId="550ED2B0" w14:textId="77777777" w:rsidTr="00690713">
        <w:trPr>
          <w:trHeight w:val="20"/>
        </w:trPr>
        <w:tc>
          <w:tcPr>
            <w:tcW w:w="4320" w:type="dxa"/>
          </w:tcPr>
          <w:p w14:paraId="513B8FC6" w14:textId="77777777" w:rsidR="00811118" w:rsidRPr="00443CF5" w:rsidRDefault="00811118" w:rsidP="00811118">
            <w:pPr>
              <w:ind w:left="234" w:hanging="234"/>
              <w:rPr>
                <w:rFonts w:ascii="Angsana New" w:hAnsi="Angsana New"/>
                <w:sz w:val="27"/>
                <w:szCs w:val="27"/>
                <w:cs/>
              </w:rPr>
            </w:pPr>
            <w:r w:rsidRPr="00443CF5">
              <w:rPr>
                <w:rFonts w:ascii="Angsana New" w:hAnsi="Angsana New"/>
                <w:sz w:val="27"/>
                <w:szCs w:val="27"/>
                <w:cs/>
              </w:rPr>
              <w:t xml:space="preserve">การเพิ่มขึ้นของเงินเดือนในอนาคต  </w:t>
            </w:r>
          </w:p>
        </w:tc>
        <w:tc>
          <w:tcPr>
            <w:tcW w:w="1037" w:type="dxa"/>
            <w:shd w:val="clear" w:color="auto" w:fill="auto"/>
          </w:tcPr>
          <w:p w14:paraId="75077C5D" w14:textId="1330EA45" w:rsidR="00811118" w:rsidRPr="00443CF5" w:rsidRDefault="00F504B5" w:rsidP="00811118">
            <w:pPr>
              <w:pStyle w:val="acctfourfigures"/>
              <w:tabs>
                <w:tab w:val="clear" w:pos="765"/>
                <w:tab w:val="left" w:pos="731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443CF5">
              <w:rPr>
                <w:rFonts w:ascii="Angsana New" w:hAnsi="Angsana New"/>
                <w:sz w:val="27"/>
                <w:szCs w:val="27"/>
                <w:lang w:val="en-US" w:bidi="th-TH"/>
              </w:rPr>
              <w:t>14,308</w:t>
            </w:r>
          </w:p>
        </w:tc>
        <w:tc>
          <w:tcPr>
            <w:tcW w:w="233" w:type="dxa"/>
            <w:shd w:val="clear" w:color="auto" w:fill="auto"/>
          </w:tcPr>
          <w:p w14:paraId="3B3AE908" w14:textId="77777777" w:rsidR="00811118" w:rsidRPr="00443CF5" w:rsidRDefault="00811118" w:rsidP="00811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27"/>
                <w:szCs w:val="27"/>
              </w:rPr>
            </w:pPr>
          </w:p>
        </w:tc>
        <w:tc>
          <w:tcPr>
            <w:tcW w:w="1067" w:type="dxa"/>
            <w:shd w:val="clear" w:color="auto" w:fill="auto"/>
          </w:tcPr>
          <w:p w14:paraId="5E0AAB73" w14:textId="2D00C1A9" w:rsidR="00811118" w:rsidRPr="00443CF5" w:rsidRDefault="00811118" w:rsidP="00811118">
            <w:pPr>
              <w:pStyle w:val="acctfourfigures"/>
              <w:tabs>
                <w:tab w:val="clear" w:pos="765"/>
              </w:tabs>
              <w:spacing w:line="240" w:lineRule="atLeast"/>
              <w:ind w:left="-79" w:right="70"/>
              <w:jc w:val="right"/>
              <w:rPr>
                <w:rFonts w:ascii="Angsana New" w:hAnsi="Angsana New"/>
                <w:sz w:val="27"/>
                <w:szCs w:val="27"/>
                <w:lang w:bidi="th-TH"/>
              </w:rPr>
            </w:pPr>
            <w:r w:rsidRPr="00443CF5">
              <w:rPr>
                <w:rFonts w:ascii="Angsana New" w:hAnsi="Angsana New"/>
                <w:sz w:val="27"/>
                <w:szCs w:val="27"/>
                <w:lang w:val="en-US" w:bidi="th-TH"/>
              </w:rPr>
              <w:t>12,659</w:t>
            </w:r>
          </w:p>
        </w:tc>
        <w:tc>
          <w:tcPr>
            <w:tcW w:w="233" w:type="dxa"/>
            <w:shd w:val="clear" w:color="auto" w:fill="auto"/>
          </w:tcPr>
          <w:p w14:paraId="5A6048EC" w14:textId="77777777" w:rsidR="00811118" w:rsidRPr="00443CF5" w:rsidRDefault="00811118" w:rsidP="00811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27"/>
                <w:szCs w:val="27"/>
              </w:rPr>
            </w:pPr>
          </w:p>
        </w:tc>
        <w:tc>
          <w:tcPr>
            <w:tcW w:w="1025" w:type="dxa"/>
            <w:shd w:val="clear" w:color="auto" w:fill="auto"/>
          </w:tcPr>
          <w:p w14:paraId="3ADA6006" w14:textId="45BB9E01" w:rsidR="00811118" w:rsidRPr="00443CF5" w:rsidRDefault="00F504B5" w:rsidP="00811118">
            <w:pPr>
              <w:pStyle w:val="acctfourfigures"/>
              <w:tabs>
                <w:tab w:val="clear" w:pos="765"/>
              </w:tabs>
              <w:spacing w:line="240" w:lineRule="atLeast"/>
              <w:ind w:left="-79" w:right="-22"/>
              <w:jc w:val="right"/>
              <w:rPr>
                <w:rFonts w:ascii="Angsana New" w:hAnsi="Angsana New"/>
                <w:sz w:val="27"/>
                <w:szCs w:val="27"/>
                <w:lang w:bidi="th-TH"/>
              </w:rPr>
            </w:pPr>
            <w:r w:rsidRPr="00443CF5">
              <w:rPr>
                <w:rFonts w:ascii="Angsana New" w:hAnsi="Angsana New"/>
                <w:sz w:val="27"/>
                <w:szCs w:val="27"/>
                <w:lang w:bidi="th-TH"/>
              </w:rPr>
              <w:t>(13,472)</w:t>
            </w:r>
          </w:p>
        </w:tc>
        <w:tc>
          <w:tcPr>
            <w:tcW w:w="235" w:type="dxa"/>
          </w:tcPr>
          <w:p w14:paraId="66A29B4C" w14:textId="77777777" w:rsidR="00811118" w:rsidRPr="00443CF5" w:rsidRDefault="00811118" w:rsidP="00811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27"/>
                <w:szCs w:val="27"/>
              </w:rPr>
            </w:pPr>
          </w:p>
        </w:tc>
        <w:tc>
          <w:tcPr>
            <w:tcW w:w="1055" w:type="dxa"/>
          </w:tcPr>
          <w:p w14:paraId="072C99A4" w14:textId="22A97DE2" w:rsidR="00811118" w:rsidRPr="00443CF5" w:rsidRDefault="00811118" w:rsidP="00811118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="Angsana New" w:hAnsi="Angsana New"/>
                <w:sz w:val="27"/>
                <w:szCs w:val="27"/>
                <w:lang w:bidi="th-TH"/>
              </w:rPr>
            </w:pPr>
            <w:r w:rsidRPr="00443CF5">
              <w:rPr>
                <w:rFonts w:ascii="Angsana New" w:hAnsi="Angsana New"/>
                <w:sz w:val="27"/>
                <w:szCs w:val="27"/>
                <w:lang w:bidi="th-TH"/>
              </w:rPr>
              <w:t>(11,943)</w:t>
            </w:r>
          </w:p>
        </w:tc>
      </w:tr>
      <w:tr w:rsidR="009E6B9D" w:rsidRPr="00443CF5" w14:paraId="088248B5" w14:textId="77777777" w:rsidTr="00690713">
        <w:trPr>
          <w:trHeight w:val="20"/>
        </w:trPr>
        <w:tc>
          <w:tcPr>
            <w:tcW w:w="4320" w:type="dxa"/>
          </w:tcPr>
          <w:p w14:paraId="4431DCC7" w14:textId="77777777" w:rsidR="009E6B9D" w:rsidRPr="00443CF5" w:rsidRDefault="009E6B9D" w:rsidP="00811118">
            <w:pPr>
              <w:ind w:left="234" w:hanging="234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037" w:type="dxa"/>
            <w:shd w:val="clear" w:color="auto" w:fill="auto"/>
          </w:tcPr>
          <w:p w14:paraId="47EF9B6E" w14:textId="77777777" w:rsidR="009E6B9D" w:rsidRPr="00443CF5" w:rsidRDefault="009E6B9D" w:rsidP="00811118">
            <w:pPr>
              <w:pStyle w:val="acctfourfigures"/>
              <w:tabs>
                <w:tab w:val="clear" w:pos="765"/>
                <w:tab w:val="left" w:pos="731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27"/>
                <w:szCs w:val="27"/>
                <w:lang w:val="en-US" w:bidi="th-TH"/>
              </w:rPr>
            </w:pPr>
          </w:p>
        </w:tc>
        <w:tc>
          <w:tcPr>
            <w:tcW w:w="233" w:type="dxa"/>
            <w:shd w:val="clear" w:color="auto" w:fill="auto"/>
          </w:tcPr>
          <w:p w14:paraId="4E2A9C55" w14:textId="77777777" w:rsidR="009E6B9D" w:rsidRPr="00443CF5" w:rsidRDefault="009E6B9D" w:rsidP="00811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27"/>
                <w:szCs w:val="27"/>
              </w:rPr>
            </w:pPr>
          </w:p>
        </w:tc>
        <w:tc>
          <w:tcPr>
            <w:tcW w:w="1067" w:type="dxa"/>
            <w:shd w:val="clear" w:color="auto" w:fill="auto"/>
          </w:tcPr>
          <w:p w14:paraId="53BC4CC2" w14:textId="77777777" w:rsidR="009E6B9D" w:rsidRPr="00443CF5" w:rsidRDefault="009E6B9D" w:rsidP="00811118">
            <w:pPr>
              <w:pStyle w:val="acctfourfigures"/>
              <w:tabs>
                <w:tab w:val="clear" w:pos="765"/>
              </w:tabs>
              <w:spacing w:line="240" w:lineRule="atLeast"/>
              <w:ind w:left="-79" w:right="70"/>
              <w:jc w:val="right"/>
              <w:rPr>
                <w:rFonts w:ascii="Angsana New" w:hAnsi="Angsana New"/>
                <w:sz w:val="27"/>
                <w:szCs w:val="27"/>
                <w:lang w:val="en-US" w:bidi="th-TH"/>
              </w:rPr>
            </w:pPr>
          </w:p>
        </w:tc>
        <w:tc>
          <w:tcPr>
            <w:tcW w:w="233" w:type="dxa"/>
            <w:shd w:val="clear" w:color="auto" w:fill="auto"/>
          </w:tcPr>
          <w:p w14:paraId="79D98D2F" w14:textId="77777777" w:rsidR="009E6B9D" w:rsidRPr="00443CF5" w:rsidRDefault="009E6B9D" w:rsidP="00811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27"/>
                <w:szCs w:val="27"/>
              </w:rPr>
            </w:pPr>
          </w:p>
        </w:tc>
        <w:tc>
          <w:tcPr>
            <w:tcW w:w="1025" w:type="dxa"/>
            <w:shd w:val="clear" w:color="auto" w:fill="auto"/>
          </w:tcPr>
          <w:p w14:paraId="2A0A34B1" w14:textId="77777777" w:rsidR="009E6B9D" w:rsidRPr="00443CF5" w:rsidRDefault="009E6B9D" w:rsidP="00811118">
            <w:pPr>
              <w:pStyle w:val="acctfourfigures"/>
              <w:tabs>
                <w:tab w:val="clear" w:pos="765"/>
              </w:tabs>
              <w:spacing w:line="240" w:lineRule="atLeast"/>
              <w:ind w:left="-79" w:right="-22"/>
              <w:jc w:val="right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235" w:type="dxa"/>
          </w:tcPr>
          <w:p w14:paraId="64944470" w14:textId="77777777" w:rsidR="009E6B9D" w:rsidRPr="00443CF5" w:rsidRDefault="009E6B9D" w:rsidP="00811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27"/>
                <w:szCs w:val="27"/>
              </w:rPr>
            </w:pPr>
          </w:p>
        </w:tc>
        <w:tc>
          <w:tcPr>
            <w:tcW w:w="1055" w:type="dxa"/>
          </w:tcPr>
          <w:p w14:paraId="27126A3C" w14:textId="77777777" w:rsidR="009E6B9D" w:rsidRPr="00443CF5" w:rsidRDefault="009E6B9D" w:rsidP="00811118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</w:tr>
    </w:tbl>
    <w:p w14:paraId="016FBE1F" w14:textId="77777777" w:rsidR="005B2388" w:rsidRPr="00422380" w:rsidRDefault="005B2388" w:rsidP="00C22D22">
      <w:pPr>
        <w:pStyle w:val="ListParagraph"/>
        <w:numPr>
          <w:ilvl w:val="0"/>
          <w:numId w:val="16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bookmarkStart w:id="9" w:name="_Hlk96267137"/>
      <w:r w:rsidRPr="00422380">
        <w:rPr>
          <w:rFonts w:ascii="Angsana New" w:hAnsi="Angsana New"/>
          <w:b/>
          <w:bCs/>
          <w:sz w:val="30"/>
          <w:szCs w:val="30"/>
          <w:cs/>
        </w:rPr>
        <w:t>ทุนเรือนหุ้น</w:t>
      </w:r>
    </w:p>
    <w:p w14:paraId="36DD5081" w14:textId="77777777" w:rsidR="005B2388" w:rsidRPr="00443CF5" w:rsidRDefault="005B2388" w:rsidP="005B23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/>
          <w:sz w:val="24"/>
          <w:szCs w:val="24"/>
        </w:rPr>
      </w:pPr>
    </w:p>
    <w:tbl>
      <w:tblPr>
        <w:tblW w:w="9469" w:type="dxa"/>
        <w:tblInd w:w="450" w:type="dxa"/>
        <w:tblLook w:val="01E0" w:firstRow="1" w:lastRow="1" w:firstColumn="1" w:lastColumn="1" w:noHBand="0" w:noVBand="0"/>
      </w:tblPr>
      <w:tblGrid>
        <w:gridCol w:w="3150"/>
        <w:gridCol w:w="764"/>
        <w:gridCol w:w="265"/>
        <w:gridCol w:w="1126"/>
        <w:gridCol w:w="262"/>
        <w:gridCol w:w="1126"/>
        <w:gridCol w:w="262"/>
        <w:gridCol w:w="1126"/>
        <w:gridCol w:w="262"/>
        <w:gridCol w:w="1126"/>
      </w:tblGrid>
      <w:tr w:rsidR="005B2388" w:rsidRPr="00422380" w14:paraId="580BBCC7" w14:textId="77777777" w:rsidTr="00964F55">
        <w:trPr>
          <w:trHeight w:val="20"/>
          <w:tblHeader/>
        </w:trPr>
        <w:tc>
          <w:tcPr>
            <w:tcW w:w="3150" w:type="dxa"/>
          </w:tcPr>
          <w:p w14:paraId="636622E7" w14:textId="77777777" w:rsidR="005B2388" w:rsidRPr="00422380" w:rsidRDefault="005B2388" w:rsidP="00964F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27"/>
                <w:szCs w:val="27"/>
              </w:rPr>
            </w:pPr>
          </w:p>
        </w:tc>
        <w:tc>
          <w:tcPr>
            <w:tcW w:w="764" w:type="dxa"/>
          </w:tcPr>
          <w:p w14:paraId="6055EC81" w14:textId="77777777" w:rsidR="005B2388" w:rsidRPr="00422380" w:rsidRDefault="005B2388" w:rsidP="00964F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sz w:val="27"/>
                <w:szCs w:val="27"/>
              </w:rPr>
            </w:pPr>
          </w:p>
        </w:tc>
        <w:tc>
          <w:tcPr>
            <w:tcW w:w="265" w:type="dxa"/>
          </w:tcPr>
          <w:p w14:paraId="5B5F02FA" w14:textId="77777777" w:rsidR="005B2388" w:rsidRPr="00422380" w:rsidRDefault="005B2388" w:rsidP="00964F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27"/>
                <w:szCs w:val="27"/>
              </w:rPr>
            </w:pPr>
          </w:p>
        </w:tc>
        <w:tc>
          <w:tcPr>
            <w:tcW w:w="5290" w:type="dxa"/>
            <w:gridSpan w:val="7"/>
            <w:shd w:val="clear" w:color="auto" w:fill="auto"/>
          </w:tcPr>
          <w:p w14:paraId="67022329" w14:textId="77777777" w:rsidR="005B2388" w:rsidRPr="00422380" w:rsidRDefault="005B2388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7"/>
                <w:szCs w:val="27"/>
              </w:rPr>
            </w:pPr>
            <w:r w:rsidRPr="00422380">
              <w:rPr>
                <w:rFonts w:asciiTheme="majorBidi" w:hAnsiTheme="majorBidi" w:cstheme="majorBidi" w:hint="cs"/>
                <w:bCs/>
                <w:sz w:val="27"/>
                <w:szCs w:val="27"/>
                <w:cs/>
              </w:rPr>
              <w:t>งบการเงินรวม</w:t>
            </w:r>
            <w:r w:rsidRPr="00422380">
              <w:rPr>
                <w:rFonts w:asciiTheme="majorBidi" w:hAnsiTheme="majorBidi"/>
                <w:bCs/>
                <w:sz w:val="27"/>
                <w:szCs w:val="27"/>
                <w:cs/>
              </w:rPr>
              <w:t>/</w:t>
            </w:r>
            <w:r w:rsidRPr="00422380">
              <w:rPr>
                <w:rFonts w:asciiTheme="majorBidi" w:hAnsiTheme="majorBidi" w:cstheme="majorBidi" w:hint="cs"/>
                <w:bCs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5B2388" w:rsidRPr="00422380" w14:paraId="39BC989A" w14:textId="77777777" w:rsidTr="00EF34E0">
        <w:trPr>
          <w:trHeight w:val="20"/>
          <w:tblHeader/>
        </w:trPr>
        <w:tc>
          <w:tcPr>
            <w:tcW w:w="3150" w:type="dxa"/>
          </w:tcPr>
          <w:p w14:paraId="5555F2D0" w14:textId="77777777" w:rsidR="005B2388" w:rsidRPr="00422380" w:rsidRDefault="005B2388" w:rsidP="00964F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27"/>
                <w:szCs w:val="27"/>
              </w:rPr>
            </w:pPr>
          </w:p>
        </w:tc>
        <w:tc>
          <w:tcPr>
            <w:tcW w:w="764" w:type="dxa"/>
          </w:tcPr>
          <w:p w14:paraId="5D50EB34" w14:textId="77777777" w:rsidR="005B2388" w:rsidRPr="00422380" w:rsidRDefault="005B2388" w:rsidP="00964F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sz w:val="27"/>
                <w:szCs w:val="27"/>
                <w:cs/>
              </w:rPr>
            </w:pPr>
            <w:r w:rsidRPr="00422380">
              <w:rPr>
                <w:rFonts w:asciiTheme="majorBidi" w:hAnsiTheme="majorBidi" w:cstheme="majorBidi"/>
                <w:b/>
                <w:sz w:val="27"/>
                <w:szCs w:val="27"/>
                <w:cs/>
              </w:rPr>
              <w:t>มูลค่าหุ้น</w:t>
            </w:r>
          </w:p>
        </w:tc>
        <w:tc>
          <w:tcPr>
            <w:tcW w:w="265" w:type="dxa"/>
          </w:tcPr>
          <w:p w14:paraId="045C1B56" w14:textId="77777777" w:rsidR="005B2388" w:rsidRPr="00422380" w:rsidRDefault="005B2388" w:rsidP="00964F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27"/>
                <w:szCs w:val="27"/>
              </w:rPr>
            </w:pPr>
          </w:p>
        </w:tc>
        <w:tc>
          <w:tcPr>
            <w:tcW w:w="2514" w:type="dxa"/>
            <w:gridSpan w:val="3"/>
            <w:shd w:val="clear" w:color="auto" w:fill="auto"/>
          </w:tcPr>
          <w:p w14:paraId="5C9165DE" w14:textId="621460F6" w:rsidR="005B2388" w:rsidRPr="00422380" w:rsidRDefault="005B2388" w:rsidP="00964F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7"/>
                <w:szCs w:val="27"/>
              </w:rPr>
            </w:pPr>
            <w:r w:rsidRPr="00422380">
              <w:rPr>
                <w:rFonts w:asciiTheme="majorBidi" w:hAnsiTheme="majorBidi" w:cstheme="majorBidi"/>
                <w:bCs/>
                <w:sz w:val="27"/>
                <w:szCs w:val="27"/>
              </w:rPr>
              <w:t>256</w:t>
            </w:r>
            <w:r w:rsidR="004104F8" w:rsidRPr="00422380">
              <w:rPr>
                <w:rFonts w:asciiTheme="majorBidi" w:hAnsiTheme="majorBidi" w:cstheme="majorBidi"/>
                <w:bCs/>
                <w:sz w:val="27"/>
                <w:szCs w:val="27"/>
              </w:rPr>
              <w:t>7</w:t>
            </w:r>
          </w:p>
        </w:tc>
        <w:tc>
          <w:tcPr>
            <w:tcW w:w="262" w:type="dxa"/>
            <w:shd w:val="clear" w:color="auto" w:fill="auto"/>
          </w:tcPr>
          <w:p w14:paraId="50FDD542" w14:textId="77777777" w:rsidR="005B2388" w:rsidRPr="00422380" w:rsidRDefault="005B2388" w:rsidP="00964F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7"/>
                <w:szCs w:val="27"/>
              </w:rPr>
            </w:pPr>
          </w:p>
        </w:tc>
        <w:tc>
          <w:tcPr>
            <w:tcW w:w="2514" w:type="dxa"/>
            <w:gridSpan w:val="3"/>
            <w:shd w:val="clear" w:color="auto" w:fill="auto"/>
          </w:tcPr>
          <w:p w14:paraId="34EB1620" w14:textId="0B69CFB4" w:rsidR="005B2388" w:rsidRPr="00422380" w:rsidRDefault="005B2388" w:rsidP="00964F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7"/>
                <w:szCs w:val="27"/>
              </w:rPr>
            </w:pPr>
            <w:r w:rsidRPr="00422380">
              <w:rPr>
                <w:rFonts w:asciiTheme="majorBidi" w:hAnsiTheme="majorBidi" w:cstheme="majorBidi"/>
                <w:bCs/>
                <w:sz w:val="27"/>
                <w:szCs w:val="27"/>
              </w:rPr>
              <w:t>256</w:t>
            </w:r>
            <w:r w:rsidR="004104F8" w:rsidRPr="00422380">
              <w:rPr>
                <w:rFonts w:asciiTheme="majorBidi" w:hAnsiTheme="majorBidi" w:cstheme="majorBidi"/>
                <w:bCs/>
                <w:sz w:val="27"/>
                <w:szCs w:val="27"/>
              </w:rPr>
              <w:t>6</w:t>
            </w:r>
          </w:p>
        </w:tc>
      </w:tr>
      <w:tr w:rsidR="005B2388" w:rsidRPr="00422380" w14:paraId="06E7898D" w14:textId="77777777" w:rsidTr="00EF34E0">
        <w:trPr>
          <w:trHeight w:val="20"/>
          <w:tblHeader/>
        </w:trPr>
        <w:tc>
          <w:tcPr>
            <w:tcW w:w="3150" w:type="dxa"/>
          </w:tcPr>
          <w:p w14:paraId="133710A8" w14:textId="77777777" w:rsidR="005B2388" w:rsidRPr="00422380" w:rsidRDefault="005B2388" w:rsidP="00964F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27"/>
                <w:szCs w:val="27"/>
                <w:cs/>
              </w:rPr>
            </w:pPr>
            <w:r w:rsidRPr="00422380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>ทุนจดทะเบียน</w:t>
            </w:r>
          </w:p>
        </w:tc>
        <w:tc>
          <w:tcPr>
            <w:tcW w:w="764" w:type="dxa"/>
          </w:tcPr>
          <w:p w14:paraId="4286C629" w14:textId="77777777" w:rsidR="005B2388" w:rsidRPr="00422380" w:rsidRDefault="005B2388" w:rsidP="00964F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sz w:val="27"/>
                <w:szCs w:val="27"/>
              </w:rPr>
            </w:pPr>
            <w:r w:rsidRPr="00422380">
              <w:rPr>
                <w:rFonts w:asciiTheme="majorBidi" w:hAnsiTheme="majorBidi" w:cstheme="majorBidi"/>
                <w:b/>
                <w:sz w:val="27"/>
                <w:szCs w:val="27"/>
                <w:cs/>
              </w:rPr>
              <w:t>ต่อหุ้น</w:t>
            </w:r>
          </w:p>
        </w:tc>
        <w:tc>
          <w:tcPr>
            <w:tcW w:w="265" w:type="dxa"/>
          </w:tcPr>
          <w:p w14:paraId="476CF786" w14:textId="77777777" w:rsidR="005B2388" w:rsidRPr="00422380" w:rsidRDefault="005B2388" w:rsidP="00964F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27"/>
                <w:szCs w:val="27"/>
              </w:rPr>
            </w:pPr>
          </w:p>
        </w:tc>
        <w:tc>
          <w:tcPr>
            <w:tcW w:w="1126" w:type="dxa"/>
            <w:tcBorders>
              <w:top w:val="single" w:sz="4" w:space="0" w:color="auto"/>
            </w:tcBorders>
            <w:shd w:val="clear" w:color="auto" w:fill="auto"/>
          </w:tcPr>
          <w:p w14:paraId="3A60A759" w14:textId="77777777" w:rsidR="005B2388" w:rsidRPr="00422380" w:rsidRDefault="005B2388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Theme="majorBidi" w:hAnsiTheme="majorBidi" w:cstheme="majorBidi"/>
                <w:b/>
                <w:sz w:val="27"/>
                <w:szCs w:val="27"/>
                <w:cs/>
              </w:rPr>
            </w:pPr>
            <w:r w:rsidRPr="00422380">
              <w:rPr>
                <w:rFonts w:asciiTheme="majorBidi" w:hAnsiTheme="majorBidi" w:cstheme="majorBidi"/>
                <w:b/>
                <w:sz w:val="27"/>
                <w:szCs w:val="27"/>
                <w:cs/>
              </w:rPr>
              <w:t>จำนวนหุ้น</w:t>
            </w:r>
          </w:p>
        </w:tc>
        <w:tc>
          <w:tcPr>
            <w:tcW w:w="262" w:type="dxa"/>
            <w:tcBorders>
              <w:top w:val="single" w:sz="4" w:space="0" w:color="auto"/>
            </w:tcBorders>
          </w:tcPr>
          <w:p w14:paraId="2900C8BE" w14:textId="77777777" w:rsidR="005B2388" w:rsidRPr="00422380" w:rsidRDefault="005B2388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7"/>
                <w:szCs w:val="27"/>
              </w:rPr>
            </w:pPr>
          </w:p>
        </w:tc>
        <w:tc>
          <w:tcPr>
            <w:tcW w:w="1126" w:type="dxa"/>
            <w:tcBorders>
              <w:top w:val="single" w:sz="4" w:space="0" w:color="auto"/>
            </w:tcBorders>
            <w:shd w:val="clear" w:color="auto" w:fill="auto"/>
          </w:tcPr>
          <w:p w14:paraId="1E21D879" w14:textId="77777777" w:rsidR="005B2388" w:rsidRPr="00422380" w:rsidRDefault="005B2388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6" w:right="-86"/>
              <w:jc w:val="center"/>
              <w:rPr>
                <w:rFonts w:asciiTheme="majorBidi" w:hAnsiTheme="majorBidi" w:cstheme="majorBidi"/>
                <w:b/>
                <w:sz w:val="27"/>
                <w:szCs w:val="27"/>
              </w:rPr>
            </w:pPr>
            <w:r w:rsidRPr="00422380">
              <w:rPr>
                <w:rFonts w:asciiTheme="majorBidi" w:hAnsiTheme="majorBidi" w:cstheme="majorBidi"/>
                <w:b/>
                <w:sz w:val="27"/>
                <w:szCs w:val="27"/>
                <w:cs/>
              </w:rPr>
              <w:t>จำนวนเงิน</w:t>
            </w:r>
          </w:p>
        </w:tc>
        <w:tc>
          <w:tcPr>
            <w:tcW w:w="262" w:type="dxa"/>
          </w:tcPr>
          <w:p w14:paraId="137A5D52" w14:textId="77777777" w:rsidR="005B2388" w:rsidRPr="00422380" w:rsidRDefault="005B2388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7"/>
                <w:szCs w:val="27"/>
              </w:rPr>
            </w:pPr>
          </w:p>
        </w:tc>
        <w:tc>
          <w:tcPr>
            <w:tcW w:w="1126" w:type="dxa"/>
            <w:tcBorders>
              <w:top w:val="single" w:sz="4" w:space="0" w:color="auto"/>
            </w:tcBorders>
            <w:shd w:val="clear" w:color="auto" w:fill="auto"/>
          </w:tcPr>
          <w:p w14:paraId="585AD194" w14:textId="77777777" w:rsidR="005B2388" w:rsidRPr="00422380" w:rsidRDefault="005B2388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Theme="majorBidi" w:hAnsiTheme="majorBidi" w:cstheme="majorBidi"/>
                <w:b/>
                <w:sz w:val="27"/>
                <w:szCs w:val="27"/>
                <w:cs/>
              </w:rPr>
            </w:pPr>
            <w:r w:rsidRPr="00422380">
              <w:rPr>
                <w:rFonts w:asciiTheme="majorBidi" w:hAnsiTheme="majorBidi" w:cstheme="majorBidi"/>
                <w:b/>
                <w:sz w:val="27"/>
                <w:szCs w:val="27"/>
                <w:cs/>
              </w:rPr>
              <w:t>จำนวนหุ้น</w:t>
            </w:r>
          </w:p>
        </w:tc>
        <w:tc>
          <w:tcPr>
            <w:tcW w:w="262" w:type="dxa"/>
            <w:tcBorders>
              <w:top w:val="single" w:sz="4" w:space="0" w:color="auto"/>
            </w:tcBorders>
          </w:tcPr>
          <w:p w14:paraId="2F26FCD9" w14:textId="77777777" w:rsidR="005B2388" w:rsidRPr="00422380" w:rsidRDefault="005B2388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7"/>
                <w:szCs w:val="27"/>
              </w:rPr>
            </w:pPr>
          </w:p>
        </w:tc>
        <w:tc>
          <w:tcPr>
            <w:tcW w:w="1126" w:type="dxa"/>
            <w:tcBorders>
              <w:top w:val="single" w:sz="4" w:space="0" w:color="auto"/>
            </w:tcBorders>
            <w:shd w:val="clear" w:color="auto" w:fill="auto"/>
          </w:tcPr>
          <w:p w14:paraId="05BEE1C2" w14:textId="77777777" w:rsidR="005B2388" w:rsidRPr="00422380" w:rsidRDefault="005B2388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6" w:right="-86"/>
              <w:jc w:val="center"/>
              <w:rPr>
                <w:rFonts w:asciiTheme="majorBidi" w:hAnsiTheme="majorBidi" w:cstheme="majorBidi"/>
                <w:b/>
                <w:sz w:val="27"/>
                <w:szCs w:val="27"/>
              </w:rPr>
            </w:pPr>
            <w:r w:rsidRPr="00422380">
              <w:rPr>
                <w:rFonts w:asciiTheme="majorBidi" w:hAnsiTheme="majorBidi" w:cstheme="majorBidi"/>
                <w:b/>
                <w:sz w:val="27"/>
                <w:szCs w:val="27"/>
                <w:cs/>
              </w:rPr>
              <w:t>จำนวนเงิน</w:t>
            </w:r>
          </w:p>
        </w:tc>
      </w:tr>
      <w:tr w:rsidR="005B2388" w:rsidRPr="00422380" w14:paraId="0D20CA8E" w14:textId="77777777" w:rsidTr="00964F55">
        <w:trPr>
          <w:trHeight w:val="20"/>
          <w:tblHeader/>
        </w:trPr>
        <w:tc>
          <w:tcPr>
            <w:tcW w:w="3150" w:type="dxa"/>
          </w:tcPr>
          <w:p w14:paraId="7B9490EE" w14:textId="77777777" w:rsidR="005B2388" w:rsidRPr="00422380" w:rsidRDefault="005B2388" w:rsidP="00964F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27"/>
                <w:szCs w:val="27"/>
              </w:rPr>
            </w:pPr>
          </w:p>
        </w:tc>
        <w:tc>
          <w:tcPr>
            <w:tcW w:w="764" w:type="dxa"/>
          </w:tcPr>
          <w:p w14:paraId="0D88E8D5" w14:textId="77777777" w:rsidR="005B2388" w:rsidRPr="00422380" w:rsidRDefault="005B2388" w:rsidP="00964F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6" w:right="-108" w:firstLine="8"/>
              <w:jc w:val="center"/>
              <w:rPr>
                <w:rFonts w:asciiTheme="majorBidi" w:hAnsiTheme="majorBidi" w:cstheme="majorBidi"/>
                <w:b/>
                <w:i/>
                <w:iCs/>
                <w:sz w:val="27"/>
                <w:szCs w:val="27"/>
              </w:rPr>
            </w:pPr>
            <w:r w:rsidRPr="00422380">
              <w:rPr>
                <w:rFonts w:asciiTheme="majorBidi" w:hAnsiTheme="majorBidi" w:cstheme="majorBidi"/>
                <w:b/>
                <w:i/>
                <w:iCs/>
                <w:sz w:val="27"/>
                <w:szCs w:val="27"/>
                <w:cs/>
              </w:rPr>
              <w:t>(บาท)</w:t>
            </w:r>
          </w:p>
        </w:tc>
        <w:tc>
          <w:tcPr>
            <w:tcW w:w="265" w:type="dxa"/>
          </w:tcPr>
          <w:p w14:paraId="5858FC48" w14:textId="77777777" w:rsidR="005B2388" w:rsidRPr="00422380" w:rsidRDefault="005B2388" w:rsidP="00964F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27"/>
                <w:szCs w:val="27"/>
              </w:rPr>
            </w:pPr>
          </w:p>
        </w:tc>
        <w:tc>
          <w:tcPr>
            <w:tcW w:w="5290" w:type="dxa"/>
            <w:gridSpan w:val="7"/>
          </w:tcPr>
          <w:p w14:paraId="68D34C3E" w14:textId="77777777" w:rsidR="005B2388" w:rsidRPr="00422380" w:rsidRDefault="005B2388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27"/>
                <w:szCs w:val="27"/>
              </w:rPr>
            </w:pPr>
            <w:r w:rsidRPr="00422380">
              <w:rPr>
                <w:rFonts w:asciiTheme="majorBidi" w:hAnsiTheme="majorBidi" w:cstheme="majorBidi"/>
                <w:b/>
                <w:i/>
                <w:iCs/>
                <w:sz w:val="27"/>
                <w:szCs w:val="27"/>
                <w:cs/>
              </w:rPr>
              <w:t>(พันหุ้น</w:t>
            </w:r>
            <w:r w:rsidRPr="00422380">
              <w:rPr>
                <w:rFonts w:asciiTheme="majorBidi" w:hAnsiTheme="majorBidi"/>
                <w:b/>
                <w:bCs/>
                <w:i/>
                <w:iCs/>
                <w:sz w:val="27"/>
                <w:szCs w:val="27"/>
                <w:cs/>
              </w:rPr>
              <w:t>/</w:t>
            </w:r>
            <w:r w:rsidRPr="00422380">
              <w:rPr>
                <w:rFonts w:asciiTheme="majorBidi" w:hAnsiTheme="majorBidi" w:cstheme="majorBidi"/>
                <w:b/>
                <w:i/>
                <w:iCs/>
                <w:sz w:val="27"/>
                <w:szCs w:val="27"/>
                <w:cs/>
              </w:rPr>
              <w:t>พันบาท)</w:t>
            </w:r>
          </w:p>
        </w:tc>
      </w:tr>
      <w:tr w:rsidR="005B2388" w:rsidRPr="00422380" w14:paraId="71827B0C" w14:textId="77777777" w:rsidTr="00964F55">
        <w:trPr>
          <w:trHeight w:val="20"/>
        </w:trPr>
        <w:tc>
          <w:tcPr>
            <w:tcW w:w="3150" w:type="dxa"/>
          </w:tcPr>
          <w:p w14:paraId="3E076FDE" w14:textId="77777777" w:rsidR="005B2388" w:rsidRPr="00422380" w:rsidRDefault="005B2388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422380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ณ วันที่ </w:t>
            </w:r>
            <w:r w:rsidRPr="00422380">
              <w:rPr>
                <w:rFonts w:asciiTheme="majorBidi" w:hAnsiTheme="majorBidi" w:cstheme="majorBidi"/>
                <w:sz w:val="27"/>
                <w:szCs w:val="27"/>
              </w:rPr>
              <w:t xml:space="preserve">1 </w:t>
            </w:r>
            <w:r w:rsidRPr="00422380">
              <w:rPr>
                <w:rFonts w:asciiTheme="majorBidi" w:hAnsiTheme="majorBidi" w:cstheme="majorBidi"/>
                <w:sz w:val="27"/>
                <w:szCs w:val="27"/>
                <w:cs/>
              </w:rPr>
              <w:t>มกราคม</w:t>
            </w:r>
          </w:p>
        </w:tc>
        <w:tc>
          <w:tcPr>
            <w:tcW w:w="764" w:type="dxa"/>
          </w:tcPr>
          <w:p w14:paraId="3E5B8006" w14:textId="77777777" w:rsidR="005B2388" w:rsidRPr="00422380" w:rsidRDefault="005B2388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</w:p>
        </w:tc>
        <w:tc>
          <w:tcPr>
            <w:tcW w:w="265" w:type="dxa"/>
          </w:tcPr>
          <w:p w14:paraId="574B40FE" w14:textId="77777777" w:rsidR="005B2388" w:rsidRPr="00422380" w:rsidRDefault="005B2388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26" w:type="dxa"/>
          </w:tcPr>
          <w:p w14:paraId="7D092FCE" w14:textId="77777777" w:rsidR="005B2388" w:rsidRPr="00422380" w:rsidRDefault="005B2388" w:rsidP="00964F55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62" w:type="dxa"/>
          </w:tcPr>
          <w:p w14:paraId="647BE260" w14:textId="77777777" w:rsidR="005B2388" w:rsidRPr="00422380" w:rsidRDefault="005B2388" w:rsidP="00964F55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26" w:type="dxa"/>
          </w:tcPr>
          <w:p w14:paraId="7FA8767B" w14:textId="77777777" w:rsidR="005B2388" w:rsidRPr="00422380" w:rsidRDefault="005B2388" w:rsidP="00964F55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62" w:type="dxa"/>
          </w:tcPr>
          <w:p w14:paraId="7CD64551" w14:textId="77777777" w:rsidR="005B2388" w:rsidRPr="00422380" w:rsidRDefault="005B2388" w:rsidP="00964F55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26" w:type="dxa"/>
          </w:tcPr>
          <w:p w14:paraId="432E1F59" w14:textId="77777777" w:rsidR="005B2388" w:rsidRPr="00422380" w:rsidRDefault="005B2388" w:rsidP="00964F55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62" w:type="dxa"/>
          </w:tcPr>
          <w:p w14:paraId="5B757AF6" w14:textId="77777777" w:rsidR="005B2388" w:rsidRPr="00422380" w:rsidRDefault="005B2388" w:rsidP="00964F55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26" w:type="dxa"/>
          </w:tcPr>
          <w:p w14:paraId="44FB2335" w14:textId="77777777" w:rsidR="005B2388" w:rsidRPr="00422380" w:rsidRDefault="005B2388" w:rsidP="00964F55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</w:tr>
      <w:tr w:rsidR="008A3D1F" w:rsidRPr="00422380" w14:paraId="4605D723" w14:textId="77777777" w:rsidTr="00964F55">
        <w:trPr>
          <w:trHeight w:val="20"/>
        </w:trPr>
        <w:tc>
          <w:tcPr>
            <w:tcW w:w="3150" w:type="dxa"/>
          </w:tcPr>
          <w:p w14:paraId="326655D8" w14:textId="4A316609" w:rsidR="008A3D1F" w:rsidRPr="002373A9" w:rsidRDefault="008A3D1F" w:rsidP="008A3D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373A9">
              <w:rPr>
                <w:rFonts w:asciiTheme="majorBidi" w:hAnsiTheme="majorBidi" w:cstheme="majorBidi"/>
                <w:sz w:val="27"/>
                <w:szCs w:val="27"/>
                <w:cs/>
              </w:rPr>
              <w:t>-  หุ้นสามัญ</w:t>
            </w:r>
          </w:p>
        </w:tc>
        <w:tc>
          <w:tcPr>
            <w:tcW w:w="764" w:type="dxa"/>
          </w:tcPr>
          <w:p w14:paraId="1AF8169D" w14:textId="346AD326" w:rsidR="008A3D1F" w:rsidRPr="002373A9" w:rsidRDefault="008A3D1F" w:rsidP="008A3D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2373A9">
              <w:rPr>
                <w:rFonts w:asciiTheme="majorBidi" w:hAnsiTheme="majorBidi" w:cstheme="majorBidi"/>
                <w:sz w:val="27"/>
                <w:szCs w:val="27"/>
              </w:rPr>
              <w:t>1</w:t>
            </w:r>
          </w:p>
        </w:tc>
        <w:tc>
          <w:tcPr>
            <w:tcW w:w="265" w:type="dxa"/>
          </w:tcPr>
          <w:p w14:paraId="3A884207" w14:textId="77777777" w:rsidR="008A3D1F" w:rsidRPr="002373A9" w:rsidRDefault="008A3D1F" w:rsidP="008A3D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26" w:type="dxa"/>
          </w:tcPr>
          <w:p w14:paraId="1859DAD7" w14:textId="05E52E1C" w:rsidR="008A3D1F" w:rsidRPr="002373A9" w:rsidRDefault="008A3D1F" w:rsidP="008A3D1F">
            <w:pPr>
              <w:pStyle w:val="30"/>
              <w:tabs>
                <w:tab w:val="clear" w:pos="360"/>
                <w:tab w:val="clear" w:pos="720"/>
                <w:tab w:val="left" w:pos="560"/>
              </w:tabs>
              <w:ind w:right="117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2373A9">
              <w:rPr>
                <w:rFonts w:asciiTheme="majorBidi" w:hAnsiTheme="majorBidi"/>
                <w:sz w:val="27"/>
                <w:szCs w:val="27"/>
                <w:cs/>
                <w:lang w:val="en-US"/>
              </w:rPr>
              <w:t xml:space="preserve">        -</w:t>
            </w:r>
          </w:p>
        </w:tc>
        <w:tc>
          <w:tcPr>
            <w:tcW w:w="262" w:type="dxa"/>
          </w:tcPr>
          <w:p w14:paraId="4A2D2AD8" w14:textId="77777777" w:rsidR="008A3D1F" w:rsidRPr="002373A9" w:rsidRDefault="008A3D1F" w:rsidP="008A3D1F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26" w:type="dxa"/>
          </w:tcPr>
          <w:p w14:paraId="41D177E9" w14:textId="442695BA" w:rsidR="008A3D1F" w:rsidRPr="002373A9" w:rsidRDefault="008A3D1F" w:rsidP="008A3D1F">
            <w:pPr>
              <w:pStyle w:val="30"/>
              <w:tabs>
                <w:tab w:val="clear" w:pos="360"/>
                <w:tab w:val="clear" w:pos="720"/>
              </w:tabs>
              <w:ind w:right="117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2373A9">
              <w:rPr>
                <w:rFonts w:asciiTheme="majorBidi" w:hAnsiTheme="majorBidi"/>
                <w:sz w:val="27"/>
                <w:szCs w:val="27"/>
                <w:cs/>
                <w:lang w:val="en-US"/>
              </w:rPr>
              <w:t xml:space="preserve">        -</w:t>
            </w:r>
          </w:p>
        </w:tc>
        <w:tc>
          <w:tcPr>
            <w:tcW w:w="262" w:type="dxa"/>
          </w:tcPr>
          <w:p w14:paraId="1BF1FE83" w14:textId="77777777" w:rsidR="008A3D1F" w:rsidRPr="002373A9" w:rsidRDefault="008A3D1F" w:rsidP="008A3D1F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26" w:type="dxa"/>
          </w:tcPr>
          <w:p w14:paraId="2DBDAB67" w14:textId="30F0DC3E" w:rsidR="008A3D1F" w:rsidRPr="002373A9" w:rsidRDefault="008A3D1F" w:rsidP="008A3D1F">
            <w:pPr>
              <w:pStyle w:val="30"/>
              <w:ind w:right="117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2373A9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201,210</w:t>
            </w:r>
          </w:p>
        </w:tc>
        <w:tc>
          <w:tcPr>
            <w:tcW w:w="262" w:type="dxa"/>
          </w:tcPr>
          <w:p w14:paraId="606550A7" w14:textId="77777777" w:rsidR="008A3D1F" w:rsidRPr="002373A9" w:rsidRDefault="008A3D1F" w:rsidP="008A3D1F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26" w:type="dxa"/>
          </w:tcPr>
          <w:p w14:paraId="29D40663" w14:textId="233DFA7C" w:rsidR="008A3D1F" w:rsidRPr="002373A9" w:rsidRDefault="008A3D1F" w:rsidP="008A3D1F">
            <w:pPr>
              <w:pStyle w:val="30"/>
              <w:ind w:right="117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2373A9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201,210</w:t>
            </w:r>
          </w:p>
        </w:tc>
      </w:tr>
      <w:tr w:rsidR="008A3D1F" w:rsidRPr="00422380" w14:paraId="5A328D12" w14:textId="77777777" w:rsidTr="00964F55">
        <w:trPr>
          <w:trHeight w:val="20"/>
        </w:trPr>
        <w:tc>
          <w:tcPr>
            <w:tcW w:w="3150" w:type="dxa"/>
          </w:tcPr>
          <w:p w14:paraId="35B7708C" w14:textId="77777777" w:rsidR="008A3D1F" w:rsidRPr="0095770A" w:rsidRDefault="008A3D1F" w:rsidP="008A3D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5770A">
              <w:rPr>
                <w:rFonts w:asciiTheme="majorBidi" w:hAnsiTheme="majorBidi" w:cstheme="majorBidi"/>
                <w:sz w:val="27"/>
                <w:szCs w:val="27"/>
                <w:cs/>
              </w:rPr>
              <w:t>-  หุ้นสามัญ</w:t>
            </w:r>
          </w:p>
        </w:tc>
        <w:tc>
          <w:tcPr>
            <w:tcW w:w="764" w:type="dxa"/>
          </w:tcPr>
          <w:p w14:paraId="596587FE" w14:textId="27C3035E" w:rsidR="008A3D1F" w:rsidRPr="002373A9" w:rsidRDefault="008A3D1F" w:rsidP="008A3D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2373A9">
              <w:rPr>
                <w:rFonts w:asciiTheme="majorBidi" w:hAnsiTheme="majorBidi" w:cstheme="majorBidi"/>
                <w:sz w:val="27"/>
                <w:szCs w:val="27"/>
              </w:rPr>
              <w:t>0.5</w:t>
            </w:r>
          </w:p>
        </w:tc>
        <w:tc>
          <w:tcPr>
            <w:tcW w:w="265" w:type="dxa"/>
          </w:tcPr>
          <w:p w14:paraId="271F1303" w14:textId="77777777" w:rsidR="008A3D1F" w:rsidRPr="002373A9" w:rsidRDefault="008A3D1F" w:rsidP="008A3D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26" w:type="dxa"/>
          </w:tcPr>
          <w:p w14:paraId="6E29179A" w14:textId="3B38CB3E" w:rsidR="008A3D1F" w:rsidRPr="002373A9" w:rsidRDefault="008A3D1F" w:rsidP="008A3D1F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2373A9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402,421</w:t>
            </w:r>
          </w:p>
        </w:tc>
        <w:tc>
          <w:tcPr>
            <w:tcW w:w="262" w:type="dxa"/>
          </w:tcPr>
          <w:p w14:paraId="397B7405" w14:textId="77777777" w:rsidR="008A3D1F" w:rsidRPr="002373A9" w:rsidRDefault="008A3D1F" w:rsidP="008A3D1F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26" w:type="dxa"/>
          </w:tcPr>
          <w:p w14:paraId="501EAE12" w14:textId="184D3400" w:rsidR="008A3D1F" w:rsidRPr="002373A9" w:rsidRDefault="008A3D1F" w:rsidP="008A3D1F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2373A9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201,210</w:t>
            </w:r>
          </w:p>
        </w:tc>
        <w:tc>
          <w:tcPr>
            <w:tcW w:w="262" w:type="dxa"/>
          </w:tcPr>
          <w:p w14:paraId="4408C29A" w14:textId="77777777" w:rsidR="008A3D1F" w:rsidRPr="002373A9" w:rsidRDefault="008A3D1F" w:rsidP="008A3D1F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26" w:type="dxa"/>
          </w:tcPr>
          <w:p w14:paraId="1F1E7486" w14:textId="23D990B5" w:rsidR="008A3D1F" w:rsidRPr="002373A9" w:rsidRDefault="008A3D1F" w:rsidP="008A3D1F">
            <w:pPr>
              <w:pStyle w:val="30"/>
              <w:tabs>
                <w:tab w:val="clear" w:pos="360"/>
                <w:tab w:val="clear" w:pos="720"/>
              </w:tabs>
              <w:ind w:right="117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2373A9">
              <w:rPr>
                <w:rFonts w:asciiTheme="majorBidi" w:hAnsiTheme="majorBidi"/>
                <w:sz w:val="27"/>
                <w:szCs w:val="27"/>
                <w:cs/>
                <w:lang w:val="en-US"/>
              </w:rPr>
              <w:t xml:space="preserve">        -</w:t>
            </w:r>
          </w:p>
        </w:tc>
        <w:tc>
          <w:tcPr>
            <w:tcW w:w="262" w:type="dxa"/>
          </w:tcPr>
          <w:p w14:paraId="6E6905B4" w14:textId="77777777" w:rsidR="008A3D1F" w:rsidRPr="002373A9" w:rsidRDefault="008A3D1F" w:rsidP="008A3D1F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26" w:type="dxa"/>
          </w:tcPr>
          <w:p w14:paraId="4E0CC01A" w14:textId="1971240B" w:rsidR="008A3D1F" w:rsidRPr="002373A9" w:rsidRDefault="008A3D1F" w:rsidP="008A3D1F">
            <w:pPr>
              <w:pStyle w:val="30"/>
              <w:tabs>
                <w:tab w:val="clear" w:pos="360"/>
                <w:tab w:val="clear" w:pos="720"/>
              </w:tabs>
              <w:ind w:right="117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2373A9">
              <w:rPr>
                <w:rFonts w:asciiTheme="majorBidi" w:hAnsiTheme="majorBidi"/>
                <w:sz w:val="27"/>
                <w:szCs w:val="27"/>
                <w:cs/>
                <w:lang w:val="en-US"/>
              </w:rPr>
              <w:t xml:space="preserve">        -</w:t>
            </w:r>
          </w:p>
        </w:tc>
      </w:tr>
      <w:tr w:rsidR="008A3D1F" w:rsidRPr="00422380" w14:paraId="76478647" w14:textId="77777777" w:rsidTr="00964F55">
        <w:trPr>
          <w:trHeight w:val="20"/>
        </w:trPr>
        <w:tc>
          <w:tcPr>
            <w:tcW w:w="3150" w:type="dxa"/>
          </w:tcPr>
          <w:p w14:paraId="605ACD65" w14:textId="1C5DB6AE" w:rsidR="008A3D1F" w:rsidRPr="0095770A" w:rsidRDefault="008A3D1F" w:rsidP="008A3D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5770A">
              <w:rPr>
                <w:rFonts w:asciiTheme="majorBidi" w:hAnsiTheme="majorBidi" w:cstheme="majorBidi" w:hint="cs"/>
                <w:sz w:val="27"/>
                <w:szCs w:val="27"/>
                <w:cs/>
              </w:rPr>
              <w:t>เปลี่ยนแปลง</w:t>
            </w:r>
            <w:r w:rsidRPr="0095770A">
              <w:rPr>
                <w:rFonts w:asciiTheme="majorBidi" w:hAnsiTheme="majorBidi" w:cstheme="majorBidi"/>
                <w:sz w:val="27"/>
                <w:szCs w:val="27"/>
                <w:cs/>
              </w:rPr>
              <w:t>มูลค่าหุ้น</w:t>
            </w:r>
            <w:r w:rsidR="002256B7" w:rsidRPr="0095770A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 w:rsidR="002256B7" w:rsidRPr="0095770A">
              <w:rPr>
                <w:rFonts w:asciiTheme="majorBidi" w:hAnsiTheme="majorBidi" w:cstheme="majorBidi" w:hint="cs"/>
                <w:sz w:val="27"/>
                <w:szCs w:val="27"/>
                <w:cs/>
              </w:rPr>
              <w:t>(การแตกหุ้น)</w:t>
            </w:r>
          </w:p>
        </w:tc>
        <w:tc>
          <w:tcPr>
            <w:tcW w:w="764" w:type="dxa"/>
          </w:tcPr>
          <w:p w14:paraId="16867E13" w14:textId="77777777" w:rsidR="008A3D1F" w:rsidRPr="002373A9" w:rsidRDefault="008A3D1F" w:rsidP="008A3D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sz w:val="27"/>
                <w:szCs w:val="27"/>
              </w:rPr>
            </w:pPr>
          </w:p>
        </w:tc>
        <w:tc>
          <w:tcPr>
            <w:tcW w:w="265" w:type="dxa"/>
          </w:tcPr>
          <w:p w14:paraId="409F6556" w14:textId="77777777" w:rsidR="008A3D1F" w:rsidRPr="002373A9" w:rsidRDefault="008A3D1F" w:rsidP="008A3D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sz w:val="27"/>
                <w:szCs w:val="27"/>
              </w:rPr>
            </w:pPr>
          </w:p>
        </w:tc>
        <w:tc>
          <w:tcPr>
            <w:tcW w:w="1126" w:type="dxa"/>
            <w:vAlign w:val="bottom"/>
          </w:tcPr>
          <w:p w14:paraId="3DFF6431" w14:textId="77777777" w:rsidR="008A3D1F" w:rsidRPr="002373A9" w:rsidRDefault="008A3D1F" w:rsidP="008A3D1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62" w:type="dxa"/>
          </w:tcPr>
          <w:p w14:paraId="09B37E60" w14:textId="77777777" w:rsidR="008A3D1F" w:rsidRPr="002373A9" w:rsidRDefault="008A3D1F" w:rsidP="008A3D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7"/>
                <w:szCs w:val="27"/>
              </w:rPr>
            </w:pPr>
          </w:p>
        </w:tc>
        <w:tc>
          <w:tcPr>
            <w:tcW w:w="1126" w:type="dxa"/>
            <w:vAlign w:val="bottom"/>
          </w:tcPr>
          <w:p w14:paraId="4603E2CB" w14:textId="77777777" w:rsidR="008A3D1F" w:rsidRPr="002373A9" w:rsidRDefault="008A3D1F" w:rsidP="008A3D1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62" w:type="dxa"/>
          </w:tcPr>
          <w:p w14:paraId="1E206F3F" w14:textId="77777777" w:rsidR="008A3D1F" w:rsidRPr="002373A9" w:rsidRDefault="008A3D1F" w:rsidP="008A3D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7"/>
                <w:szCs w:val="27"/>
              </w:rPr>
            </w:pPr>
          </w:p>
        </w:tc>
        <w:tc>
          <w:tcPr>
            <w:tcW w:w="1126" w:type="dxa"/>
            <w:vAlign w:val="bottom"/>
          </w:tcPr>
          <w:p w14:paraId="5D589422" w14:textId="77777777" w:rsidR="008A3D1F" w:rsidRPr="002373A9" w:rsidRDefault="008A3D1F" w:rsidP="008A3D1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62" w:type="dxa"/>
          </w:tcPr>
          <w:p w14:paraId="2A37CACC" w14:textId="77777777" w:rsidR="008A3D1F" w:rsidRPr="002373A9" w:rsidRDefault="008A3D1F" w:rsidP="008A3D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7"/>
                <w:szCs w:val="27"/>
              </w:rPr>
            </w:pPr>
          </w:p>
        </w:tc>
        <w:tc>
          <w:tcPr>
            <w:tcW w:w="1126" w:type="dxa"/>
            <w:vAlign w:val="bottom"/>
          </w:tcPr>
          <w:p w14:paraId="396BC3E9" w14:textId="77777777" w:rsidR="008A3D1F" w:rsidRPr="002373A9" w:rsidRDefault="008A3D1F" w:rsidP="008A3D1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8A3D1F" w:rsidRPr="00422380" w14:paraId="7463885E" w14:textId="77777777" w:rsidTr="007E10C3">
        <w:trPr>
          <w:trHeight w:val="20"/>
        </w:trPr>
        <w:tc>
          <w:tcPr>
            <w:tcW w:w="3150" w:type="dxa"/>
          </w:tcPr>
          <w:p w14:paraId="30F73A52" w14:textId="77777777" w:rsidR="008A3D1F" w:rsidRPr="0095770A" w:rsidRDefault="008A3D1F" w:rsidP="008A3D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5770A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- จากหุ้นละ </w:t>
            </w:r>
            <w:r w:rsidRPr="0095770A">
              <w:rPr>
                <w:rFonts w:asciiTheme="majorBidi" w:hAnsiTheme="majorBidi" w:cstheme="majorBidi"/>
                <w:sz w:val="27"/>
                <w:szCs w:val="27"/>
              </w:rPr>
              <w:t xml:space="preserve">1 </w:t>
            </w:r>
            <w:r w:rsidRPr="0095770A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บาทเป็นหุ้นละ </w:t>
            </w:r>
            <w:r w:rsidRPr="0095770A">
              <w:rPr>
                <w:rFonts w:asciiTheme="majorBidi" w:hAnsiTheme="majorBidi" w:cstheme="majorBidi"/>
                <w:sz w:val="27"/>
                <w:szCs w:val="27"/>
              </w:rPr>
              <w:t>0</w:t>
            </w:r>
            <w:r w:rsidRPr="0095770A">
              <w:rPr>
                <w:rFonts w:asciiTheme="majorBidi" w:hAnsiTheme="majorBidi"/>
                <w:sz w:val="27"/>
                <w:szCs w:val="27"/>
                <w:cs/>
              </w:rPr>
              <w:t>.</w:t>
            </w:r>
            <w:r w:rsidRPr="0095770A">
              <w:rPr>
                <w:rFonts w:asciiTheme="majorBidi" w:hAnsiTheme="majorBidi" w:cstheme="majorBidi"/>
                <w:sz w:val="27"/>
                <w:szCs w:val="27"/>
              </w:rPr>
              <w:t xml:space="preserve">5 </w:t>
            </w:r>
            <w:r w:rsidRPr="0095770A">
              <w:rPr>
                <w:rFonts w:asciiTheme="majorBidi" w:hAnsiTheme="majorBidi" w:cstheme="majorBidi"/>
                <w:sz w:val="27"/>
                <w:szCs w:val="27"/>
                <w:cs/>
              </w:rPr>
              <w:t>บาท</w:t>
            </w:r>
          </w:p>
        </w:tc>
        <w:tc>
          <w:tcPr>
            <w:tcW w:w="764" w:type="dxa"/>
          </w:tcPr>
          <w:p w14:paraId="17851E41" w14:textId="3CC35681" w:rsidR="008A3D1F" w:rsidRPr="002373A9" w:rsidRDefault="008A3D1F" w:rsidP="008A3D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7"/>
                <w:szCs w:val="27"/>
              </w:rPr>
            </w:pPr>
            <w:r w:rsidRPr="002373A9">
              <w:rPr>
                <w:rFonts w:asciiTheme="majorBidi" w:hAnsiTheme="majorBidi" w:cstheme="majorBidi"/>
                <w:bCs/>
                <w:sz w:val="27"/>
                <w:szCs w:val="27"/>
              </w:rPr>
              <w:t>0.5</w:t>
            </w:r>
          </w:p>
        </w:tc>
        <w:tc>
          <w:tcPr>
            <w:tcW w:w="265" w:type="dxa"/>
          </w:tcPr>
          <w:p w14:paraId="68E65B82" w14:textId="77777777" w:rsidR="008A3D1F" w:rsidRPr="002373A9" w:rsidRDefault="008A3D1F" w:rsidP="008A3D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sz w:val="27"/>
                <w:szCs w:val="27"/>
              </w:rPr>
            </w:pPr>
          </w:p>
        </w:tc>
        <w:tc>
          <w:tcPr>
            <w:tcW w:w="1126" w:type="dxa"/>
            <w:tcBorders>
              <w:bottom w:val="single" w:sz="4" w:space="0" w:color="auto"/>
            </w:tcBorders>
          </w:tcPr>
          <w:p w14:paraId="68517765" w14:textId="7C1C19F6" w:rsidR="008A3D1F" w:rsidRPr="002373A9" w:rsidRDefault="008A3D1F" w:rsidP="008A3D1F">
            <w:pPr>
              <w:pStyle w:val="30"/>
              <w:tabs>
                <w:tab w:val="clear" w:pos="360"/>
                <w:tab w:val="clear" w:pos="720"/>
                <w:tab w:val="left" w:pos="560"/>
              </w:tabs>
              <w:ind w:right="117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2373A9">
              <w:rPr>
                <w:rFonts w:asciiTheme="majorBidi" w:hAnsiTheme="majorBidi"/>
                <w:sz w:val="27"/>
                <w:szCs w:val="27"/>
                <w:cs/>
                <w:lang w:val="en-US"/>
              </w:rPr>
              <w:t xml:space="preserve">        -</w:t>
            </w:r>
          </w:p>
        </w:tc>
        <w:tc>
          <w:tcPr>
            <w:tcW w:w="262" w:type="dxa"/>
          </w:tcPr>
          <w:p w14:paraId="185E507C" w14:textId="77777777" w:rsidR="008A3D1F" w:rsidRPr="002373A9" w:rsidRDefault="008A3D1F" w:rsidP="008A3D1F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26" w:type="dxa"/>
            <w:tcBorders>
              <w:bottom w:val="single" w:sz="4" w:space="0" w:color="auto"/>
            </w:tcBorders>
          </w:tcPr>
          <w:p w14:paraId="75426302" w14:textId="7D052F6A" w:rsidR="008A3D1F" w:rsidRPr="002373A9" w:rsidRDefault="008A3D1F" w:rsidP="008A3D1F">
            <w:pPr>
              <w:pStyle w:val="30"/>
              <w:tabs>
                <w:tab w:val="clear" w:pos="360"/>
                <w:tab w:val="clear" w:pos="720"/>
              </w:tabs>
              <w:ind w:right="117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2373A9">
              <w:rPr>
                <w:rFonts w:asciiTheme="majorBidi" w:hAnsiTheme="majorBidi"/>
                <w:sz w:val="27"/>
                <w:szCs w:val="27"/>
                <w:cs/>
                <w:lang w:val="en-US"/>
              </w:rPr>
              <w:t xml:space="preserve">        -</w:t>
            </w:r>
          </w:p>
        </w:tc>
        <w:tc>
          <w:tcPr>
            <w:tcW w:w="262" w:type="dxa"/>
          </w:tcPr>
          <w:p w14:paraId="0EDD4C40" w14:textId="77777777" w:rsidR="008A3D1F" w:rsidRPr="002373A9" w:rsidRDefault="008A3D1F" w:rsidP="008A3D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7"/>
                <w:szCs w:val="27"/>
              </w:rPr>
            </w:pPr>
          </w:p>
        </w:tc>
        <w:tc>
          <w:tcPr>
            <w:tcW w:w="1126" w:type="dxa"/>
            <w:tcBorders>
              <w:bottom w:val="single" w:sz="4" w:space="0" w:color="auto"/>
            </w:tcBorders>
          </w:tcPr>
          <w:p w14:paraId="5AC2E4ED" w14:textId="426396E3" w:rsidR="008A3D1F" w:rsidRPr="002373A9" w:rsidRDefault="008A3D1F" w:rsidP="008A3D1F">
            <w:pPr>
              <w:pStyle w:val="30"/>
              <w:ind w:right="117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2373A9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201,211</w:t>
            </w:r>
          </w:p>
        </w:tc>
        <w:tc>
          <w:tcPr>
            <w:tcW w:w="262" w:type="dxa"/>
          </w:tcPr>
          <w:p w14:paraId="01D5425A" w14:textId="77777777" w:rsidR="008A3D1F" w:rsidRPr="002373A9" w:rsidRDefault="008A3D1F" w:rsidP="008A3D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7"/>
                <w:szCs w:val="27"/>
              </w:rPr>
            </w:pPr>
          </w:p>
        </w:tc>
        <w:tc>
          <w:tcPr>
            <w:tcW w:w="1126" w:type="dxa"/>
            <w:tcBorders>
              <w:bottom w:val="single" w:sz="4" w:space="0" w:color="auto"/>
            </w:tcBorders>
          </w:tcPr>
          <w:p w14:paraId="6D5F1989" w14:textId="1B4CD04E" w:rsidR="008A3D1F" w:rsidRPr="002373A9" w:rsidRDefault="008A3D1F" w:rsidP="008A3D1F">
            <w:pPr>
              <w:pStyle w:val="acctfourfigures"/>
              <w:tabs>
                <w:tab w:val="clear" w:pos="765"/>
                <w:tab w:val="left" w:pos="547"/>
              </w:tabs>
              <w:spacing w:line="240" w:lineRule="auto"/>
              <w:ind w:right="17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2373A9">
              <w:rPr>
                <w:rFonts w:asciiTheme="majorBidi" w:hAnsiTheme="majorBidi"/>
                <w:sz w:val="27"/>
                <w:szCs w:val="27"/>
                <w:cs/>
                <w:lang w:val="en-US"/>
              </w:rPr>
              <w:t xml:space="preserve">        -</w:t>
            </w:r>
          </w:p>
        </w:tc>
      </w:tr>
      <w:tr w:rsidR="008A3D1F" w:rsidRPr="00422380" w14:paraId="63793675" w14:textId="77777777" w:rsidTr="00964F55">
        <w:trPr>
          <w:trHeight w:val="20"/>
        </w:trPr>
        <w:tc>
          <w:tcPr>
            <w:tcW w:w="3150" w:type="dxa"/>
          </w:tcPr>
          <w:p w14:paraId="297368C6" w14:textId="77777777" w:rsidR="008A3D1F" w:rsidRPr="0095770A" w:rsidRDefault="008A3D1F" w:rsidP="008A3D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95770A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 xml:space="preserve">ณ วันที่ </w:t>
            </w:r>
            <w:r w:rsidRPr="0095770A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31</w:t>
            </w:r>
            <w:r w:rsidRPr="0095770A">
              <w:rPr>
                <w:rFonts w:asciiTheme="majorBidi" w:hAnsiTheme="majorBidi"/>
                <w:b/>
                <w:bCs/>
                <w:sz w:val="27"/>
                <w:szCs w:val="27"/>
                <w:cs/>
              </w:rPr>
              <w:t xml:space="preserve"> </w:t>
            </w:r>
            <w:r w:rsidRPr="0095770A">
              <w:rPr>
                <w:rFonts w:asciiTheme="majorBidi" w:hAnsiTheme="majorBidi" w:cstheme="majorBidi" w:hint="cs"/>
                <w:b/>
                <w:bCs/>
                <w:sz w:val="27"/>
                <w:szCs w:val="27"/>
                <w:cs/>
              </w:rPr>
              <w:t>ธันวาคม</w:t>
            </w:r>
            <w:r w:rsidRPr="0095770A">
              <w:rPr>
                <w:rFonts w:asciiTheme="majorBidi" w:hAnsiTheme="majorBidi"/>
                <w:b/>
                <w:bCs/>
                <w:sz w:val="27"/>
                <w:szCs w:val="27"/>
                <w:cs/>
              </w:rPr>
              <w:t xml:space="preserve"> – </w:t>
            </w:r>
            <w:r w:rsidRPr="0095770A">
              <w:rPr>
                <w:rFonts w:asciiTheme="majorBidi" w:hAnsiTheme="majorBidi" w:cstheme="majorBidi" w:hint="cs"/>
                <w:b/>
                <w:bCs/>
                <w:sz w:val="27"/>
                <w:szCs w:val="27"/>
                <w:cs/>
              </w:rPr>
              <w:t>หุ้นสามัญ</w:t>
            </w:r>
          </w:p>
        </w:tc>
        <w:tc>
          <w:tcPr>
            <w:tcW w:w="764" w:type="dxa"/>
          </w:tcPr>
          <w:p w14:paraId="4B8739B0" w14:textId="77777777" w:rsidR="008A3D1F" w:rsidRPr="002373A9" w:rsidRDefault="008A3D1F" w:rsidP="008A3D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2373A9">
              <w:rPr>
                <w:rFonts w:asciiTheme="majorBidi" w:hAnsiTheme="majorBidi" w:cstheme="majorBidi"/>
                <w:sz w:val="27"/>
                <w:szCs w:val="27"/>
              </w:rPr>
              <w:t>0</w:t>
            </w:r>
            <w:r w:rsidRPr="002373A9">
              <w:rPr>
                <w:rFonts w:asciiTheme="majorBidi" w:hAnsiTheme="majorBidi"/>
                <w:sz w:val="27"/>
                <w:szCs w:val="27"/>
                <w:cs/>
              </w:rPr>
              <w:t>.</w:t>
            </w:r>
            <w:r w:rsidRPr="002373A9">
              <w:rPr>
                <w:rFonts w:asciiTheme="majorBidi" w:hAnsiTheme="majorBidi" w:cstheme="majorBidi"/>
                <w:sz w:val="27"/>
                <w:szCs w:val="27"/>
              </w:rPr>
              <w:t>5</w:t>
            </w:r>
          </w:p>
        </w:tc>
        <w:tc>
          <w:tcPr>
            <w:tcW w:w="265" w:type="dxa"/>
          </w:tcPr>
          <w:p w14:paraId="1DBCF2E6" w14:textId="77777777" w:rsidR="008A3D1F" w:rsidRPr="002373A9" w:rsidRDefault="008A3D1F" w:rsidP="008A3D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sz w:val="27"/>
                <w:szCs w:val="27"/>
              </w:rPr>
            </w:pPr>
          </w:p>
        </w:tc>
        <w:tc>
          <w:tcPr>
            <w:tcW w:w="1126" w:type="dxa"/>
            <w:tcBorders>
              <w:bottom w:val="double" w:sz="4" w:space="0" w:color="auto"/>
            </w:tcBorders>
          </w:tcPr>
          <w:p w14:paraId="74BF32D9" w14:textId="1FDCE279" w:rsidR="008A3D1F" w:rsidRPr="002373A9" w:rsidRDefault="008A3D1F" w:rsidP="008A3D1F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2373A9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402,421</w:t>
            </w:r>
          </w:p>
        </w:tc>
        <w:tc>
          <w:tcPr>
            <w:tcW w:w="262" w:type="dxa"/>
          </w:tcPr>
          <w:p w14:paraId="660EB21B" w14:textId="77777777" w:rsidR="008A3D1F" w:rsidRPr="002373A9" w:rsidRDefault="008A3D1F" w:rsidP="008A3D1F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</w:pPr>
          </w:p>
        </w:tc>
        <w:tc>
          <w:tcPr>
            <w:tcW w:w="1126" w:type="dxa"/>
            <w:tcBorders>
              <w:bottom w:val="double" w:sz="4" w:space="0" w:color="auto"/>
            </w:tcBorders>
          </w:tcPr>
          <w:p w14:paraId="5CD398A3" w14:textId="4AF8F317" w:rsidR="008A3D1F" w:rsidRPr="002373A9" w:rsidRDefault="008A3D1F" w:rsidP="008A3D1F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2373A9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201,210</w:t>
            </w:r>
          </w:p>
        </w:tc>
        <w:tc>
          <w:tcPr>
            <w:tcW w:w="262" w:type="dxa"/>
          </w:tcPr>
          <w:p w14:paraId="3C939575" w14:textId="77777777" w:rsidR="008A3D1F" w:rsidRPr="002373A9" w:rsidRDefault="008A3D1F" w:rsidP="008A3D1F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126" w:type="dxa"/>
            <w:tcBorders>
              <w:bottom w:val="double" w:sz="4" w:space="0" w:color="auto"/>
            </w:tcBorders>
          </w:tcPr>
          <w:p w14:paraId="04D98718" w14:textId="002FEBF1" w:rsidR="008A3D1F" w:rsidRPr="002373A9" w:rsidRDefault="008A3D1F" w:rsidP="008A3D1F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2373A9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402,421</w:t>
            </w:r>
          </w:p>
        </w:tc>
        <w:tc>
          <w:tcPr>
            <w:tcW w:w="262" w:type="dxa"/>
          </w:tcPr>
          <w:p w14:paraId="2820522D" w14:textId="77777777" w:rsidR="008A3D1F" w:rsidRPr="002373A9" w:rsidRDefault="008A3D1F" w:rsidP="008A3D1F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126" w:type="dxa"/>
            <w:tcBorders>
              <w:bottom w:val="double" w:sz="4" w:space="0" w:color="auto"/>
            </w:tcBorders>
          </w:tcPr>
          <w:p w14:paraId="7AFD537F" w14:textId="7E79B4F5" w:rsidR="008A3D1F" w:rsidRPr="002373A9" w:rsidRDefault="008A3D1F" w:rsidP="008A3D1F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2373A9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201,210</w:t>
            </w:r>
          </w:p>
        </w:tc>
      </w:tr>
      <w:tr w:rsidR="008A3D1F" w:rsidRPr="00422380" w14:paraId="631B4B82" w14:textId="77777777" w:rsidTr="00964F55">
        <w:trPr>
          <w:trHeight w:val="20"/>
        </w:trPr>
        <w:tc>
          <w:tcPr>
            <w:tcW w:w="3150" w:type="dxa"/>
          </w:tcPr>
          <w:p w14:paraId="3C2B0224" w14:textId="77777777" w:rsidR="008A3D1F" w:rsidRPr="0095770A" w:rsidRDefault="008A3D1F" w:rsidP="008A3D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764" w:type="dxa"/>
          </w:tcPr>
          <w:p w14:paraId="58FDFE89" w14:textId="77777777" w:rsidR="008A3D1F" w:rsidRPr="00422380" w:rsidRDefault="008A3D1F" w:rsidP="008A3D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65" w:type="dxa"/>
          </w:tcPr>
          <w:p w14:paraId="231AB758" w14:textId="77777777" w:rsidR="008A3D1F" w:rsidRPr="00422380" w:rsidRDefault="008A3D1F" w:rsidP="008A3D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sz w:val="27"/>
                <w:szCs w:val="27"/>
              </w:rPr>
            </w:pPr>
          </w:p>
        </w:tc>
        <w:tc>
          <w:tcPr>
            <w:tcW w:w="1126" w:type="dxa"/>
            <w:tcBorders>
              <w:top w:val="double" w:sz="4" w:space="0" w:color="auto"/>
            </w:tcBorders>
          </w:tcPr>
          <w:p w14:paraId="52F8822F" w14:textId="77777777" w:rsidR="008A3D1F" w:rsidRPr="00422380" w:rsidRDefault="008A3D1F" w:rsidP="008A3D1F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262" w:type="dxa"/>
          </w:tcPr>
          <w:p w14:paraId="22A72F66" w14:textId="77777777" w:rsidR="008A3D1F" w:rsidRPr="00422380" w:rsidRDefault="008A3D1F" w:rsidP="008A3D1F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</w:pPr>
          </w:p>
        </w:tc>
        <w:tc>
          <w:tcPr>
            <w:tcW w:w="1126" w:type="dxa"/>
            <w:tcBorders>
              <w:top w:val="double" w:sz="4" w:space="0" w:color="auto"/>
            </w:tcBorders>
          </w:tcPr>
          <w:p w14:paraId="02D22C3B" w14:textId="77777777" w:rsidR="008A3D1F" w:rsidRPr="00422380" w:rsidRDefault="008A3D1F" w:rsidP="008A3D1F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262" w:type="dxa"/>
          </w:tcPr>
          <w:p w14:paraId="53F7948C" w14:textId="77777777" w:rsidR="008A3D1F" w:rsidRPr="00422380" w:rsidRDefault="008A3D1F" w:rsidP="008A3D1F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126" w:type="dxa"/>
            <w:tcBorders>
              <w:top w:val="double" w:sz="4" w:space="0" w:color="auto"/>
            </w:tcBorders>
          </w:tcPr>
          <w:p w14:paraId="5C0A92C8" w14:textId="77777777" w:rsidR="008A3D1F" w:rsidRPr="00422380" w:rsidRDefault="008A3D1F" w:rsidP="008A3D1F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262" w:type="dxa"/>
          </w:tcPr>
          <w:p w14:paraId="1CADDDEC" w14:textId="77777777" w:rsidR="008A3D1F" w:rsidRPr="00422380" w:rsidRDefault="008A3D1F" w:rsidP="008A3D1F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126" w:type="dxa"/>
            <w:tcBorders>
              <w:top w:val="double" w:sz="4" w:space="0" w:color="auto"/>
            </w:tcBorders>
          </w:tcPr>
          <w:p w14:paraId="5527635A" w14:textId="77777777" w:rsidR="008A3D1F" w:rsidRPr="00422380" w:rsidRDefault="008A3D1F" w:rsidP="008A3D1F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</w:tr>
      <w:tr w:rsidR="008A3D1F" w:rsidRPr="00422380" w14:paraId="77733DE2" w14:textId="77777777" w:rsidTr="00964F55">
        <w:trPr>
          <w:trHeight w:val="20"/>
        </w:trPr>
        <w:tc>
          <w:tcPr>
            <w:tcW w:w="3150" w:type="dxa"/>
          </w:tcPr>
          <w:p w14:paraId="292CB5EF" w14:textId="77777777" w:rsidR="008A3D1F" w:rsidRPr="0095770A" w:rsidRDefault="008A3D1F" w:rsidP="008A3D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95770A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>หุ้นที่ออกและชำระแล้ว</w:t>
            </w:r>
          </w:p>
        </w:tc>
        <w:tc>
          <w:tcPr>
            <w:tcW w:w="764" w:type="dxa"/>
          </w:tcPr>
          <w:p w14:paraId="334C6765" w14:textId="77777777" w:rsidR="008A3D1F" w:rsidRPr="00422380" w:rsidRDefault="008A3D1F" w:rsidP="008A3D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65" w:type="dxa"/>
          </w:tcPr>
          <w:p w14:paraId="152751CE" w14:textId="77777777" w:rsidR="008A3D1F" w:rsidRPr="00422380" w:rsidRDefault="008A3D1F" w:rsidP="008A3D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sz w:val="27"/>
                <w:szCs w:val="27"/>
              </w:rPr>
            </w:pPr>
          </w:p>
        </w:tc>
        <w:tc>
          <w:tcPr>
            <w:tcW w:w="1126" w:type="dxa"/>
          </w:tcPr>
          <w:p w14:paraId="207A0396" w14:textId="77777777" w:rsidR="008A3D1F" w:rsidRPr="00422380" w:rsidRDefault="008A3D1F" w:rsidP="008A3D1F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262" w:type="dxa"/>
          </w:tcPr>
          <w:p w14:paraId="03E84A5E" w14:textId="77777777" w:rsidR="008A3D1F" w:rsidRPr="00422380" w:rsidRDefault="008A3D1F" w:rsidP="008A3D1F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</w:pPr>
          </w:p>
        </w:tc>
        <w:tc>
          <w:tcPr>
            <w:tcW w:w="1126" w:type="dxa"/>
          </w:tcPr>
          <w:p w14:paraId="0179A675" w14:textId="77777777" w:rsidR="008A3D1F" w:rsidRPr="00422380" w:rsidRDefault="008A3D1F" w:rsidP="008A3D1F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262" w:type="dxa"/>
          </w:tcPr>
          <w:p w14:paraId="32F393B9" w14:textId="77777777" w:rsidR="008A3D1F" w:rsidRPr="00422380" w:rsidRDefault="008A3D1F" w:rsidP="008A3D1F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126" w:type="dxa"/>
          </w:tcPr>
          <w:p w14:paraId="4576E30B" w14:textId="77777777" w:rsidR="008A3D1F" w:rsidRPr="00422380" w:rsidRDefault="008A3D1F" w:rsidP="008A3D1F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262" w:type="dxa"/>
          </w:tcPr>
          <w:p w14:paraId="7CF1033B" w14:textId="77777777" w:rsidR="008A3D1F" w:rsidRPr="00422380" w:rsidRDefault="008A3D1F" w:rsidP="008A3D1F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126" w:type="dxa"/>
          </w:tcPr>
          <w:p w14:paraId="4515FC0C" w14:textId="77777777" w:rsidR="008A3D1F" w:rsidRPr="00422380" w:rsidRDefault="008A3D1F" w:rsidP="008A3D1F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</w:tr>
      <w:tr w:rsidR="008A3D1F" w:rsidRPr="00422380" w14:paraId="2FFE9452" w14:textId="77777777" w:rsidTr="00964F55">
        <w:trPr>
          <w:trHeight w:val="20"/>
        </w:trPr>
        <w:tc>
          <w:tcPr>
            <w:tcW w:w="3150" w:type="dxa"/>
          </w:tcPr>
          <w:p w14:paraId="1B1A0C07" w14:textId="77777777" w:rsidR="008A3D1F" w:rsidRPr="0095770A" w:rsidRDefault="008A3D1F" w:rsidP="008A3D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5770A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ณ วันที่ </w:t>
            </w:r>
            <w:r w:rsidRPr="0095770A">
              <w:rPr>
                <w:rFonts w:asciiTheme="majorBidi" w:hAnsiTheme="majorBidi" w:cstheme="majorBidi"/>
                <w:sz w:val="27"/>
                <w:szCs w:val="27"/>
              </w:rPr>
              <w:t xml:space="preserve">1 </w:t>
            </w:r>
            <w:r w:rsidRPr="0095770A">
              <w:rPr>
                <w:rFonts w:asciiTheme="majorBidi" w:hAnsiTheme="majorBidi" w:cstheme="majorBidi"/>
                <w:sz w:val="27"/>
                <w:szCs w:val="27"/>
                <w:cs/>
              </w:rPr>
              <w:t>มกราคม</w:t>
            </w:r>
          </w:p>
        </w:tc>
        <w:tc>
          <w:tcPr>
            <w:tcW w:w="764" w:type="dxa"/>
          </w:tcPr>
          <w:p w14:paraId="514C2502" w14:textId="77777777" w:rsidR="008A3D1F" w:rsidRPr="002373A9" w:rsidRDefault="008A3D1F" w:rsidP="008A3D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</w:p>
        </w:tc>
        <w:tc>
          <w:tcPr>
            <w:tcW w:w="265" w:type="dxa"/>
          </w:tcPr>
          <w:p w14:paraId="7134ADF7" w14:textId="77777777" w:rsidR="008A3D1F" w:rsidRPr="002373A9" w:rsidRDefault="008A3D1F" w:rsidP="008A3D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26" w:type="dxa"/>
          </w:tcPr>
          <w:p w14:paraId="0D02E0AF" w14:textId="77777777" w:rsidR="008A3D1F" w:rsidRPr="002373A9" w:rsidRDefault="008A3D1F" w:rsidP="008A3D1F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62" w:type="dxa"/>
          </w:tcPr>
          <w:p w14:paraId="4272481B" w14:textId="77777777" w:rsidR="008A3D1F" w:rsidRPr="002373A9" w:rsidRDefault="008A3D1F" w:rsidP="008A3D1F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26" w:type="dxa"/>
          </w:tcPr>
          <w:p w14:paraId="354505EE" w14:textId="77777777" w:rsidR="008A3D1F" w:rsidRPr="002373A9" w:rsidRDefault="008A3D1F" w:rsidP="008A3D1F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62" w:type="dxa"/>
          </w:tcPr>
          <w:p w14:paraId="3401584C" w14:textId="77777777" w:rsidR="008A3D1F" w:rsidRPr="002373A9" w:rsidRDefault="008A3D1F" w:rsidP="008A3D1F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26" w:type="dxa"/>
          </w:tcPr>
          <w:p w14:paraId="32A53779" w14:textId="77777777" w:rsidR="008A3D1F" w:rsidRPr="002373A9" w:rsidRDefault="008A3D1F" w:rsidP="008A3D1F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62" w:type="dxa"/>
          </w:tcPr>
          <w:p w14:paraId="074DEAF6" w14:textId="77777777" w:rsidR="008A3D1F" w:rsidRPr="002373A9" w:rsidRDefault="008A3D1F" w:rsidP="008A3D1F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26" w:type="dxa"/>
          </w:tcPr>
          <w:p w14:paraId="533B9637" w14:textId="77777777" w:rsidR="008A3D1F" w:rsidRPr="002373A9" w:rsidRDefault="008A3D1F" w:rsidP="008A3D1F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</w:tr>
      <w:tr w:rsidR="008A3D1F" w:rsidRPr="00422380" w14:paraId="01BC965C" w14:textId="77777777" w:rsidTr="00964F55">
        <w:trPr>
          <w:trHeight w:val="20"/>
        </w:trPr>
        <w:tc>
          <w:tcPr>
            <w:tcW w:w="3150" w:type="dxa"/>
          </w:tcPr>
          <w:p w14:paraId="548CED8C" w14:textId="77777777" w:rsidR="008A3D1F" w:rsidRPr="0095770A" w:rsidRDefault="008A3D1F" w:rsidP="008A3D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5770A">
              <w:rPr>
                <w:rFonts w:asciiTheme="majorBidi" w:hAnsiTheme="majorBidi" w:cstheme="majorBidi"/>
                <w:sz w:val="27"/>
                <w:szCs w:val="27"/>
                <w:cs/>
              </w:rPr>
              <w:t>-  หุ้นสามัญ</w:t>
            </w:r>
          </w:p>
        </w:tc>
        <w:tc>
          <w:tcPr>
            <w:tcW w:w="764" w:type="dxa"/>
          </w:tcPr>
          <w:p w14:paraId="3D81F2F2" w14:textId="77777777" w:rsidR="008A3D1F" w:rsidRPr="002373A9" w:rsidRDefault="008A3D1F" w:rsidP="008A3D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2373A9">
              <w:rPr>
                <w:rFonts w:asciiTheme="majorBidi" w:hAnsiTheme="majorBidi" w:cstheme="majorBidi"/>
                <w:sz w:val="27"/>
                <w:szCs w:val="27"/>
              </w:rPr>
              <w:t>1</w:t>
            </w:r>
          </w:p>
        </w:tc>
        <w:tc>
          <w:tcPr>
            <w:tcW w:w="265" w:type="dxa"/>
          </w:tcPr>
          <w:p w14:paraId="3D51F4A6" w14:textId="77777777" w:rsidR="008A3D1F" w:rsidRPr="002373A9" w:rsidRDefault="008A3D1F" w:rsidP="008A3D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26" w:type="dxa"/>
          </w:tcPr>
          <w:p w14:paraId="0C2349C4" w14:textId="6E6331B5" w:rsidR="008A3D1F" w:rsidRPr="002373A9" w:rsidRDefault="008A3D1F" w:rsidP="008A3D1F">
            <w:pPr>
              <w:pStyle w:val="30"/>
              <w:tabs>
                <w:tab w:val="clear" w:pos="360"/>
                <w:tab w:val="clear" w:pos="720"/>
                <w:tab w:val="left" w:pos="560"/>
              </w:tabs>
              <w:ind w:right="117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2373A9">
              <w:rPr>
                <w:rFonts w:asciiTheme="majorBidi" w:hAnsiTheme="majorBidi"/>
                <w:sz w:val="27"/>
                <w:szCs w:val="27"/>
                <w:cs/>
                <w:lang w:val="en-US"/>
              </w:rPr>
              <w:t xml:space="preserve">        -</w:t>
            </w:r>
          </w:p>
        </w:tc>
        <w:tc>
          <w:tcPr>
            <w:tcW w:w="262" w:type="dxa"/>
          </w:tcPr>
          <w:p w14:paraId="40D1A64A" w14:textId="77777777" w:rsidR="008A3D1F" w:rsidRPr="002373A9" w:rsidRDefault="008A3D1F" w:rsidP="008A3D1F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26" w:type="dxa"/>
          </w:tcPr>
          <w:p w14:paraId="45E546AA" w14:textId="6E76E5FC" w:rsidR="008A3D1F" w:rsidRPr="002373A9" w:rsidRDefault="008A3D1F" w:rsidP="008A3D1F">
            <w:pPr>
              <w:pStyle w:val="30"/>
              <w:tabs>
                <w:tab w:val="clear" w:pos="360"/>
                <w:tab w:val="clear" w:pos="720"/>
                <w:tab w:val="left" w:pos="560"/>
              </w:tabs>
              <w:ind w:right="117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2373A9">
              <w:rPr>
                <w:rFonts w:asciiTheme="majorBidi" w:hAnsiTheme="majorBidi"/>
                <w:sz w:val="27"/>
                <w:szCs w:val="27"/>
                <w:cs/>
                <w:lang w:val="en-US"/>
              </w:rPr>
              <w:t xml:space="preserve">        -</w:t>
            </w:r>
          </w:p>
        </w:tc>
        <w:tc>
          <w:tcPr>
            <w:tcW w:w="262" w:type="dxa"/>
          </w:tcPr>
          <w:p w14:paraId="07D4C32D" w14:textId="77777777" w:rsidR="008A3D1F" w:rsidRPr="002373A9" w:rsidRDefault="008A3D1F" w:rsidP="008A3D1F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26" w:type="dxa"/>
          </w:tcPr>
          <w:p w14:paraId="0850398B" w14:textId="62E6E84B" w:rsidR="008A3D1F" w:rsidRPr="002373A9" w:rsidRDefault="008A3D1F" w:rsidP="008A3D1F">
            <w:pPr>
              <w:pStyle w:val="30"/>
              <w:ind w:right="117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2373A9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200,960</w:t>
            </w:r>
          </w:p>
        </w:tc>
        <w:tc>
          <w:tcPr>
            <w:tcW w:w="262" w:type="dxa"/>
          </w:tcPr>
          <w:p w14:paraId="08BC32B6" w14:textId="77777777" w:rsidR="008A3D1F" w:rsidRPr="002373A9" w:rsidRDefault="008A3D1F" w:rsidP="008A3D1F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26" w:type="dxa"/>
          </w:tcPr>
          <w:p w14:paraId="36F21FD9" w14:textId="41C57E86" w:rsidR="008A3D1F" w:rsidRPr="002373A9" w:rsidRDefault="008A3D1F" w:rsidP="008A3D1F">
            <w:pPr>
              <w:pStyle w:val="30"/>
              <w:ind w:right="117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2373A9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200,960</w:t>
            </w:r>
          </w:p>
        </w:tc>
      </w:tr>
      <w:tr w:rsidR="008A3D1F" w:rsidRPr="00422380" w14:paraId="7C7FC842" w14:textId="77777777" w:rsidTr="00964F55">
        <w:trPr>
          <w:trHeight w:val="20"/>
        </w:trPr>
        <w:tc>
          <w:tcPr>
            <w:tcW w:w="3150" w:type="dxa"/>
          </w:tcPr>
          <w:p w14:paraId="66119812" w14:textId="25D142B3" w:rsidR="008A3D1F" w:rsidRPr="0095770A" w:rsidRDefault="008A3D1F" w:rsidP="008A3D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5770A">
              <w:rPr>
                <w:rFonts w:asciiTheme="majorBidi" w:hAnsiTheme="majorBidi" w:cstheme="majorBidi"/>
                <w:sz w:val="27"/>
                <w:szCs w:val="27"/>
                <w:cs/>
              </w:rPr>
              <w:t>-  หุ้นสามัญ</w:t>
            </w:r>
          </w:p>
        </w:tc>
        <w:tc>
          <w:tcPr>
            <w:tcW w:w="764" w:type="dxa"/>
          </w:tcPr>
          <w:p w14:paraId="4C03E040" w14:textId="33CEB989" w:rsidR="008A3D1F" w:rsidRPr="002373A9" w:rsidRDefault="008A3D1F" w:rsidP="008A3D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2373A9">
              <w:rPr>
                <w:rFonts w:asciiTheme="majorBidi" w:hAnsiTheme="majorBidi" w:cstheme="majorBidi"/>
                <w:sz w:val="27"/>
                <w:szCs w:val="27"/>
              </w:rPr>
              <w:t>0.5</w:t>
            </w:r>
          </w:p>
        </w:tc>
        <w:tc>
          <w:tcPr>
            <w:tcW w:w="265" w:type="dxa"/>
          </w:tcPr>
          <w:p w14:paraId="4BBEDECD" w14:textId="77777777" w:rsidR="008A3D1F" w:rsidRPr="002373A9" w:rsidRDefault="008A3D1F" w:rsidP="008A3D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26" w:type="dxa"/>
          </w:tcPr>
          <w:p w14:paraId="7476395C" w14:textId="2C0BD247" w:rsidR="008A3D1F" w:rsidRPr="002373A9" w:rsidRDefault="008A3D1F" w:rsidP="008A3D1F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2373A9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401,921</w:t>
            </w:r>
          </w:p>
        </w:tc>
        <w:tc>
          <w:tcPr>
            <w:tcW w:w="262" w:type="dxa"/>
          </w:tcPr>
          <w:p w14:paraId="768364EC" w14:textId="77777777" w:rsidR="008A3D1F" w:rsidRPr="002373A9" w:rsidRDefault="008A3D1F" w:rsidP="008A3D1F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26" w:type="dxa"/>
          </w:tcPr>
          <w:p w14:paraId="29C39E28" w14:textId="29DFA313" w:rsidR="008A3D1F" w:rsidRPr="002373A9" w:rsidRDefault="008A3D1F" w:rsidP="008A3D1F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2373A9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200,960</w:t>
            </w:r>
          </w:p>
        </w:tc>
        <w:tc>
          <w:tcPr>
            <w:tcW w:w="262" w:type="dxa"/>
          </w:tcPr>
          <w:p w14:paraId="50973813" w14:textId="77777777" w:rsidR="008A3D1F" w:rsidRPr="002373A9" w:rsidRDefault="008A3D1F" w:rsidP="008A3D1F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26" w:type="dxa"/>
          </w:tcPr>
          <w:p w14:paraId="544F1F0C" w14:textId="5E9FEFA2" w:rsidR="008A3D1F" w:rsidRPr="002373A9" w:rsidRDefault="008A3D1F" w:rsidP="008A3D1F">
            <w:pPr>
              <w:pStyle w:val="30"/>
              <w:tabs>
                <w:tab w:val="clear" w:pos="360"/>
                <w:tab w:val="clear" w:pos="720"/>
                <w:tab w:val="left" w:pos="560"/>
              </w:tabs>
              <w:ind w:right="117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2373A9">
              <w:rPr>
                <w:rFonts w:asciiTheme="majorBidi" w:hAnsiTheme="majorBidi"/>
                <w:sz w:val="27"/>
                <w:szCs w:val="27"/>
                <w:cs/>
                <w:lang w:val="en-US"/>
              </w:rPr>
              <w:t xml:space="preserve">        -</w:t>
            </w:r>
          </w:p>
        </w:tc>
        <w:tc>
          <w:tcPr>
            <w:tcW w:w="262" w:type="dxa"/>
          </w:tcPr>
          <w:p w14:paraId="7A66E9A5" w14:textId="77777777" w:rsidR="008A3D1F" w:rsidRPr="002373A9" w:rsidRDefault="008A3D1F" w:rsidP="008A3D1F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26" w:type="dxa"/>
          </w:tcPr>
          <w:p w14:paraId="591E5A6C" w14:textId="38B90C58" w:rsidR="008A3D1F" w:rsidRPr="002373A9" w:rsidRDefault="008A3D1F" w:rsidP="008A3D1F">
            <w:pPr>
              <w:pStyle w:val="30"/>
              <w:tabs>
                <w:tab w:val="clear" w:pos="360"/>
                <w:tab w:val="clear" w:pos="720"/>
                <w:tab w:val="left" w:pos="560"/>
              </w:tabs>
              <w:ind w:right="117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2373A9">
              <w:rPr>
                <w:rFonts w:asciiTheme="majorBidi" w:hAnsiTheme="majorBidi"/>
                <w:sz w:val="27"/>
                <w:szCs w:val="27"/>
                <w:cs/>
                <w:lang w:val="en-US"/>
              </w:rPr>
              <w:t xml:space="preserve">        -</w:t>
            </w:r>
          </w:p>
        </w:tc>
      </w:tr>
      <w:tr w:rsidR="008A3D1F" w:rsidRPr="00422380" w14:paraId="57F2124F" w14:textId="77777777" w:rsidTr="00964F55">
        <w:trPr>
          <w:trHeight w:val="20"/>
        </w:trPr>
        <w:tc>
          <w:tcPr>
            <w:tcW w:w="3150" w:type="dxa"/>
          </w:tcPr>
          <w:p w14:paraId="3AE108AF" w14:textId="28D6C650" w:rsidR="008A3D1F" w:rsidRPr="0095770A" w:rsidRDefault="008A3D1F" w:rsidP="008A3D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5770A">
              <w:rPr>
                <w:rFonts w:asciiTheme="majorBidi" w:hAnsiTheme="majorBidi" w:cstheme="majorBidi" w:hint="cs"/>
                <w:sz w:val="27"/>
                <w:szCs w:val="27"/>
                <w:cs/>
              </w:rPr>
              <w:t>เปลี่ยนแปลง</w:t>
            </w:r>
            <w:r w:rsidRPr="0095770A">
              <w:rPr>
                <w:rFonts w:asciiTheme="majorBidi" w:hAnsiTheme="majorBidi" w:cstheme="majorBidi"/>
                <w:sz w:val="27"/>
                <w:szCs w:val="27"/>
                <w:cs/>
              </w:rPr>
              <w:t>มูลค่าหุ้น</w:t>
            </w:r>
            <w:r w:rsidR="002256B7" w:rsidRPr="0095770A"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 (การแตกหุ้น)</w:t>
            </w:r>
          </w:p>
        </w:tc>
        <w:tc>
          <w:tcPr>
            <w:tcW w:w="764" w:type="dxa"/>
          </w:tcPr>
          <w:p w14:paraId="6617036E" w14:textId="77777777" w:rsidR="008A3D1F" w:rsidRPr="00422380" w:rsidRDefault="008A3D1F" w:rsidP="008A3D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sz w:val="27"/>
                <w:szCs w:val="27"/>
              </w:rPr>
            </w:pPr>
          </w:p>
        </w:tc>
        <w:tc>
          <w:tcPr>
            <w:tcW w:w="265" w:type="dxa"/>
          </w:tcPr>
          <w:p w14:paraId="1BEB8C59" w14:textId="77777777" w:rsidR="008A3D1F" w:rsidRPr="00422380" w:rsidRDefault="008A3D1F" w:rsidP="008A3D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sz w:val="27"/>
                <w:szCs w:val="27"/>
              </w:rPr>
            </w:pPr>
          </w:p>
        </w:tc>
        <w:tc>
          <w:tcPr>
            <w:tcW w:w="1126" w:type="dxa"/>
            <w:vAlign w:val="bottom"/>
          </w:tcPr>
          <w:p w14:paraId="3673EFB3" w14:textId="77777777" w:rsidR="008A3D1F" w:rsidRPr="00422380" w:rsidRDefault="008A3D1F" w:rsidP="008A3D1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62" w:type="dxa"/>
          </w:tcPr>
          <w:p w14:paraId="18BF76CE" w14:textId="77777777" w:rsidR="008A3D1F" w:rsidRPr="00422380" w:rsidRDefault="008A3D1F" w:rsidP="008A3D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7"/>
                <w:szCs w:val="27"/>
              </w:rPr>
            </w:pPr>
          </w:p>
        </w:tc>
        <w:tc>
          <w:tcPr>
            <w:tcW w:w="1126" w:type="dxa"/>
            <w:vAlign w:val="bottom"/>
          </w:tcPr>
          <w:p w14:paraId="043D68F9" w14:textId="77777777" w:rsidR="008A3D1F" w:rsidRPr="00422380" w:rsidRDefault="008A3D1F" w:rsidP="008A3D1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62" w:type="dxa"/>
          </w:tcPr>
          <w:p w14:paraId="42F0CB69" w14:textId="77777777" w:rsidR="008A3D1F" w:rsidRPr="00422380" w:rsidRDefault="008A3D1F" w:rsidP="008A3D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7"/>
                <w:szCs w:val="27"/>
              </w:rPr>
            </w:pPr>
          </w:p>
        </w:tc>
        <w:tc>
          <w:tcPr>
            <w:tcW w:w="1126" w:type="dxa"/>
            <w:vAlign w:val="bottom"/>
          </w:tcPr>
          <w:p w14:paraId="2AB84267" w14:textId="77777777" w:rsidR="008A3D1F" w:rsidRPr="00422380" w:rsidRDefault="008A3D1F" w:rsidP="008A3D1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62" w:type="dxa"/>
          </w:tcPr>
          <w:p w14:paraId="79D8394A" w14:textId="77777777" w:rsidR="008A3D1F" w:rsidRPr="00422380" w:rsidRDefault="008A3D1F" w:rsidP="008A3D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7"/>
                <w:szCs w:val="27"/>
              </w:rPr>
            </w:pPr>
          </w:p>
        </w:tc>
        <w:tc>
          <w:tcPr>
            <w:tcW w:w="1126" w:type="dxa"/>
            <w:vAlign w:val="bottom"/>
          </w:tcPr>
          <w:p w14:paraId="771ABDD9" w14:textId="77777777" w:rsidR="008A3D1F" w:rsidRPr="00422380" w:rsidRDefault="008A3D1F" w:rsidP="008A3D1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8A3D1F" w:rsidRPr="00422380" w14:paraId="51AFE3B3" w14:textId="77777777" w:rsidTr="005B625E">
        <w:trPr>
          <w:trHeight w:val="20"/>
        </w:trPr>
        <w:tc>
          <w:tcPr>
            <w:tcW w:w="3150" w:type="dxa"/>
          </w:tcPr>
          <w:p w14:paraId="7CB550DD" w14:textId="77777777" w:rsidR="008A3D1F" w:rsidRPr="0095770A" w:rsidRDefault="008A3D1F" w:rsidP="008A3D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5770A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- จากหุ้นละ </w:t>
            </w:r>
            <w:r w:rsidRPr="0095770A">
              <w:rPr>
                <w:rFonts w:asciiTheme="majorBidi" w:hAnsiTheme="majorBidi" w:cstheme="majorBidi"/>
                <w:sz w:val="27"/>
                <w:szCs w:val="27"/>
              </w:rPr>
              <w:t xml:space="preserve">1 </w:t>
            </w:r>
            <w:r w:rsidRPr="0095770A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บาทเป็นหุ้นละ </w:t>
            </w:r>
            <w:r w:rsidRPr="0095770A">
              <w:rPr>
                <w:rFonts w:asciiTheme="majorBidi" w:hAnsiTheme="majorBidi" w:cstheme="majorBidi"/>
                <w:sz w:val="27"/>
                <w:szCs w:val="27"/>
              </w:rPr>
              <w:t>0</w:t>
            </w:r>
            <w:r w:rsidRPr="0095770A">
              <w:rPr>
                <w:rFonts w:asciiTheme="majorBidi" w:hAnsiTheme="majorBidi"/>
                <w:sz w:val="27"/>
                <w:szCs w:val="27"/>
                <w:cs/>
              </w:rPr>
              <w:t>.</w:t>
            </w:r>
            <w:r w:rsidRPr="0095770A">
              <w:rPr>
                <w:rFonts w:asciiTheme="majorBidi" w:hAnsiTheme="majorBidi" w:cstheme="majorBidi"/>
                <w:sz w:val="27"/>
                <w:szCs w:val="27"/>
              </w:rPr>
              <w:t xml:space="preserve">5 </w:t>
            </w:r>
            <w:r w:rsidRPr="0095770A">
              <w:rPr>
                <w:rFonts w:asciiTheme="majorBidi" w:hAnsiTheme="majorBidi" w:cstheme="majorBidi"/>
                <w:sz w:val="27"/>
                <w:szCs w:val="27"/>
                <w:cs/>
              </w:rPr>
              <w:t>บาท</w:t>
            </w:r>
          </w:p>
        </w:tc>
        <w:tc>
          <w:tcPr>
            <w:tcW w:w="764" w:type="dxa"/>
          </w:tcPr>
          <w:p w14:paraId="52EC2B44" w14:textId="52B4251F" w:rsidR="008A3D1F" w:rsidRPr="00422380" w:rsidRDefault="008A3D1F" w:rsidP="008A3D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7"/>
                <w:szCs w:val="27"/>
              </w:rPr>
            </w:pPr>
            <w:r w:rsidRPr="00422380">
              <w:rPr>
                <w:rFonts w:asciiTheme="majorBidi" w:hAnsiTheme="majorBidi" w:cstheme="majorBidi"/>
                <w:bCs/>
                <w:sz w:val="27"/>
                <w:szCs w:val="27"/>
              </w:rPr>
              <w:t>0.5</w:t>
            </w:r>
          </w:p>
        </w:tc>
        <w:tc>
          <w:tcPr>
            <w:tcW w:w="265" w:type="dxa"/>
          </w:tcPr>
          <w:p w14:paraId="4944A8A5" w14:textId="77777777" w:rsidR="008A3D1F" w:rsidRPr="00422380" w:rsidRDefault="008A3D1F" w:rsidP="008A3D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sz w:val="27"/>
                <w:szCs w:val="27"/>
              </w:rPr>
            </w:pPr>
          </w:p>
        </w:tc>
        <w:tc>
          <w:tcPr>
            <w:tcW w:w="1126" w:type="dxa"/>
            <w:tcBorders>
              <w:bottom w:val="single" w:sz="4" w:space="0" w:color="auto"/>
            </w:tcBorders>
          </w:tcPr>
          <w:p w14:paraId="6A068CB8" w14:textId="66F513C2" w:rsidR="008A3D1F" w:rsidRPr="00422380" w:rsidRDefault="008A3D1F" w:rsidP="008A3D1F">
            <w:pPr>
              <w:pStyle w:val="30"/>
              <w:tabs>
                <w:tab w:val="clear" w:pos="360"/>
                <w:tab w:val="clear" w:pos="720"/>
              </w:tabs>
              <w:ind w:right="117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422380">
              <w:rPr>
                <w:rFonts w:asciiTheme="majorBidi" w:hAnsiTheme="majorBidi"/>
                <w:sz w:val="27"/>
                <w:szCs w:val="27"/>
                <w:cs/>
                <w:lang w:val="en-US"/>
              </w:rPr>
              <w:t xml:space="preserve">     </w:t>
            </w:r>
            <w:r>
              <w:rPr>
                <w:rFonts w:asciiTheme="majorBidi" w:hAnsiTheme="majorBidi"/>
                <w:sz w:val="27"/>
                <w:szCs w:val="27"/>
                <w:lang w:val="en-US"/>
              </w:rPr>
              <w:t xml:space="preserve">   </w:t>
            </w:r>
            <w:r w:rsidRPr="00422380">
              <w:rPr>
                <w:rFonts w:asciiTheme="majorBidi" w:hAnsiTheme="majorBidi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262" w:type="dxa"/>
          </w:tcPr>
          <w:p w14:paraId="18515353" w14:textId="77777777" w:rsidR="008A3D1F" w:rsidRPr="00422380" w:rsidRDefault="008A3D1F" w:rsidP="008A3D1F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26" w:type="dxa"/>
            <w:tcBorders>
              <w:bottom w:val="single" w:sz="4" w:space="0" w:color="auto"/>
            </w:tcBorders>
          </w:tcPr>
          <w:p w14:paraId="02F660E3" w14:textId="3F3362BD" w:rsidR="008A3D1F" w:rsidRPr="00422380" w:rsidRDefault="008A3D1F" w:rsidP="008A3D1F">
            <w:pPr>
              <w:pStyle w:val="30"/>
              <w:tabs>
                <w:tab w:val="clear" w:pos="360"/>
                <w:tab w:val="clear" w:pos="720"/>
              </w:tabs>
              <w:ind w:right="117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22380">
              <w:rPr>
                <w:rFonts w:asciiTheme="majorBidi" w:hAnsiTheme="majorBidi"/>
                <w:sz w:val="27"/>
                <w:szCs w:val="27"/>
                <w:cs/>
                <w:lang w:val="en-US"/>
              </w:rPr>
              <w:t xml:space="preserve">     -</w:t>
            </w:r>
          </w:p>
        </w:tc>
        <w:tc>
          <w:tcPr>
            <w:tcW w:w="262" w:type="dxa"/>
          </w:tcPr>
          <w:p w14:paraId="40EF8DC0" w14:textId="77777777" w:rsidR="008A3D1F" w:rsidRPr="00422380" w:rsidRDefault="008A3D1F" w:rsidP="008A3D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7"/>
                <w:szCs w:val="27"/>
              </w:rPr>
            </w:pPr>
          </w:p>
        </w:tc>
        <w:tc>
          <w:tcPr>
            <w:tcW w:w="1126" w:type="dxa"/>
            <w:tcBorders>
              <w:bottom w:val="single" w:sz="4" w:space="0" w:color="auto"/>
            </w:tcBorders>
          </w:tcPr>
          <w:p w14:paraId="411DDBD0" w14:textId="02603EA5" w:rsidR="008A3D1F" w:rsidRPr="008A3D1F" w:rsidRDefault="008A3D1F" w:rsidP="008A3D1F">
            <w:pPr>
              <w:pStyle w:val="30"/>
              <w:ind w:right="117"/>
              <w:jc w:val="right"/>
              <w:rPr>
                <w:rFonts w:asciiTheme="majorBidi" w:hAnsiTheme="majorBidi" w:cstheme="majorBidi"/>
                <w:sz w:val="27"/>
                <w:szCs w:val="27"/>
                <w:highlight w:val="cyan"/>
                <w:lang w:val="en-US"/>
              </w:rPr>
            </w:pPr>
            <w:r w:rsidRPr="002373A9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200,961</w:t>
            </w:r>
          </w:p>
        </w:tc>
        <w:tc>
          <w:tcPr>
            <w:tcW w:w="262" w:type="dxa"/>
          </w:tcPr>
          <w:p w14:paraId="31869BF8" w14:textId="77777777" w:rsidR="008A3D1F" w:rsidRPr="00422380" w:rsidRDefault="008A3D1F" w:rsidP="008A3D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7"/>
                <w:szCs w:val="27"/>
              </w:rPr>
            </w:pPr>
          </w:p>
        </w:tc>
        <w:tc>
          <w:tcPr>
            <w:tcW w:w="1126" w:type="dxa"/>
            <w:tcBorders>
              <w:bottom w:val="single" w:sz="4" w:space="0" w:color="auto"/>
            </w:tcBorders>
          </w:tcPr>
          <w:p w14:paraId="141A5808" w14:textId="611323AC" w:rsidR="008A3D1F" w:rsidRPr="00422380" w:rsidRDefault="008A3D1F" w:rsidP="008A3D1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422380">
              <w:rPr>
                <w:rFonts w:asciiTheme="majorBidi" w:hAnsiTheme="majorBidi"/>
                <w:sz w:val="27"/>
                <w:szCs w:val="27"/>
                <w:cs/>
                <w:lang w:val="en-US"/>
              </w:rPr>
              <w:t xml:space="preserve">     -</w:t>
            </w:r>
          </w:p>
        </w:tc>
      </w:tr>
      <w:tr w:rsidR="008A3D1F" w:rsidRPr="00422380" w14:paraId="4B186B0A" w14:textId="77777777" w:rsidTr="00964F55">
        <w:trPr>
          <w:trHeight w:val="20"/>
        </w:trPr>
        <w:tc>
          <w:tcPr>
            <w:tcW w:w="3150" w:type="dxa"/>
          </w:tcPr>
          <w:p w14:paraId="63BF3E17" w14:textId="77777777" w:rsidR="008A3D1F" w:rsidRPr="00422380" w:rsidRDefault="008A3D1F" w:rsidP="008A3D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422380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 xml:space="preserve">ณ วันที่ </w:t>
            </w:r>
            <w:r w:rsidRPr="00422380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31</w:t>
            </w:r>
            <w:r w:rsidRPr="00422380">
              <w:rPr>
                <w:rFonts w:asciiTheme="majorBidi" w:hAnsiTheme="majorBidi"/>
                <w:b/>
                <w:bCs/>
                <w:sz w:val="27"/>
                <w:szCs w:val="27"/>
                <w:cs/>
              </w:rPr>
              <w:t xml:space="preserve"> </w:t>
            </w:r>
            <w:r w:rsidRPr="00422380">
              <w:rPr>
                <w:rFonts w:asciiTheme="majorBidi" w:hAnsiTheme="majorBidi" w:cstheme="majorBidi" w:hint="cs"/>
                <w:b/>
                <w:bCs/>
                <w:sz w:val="27"/>
                <w:szCs w:val="27"/>
                <w:cs/>
              </w:rPr>
              <w:t>ธันวาคม</w:t>
            </w:r>
            <w:r w:rsidRPr="00422380">
              <w:rPr>
                <w:rFonts w:asciiTheme="majorBidi" w:hAnsiTheme="majorBidi"/>
                <w:b/>
                <w:bCs/>
                <w:sz w:val="27"/>
                <w:szCs w:val="27"/>
                <w:cs/>
              </w:rPr>
              <w:t xml:space="preserve"> – </w:t>
            </w:r>
            <w:r w:rsidRPr="00422380">
              <w:rPr>
                <w:rFonts w:asciiTheme="majorBidi" w:hAnsiTheme="majorBidi" w:cstheme="majorBidi" w:hint="cs"/>
                <w:b/>
                <w:bCs/>
                <w:sz w:val="27"/>
                <w:szCs w:val="27"/>
                <w:cs/>
              </w:rPr>
              <w:t>หุ้นสามัญ</w:t>
            </w:r>
          </w:p>
        </w:tc>
        <w:tc>
          <w:tcPr>
            <w:tcW w:w="764" w:type="dxa"/>
          </w:tcPr>
          <w:p w14:paraId="3ABDE00F" w14:textId="77777777" w:rsidR="008A3D1F" w:rsidRPr="00422380" w:rsidRDefault="008A3D1F" w:rsidP="008A3D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422380">
              <w:rPr>
                <w:rFonts w:asciiTheme="majorBidi" w:hAnsiTheme="majorBidi" w:cstheme="majorBidi"/>
                <w:sz w:val="27"/>
                <w:szCs w:val="27"/>
              </w:rPr>
              <w:t>0</w:t>
            </w:r>
            <w:r w:rsidRPr="00422380">
              <w:rPr>
                <w:rFonts w:asciiTheme="majorBidi" w:hAnsiTheme="majorBidi"/>
                <w:sz w:val="27"/>
                <w:szCs w:val="27"/>
                <w:cs/>
              </w:rPr>
              <w:t>.</w:t>
            </w:r>
            <w:r w:rsidRPr="00422380">
              <w:rPr>
                <w:rFonts w:asciiTheme="majorBidi" w:hAnsiTheme="majorBidi" w:cstheme="majorBidi"/>
                <w:sz w:val="27"/>
                <w:szCs w:val="27"/>
              </w:rPr>
              <w:t>5</w:t>
            </w:r>
          </w:p>
        </w:tc>
        <w:tc>
          <w:tcPr>
            <w:tcW w:w="265" w:type="dxa"/>
          </w:tcPr>
          <w:p w14:paraId="214961EA" w14:textId="77777777" w:rsidR="008A3D1F" w:rsidRPr="00422380" w:rsidRDefault="008A3D1F" w:rsidP="008A3D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sz w:val="27"/>
                <w:szCs w:val="27"/>
              </w:rPr>
            </w:pPr>
          </w:p>
        </w:tc>
        <w:tc>
          <w:tcPr>
            <w:tcW w:w="1126" w:type="dxa"/>
            <w:tcBorders>
              <w:bottom w:val="double" w:sz="4" w:space="0" w:color="auto"/>
            </w:tcBorders>
          </w:tcPr>
          <w:p w14:paraId="173E05E8" w14:textId="6A14FFF9" w:rsidR="008A3D1F" w:rsidRPr="002373A9" w:rsidRDefault="008A3D1F" w:rsidP="008A3D1F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2373A9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401,921</w:t>
            </w:r>
          </w:p>
        </w:tc>
        <w:tc>
          <w:tcPr>
            <w:tcW w:w="262" w:type="dxa"/>
          </w:tcPr>
          <w:p w14:paraId="41755C17" w14:textId="77777777" w:rsidR="008A3D1F" w:rsidRPr="002373A9" w:rsidRDefault="008A3D1F" w:rsidP="008A3D1F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</w:pPr>
          </w:p>
        </w:tc>
        <w:tc>
          <w:tcPr>
            <w:tcW w:w="1126" w:type="dxa"/>
            <w:tcBorders>
              <w:bottom w:val="double" w:sz="4" w:space="0" w:color="auto"/>
            </w:tcBorders>
          </w:tcPr>
          <w:p w14:paraId="4E5AAAC8" w14:textId="43CEB57F" w:rsidR="008A3D1F" w:rsidRPr="002373A9" w:rsidRDefault="008A3D1F" w:rsidP="008A3D1F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2373A9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200,960</w:t>
            </w:r>
          </w:p>
        </w:tc>
        <w:tc>
          <w:tcPr>
            <w:tcW w:w="262" w:type="dxa"/>
          </w:tcPr>
          <w:p w14:paraId="07569EFD" w14:textId="77777777" w:rsidR="008A3D1F" w:rsidRPr="002373A9" w:rsidRDefault="008A3D1F" w:rsidP="008A3D1F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126" w:type="dxa"/>
            <w:tcBorders>
              <w:bottom w:val="double" w:sz="4" w:space="0" w:color="auto"/>
            </w:tcBorders>
          </w:tcPr>
          <w:p w14:paraId="211E0BB5" w14:textId="7DDEC527" w:rsidR="008A3D1F" w:rsidRPr="002373A9" w:rsidRDefault="008A3D1F" w:rsidP="008A3D1F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2373A9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401,921</w:t>
            </w:r>
          </w:p>
        </w:tc>
        <w:tc>
          <w:tcPr>
            <w:tcW w:w="262" w:type="dxa"/>
          </w:tcPr>
          <w:p w14:paraId="18B3D049" w14:textId="77777777" w:rsidR="008A3D1F" w:rsidRPr="002373A9" w:rsidRDefault="008A3D1F" w:rsidP="008A3D1F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126" w:type="dxa"/>
            <w:tcBorders>
              <w:bottom w:val="double" w:sz="4" w:space="0" w:color="auto"/>
            </w:tcBorders>
          </w:tcPr>
          <w:p w14:paraId="454A3678" w14:textId="64A0AFED" w:rsidR="008A3D1F" w:rsidRPr="00422380" w:rsidRDefault="008A3D1F" w:rsidP="008A3D1F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422380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200,960</w:t>
            </w:r>
          </w:p>
        </w:tc>
      </w:tr>
    </w:tbl>
    <w:p w14:paraId="6542CE45" w14:textId="107DB55A" w:rsidR="005B2388" w:rsidRPr="00422380" w:rsidRDefault="005B2388" w:rsidP="008552F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22380">
        <w:rPr>
          <w:rFonts w:asciiTheme="majorBidi" w:hAnsiTheme="majorBidi" w:cstheme="majorBidi"/>
          <w:sz w:val="30"/>
          <w:szCs w:val="30"/>
          <w:cs/>
        </w:rPr>
        <w:lastRenderedPageBreak/>
        <w:t>ในการประชุมวิสามัญของบริษัทเมื่อวันที่</w:t>
      </w:r>
      <w:r w:rsidRPr="0042238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422380">
        <w:rPr>
          <w:rFonts w:asciiTheme="majorBidi" w:hAnsiTheme="majorBidi" w:cstheme="majorBidi"/>
          <w:sz w:val="30"/>
          <w:szCs w:val="30"/>
        </w:rPr>
        <w:t xml:space="preserve">23 </w:t>
      </w:r>
      <w:r w:rsidRPr="00422380">
        <w:rPr>
          <w:rFonts w:asciiTheme="majorBidi" w:hAnsiTheme="majorBidi" w:cstheme="majorBidi"/>
          <w:sz w:val="30"/>
          <w:szCs w:val="30"/>
          <w:cs/>
        </w:rPr>
        <w:t xml:space="preserve">สิงหาคม </w:t>
      </w:r>
      <w:r w:rsidRPr="00422380">
        <w:rPr>
          <w:rFonts w:asciiTheme="majorBidi" w:hAnsiTheme="majorBidi" w:cstheme="majorBidi"/>
          <w:sz w:val="30"/>
          <w:szCs w:val="30"/>
        </w:rPr>
        <w:t xml:space="preserve">2566 </w:t>
      </w:r>
      <w:r w:rsidRPr="00422380">
        <w:rPr>
          <w:rFonts w:asciiTheme="majorBidi" w:hAnsiTheme="majorBidi" w:cstheme="majorBidi"/>
          <w:sz w:val="30"/>
          <w:szCs w:val="30"/>
          <w:cs/>
        </w:rPr>
        <w:t>ที่ประชุมได้มีมติอนุมัติการเปลี่ยนแปลงมูลค่าหุ้นที่ตราไว้ของบริษัท โดยเปลี่ยนแปลงมูลค่าหุ้นที่ตราไว้จากเดิม</w:t>
      </w:r>
      <w:r w:rsidRPr="00422380">
        <w:rPr>
          <w:rFonts w:asciiTheme="majorBidi" w:hAnsiTheme="majorBidi" w:cstheme="majorBidi" w:hint="cs"/>
          <w:sz w:val="30"/>
          <w:szCs w:val="30"/>
          <w:cs/>
        </w:rPr>
        <w:t xml:space="preserve">หุ้นละ </w:t>
      </w:r>
      <w:r w:rsidRPr="00422380">
        <w:rPr>
          <w:rFonts w:asciiTheme="majorBidi" w:hAnsiTheme="majorBidi" w:cstheme="majorBidi"/>
          <w:sz w:val="30"/>
          <w:szCs w:val="30"/>
        </w:rPr>
        <w:t xml:space="preserve">1 </w:t>
      </w:r>
      <w:r w:rsidRPr="00422380">
        <w:rPr>
          <w:rFonts w:asciiTheme="majorBidi" w:hAnsiTheme="majorBidi" w:cstheme="majorBidi"/>
          <w:sz w:val="30"/>
          <w:szCs w:val="30"/>
          <w:cs/>
        </w:rPr>
        <w:t>บาท เป็น</w:t>
      </w:r>
      <w:r w:rsidRPr="00422380">
        <w:rPr>
          <w:rFonts w:asciiTheme="majorBidi" w:hAnsiTheme="majorBidi" w:cstheme="majorBidi" w:hint="cs"/>
          <w:sz w:val="30"/>
          <w:szCs w:val="30"/>
          <w:cs/>
        </w:rPr>
        <w:t>หุ้นละ</w:t>
      </w:r>
      <w:r w:rsidRPr="0042238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22380">
        <w:rPr>
          <w:rFonts w:asciiTheme="majorBidi" w:hAnsiTheme="majorBidi" w:cstheme="majorBidi"/>
          <w:sz w:val="30"/>
          <w:szCs w:val="30"/>
        </w:rPr>
        <w:t>0</w:t>
      </w:r>
      <w:r w:rsidRPr="00422380">
        <w:rPr>
          <w:rFonts w:asciiTheme="majorBidi" w:hAnsiTheme="majorBidi"/>
          <w:sz w:val="30"/>
          <w:szCs w:val="30"/>
          <w:cs/>
        </w:rPr>
        <w:t>.</w:t>
      </w:r>
      <w:r w:rsidRPr="00422380">
        <w:rPr>
          <w:rFonts w:asciiTheme="majorBidi" w:hAnsiTheme="majorBidi" w:cstheme="majorBidi"/>
          <w:sz w:val="30"/>
          <w:szCs w:val="30"/>
        </w:rPr>
        <w:t xml:space="preserve">50 </w:t>
      </w:r>
      <w:r w:rsidRPr="00422380">
        <w:rPr>
          <w:rFonts w:asciiTheme="majorBidi" w:hAnsiTheme="majorBidi" w:cstheme="majorBidi"/>
          <w:sz w:val="30"/>
          <w:szCs w:val="30"/>
          <w:cs/>
        </w:rPr>
        <w:t>บาท โดยทุนจดทะเบียนและทุนชำระแล้วของบริษัทยังคงเดิม ทั้งนี้บริษัทได้</w:t>
      </w:r>
      <w:r w:rsidRPr="00422380">
        <w:rPr>
          <w:rFonts w:asciiTheme="majorBidi" w:hAnsiTheme="majorBidi" w:cstheme="majorBidi" w:hint="cs"/>
          <w:sz w:val="30"/>
          <w:szCs w:val="30"/>
          <w:cs/>
        </w:rPr>
        <w:t>จดทะเบียน</w:t>
      </w:r>
      <w:r w:rsidRPr="00422380">
        <w:rPr>
          <w:rFonts w:asciiTheme="majorBidi" w:hAnsiTheme="majorBidi" w:cstheme="majorBidi"/>
          <w:sz w:val="30"/>
          <w:szCs w:val="30"/>
          <w:cs/>
        </w:rPr>
        <w:t>กับกระทรวงพา</w:t>
      </w:r>
      <w:r w:rsidRPr="00422380">
        <w:rPr>
          <w:rFonts w:asciiTheme="majorBidi" w:hAnsiTheme="majorBidi" w:cstheme="majorBidi" w:hint="cs"/>
          <w:sz w:val="30"/>
          <w:szCs w:val="30"/>
          <w:cs/>
        </w:rPr>
        <w:t>ณิ</w:t>
      </w:r>
      <w:r w:rsidRPr="00422380">
        <w:rPr>
          <w:rFonts w:asciiTheme="majorBidi" w:hAnsiTheme="majorBidi" w:cstheme="majorBidi"/>
          <w:sz w:val="30"/>
          <w:szCs w:val="30"/>
          <w:cs/>
        </w:rPr>
        <w:t>ชย์</w:t>
      </w:r>
      <w:r w:rsidRPr="00422380">
        <w:rPr>
          <w:rFonts w:asciiTheme="majorBidi" w:hAnsiTheme="majorBidi" w:cstheme="majorBidi" w:hint="cs"/>
          <w:sz w:val="30"/>
          <w:szCs w:val="30"/>
          <w:cs/>
        </w:rPr>
        <w:t xml:space="preserve">แล้วเมื่อวันที่ </w:t>
      </w:r>
      <w:r w:rsidRPr="00422380">
        <w:rPr>
          <w:rFonts w:asciiTheme="majorBidi" w:hAnsiTheme="majorBidi" w:cstheme="majorBidi"/>
          <w:sz w:val="30"/>
          <w:szCs w:val="30"/>
        </w:rPr>
        <w:t xml:space="preserve">31 </w:t>
      </w:r>
      <w:r w:rsidRPr="00422380">
        <w:rPr>
          <w:rFonts w:asciiTheme="majorBidi" w:hAnsiTheme="majorBidi" w:cstheme="majorBidi" w:hint="cs"/>
          <w:sz w:val="30"/>
          <w:szCs w:val="30"/>
          <w:cs/>
        </w:rPr>
        <w:t xml:space="preserve">สิงหาคม </w:t>
      </w:r>
      <w:r w:rsidRPr="00422380">
        <w:rPr>
          <w:rFonts w:asciiTheme="majorBidi" w:hAnsiTheme="majorBidi" w:cstheme="majorBidi"/>
          <w:sz w:val="30"/>
          <w:szCs w:val="30"/>
        </w:rPr>
        <w:t>2566</w:t>
      </w:r>
    </w:p>
    <w:p w14:paraId="27D751EF" w14:textId="77777777" w:rsidR="005B2388" w:rsidRPr="00422380" w:rsidRDefault="005B2388" w:rsidP="00BD1FC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bookmarkEnd w:id="9"/>
    <w:p w14:paraId="5D31AFBA" w14:textId="126599FA" w:rsidR="00C6091F" w:rsidRPr="00422380" w:rsidRDefault="00C6091F" w:rsidP="00C22D22">
      <w:pPr>
        <w:pStyle w:val="ListParagraph"/>
        <w:numPr>
          <w:ilvl w:val="0"/>
          <w:numId w:val="16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  <w:cs/>
        </w:rPr>
      </w:pPr>
      <w:r w:rsidRPr="00422380">
        <w:rPr>
          <w:rFonts w:ascii="Angsana New" w:hAnsi="Angsana New"/>
          <w:b/>
          <w:bCs/>
          <w:sz w:val="30"/>
          <w:szCs w:val="30"/>
          <w:cs/>
        </w:rPr>
        <w:t>สำรอง</w:t>
      </w:r>
    </w:p>
    <w:p w14:paraId="562F5D7E" w14:textId="55DE6822" w:rsidR="00C6091F" w:rsidRPr="00422380" w:rsidRDefault="00C6091F" w:rsidP="00F010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 w:hanging="453"/>
        <w:jc w:val="both"/>
        <w:rPr>
          <w:rFonts w:ascii="Angsana New" w:hAnsi="Angsana New"/>
          <w:sz w:val="30"/>
          <w:szCs w:val="30"/>
        </w:rPr>
      </w:pPr>
    </w:p>
    <w:p w14:paraId="504DCAF9" w14:textId="286871E5" w:rsidR="00DF1B64" w:rsidRPr="00422380" w:rsidRDefault="00DF1B64" w:rsidP="00DF1B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3" w:right="-25" w:hanging="453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422380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สำรองตามกฏหมาย</w:t>
      </w:r>
    </w:p>
    <w:p w14:paraId="2AEFD1BA" w14:textId="77777777" w:rsidR="00DF1B64" w:rsidRPr="00422380" w:rsidRDefault="00DF1B64" w:rsidP="00DF1B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3" w:right="-25" w:hanging="453"/>
        <w:jc w:val="both"/>
        <w:rPr>
          <w:rFonts w:ascii="Angsana New" w:hAnsi="Angsana New"/>
          <w:sz w:val="30"/>
          <w:szCs w:val="30"/>
          <w:cs/>
        </w:rPr>
      </w:pPr>
    </w:p>
    <w:p w14:paraId="64FACEC5" w14:textId="6D156D26" w:rsidR="00C6091F" w:rsidRDefault="00C6091F" w:rsidP="00F010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422380">
        <w:rPr>
          <w:rFonts w:ascii="Angsana New" w:hAnsi="Angsana New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="001E1B1A" w:rsidRPr="00422380">
        <w:rPr>
          <w:rFonts w:ascii="Angsana New" w:hAnsi="Angsana New"/>
          <w:sz w:val="30"/>
          <w:szCs w:val="30"/>
        </w:rPr>
        <w:t>2535</w:t>
      </w:r>
      <w:r w:rsidRPr="00422380">
        <w:rPr>
          <w:rFonts w:ascii="Angsana New" w:hAnsi="Angsana New"/>
          <w:sz w:val="30"/>
          <w:szCs w:val="30"/>
          <w:cs/>
        </w:rPr>
        <w:t xml:space="preserve"> มาตรา </w:t>
      </w:r>
      <w:r w:rsidR="005C5BE4" w:rsidRPr="00422380">
        <w:rPr>
          <w:rFonts w:ascii="Angsana New" w:hAnsi="Angsana New"/>
          <w:sz w:val="30"/>
          <w:szCs w:val="30"/>
        </w:rPr>
        <w:t>11</w:t>
      </w:r>
      <w:r w:rsidR="001E1B1A" w:rsidRPr="00422380">
        <w:rPr>
          <w:rFonts w:ascii="Angsana New" w:hAnsi="Angsana New"/>
          <w:sz w:val="30"/>
          <w:szCs w:val="30"/>
        </w:rPr>
        <w:t>6</w:t>
      </w:r>
      <w:r w:rsidRPr="00422380">
        <w:rPr>
          <w:rFonts w:ascii="Angsana New" w:hAnsi="Angsana New"/>
          <w:sz w:val="30"/>
          <w:szCs w:val="30"/>
          <w:cs/>
        </w:rPr>
        <w:t xml:space="preserve"> บริษัทจะต้องจัดสรรทุนสำรอง (“สำรองตามกฎหมาย”) อย่างน้อยร้อยละ </w:t>
      </w:r>
      <w:r w:rsidR="001E1B1A" w:rsidRPr="00422380">
        <w:rPr>
          <w:rFonts w:ascii="Angsana New" w:hAnsi="Angsana New"/>
          <w:sz w:val="30"/>
          <w:szCs w:val="30"/>
        </w:rPr>
        <w:t>5</w:t>
      </w:r>
      <w:r w:rsidRPr="00422380">
        <w:rPr>
          <w:rFonts w:ascii="Angsana New" w:hAnsi="Angsana New"/>
          <w:sz w:val="30"/>
          <w:szCs w:val="30"/>
          <w:cs/>
        </w:rPr>
        <w:t xml:space="preserve"> 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="005C5BE4" w:rsidRPr="00422380">
        <w:rPr>
          <w:rFonts w:ascii="Angsana New" w:hAnsi="Angsana New"/>
          <w:sz w:val="30"/>
          <w:szCs w:val="30"/>
        </w:rPr>
        <w:t>10</w:t>
      </w:r>
      <w:r w:rsidRPr="00422380">
        <w:rPr>
          <w:rFonts w:ascii="Angsana New" w:hAnsi="Angsana New"/>
          <w:sz w:val="30"/>
          <w:szCs w:val="30"/>
          <w:cs/>
        </w:rPr>
        <w:t xml:space="preserve"> ของทุนจดทะเบียน เงินสำรองนี้จะนำไปจ่ายเป็นเงินปันผลไม่ได้</w:t>
      </w:r>
    </w:p>
    <w:p w14:paraId="334BB609" w14:textId="77777777" w:rsidR="00772618" w:rsidRPr="00422380" w:rsidRDefault="00772618" w:rsidP="00F010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jc w:val="thaiDistribute"/>
        <w:rPr>
          <w:rFonts w:ascii="Angsana New" w:hAnsi="Angsana New"/>
          <w:sz w:val="30"/>
          <w:szCs w:val="30"/>
          <w:cs/>
        </w:rPr>
      </w:pPr>
    </w:p>
    <w:p w14:paraId="6B4F2F72" w14:textId="58CB1976" w:rsidR="00DF1B64" w:rsidRPr="00422380" w:rsidRDefault="00DF1B64" w:rsidP="00DF1B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422380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สำรองทั่วไป</w:t>
      </w:r>
    </w:p>
    <w:p w14:paraId="7E4BE330" w14:textId="77777777" w:rsidR="00696C88" w:rsidRPr="00422380" w:rsidRDefault="00696C88" w:rsidP="00DF1B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both"/>
        <w:rPr>
          <w:rFonts w:ascii="Angsana New" w:hAnsi="Angsana New"/>
          <w:b/>
          <w:bCs/>
          <w:i/>
          <w:iCs/>
          <w:sz w:val="30"/>
          <w:szCs w:val="30"/>
          <w:cs/>
        </w:rPr>
      </w:pPr>
    </w:p>
    <w:p w14:paraId="452303A2" w14:textId="7D8D8619" w:rsidR="00DF1B64" w:rsidRPr="00AB7E88" w:rsidRDefault="00DF1B64" w:rsidP="00AB7E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422380">
        <w:rPr>
          <w:rFonts w:ascii="Angsana New" w:hAnsi="Angsana New"/>
          <w:sz w:val="30"/>
          <w:szCs w:val="30"/>
          <w:cs/>
        </w:rPr>
        <w:t xml:space="preserve">บริษัทมีนโยบายในการจัดสรรสำรองเพื่อวัตถุประสงค์ทั่วไป ณ วันที่ </w:t>
      </w:r>
      <w:r w:rsidRPr="00422380">
        <w:rPr>
          <w:rFonts w:ascii="Angsana New" w:hAnsi="Angsana New"/>
          <w:sz w:val="30"/>
          <w:szCs w:val="30"/>
        </w:rPr>
        <w:t>3</w:t>
      </w:r>
      <w:r w:rsidR="005C5BE4" w:rsidRPr="00422380">
        <w:rPr>
          <w:rFonts w:ascii="Angsana New" w:hAnsi="Angsana New"/>
          <w:sz w:val="30"/>
          <w:szCs w:val="30"/>
        </w:rPr>
        <w:t>1</w:t>
      </w:r>
      <w:r w:rsidRPr="00422380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422380">
        <w:rPr>
          <w:rFonts w:ascii="Angsana New" w:hAnsi="Angsana New"/>
          <w:sz w:val="30"/>
          <w:szCs w:val="30"/>
        </w:rPr>
        <w:t>256</w:t>
      </w:r>
      <w:r w:rsidR="004104F8" w:rsidRPr="00422380">
        <w:rPr>
          <w:rFonts w:ascii="Angsana New" w:hAnsi="Angsana New"/>
          <w:sz w:val="30"/>
          <w:szCs w:val="30"/>
        </w:rPr>
        <w:t>7</w:t>
      </w:r>
      <w:r w:rsidRPr="00422380">
        <w:rPr>
          <w:rFonts w:ascii="Angsana New" w:hAnsi="Angsana New"/>
          <w:sz w:val="30"/>
          <w:szCs w:val="30"/>
          <w:cs/>
        </w:rPr>
        <w:t xml:space="preserve"> สำรองทั่วไปของบริษัทมีจำนวน</w:t>
      </w:r>
      <w:r w:rsidR="00380F99" w:rsidRPr="00422380">
        <w:rPr>
          <w:rFonts w:ascii="Angsana New" w:hAnsi="Angsana New" w:hint="cs"/>
          <w:sz w:val="30"/>
          <w:szCs w:val="30"/>
          <w:cs/>
        </w:rPr>
        <w:t xml:space="preserve"> </w:t>
      </w:r>
      <w:r w:rsidR="0035443E" w:rsidRPr="00422380">
        <w:rPr>
          <w:rFonts w:ascii="Angsana New" w:hAnsi="Angsana New"/>
          <w:sz w:val="30"/>
          <w:szCs w:val="30"/>
        </w:rPr>
        <w:t>35</w:t>
      </w:r>
      <w:r w:rsidRPr="00422380">
        <w:rPr>
          <w:rFonts w:ascii="Angsana New" w:hAnsi="Angsana New"/>
          <w:sz w:val="30"/>
          <w:szCs w:val="30"/>
          <w:cs/>
        </w:rPr>
        <w:t xml:space="preserve"> ล้านบาท </w:t>
      </w:r>
      <w:r w:rsidRPr="00422380">
        <w:rPr>
          <w:rFonts w:ascii="Angsana New" w:hAnsi="Angsana New"/>
          <w:i/>
          <w:iCs/>
          <w:sz w:val="30"/>
          <w:szCs w:val="30"/>
          <w:cs/>
        </w:rPr>
        <w:t>(</w:t>
      </w:r>
      <w:r w:rsidRPr="00422380">
        <w:rPr>
          <w:rFonts w:ascii="Angsana New" w:hAnsi="Angsana New"/>
          <w:i/>
          <w:iCs/>
          <w:sz w:val="30"/>
          <w:szCs w:val="30"/>
        </w:rPr>
        <w:t>256</w:t>
      </w:r>
      <w:r w:rsidR="004104F8" w:rsidRPr="00422380">
        <w:rPr>
          <w:rFonts w:ascii="Angsana New" w:hAnsi="Angsana New"/>
          <w:i/>
          <w:iCs/>
          <w:sz w:val="30"/>
          <w:szCs w:val="30"/>
        </w:rPr>
        <w:t>6</w:t>
      </w:r>
      <w:r w:rsidRPr="00422380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Pr="00422380">
        <w:rPr>
          <w:rFonts w:ascii="Angsana New" w:hAnsi="Angsana New"/>
          <w:i/>
          <w:iCs/>
          <w:sz w:val="30"/>
          <w:szCs w:val="30"/>
        </w:rPr>
        <w:t>35</w:t>
      </w:r>
      <w:r w:rsidRPr="00422380">
        <w:rPr>
          <w:rFonts w:ascii="Angsana New" w:hAnsi="Angsana New"/>
          <w:i/>
          <w:iCs/>
          <w:sz w:val="30"/>
          <w:szCs w:val="30"/>
          <w:cs/>
        </w:rPr>
        <w:t xml:space="preserve"> ล้านบาท)</w:t>
      </w:r>
    </w:p>
    <w:p w14:paraId="15E8D3B2" w14:textId="77777777" w:rsidR="004816A7" w:rsidRPr="00422380" w:rsidRDefault="004816A7" w:rsidP="004816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6FDFA5E2" w14:textId="77777777" w:rsidR="00AB7E88" w:rsidRPr="00422380" w:rsidRDefault="00AB7E88" w:rsidP="00976365">
      <w:pPr>
        <w:pStyle w:val="ListParagraph"/>
        <w:numPr>
          <w:ilvl w:val="0"/>
          <w:numId w:val="16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422380">
        <w:rPr>
          <w:rFonts w:ascii="Angsana New" w:hAnsi="Angsana New" w:hint="cs"/>
          <w:b/>
          <w:bCs/>
          <w:sz w:val="30"/>
          <w:szCs w:val="30"/>
          <w:cs/>
        </w:rPr>
        <w:t>ส่วนงานดำเนินงานและการจำแนกรายได้</w:t>
      </w:r>
    </w:p>
    <w:p w14:paraId="79F65782" w14:textId="77777777" w:rsidR="003C4040" w:rsidRPr="00AB7E88" w:rsidRDefault="003C4040" w:rsidP="00AB7E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 w:hanging="453"/>
        <w:jc w:val="both"/>
        <w:rPr>
          <w:rFonts w:ascii="Angsana New" w:hAnsi="Angsana New"/>
          <w:sz w:val="30"/>
          <w:szCs w:val="30"/>
        </w:rPr>
      </w:pPr>
    </w:p>
    <w:p w14:paraId="3471FE52" w14:textId="65DCCF19" w:rsidR="00AB7E88" w:rsidRDefault="00AB7E88" w:rsidP="009763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976365">
        <w:rPr>
          <w:rFonts w:ascii="Angsana New" w:hAnsi="Angsana New"/>
          <w:sz w:val="30"/>
          <w:szCs w:val="30"/>
          <w:cs/>
        </w:rPr>
        <w:t xml:space="preserve">ผู้บริหารพิจารณาว่ากลุ่มบริษัทมี </w:t>
      </w:r>
      <w:r w:rsidRPr="00976365">
        <w:rPr>
          <w:rFonts w:ascii="Angsana New" w:hAnsi="Angsana New"/>
          <w:sz w:val="30"/>
          <w:szCs w:val="30"/>
        </w:rPr>
        <w:t>4</w:t>
      </w:r>
      <w:r w:rsidRPr="00976365">
        <w:rPr>
          <w:rFonts w:ascii="Angsana New" w:hAnsi="Angsana New"/>
          <w:sz w:val="30"/>
          <w:szCs w:val="30"/>
          <w:cs/>
        </w:rPr>
        <w:t xml:space="preserve"> ส่วนงานที่รายงานดังรายละเอียดข้างล่าง ซึ่งเป็นหน่วยงานธุรกิจที่สำคัญของกลุ่</w:t>
      </w:r>
      <w:r w:rsidR="00976365" w:rsidRPr="00976365">
        <w:rPr>
          <w:rFonts w:ascii="Angsana New" w:hAnsi="Angsana New" w:hint="cs"/>
          <w:sz w:val="30"/>
          <w:szCs w:val="30"/>
          <w:cs/>
        </w:rPr>
        <w:t>ม</w:t>
      </w:r>
      <w:r w:rsidRPr="00976365">
        <w:rPr>
          <w:rFonts w:ascii="Angsana New" w:hAnsi="Angsana New"/>
          <w:sz w:val="30"/>
          <w:szCs w:val="30"/>
          <w:cs/>
        </w:rPr>
        <w:t>บริษัท หน่วยงานธุรกิจที่สำคัญนี้ผลิตสินค้าและให้บริการที่แตกต่างกัน และมีการบริหารจัดการแยกต่างหากเนื่องจากใช้เทคโนโลยีและกลยุทธ์ทางการตลาดที่แตกต่างกัน 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อย่างน้อยทุกไตรมาส การดำเนินงานของแต่ละส่วนงานที่รายงานของกลุ่มบริษัทโดยสรุปมีดังนี้</w:t>
      </w:r>
    </w:p>
    <w:p w14:paraId="73F4850B" w14:textId="77777777" w:rsidR="00F86F70" w:rsidRPr="00976365" w:rsidRDefault="00F86F70" w:rsidP="00F86F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044E33CB" w14:textId="3DA5ABE2" w:rsidR="00976365" w:rsidRPr="00A868EF" w:rsidRDefault="00AB7E88" w:rsidP="00976365">
      <w:pPr>
        <w:pStyle w:val="ListParagraph"/>
        <w:numPr>
          <w:ilvl w:val="0"/>
          <w:numId w:val="4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ind w:left="2250" w:hanging="1710"/>
        <w:jc w:val="thaiDistribute"/>
        <w:rPr>
          <w:rFonts w:ascii="Angsana New" w:hAnsi="Angsana New"/>
          <w:sz w:val="30"/>
          <w:szCs w:val="30"/>
        </w:rPr>
      </w:pPr>
      <w:r w:rsidRPr="00976365">
        <w:rPr>
          <w:rFonts w:ascii="Angsana New" w:hAnsi="Angsana New"/>
          <w:sz w:val="30"/>
          <w:szCs w:val="30"/>
        </w:rPr>
        <w:t xml:space="preserve"> </w:t>
      </w:r>
      <w:r w:rsidR="00976365" w:rsidRPr="00976365">
        <w:rPr>
          <w:rFonts w:ascii="Angsana New" w:hAnsi="Angsana New"/>
          <w:sz w:val="30"/>
          <w:szCs w:val="30"/>
          <w:cs/>
        </w:rPr>
        <w:t xml:space="preserve">ส่วนงาน </w:t>
      </w:r>
      <w:r w:rsidR="00976365" w:rsidRPr="00976365">
        <w:rPr>
          <w:rFonts w:ascii="Angsana New" w:hAnsi="Angsana New"/>
          <w:sz w:val="30"/>
          <w:szCs w:val="30"/>
        </w:rPr>
        <w:t>1</w:t>
      </w:r>
      <w:r w:rsidR="00976365" w:rsidRPr="00976365">
        <w:rPr>
          <w:rFonts w:ascii="Angsana New" w:hAnsi="Angsana New"/>
          <w:sz w:val="30"/>
          <w:szCs w:val="30"/>
          <w:cs/>
        </w:rPr>
        <w:tab/>
        <w:t>ธุรกิจเครื่องดื่มประเภทอัดลม ผลิตและจำหน่ายเครื่องดื่มน้ำอัดลม และ</w:t>
      </w:r>
      <w:r w:rsidR="00976365" w:rsidRPr="00A868EF">
        <w:rPr>
          <w:rFonts w:ascii="Angsana New" w:hAnsi="Angsana New"/>
          <w:sz w:val="30"/>
          <w:szCs w:val="30"/>
          <w:cs/>
        </w:rPr>
        <w:t>เครื่องดื่ม</w:t>
      </w:r>
      <w:r w:rsidR="00976365" w:rsidRPr="00A868EF">
        <w:rPr>
          <w:rFonts w:ascii="Angsana New" w:hAnsi="Angsana New" w:hint="cs"/>
          <w:sz w:val="30"/>
          <w:szCs w:val="30"/>
          <w:cs/>
        </w:rPr>
        <w:t>ไม่อัดลม</w:t>
      </w:r>
      <w:r w:rsidR="00896A15" w:rsidRPr="00A868EF">
        <w:rPr>
          <w:rFonts w:ascii="Angsana New" w:hAnsi="Angsana New" w:hint="cs"/>
          <w:sz w:val="30"/>
          <w:szCs w:val="30"/>
          <w:cs/>
        </w:rPr>
        <w:t>รวมถึง</w:t>
      </w:r>
      <w:r w:rsidR="00976365" w:rsidRPr="00A868EF">
        <w:rPr>
          <w:rFonts w:ascii="Angsana New" w:hAnsi="Angsana New"/>
          <w:sz w:val="30"/>
          <w:szCs w:val="30"/>
          <w:cs/>
        </w:rPr>
        <w:t>ธุรกิจ</w:t>
      </w:r>
      <w:r w:rsidR="00976365" w:rsidRPr="00A868EF">
        <w:rPr>
          <w:rFonts w:ascii="Angsana New" w:hAnsi="Angsana New" w:hint="cs"/>
          <w:sz w:val="30"/>
          <w:szCs w:val="30"/>
          <w:cs/>
        </w:rPr>
        <w:t xml:space="preserve"> </w:t>
      </w:r>
      <w:r w:rsidR="00896A15" w:rsidRPr="00A868EF">
        <w:rPr>
          <w:rFonts w:ascii="Angsana New" w:hAnsi="Angsana New" w:hint="cs"/>
          <w:sz w:val="30"/>
          <w:szCs w:val="30"/>
          <w:cs/>
        </w:rPr>
        <w:t>การ</w:t>
      </w:r>
      <w:r w:rsidR="00976365" w:rsidRPr="00A868EF">
        <w:rPr>
          <w:rFonts w:ascii="Angsana New" w:hAnsi="Angsana New"/>
          <w:sz w:val="30"/>
          <w:szCs w:val="30"/>
          <w:cs/>
        </w:rPr>
        <w:t>เป็นผู้จัดจำหน่าย</w:t>
      </w:r>
      <w:r w:rsidR="00976365" w:rsidRPr="00A868EF">
        <w:rPr>
          <w:rFonts w:ascii="Angsana New" w:hAnsi="Angsana New" w:hint="cs"/>
          <w:sz w:val="30"/>
          <w:szCs w:val="30"/>
          <w:cs/>
        </w:rPr>
        <w:t>เครื่องดื่มชนิดอื่น</w:t>
      </w:r>
    </w:p>
    <w:p w14:paraId="7FDE8FD1" w14:textId="780E9279" w:rsidR="00976365" w:rsidRDefault="00976365" w:rsidP="00976365">
      <w:pPr>
        <w:pStyle w:val="ListParagraph"/>
        <w:numPr>
          <w:ilvl w:val="0"/>
          <w:numId w:val="4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ind w:left="2250" w:hanging="1710"/>
        <w:jc w:val="thaiDistribute"/>
        <w:rPr>
          <w:rFonts w:ascii="Angsana New" w:hAnsi="Angsana New"/>
          <w:sz w:val="30"/>
          <w:szCs w:val="30"/>
        </w:rPr>
      </w:pPr>
      <w:r w:rsidRPr="00976365">
        <w:rPr>
          <w:rFonts w:ascii="Angsana New" w:hAnsi="Angsana New"/>
          <w:sz w:val="30"/>
          <w:szCs w:val="30"/>
          <w:cs/>
        </w:rPr>
        <w:t>ส่วนงาน 2           ธุรกิจสินค้าอุปโภคบริโภค (การดำเนินงานที่ยกเลิก)</w:t>
      </w:r>
    </w:p>
    <w:p w14:paraId="08E24479" w14:textId="56EFF87A" w:rsidR="00976365" w:rsidRDefault="00976365" w:rsidP="00976365">
      <w:pPr>
        <w:pStyle w:val="ListParagraph"/>
        <w:numPr>
          <w:ilvl w:val="0"/>
          <w:numId w:val="4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ind w:left="2250" w:hanging="1710"/>
        <w:jc w:val="thaiDistribute"/>
        <w:rPr>
          <w:rFonts w:ascii="Angsana New" w:hAnsi="Angsana New"/>
          <w:sz w:val="30"/>
          <w:szCs w:val="30"/>
        </w:rPr>
      </w:pPr>
      <w:r w:rsidRPr="00976365">
        <w:rPr>
          <w:rFonts w:ascii="Angsana New" w:hAnsi="Angsana New"/>
          <w:sz w:val="30"/>
          <w:szCs w:val="30"/>
          <w:cs/>
        </w:rPr>
        <w:t>ส่วนงาน 3           ธุรกิจงานอาหาร (การดำเนินงานที่ยกเลิก)</w:t>
      </w:r>
    </w:p>
    <w:p w14:paraId="095783EA" w14:textId="7848E513" w:rsidR="00976365" w:rsidRPr="00976365" w:rsidRDefault="00976365" w:rsidP="00976365">
      <w:pPr>
        <w:pStyle w:val="ListParagraph"/>
        <w:numPr>
          <w:ilvl w:val="0"/>
          <w:numId w:val="4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ind w:left="2250" w:hanging="1710"/>
        <w:jc w:val="thaiDistribute"/>
        <w:rPr>
          <w:rFonts w:ascii="Angsana New" w:hAnsi="Angsana New"/>
          <w:sz w:val="30"/>
          <w:szCs w:val="30"/>
        </w:rPr>
      </w:pPr>
      <w:r w:rsidRPr="00976365">
        <w:rPr>
          <w:rFonts w:ascii="Angsana New" w:hAnsi="Angsana New"/>
          <w:sz w:val="30"/>
          <w:szCs w:val="30"/>
          <w:cs/>
        </w:rPr>
        <w:t>ส่วนงาน 4           ธุรกิจอสังหาริมทรัพย์</w:t>
      </w:r>
    </w:p>
    <w:p w14:paraId="430AE81E" w14:textId="77777777" w:rsidR="00AB7E88" w:rsidRPr="00976365" w:rsidRDefault="00AB7E88" w:rsidP="00C02C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49FFBF9F" w14:textId="03FEB068" w:rsidR="00AB7E88" w:rsidRPr="00D46EB2" w:rsidRDefault="00D46EB2" w:rsidP="009763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976365">
        <w:rPr>
          <w:rFonts w:ascii="Angsana New" w:hAnsi="Angsana New"/>
          <w:sz w:val="30"/>
          <w:szCs w:val="30"/>
          <w:cs/>
        </w:rPr>
        <w:lastRenderedPageBreak/>
        <w:t>ผลการดำเนินงานของแต่ละส่วนงานวัดโดยใช้กำไรก่อนภาษีเงินได้ของส่วนงาน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 ทั้งนี้การกำหนดราคาระหว่างส่วนงานเป็นไปตามการซื้อขายตามปกติธุรกิจ</w:t>
      </w:r>
    </w:p>
    <w:p w14:paraId="51F7EC82" w14:textId="77777777" w:rsidR="00AB7E88" w:rsidRDefault="00AB7E88" w:rsidP="00C02C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71539452" w14:textId="68D9695C" w:rsidR="00AB7E88" w:rsidRPr="00422380" w:rsidRDefault="00AB7E88" w:rsidP="00AB7E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  <w:sectPr w:rsidR="00AB7E88" w:rsidRPr="00422380" w:rsidSect="003A20C4">
          <w:headerReference w:type="default" r:id="rId18"/>
          <w:pgSz w:w="11909" w:h="16834" w:code="9"/>
          <w:pgMar w:top="691" w:right="659" w:bottom="576" w:left="1152" w:header="720" w:footer="720" w:gutter="0"/>
          <w:paperSrc w:first="7" w:other="7"/>
          <w:cols w:space="720"/>
        </w:sectPr>
      </w:pPr>
    </w:p>
    <w:tbl>
      <w:tblPr>
        <w:tblStyle w:val="TableGrid"/>
        <w:tblW w:w="14419" w:type="dxa"/>
        <w:tblInd w:w="10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29"/>
        <w:gridCol w:w="1080"/>
        <w:gridCol w:w="269"/>
        <w:gridCol w:w="988"/>
        <w:gridCol w:w="270"/>
        <w:gridCol w:w="1087"/>
        <w:gridCol w:w="360"/>
        <w:gridCol w:w="911"/>
        <w:gridCol w:w="270"/>
        <w:gridCol w:w="1078"/>
        <w:gridCol w:w="270"/>
        <w:gridCol w:w="815"/>
        <w:gridCol w:w="270"/>
        <w:gridCol w:w="898"/>
        <w:gridCol w:w="270"/>
        <w:gridCol w:w="810"/>
        <w:gridCol w:w="270"/>
        <w:gridCol w:w="898"/>
        <w:gridCol w:w="270"/>
        <w:gridCol w:w="898"/>
        <w:gridCol w:w="8"/>
      </w:tblGrid>
      <w:tr w:rsidR="00EC7490" w:rsidRPr="00422380" w14:paraId="3120B191" w14:textId="77777777" w:rsidTr="0050284E">
        <w:trPr>
          <w:gridAfter w:val="1"/>
          <w:wAfter w:w="8" w:type="dxa"/>
        </w:trPr>
        <w:tc>
          <w:tcPr>
            <w:tcW w:w="2429" w:type="dxa"/>
          </w:tcPr>
          <w:p w14:paraId="61CA162A" w14:textId="77777777" w:rsidR="00EC7490" w:rsidRPr="00422380" w:rsidRDefault="00EC7490" w:rsidP="0050284E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8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82" w:type="dxa"/>
            <w:gridSpan w:val="19"/>
          </w:tcPr>
          <w:p w14:paraId="20C1427E" w14:textId="77777777" w:rsidR="00EC7490" w:rsidRPr="00422380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22380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EC7490" w:rsidRPr="00422380" w14:paraId="39C342FC" w14:textId="77777777" w:rsidTr="0050284E">
        <w:tc>
          <w:tcPr>
            <w:tcW w:w="2429" w:type="dxa"/>
          </w:tcPr>
          <w:p w14:paraId="4E48E0B1" w14:textId="77777777" w:rsidR="00EC7490" w:rsidRPr="00422380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37" w:type="dxa"/>
            <w:gridSpan w:val="3"/>
          </w:tcPr>
          <w:p w14:paraId="5CE0B80C" w14:textId="77777777" w:rsidR="00EC7490" w:rsidRPr="00422380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22380">
              <w:rPr>
                <w:rFonts w:ascii="Angsana New" w:hAnsi="Angsana New" w:hint="cs"/>
                <w:sz w:val="24"/>
                <w:szCs w:val="24"/>
                <w:cs/>
              </w:rPr>
              <w:t>ส่วนงานเครื่องดื่ม</w:t>
            </w:r>
          </w:p>
        </w:tc>
        <w:tc>
          <w:tcPr>
            <w:tcW w:w="270" w:type="dxa"/>
          </w:tcPr>
          <w:p w14:paraId="340184B8" w14:textId="77777777" w:rsidR="00EC7490" w:rsidRPr="00422380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58" w:type="dxa"/>
            <w:gridSpan w:val="3"/>
          </w:tcPr>
          <w:p w14:paraId="394D50F3" w14:textId="77777777" w:rsidR="00EC7490" w:rsidRPr="00422380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22380">
              <w:rPr>
                <w:rFonts w:ascii="Angsana New" w:hAnsi="Angsana New" w:hint="cs"/>
                <w:sz w:val="24"/>
                <w:szCs w:val="24"/>
                <w:cs/>
              </w:rPr>
              <w:t>ส่วนงานสินค้าอุปโภคบริโภค</w:t>
            </w:r>
          </w:p>
        </w:tc>
        <w:tc>
          <w:tcPr>
            <w:tcW w:w="270" w:type="dxa"/>
          </w:tcPr>
          <w:p w14:paraId="66274667" w14:textId="77777777" w:rsidR="00EC7490" w:rsidRPr="00422380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163" w:type="dxa"/>
            <w:gridSpan w:val="3"/>
          </w:tcPr>
          <w:p w14:paraId="0BC4CC3E" w14:textId="77777777" w:rsidR="00EC7490" w:rsidRPr="00422380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22380">
              <w:rPr>
                <w:rFonts w:ascii="Angsana New" w:hAnsi="Angsana New" w:hint="cs"/>
                <w:sz w:val="24"/>
                <w:szCs w:val="24"/>
                <w:cs/>
              </w:rPr>
              <w:t>ส่วนงานอาหาร</w:t>
            </w:r>
          </w:p>
        </w:tc>
        <w:tc>
          <w:tcPr>
            <w:tcW w:w="270" w:type="dxa"/>
          </w:tcPr>
          <w:p w14:paraId="17DC0C71" w14:textId="77777777" w:rsidR="00EC7490" w:rsidRPr="00422380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78" w:type="dxa"/>
            <w:gridSpan w:val="3"/>
          </w:tcPr>
          <w:p w14:paraId="6FD5FB14" w14:textId="77777777" w:rsidR="00EC7490" w:rsidRPr="00422380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22380">
              <w:rPr>
                <w:rFonts w:ascii="Angsana New" w:hAnsi="Angsana New"/>
                <w:sz w:val="24"/>
                <w:szCs w:val="24"/>
                <w:cs/>
              </w:rPr>
              <w:t>ส่วนงานอสังหาริมทรัพย์</w:t>
            </w:r>
          </w:p>
        </w:tc>
        <w:tc>
          <w:tcPr>
            <w:tcW w:w="270" w:type="dxa"/>
          </w:tcPr>
          <w:p w14:paraId="7F0E18A9" w14:textId="77777777" w:rsidR="00EC7490" w:rsidRPr="00422380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074" w:type="dxa"/>
            <w:gridSpan w:val="4"/>
          </w:tcPr>
          <w:p w14:paraId="5AD508E6" w14:textId="77777777" w:rsidR="00EC7490" w:rsidRPr="00422380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22380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</w:tr>
      <w:tr w:rsidR="00EC7490" w:rsidRPr="00422380" w14:paraId="5AFB0E86" w14:textId="77777777" w:rsidTr="0050284E">
        <w:trPr>
          <w:gridAfter w:val="1"/>
          <w:wAfter w:w="8" w:type="dxa"/>
        </w:trPr>
        <w:tc>
          <w:tcPr>
            <w:tcW w:w="2429" w:type="dxa"/>
          </w:tcPr>
          <w:p w14:paraId="12ED98D0" w14:textId="77777777" w:rsidR="00EC7490" w:rsidRPr="00422380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400C202E" w14:textId="77777777" w:rsidR="00EC7490" w:rsidRPr="00422380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9" w:type="dxa"/>
          </w:tcPr>
          <w:p w14:paraId="2C3B5C87" w14:textId="77777777" w:rsidR="00EC7490" w:rsidRPr="00422380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8" w:type="dxa"/>
          </w:tcPr>
          <w:p w14:paraId="7C597C62" w14:textId="77777777" w:rsidR="00EC7490" w:rsidRPr="00422380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1005B789" w14:textId="77777777" w:rsidR="00EC7490" w:rsidRPr="00422380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58" w:type="dxa"/>
            <w:gridSpan w:val="3"/>
          </w:tcPr>
          <w:p w14:paraId="465EC707" w14:textId="77777777" w:rsidR="00EC7490" w:rsidRPr="00422380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22380">
              <w:rPr>
                <w:rFonts w:ascii="Angsana New" w:hAnsi="Angsana New"/>
                <w:sz w:val="24"/>
                <w:szCs w:val="24"/>
                <w:cs/>
              </w:rPr>
              <w:t>(การดำเนินงานที่ยกเลิก)</w:t>
            </w:r>
          </w:p>
        </w:tc>
        <w:tc>
          <w:tcPr>
            <w:tcW w:w="270" w:type="dxa"/>
          </w:tcPr>
          <w:p w14:paraId="3D064397" w14:textId="77777777" w:rsidR="00EC7490" w:rsidRPr="00422380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163" w:type="dxa"/>
            <w:gridSpan w:val="3"/>
          </w:tcPr>
          <w:p w14:paraId="345BCED9" w14:textId="77777777" w:rsidR="00EC7490" w:rsidRPr="00422380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22380">
              <w:rPr>
                <w:rFonts w:ascii="Angsana New" w:hAnsi="Angsana New"/>
                <w:sz w:val="24"/>
                <w:szCs w:val="24"/>
                <w:cs/>
              </w:rPr>
              <w:t>(การดำเนินงานที่ยกเลิก)</w:t>
            </w:r>
          </w:p>
        </w:tc>
        <w:tc>
          <w:tcPr>
            <w:tcW w:w="270" w:type="dxa"/>
          </w:tcPr>
          <w:p w14:paraId="411B3040" w14:textId="77777777" w:rsidR="00EC7490" w:rsidRPr="00422380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</w:tcPr>
          <w:p w14:paraId="4B16E3C9" w14:textId="77777777" w:rsidR="00EC7490" w:rsidRPr="00422380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482D7C5F" w14:textId="77777777" w:rsidR="00EC7490" w:rsidRPr="00422380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14092700" w14:textId="77777777" w:rsidR="00EC7490" w:rsidRPr="00422380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3E29E059" w14:textId="77777777" w:rsidR="00EC7490" w:rsidRPr="00422380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</w:tcPr>
          <w:p w14:paraId="67909CC2" w14:textId="77777777" w:rsidR="00EC7490" w:rsidRPr="00422380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31DAA3EE" w14:textId="77777777" w:rsidR="00EC7490" w:rsidRPr="00422380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</w:tcPr>
          <w:p w14:paraId="2BCFB90E" w14:textId="77777777" w:rsidR="00EC7490" w:rsidRPr="00422380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C7490" w:rsidRPr="00422380" w14:paraId="6F65522D" w14:textId="77777777" w:rsidTr="0050284E">
        <w:trPr>
          <w:gridAfter w:val="1"/>
          <w:wAfter w:w="8" w:type="dxa"/>
        </w:trPr>
        <w:tc>
          <w:tcPr>
            <w:tcW w:w="2429" w:type="dxa"/>
          </w:tcPr>
          <w:p w14:paraId="6C690C9C" w14:textId="77777777" w:rsidR="00EC7490" w:rsidRPr="00422380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422380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 xml:space="preserve">สำหรับปีสิ้นสุดวันที่ </w:t>
            </w:r>
            <w:r w:rsidRPr="00422380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 xml:space="preserve">31 </w:t>
            </w:r>
            <w:r w:rsidRPr="00422380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080" w:type="dxa"/>
          </w:tcPr>
          <w:p w14:paraId="1515A606" w14:textId="7ACBAB06" w:rsidR="00EC7490" w:rsidRPr="00422380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22380">
              <w:rPr>
                <w:rFonts w:ascii="Angsana New" w:hAnsi="Angsana New"/>
                <w:sz w:val="24"/>
                <w:szCs w:val="24"/>
              </w:rPr>
              <w:t>256</w:t>
            </w:r>
            <w:r w:rsidR="004104F8" w:rsidRPr="00422380">
              <w:rPr>
                <w:rFonts w:ascii="Angsana New" w:hAnsi="Angsana New"/>
                <w:sz w:val="24"/>
                <w:szCs w:val="24"/>
              </w:rPr>
              <w:t>7</w:t>
            </w:r>
          </w:p>
        </w:tc>
        <w:tc>
          <w:tcPr>
            <w:tcW w:w="269" w:type="dxa"/>
          </w:tcPr>
          <w:p w14:paraId="7A8EF6A3" w14:textId="77777777" w:rsidR="00EC7490" w:rsidRPr="00422380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8" w:type="dxa"/>
          </w:tcPr>
          <w:p w14:paraId="5998CFD6" w14:textId="5C268A54" w:rsidR="00EC7490" w:rsidRPr="00422380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22380">
              <w:rPr>
                <w:rFonts w:ascii="Angsana New" w:hAnsi="Angsana New"/>
                <w:sz w:val="24"/>
                <w:szCs w:val="24"/>
              </w:rPr>
              <w:t>256</w:t>
            </w:r>
            <w:r w:rsidR="004104F8" w:rsidRPr="00422380">
              <w:rPr>
                <w:rFonts w:ascii="Angsana New" w:hAnsi="Angsana New"/>
                <w:sz w:val="24"/>
                <w:szCs w:val="24"/>
              </w:rPr>
              <w:t>6</w:t>
            </w:r>
          </w:p>
        </w:tc>
        <w:tc>
          <w:tcPr>
            <w:tcW w:w="270" w:type="dxa"/>
          </w:tcPr>
          <w:p w14:paraId="566A3210" w14:textId="77777777" w:rsidR="00EC7490" w:rsidRPr="00422380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7" w:type="dxa"/>
          </w:tcPr>
          <w:p w14:paraId="430F6A2D" w14:textId="010D9CDA" w:rsidR="00EC7490" w:rsidRPr="00422380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22380">
              <w:rPr>
                <w:rFonts w:ascii="Angsana New" w:hAnsi="Angsana New"/>
                <w:sz w:val="24"/>
                <w:szCs w:val="24"/>
              </w:rPr>
              <w:t>256</w:t>
            </w:r>
            <w:r w:rsidR="004104F8" w:rsidRPr="00422380">
              <w:rPr>
                <w:rFonts w:ascii="Angsana New" w:hAnsi="Angsana New"/>
                <w:sz w:val="24"/>
                <w:szCs w:val="24"/>
              </w:rPr>
              <w:t>7</w:t>
            </w:r>
          </w:p>
        </w:tc>
        <w:tc>
          <w:tcPr>
            <w:tcW w:w="360" w:type="dxa"/>
          </w:tcPr>
          <w:p w14:paraId="41691C6F" w14:textId="77777777" w:rsidR="00EC7490" w:rsidRPr="00422380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1" w:type="dxa"/>
          </w:tcPr>
          <w:p w14:paraId="7874B13A" w14:textId="798B4480" w:rsidR="00EC7490" w:rsidRPr="00422380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22380">
              <w:rPr>
                <w:rFonts w:ascii="Angsana New" w:hAnsi="Angsana New"/>
                <w:sz w:val="24"/>
                <w:szCs w:val="24"/>
              </w:rPr>
              <w:t>256</w:t>
            </w:r>
            <w:r w:rsidR="004104F8" w:rsidRPr="00422380">
              <w:rPr>
                <w:rFonts w:ascii="Angsana New" w:hAnsi="Angsana New"/>
                <w:sz w:val="24"/>
                <w:szCs w:val="24"/>
              </w:rPr>
              <w:t>6</w:t>
            </w:r>
          </w:p>
        </w:tc>
        <w:tc>
          <w:tcPr>
            <w:tcW w:w="270" w:type="dxa"/>
          </w:tcPr>
          <w:p w14:paraId="2FBFF548" w14:textId="77777777" w:rsidR="00EC7490" w:rsidRPr="00422380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8" w:type="dxa"/>
          </w:tcPr>
          <w:p w14:paraId="7231A4B1" w14:textId="378AE5EC" w:rsidR="00EC7490" w:rsidRPr="00422380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22380">
              <w:rPr>
                <w:rFonts w:ascii="Angsana New" w:hAnsi="Angsana New"/>
                <w:sz w:val="24"/>
                <w:szCs w:val="24"/>
              </w:rPr>
              <w:t>256</w:t>
            </w:r>
            <w:r w:rsidR="004104F8" w:rsidRPr="00422380">
              <w:rPr>
                <w:rFonts w:ascii="Angsana New" w:hAnsi="Angsana New"/>
                <w:sz w:val="24"/>
                <w:szCs w:val="24"/>
              </w:rPr>
              <w:t>7</w:t>
            </w:r>
          </w:p>
        </w:tc>
        <w:tc>
          <w:tcPr>
            <w:tcW w:w="270" w:type="dxa"/>
          </w:tcPr>
          <w:p w14:paraId="75881CD3" w14:textId="77777777" w:rsidR="00EC7490" w:rsidRPr="00422380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5" w:type="dxa"/>
          </w:tcPr>
          <w:p w14:paraId="01C6B4AE" w14:textId="24E16D3C" w:rsidR="00EC7490" w:rsidRPr="00422380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22380">
              <w:rPr>
                <w:rFonts w:ascii="Angsana New" w:hAnsi="Angsana New"/>
                <w:sz w:val="24"/>
                <w:szCs w:val="24"/>
              </w:rPr>
              <w:t>256</w:t>
            </w:r>
            <w:r w:rsidR="004104F8" w:rsidRPr="00422380">
              <w:rPr>
                <w:rFonts w:ascii="Angsana New" w:hAnsi="Angsana New"/>
                <w:sz w:val="24"/>
                <w:szCs w:val="24"/>
              </w:rPr>
              <w:t>6</w:t>
            </w:r>
          </w:p>
        </w:tc>
        <w:tc>
          <w:tcPr>
            <w:tcW w:w="270" w:type="dxa"/>
          </w:tcPr>
          <w:p w14:paraId="3F0E2B96" w14:textId="77777777" w:rsidR="00EC7490" w:rsidRPr="00422380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</w:tcPr>
          <w:p w14:paraId="1DAAF210" w14:textId="6034AB69" w:rsidR="00EC7490" w:rsidRPr="00422380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22380">
              <w:rPr>
                <w:rFonts w:ascii="Angsana New" w:hAnsi="Angsana New"/>
                <w:sz w:val="24"/>
                <w:szCs w:val="24"/>
              </w:rPr>
              <w:t>256</w:t>
            </w:r>
            <w:r w:rsidR="004104F8" w:rsidRPr="00422380">
              <w:rPr>
                <w:rFonts w:ascii="Angsana New" w:hAnsi="Angsana New"/>
                <w:sz w:val="24"/>
                <w:szCs w:val="24"/>
              </w:rPr>
              <w:t>7</w:t>
            </w:r>
          </w:p>
        </w:tc>
        <w:tc>
          <w:tcPr>
            <w:tcW w:w="270" w:type="dxa"/>
          </w:tcPr>
          <w:p w14:paraId="42150EC1" w14:textId="77777777" w:rsidR="00EC7490" w:rsidRPr="00422380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3CE3CBC5" w14:textId="34D2E7A2" w:rsidR="00EC7490" w:rsidRPr="00422380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22380">
              <w:rPr>
                <w:rFonts w:ascii="Angsana New" w:hAnsi="Angsana New"/>
                <w:sz w:val="24"/>
                <w:szCs w:val="24"/>
              </w:rPr>
              <w:t>256</w:t>
            </w:r>
            <w:r w:rsidR="004104F8" w:rsidRPr="00422380">
              <w:rPr>
                <w:rFonts w:ascii="Angsana New" w:hAnsi="Angsana New"/>
                <w:sz w:val="24"/>
                <w:szCs w:val="24"/>
              </w:rPr>
              <w:t>6</w:t>
            </w:r>
          </w:p>
        </w:tc>
        <w:tc>
          <w:tcPr>
            <w:tcW w:w="270" w:type="dxa"/>
          </w:tcPr>
          <w:p w14:paraId="0A0D0D40" w14:textId="77777777" w:rsidR="00EC7490" w:rsidRPr="00422380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</w:tcPr>
          <w:p w14:paraId="31C20B12" w14:textId="7DF44018" w:rsidR="00EC7490" w:rsidRPr="00422380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22380">
              <w:rPr>
                <w:rFonts w:ascii="Angsana New" w:hAnsi="Angsana New"/>
                <w:sz w:val="24"/>
                <w:szCs w:val="24"/>
              </w:rPr>
              <w:t>256</w:t>
            </w:r>
            <w:r w:rsidR="004104F8" w:rsidRPr="00422380">
              <w:rPr>
                <w:rFonts w:ascii="Angsana New" w:hAnsi="Angsana New"/>
                <w:sz w:val="24"/>
                <w:szCs w:val="24"/>
              </w:rPr>
              <w:t>7</w:t>
            </w:r>
          </w:p>
        </w:tc>
        <w:tc>
          <w:tcPr>
            <w:tcW w:w="270" w:type="dxa"/>
          </w:tcPr>
          <w:p w14:paraId="7C2F7B91" w14:textId="77777777" w:rsidR="00EC7490" w:rsidRPr="00422380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</w:tcPr>
          <w:p w14:paraId="44A45533" w14:textId="5FA81DA7" w:rsidR="00EC7490" w:rsidRPr="00422380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22380">
              <w:rPr>
                <w:rFonts w:ascii="Angsana New" w:hAnsi="Angsana New"/>
                <w:sz w:val="24"/>
                <w:szCs w:val="24"/>
              </w:rPr>
              <w:t>256</w:t>
            </w:r>
            <w:r w:rsidR="004104F8" w:rsidRPr="00422380">
              <w:rPr>
                <w:rFonts w:ascii="Angsana New" w:hAnsi="Angsana New"/>
                <w:sz w:val="24"/>
                <w:szCs w:val="24"/>
              </w:rPr>
              <w:t>6</w:t>
            </w:r>
          </w:p>
        </w:tc>
      </w:tr>
      <w:tr w:rsidR="00EC7490" w:rsidRPr="00422380" w14:paraId="73B2247D" w14:textId="77777777" w:rsidTr="0050284E">
        <w:trPr>
          <w:gridAfter w:val="1"/>
          <w:wAfter w:w="8" w:type="dxa"/>
        </w:trPr>
        <w:tc>
          <w:tcPr>
            <w:tcW w:w="2429" w:type="dxa"/>
          </w:tcPr>
          <w:p w14:paraId="1D0E8196" w14:textId="77777777" w:rsidR="00EC7490" w:rsidRPr="00422380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82" w:type="dxa"/>
            <w:gridSpan w:val="19"/>
          </w:tcPr>
          <w:p w14:paraId="508E0712" w14:textId="77777777" w:rsidR="00EC7490" w:rsidRPr="00422380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422380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</w:t>
            </w:r>
            <w:r w:rsidRPr="00422380"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t>พันบาท)</w:t>
            </w:r>
          </w:p>
        </w:tc>
      </w:tr>
      <w:tr w:rsidR="00EC7490" w:rsidRPr="00422380" w14:paraId="5E2DE0E3" w14:textId="77777777" w:rsidTr="0050284E">
        <w:trPr>
          <w:gridAfter w:val="1"/>
          <w:wAfter w:w="8" w:type="dxa"/>
        </w:trPr>
        <w:tc>
          <w:tcPr>
            <w:tcW w:w="2429" w:type="dxa"/>
          </w:tcPr>
          <w:p w14:paraId="142EBF48" w14:textId="77777777" w:rsidR="00EC7490" w:rsidRPr="00422380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422380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ข้อมูลตามส่วนงานดำเนินงานและ</w:t>
            </w:r>
          </w:p>
        </w:tc>
        <w:tc>
          <w:tcPr>
            <w:tcW w:w="1080" w:type="dxa"/>
          </w:tcPr>
          <w:p w14:paraId="606CE7F9" w14:textId="77777777" w:rsidR="00EC7490" w:rsidRPr="00422380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9" w:type="dxa"/>
          </w:tcPr>
          <w:p w14:paraId="4D0C2BD9" w14:textId="77777777" w:rsidR="00EC7490" w:rsidRPr="00422380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8" w:type="dxa"/>
          </w:tcPr>
          <w:p w14:paraId="66FB0F5A" w14:textId="77777777" w:rsidR="00EC7490" w:rsidRPr="00422380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4888E2A3" w14:textId="77777777" w:rsidR="00EC7490" w:rsidRPr="00422380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7" w:type="dxa"/>
          </w:tcPr>
          <w:p w14:paraId="466B531E" w14:textId="77777777" w:rsidR="00EC7490" w:rsidRPr="00422380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83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0" w:type="dxa"/>
          </w:tcPr>
          <w:p w14:paraId="1E607FD1" w14:textId="77777777" w:rsidR="00EC7490" w:rsidRPr="00422380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1" w:type="dxa"/>
          </w:tcPr>
          <w:p w14:paraId="77142733" w14:textId="77777777" w:rsidR="00EC7490" w:rsidRPr="00422380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5B30CB28" w14:textId="77777777" w:rsidR="00EC7490" w:rsidRPr="00422380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8" w:type="dxa"/>
          </w:tcPr>
          <w:p w14:paraId="79EEB2A4" w14:textId="77777777" w:rsidR="00EC7490" w:rsidRPr="00422380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55483A1C" w14:textId="77777777" w:rsidR="00EC7490" w:rsidRPr="00422380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5" w:type="dxa"/>
          </w:tcPr>
          <w:p w14:paraId="4EEA19D0" w14:textId="77777777" w:rsidR="00EC7490" w:rsidRPr="00422380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05ED3202" w14:textId="77777777" w:rsidR="00EC7490" w:rsidRPr="00422380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</w:tcPr>
          <w:p w14:paraId="77A42A59" w14:textId="77777777" w:rsidR="00EC7490" w:rsidRPr="00422380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6FF99E4D" w14:textId="77777777" w:rsidR="00EC7490" w:rsidRPr="00422380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563AE77B" w14:textId="77777777" w:rsidR="00EC7490" w:rsidRPr="00422380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2CCF4F19" w14:textId="77777777" w:rsidR="00EC7490" w:rsidRPr="00422380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</w:tcPr>
          <w:p w14:paraId="281A3DC3" w14:textId="77777777" w:rsidR="00EC7490" w:rsidRPr="00422380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11C026DA" w14:textId="77777777" w:rsidR="00EC7490" w:rsidRPr="00422380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</w:tcPr>
          <w:p w14:paraId="139F37D7" w14:textId="77777777" w:rsidR="00EC7490" w:rsidRPr="00422380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C7490" w:rsidRPr="00422380" w14:paraId="40839E3D" w14:textId="77777777" w:rsidTr="0050284E">
        <w:trPr>
          <w:gridAfter w:val="1"/>
          <w:wAfter w:w="8" w:type="dxa"/>
        </w:trPr>
        <w:tc>
          <w:tcPr>
            <w:tcW w:w="2429" w:type="dxa"/>
          </w:tcPr>
          <w:p w14:paraId="21193DA2" w14:textId="77777777" w:rsidR="00EC7490" w:rsidRPr="00422380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422380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 xml:space="preserve">    การจำแนกรายได้</w:t>
            </w:r>
          </w:p>
        </w:tc>
        <w:tc>
          <w:tcPr>
            <w:tcW w:w="1080" w:type="dxa"/>
          </w:tcPr>
          <w:p w14:paraId="605E292C" w14:textId="77777777" w:rsidR="00EC7490" w:rsidRPr="00422380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9" w:type="dxa"/>
          </w:tcPr>
          <w:p w14:paraId="175E551A" w14:textId="77777777" w:rsidR="00EC7490" w:rsidRPr="00422380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8" w:type="dxa"/>
          </w:tcPr>
          <w:p w14:paraId="18F3914D" w14:textId="77777777" w:rsidR="00EC7490" w:rsidRPr="00422380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5319FC0E" w14:textId="77777777" w:rsidR="00EC7490" w:rsidRPr="00422380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7" w:type="dxa"/>
          </w:tcPr>
          <w:p w14:paraId="26E7910F" w14:textId="77777777" w:rsidR="00EC7490" w:rsidRPr="00422380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0" w:type="dxa"/>
          </w:tcPr>
          <w:p w14:paraId="1CB4BC7A" w14:textId="77777777" w:rsidR="00EC7490" w:rsidRPr="00422380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1" w:type="dxa"/>
          </w:tcPr>
          <w:p w14:paraId="5CAF477F" w14:textId="77777777" w:rsidR="00EC7490" w:rsidRPr="00422380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4B56AF4C" w14:textId="77777777" w:rsidR="00EC7490" w:rsidRPr="00422380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8" w:type="dxa"/>
          </w:tcPr>
          <w:p w14:paraId="578FE07B" w14:textId="77777777" w:rsidR="00EC7490" w:rsidRPr="00422380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45A3C1C6" w14:textId="77777777" w:rsidR="00EC7490" w:rsidRPr="00422380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5" w:type="dxa"/>
          </w:tcPr>
          <w:p w14:paraId="364DA2C5" w14:textId="77777777" w:rsidR="00EC7490" w:rsidRPr="00422380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5B6A313D" w14:textId="77777777" w:rsidR="00EC7490" w:rsidRPr="00422380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</w:tcPr>
          <w:p w14:paraId="13EFCA8D" w14:textId="77777777" w:rsidR="00EC7490" w:rsidRPr="00422380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713A5172" w14:textId="77777777" w:rsidR="00EC7490" w:rsidRPr="00422380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65537487" w14:textId="77777777" w:rsidR="00EC7490" w:rsidRPr="00422380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4DAA5175" w14:textId="77777777" w:rsidR="00EC7490" w:rsidRPr="00422380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</w:tcPr>
          <w:p w14:paraId="1A03DD5B" w14:textId="77777777" w:rsidR="00EC7490" w:rsidRPr="00422380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214FBC75" w14:textId="77777777" w:rsidR="00EC7490" w:rsidRPr="00422380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</w:tcPr>
          <w:p w14:paraId="0AFDAA86" w14:textId="77777777" w:rsidR="00EC7490" w:rsidRPr="00422380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C7490" w:rsidRPr="00422380" w14:paraId="6E89819B" w14:textId="77777777" w:rsidTr="0050284E">
        <w:trPr>
          <w:gridAfter w:val="1"/>
          <w:wAfter w:w="8" w:type="dxa"/>
        </w:trPr>
        <w:tc>
          <w:tcPr>
            <w:tcW w:w="2429" w:type="dxa"/>
          </w:tcPr>
          <w:p w14:paraId="145A4F8C" w14:textId="77777777" w:rsidR="00EC7490" w:rsidRPr="00422380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22380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ส่วนงานภูมิศาสตร์หลัก</w:t>
            </w:r>
          </w:p>
        </w:tc>
        <w:tc>
          <w:tcPr>
            <w:tcW w:w="1080" w:type="dxa"/>
          </w:tcPr>
          <w:p w14:paraId="67AA68FA" w14:textId="77777777" w:rsidR="00EC7490" w:rsidRPr="00422380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9" w:type="dxa"/>
          </w:tcPr>
          <w:p w14:paraId="0F8A24BA" w14:textId="77777777" w:rsidR="00EC7490" w:rsidRPr="00422380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8" w:type="dxa"/>
          </w:tcPr>
          <w:p w14:paraId="41AFA83F" w14:textId="77777777" w:rsidR="00EC7490" w:rsidRPr="00422380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0AD646F7" w14:textId="77777777" w:rsidR="00EC7490" w:rsidRPr="00422380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7" w:type="dxa"/>
          </w:tcPr>
          <w:p w14:paraId="596D2F8C" w14:textId="77777777" w:rsidR="00EC7490" w:rsidRPr="00422380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0" w:type="dxa"/>
          </w:tcPr>
          <w:p w14:paraId="4CC5E214" w14:textId="77777777" w:rsidR="00EC7490" w:rsidRPr="00422380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1" w:type="dxa"/>
          </w:tcPr>
          <w:p w14:paraId="5E7EF966" w14:textId="77777777" w:rsidR="00EC7490" w:rsidRPr="00422380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4832999E" w14:textId="77777777" w:rsidR="00EC7490" w:rsidRPr="00422380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8" w:type="dxa"/>
          </w:tcPr>
          <w:p w14:paraId="583C1AE3" w14:textId="77777777" w:rsidR="00EC7490" w:rsidRPr="00422380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14E0642A" w14:textId="77777777" w:rsidR="00EC7490" w:rsidRPr="00422380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5" w:type="dxa"/>
          </w:tcPr>
          <w:p w14:paraId="7F6F4FBC" w14:textId="77777777" w:rsidR="00EC7490" w:rsidRPr="00422380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6C52CD24" w14:textId="77777777" w:rsidR="00EC7490" w:rsidRPr="00422380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</w:tcPr>
          <w:p w14:paraId="3F94C302" w14:textId="77777777" w:rsidR="00EC7490" w:rsidRPr="00422380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4909F0FA" w14:textId="77777777" w:rsidR="00EC7490" w:rsidRPr="00422380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1D6E8B14" w14:textId="77777777" w:rsidR="00EC7490" w:rsidRPr="00422380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34DA3317" w14:textId="77777777" w:rsidR="00EC7490" w:rsidRPr="00422380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</w:tcPr>
          <w:p w14:paraId="31E6D55E" w14:textId="77777777" w:rsidR="00EC7490" w:rsidRPr="00422380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7F945315" w14:textId="77777777" w:rsidR="00EC7490" w:rsidRPr="00422380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</w:tcPr>
          <w:p w14:paraId="784447F5" w14:textId="77777777" w:rsidR="00EC7490" w:rsidRPr="00422380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C12B9" w:rsidRPr="00422380" w14:paraId="54ECF8F1" w14:textId="77777777" w:rsidTr="0050284E">
        <w:trPr>
          <w:gridAfter w:val="1"/>
          <w:wAfter w:w="8" w:type="dxa"/>
        </w:trPr>
        <w:tc>
          <w:tcPr>
            <w:tcW w:w="2429" w:type="dxa"/>
          </w:tcPr>
          <w:p w14:paraId="2C3DFE09" w14:textId="77777777" w:rsidR="00FC12B9" w:rsidRPr="00422380" w:rsidRDefault="00FC12B9" w:rsidP="00FC1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422380">
              <w:rPr>
                <w:rFonts w:ascii="Angsana New" w:hAnsi="Angsana New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1080" w:type="dxa"/>
            <w:shd w:val="clear" w:color="auto" w:fill="auto"/>
          </w:tcPr>
          <w:p w14:paraId="61477A4E" w14:textId="537CE87A" w:rsidR="00FC12B9" w:rsidRPr="00422380" w:rsidRDefault="00FC12B9" w:rsidP="00FC1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422380">
              <w:rPr>
                <w:rFonts w:ascii="Angsana New" w:hAnsi="Angsana New" w:hint="cs"/>
                <w:sz w:val="24"/>
                <w:szCs w:val="24"/>
                <w:cs/>
              </w:rPr>
              <w:t>8</w:t>
            </w:r>
            <w:r w:rsidRPr="00422380">
              <w:rPr>
                <w:rFonts w:ascii="Angsana New" w:hAnsi="Angsana New"/>
                <w:sz w:val="24"/>
                <w:szCs w:val="24"/>
              </w:rPr>
              <w:t>,11</w:t>
            </w:r>
            <w:r w:rsidR="00437875" w:rsidRPr="00422380">
              <w:rPr>
                <w:rFonts w:ascii="Angsana New" w:hAnsi="Angsana New"/>
                <w:sz w:val="24"/>
                <w:szCs w:val="24"/>
              </w:rPr>
              <w:t>3</w:t>
            </w:r>
            <w:r w:rsidRPr="00422380">
              <w:rPr>
                <w:rFonts w:ascii="Angsana New" w:hAnsi="Angsana New"/>
                <w:sz w:val="24"/>
                <w:szCs w:val="24"/>
              </w:rPr>
              <w:t>,</w:t>
            </w:r>
            <w:r w:rsidR="00437875" w:rsidRPr="00422380">
              <w:rPr>
                <w:rFonts w:ascii="Angsana New" w:hAnsi="Angsana New"/>
                <w:sz w:val="24"/>
                <w:szCs w:val="24"/>
              </w:rPr>
              <w:t>88</w:t>
            </w:r>
            <w:r w:rsidRPr="00422380">
              <w:rPr>
                <w:rFonts w:ascii="Angsana New" w:hAnsi="Angsana New"/>
                <w:sz w:val="24"/>
                <w:szCs w:val="24"/>
              </w:rPr>
              <w:t>6</w:t>
            </w:r>
          </w:p>
        </w:tc>
        <w:tc>
          <w:tcPr>
            <w:tcW w:w="269" w:type="dxa"/>
          </w:tcPr>
          <w:p w14:paraId="0E2BF6C7" w14:textId="77777777" w:rsidR="00FC12B9" w:rsidRPr="00422380" w:rsidRDefault="00FC12B9" w:rsidP="00FC1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8" w:type="dxa"/>
          </w:tcPr>
          <w:p w14:paraId="47A6EE1C" w14:textId="49971D9A" w:rsidR="00FC12B9" w:rsidRPr="00422380" w:rsidRDefault="00FC12B9" w:rsidP="00FC12B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89"/>
              </w:tabs>
              <w:spacing w:line="240" w:lineRule="auto"/>
              <w:ind w:right="-565"/>
              <w:rPr>
                <w:rFonts w:ascii="Angsana New" w:hAnsi="Angsana New"/>
                <w:sz w:val="24"/>
                <w:szCs w:val="24"/>
              </w:rPr>
            </w:pPr>
            <w:r w:rsidRPr="00422380">
              <w:rPr>
                <w:rFonts w:ascii="Angsana New" w:hAnsi="Angsana New"/>
                <w:sz w:val="24"/>
                <w:szCs w:val="24"/>
              </w:rPr>
              <w:t>7,749,274</w:t>
            </w:r>
          </w:p>
        </w:tc>
        <w:tc>
          <w:tcPr>
            <w:tcW w:w="270" w:type="dxa"/>
          </w:tcPr>
          <w:p w14:paraId="6A097C64" w14:textId="77777777" w:rsidR="00FC12B9" w:rsidRPr="00422380" w:rsidRDefault="00FC12B9" w:rsidP="00FC1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7" w:type="dxa"/>
            <w:shd w:val="clear" w:color="auto" w:fill="auto"/>
          </w:tcPr>
          <w:p w14:paraId="08F5E877" w14:textId="53B13410" w:rsidR="00FC12B9" w:rsidRPr="00422380" w:rsidRDefault="00FC12B9" w:rsidP="00FC12B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14"/>
              </w:tabs>
              <w:spacing w:line="240" w:lineRule="auto"/>
              <w:ind w:right="-565"/>
              <w:rPr>
                <w:rFonts w:ascii="Angsana New" w:hAnsi="Angsana New"/>
                <w:sz w:val="24"/>
                <w:szCs w:val="24"/>
              </w:rPr>
            </w:pPr>
            <w:r w:rsidRPr="0042238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360" w:type="dxa"/>
          </w:tcPr>
          <w:p w14:paraId="5CE3D26E" w14:textId="77777777" w:rsidR="00FC12B9" w:rsidRPr="00422380" w:rsidRDefault="00FC12B9" w:rsidP="00FC1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1" w:type="dxa"/>
          </w:tcPr>
          <w:p w14:paraId="2B0C9E74" w14:textId="5C7D529A" w:rsidR="00FC12B9" w:rsidRPr="00422380" w:rsidRDefault="00FC12B9" w:rsidP="00FC12B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10"/>
              </w:tabs>
              <w:spacing w:line="240" w:lineRule="auto"/>
              <w:ind w:left="-108" w:right="-26"/>
              <w:rPr>
                <w:rFonts w:ascii="Angsana New" w:hAnsi="Angsana New"/>
                <w:sz w:val="24"/>
                <w:szCs w:val="24"/>
              </w:rPr>
            </w:pPr>
            <w:r w:rsidRPr="00422380">
              <w:rPr>
                <w:rFonts w:ascii="Angsana New" w:hAnsi="Angsana New"/>
                <w:sz w:val="24"/>
                <w:szCs w:val="24"/>
              </w:rPr>
              <w:t>14,673</w:t>
            </w:r>
          </w:p>
        </w:tc>
        <w:tc>
          <w:tcPr>
            <w:tcW w:w="270" w:type="dxa"/>
          </w:tcPr>
          <w:p w14:paraId="1E278F7A" w14:textId="77777777" w:rsidR="00FC12B9" w:rsidRPr="00422380" w:rsidRDefault="00FC12B9" w:rsidP="00FC1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8" w:type="dxa"/>
            <w:shd w:val="clear" w:color="auto" w:fill="auto"/>
          </w:tcPr>
          <w:p w14:paraId="6EB7EBCC" w14:textId="0247D3B4" w:rsidR="00FC12B9" w:rsidRPr="00422380" w:rsidRDefault="00FC12B9" w:rsidP="00FC12B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9"/>
              </w:tabs>
              <w:spacing w:line="240" w:lineRule="auto"/>
              <w:ind w:left="-108" w:right="-26"/>
              <w:rPr>
                <w:rFonts w:ascii="Angsana New" w:hAnsi="Angsana New"/>
                <w:sz w:val="24"/>
                <w:szCs w:val="24"/>
              </w:rPr>
            </w:pPr>
            <w:r w:rsidRPr="00422380">
              <w:rPr>
                <w:rFonts w:ascii="Angsana New" w:hAnsi="Angsana New"/>
                <w:sz w:val="24"/>
                <w:szCs w:val="24"/>
              </w:rPr>
              <w:t>22</w:t>
            </w:r>
          </w:p>
        </w:tc>
        <w:tc>
          <w:tcPr>
            <w:tcW w:w="270" w:type="dxa"/>
          </w:tcPr>
          <w:p w14:paraId="20DDDEF5" w14:textId="77777777" w:rsidR="00FC12B9" w:rsidRPr="00422380" w:rsidRDefault="00FC12B9" w:rsidP="00FC1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5" w:type="dxa"/>
          </w:tcPr>
          <w:p w14:paraId="7ABF1B91" w14:textId="38784868" w:rsidR="00FC12B9" w:rsidRPr="00422380" w:rsidRDefault="00FC12B9" w:rsidP="00FC1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  <w:r w:rsidRPr="00422380">
              <w:rPr>
                <w:rFonts w:ascii="Angsana New" w:hAnsi="Angsana New"/>
                <w:sz w:val="24"/>
                <w:szCs w:val="24"/>
              </w:rPr>
              <w:t>7,324</w:t>
            </w:r>
          </w:p>
        </w:tc>
        <w:tc>
          <w:tcPr>
            <w:tcW w:w="270" w:type="dxa"/>
          </w:tcPr>
          <w:p w14:paraId="10917D38" w14:textId="77777777" w:rsidR="00FC12B9" w:rsidRPr="00422380" w:rsidRDefault="00FC12B9" w:rsidP="00FC1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</w:tcPr>
          <w:p w14:paraId="387D846B" w14:textId="7158AC3A" w:rsidR="00FC12B9" w:rsidRPr="00422380" w:rsidRDefault="00FC12B9" w:rsidP="00FC12B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9"/>
              </w:tabs>
              <w:spacing w:line="240" w:lineRule="auto"/>
              <w:ind w:left="-108" w:right="-26"/>
              <w:rPr>
                <w:rFonts w:ascii="Angsana New" w:hAnsi="Angsana New"/>
                <w:sz w:val="24"/>
                <w:szCs w:val="24"/>
              </w:rPr>
            </w:pPr>
            <w:r w:rsidRPr="00422380">
              <w:rPr>
                <w:rFonts w:ascii="Angsana New" w:hAnsi="Angsana New"/>
                <w:sz w:val="24"/>
                <w:szCs w:val="24"/>
              </w:rPr>
              <w:t>15,900</w:t>
            </w:r>
          </w:p>
        </w:tc>
        <w:tc>
          <w:tcPr>
            <w:tcW w:w="270" w:type="dxa"/>
          </w:tcPr>
          <w:p w14:paraId="424DC3C1" w14:textId="77777777" w:rsidR="00FC12B9" w:rsidRPr="00422380" w:rsidRDefault="00FC12B9" w:rsidP="00FC1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3C5B9682" w14:textId="6434CCD1" w:rsidR="00FC12B9" w:rsidRPr="00422380" w:rsidRDefault="00FC12B9" w:rsidP="00FC12B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48"/>
              </w:tabs>
              <w:spacing w:line="240" w:lineRule="auto"/>
              <w:ind w:left="-108" w:right="-9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22380">
              <w:rPr>
                <w:rFonts w:ascii="Angsana New" w:hAnsi="Angsana New"/>
                <w:sz w:val="24"/>
                <w:szCs w:val="24"/>
              </w:rPr>
              <w:t>56,690</w:t>
            </w:r>
          </w:p>
        </w:tc>
        <w:tc>
          <w:tcPr>
            <w:tcW w:w="270" w:type="dxa"/>
          </w:tcPr>
          <w:p w14:paraId="20A9D970" w14:textId="77777777" w:rsidR="00FC12B9" w:rsidRPr="00422380" w:rsidRDefault="00FC12B9" w:rsidP="00FC1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</w:tcPr>
          <w:p w14:paraId="2F0759DB" w14:textId="0D574172" w:rsidR="00FC12B9" w:rsidRPr="00422380" w:rsidRDefault="00FC12B9" w:rsidP="00FC12B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9"/>
              </w:tabs>
              <w:spacing w:line="240" w:lineRule="auto"/>
              <w:ind w:left="-108" w:right="-26"/>
              <w:rPr>
                <w:rFonts w:ascii="Angsana New" w:hAnsi="Angsana New"/>
                <w:sz w:val="24"/>
                <w:szCs w:val="24"/>
              </w:rPr>
            </w:pPr>
            <w:r w:rsidRPr="00422380">
              <w:rPr>
                <w:rFonts w:ascii="Angsana New" w:hAnsi="Angsana New"/>
                <w:sz w:val="24"/>
                <w:szCs w:val="24"/>
              </w:rPr>
              <w:t>8,129,808</w:t>
            </w:r>
          </w:p>
        </w:tc>
        <w:tc>
          <w:tcPr>
            <w:tcW w:w="270" w:type="dxa"/>
          </w:tcPr>
          <w:p w14:paraId="480EFAED" w14:textId="77777777" w:rsidR="00FC12B9" w:rsidRPr="00422380" w:rsidRDefault="00FC12B9" w:rsidP="00FC12B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  <w:tab w:val="decimal" w:pos="973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</w:tcPr>
          <w:p w14:paraId="01BD442C" w14:textId="4B83E42D" w:rsidR="00FC12B9" w:rsidRPr="00422380" w:rsidRDefault="00FC12B9" w:rsidP="00FC12B9">
            <w:pPr>
              <w:pStyle w:val="Header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80"/>
              </w:tabs>
              <w:spacing w:line="240" w:lineRule="auto"/>
              <w:ind w:left="-108" w:right="-368"/>
              <w:rPr>
                <w:rFonts w:ascii="Angsana New" w:hAnsi="Angsana New"/>
                <w:sz w:val="24"/>
                <w:szCs w:val="24"/>
              </w:rPr>
            </w:pPr>
            <w:r w:rsidRPr="00422380">
              <w:rPr>
                <w:rFonts w:ascii="Angsana New" w:hAnsi="Angsana New"/>
                <w:sz w:val="24"/>
                <w:szCs w:val="24"/>
              </w:rPr>
              <w:t>7,827,961</w:t>
            </w:r>
          </w:p>
        </w:tc>
      </w:tr>
      <w:tr w:rsidR="00FC12B9" w:rsidRPr="00422380" w14:paraId="40D296DE" w14:textId="77777777" w:rsidTr="0050284E">
        <w:trPr>
          <w:gridAfter w:val="1"/>
          <w:wAfter w:w="8" w:type="dxa"/>
        </w:trPr>
        <w:tc>
          <w:tcPr>
            <w:tcW w:w="2429" w:type="dxa"/>
          </w:tcPr>
          <w:p w14:paraId="22170ECB" w14:textId="77777777" w:rsidR="00FC12B9" w:rsidRPr="00422380" w:rsidRDefault="00FC12B9" w:rsidP="00FC1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22380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9F5909" w14:textId="07E77860" w:rsidR="00FC12B9" w:rsidRPr="00422380" w:rsidRDefault="00FC12B9" w:rsidP="00FC1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22380">
              <w:rPr>
                <w:rFonts w:ascii="Angsana New" w:hAnsi="Angsana New"/>
                <w:b/>
                <w:bCs/>
                <w:sz w:val="24"/>
                <w:szCs w:val="24"/>
              </w:rPr>
              <w:t>8,11</w:t>
            </w:r>
            <w:r w:rsidR="00437875" w:rsidRPr="00422380">
              <w:rPr>
                <w:rFonts w:ascii="Angsana New" w:hAnsi="Angsana New"/>
                <w:b/>
                <w:bCs/>
                <w:sz w:val="24"/>
                <w:szCs w:val="24"/>
              </w:rPr>
              <w:t>3</w:t>
            </w:r>
            <w:r w:rsidRPr="00422380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="00437875" w:rsidRPr="00422380">
              <w:rPr>
                <w:rFonts w:ascii="Angsana New" w:hAnsi="Angsana New"/>
                <w:b/>
                <w:bCs/>
                <w:sz w:val="24"/>
                <w:szCs w:val="24"/>
              </w:rPr>
              <w:t>88</w:t>
            </w:r>
            <w:r w:rsidRPr="00422380">
              <w:rPr>
                <w:rFonts w:ascii="Angsana New" w:hAnsi="Angsana New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269" w:type="dxa"/>
          </w:tcPr>
          <w:p w14:paraId="21279F90" w14:textId="77777777" w:rsidR="00FC12B9" w:rsidRPr="00422380" w:rsidRDefault="00FC12B9" w:rsidP="00FC1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</w:tcPr>
          <w:p w14:paraId="0821235E" w14:textId="49E77280" w:rsidR="00FC12B9" w:rsidRPr="00422380" w:rsidRDefault="00FC12B9" w:rsidP="00FC1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565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22380">
              <w:rPr>
                <w:rFonts w:ascii="Angsana New" w:hAnsi="Angsana New"/>
                <w:b/>
                <w:bCs/>
                <w:sz w:val="24"/>
                <w:szCs w:val="24"/>
              </w:rPr>
              <w:t>7,749,274</w:t>
            </w:r>
          </w:p>
        </w:tc>
        <w:tc>
          <w:tcPr>
            <w:tcW w:w="270" w:type="dxa"/>
          </w:tcPr>
          <w:p w14:paraId="7A568EA2" w14:textId="77777777" w:rsidR="00FC12B9" w:rsidRPr="00422380" w:rsidRDefault="00FC12B9" w:rsidP="00FC1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AAD39C" w14:textId="502739D4" w:rsidR="00FC12B9" w:rsidRPr="00422380" w:rsidRDefault="00FC12B9" w:rsidP="00FC12B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14"/>
              </w:tabs>
              <w:spacing w:line="240" w:lineRule="auto"/>
              <w:ind w:right="-565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22380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360" w:type="dxa"/>
          </w:tcPr>
          <w:p w14:paraId="65850420" w14:textId="77777777" w:rsidR="00FC12B9" w:rsidRPr="00422380" w:rsidRDefault="00FC12B9" w:rsidP="00FC1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11" w:type="dxa"/>
            <w:tcBorders>
              <w:top w:val="single" w:sz="4" w:space="0" w:color="auto"/>
              <w:bottom w:val="double" w:sz="4" w:space="0" w:color="auto"/>
            </w:tcBorders>
          </w:tcPr>
          <w:p w14:paraId="3AFC3484" w14:textId="232C53F4" w:rsidR="00FC12B9" w:rsidRPr="00422380" w:rsidRDefault="00FC12B9" w:rsidP="00FC12B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10"/>
              </w:tabs>
              <w:spacing w:line="240" w:lineRule="auto"/>
              <w:ind w:left="-108" w:right="-2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22380">
              <w:rPr>
                <w:rFonts w:ascii="Angsana New" w:hAnsi="Angsana New"/>
                <w:b/>
                <w:bCs/>
                <w:sz w:val="24"/>
                <w:szCs w:val="24"/>
              </w:rPr>
              <w:t>14,673</w:t>
            </w:r>
          </w:p>
        </w:tc>
        <w:tc>
          <w:tcPr>
            <w:tcW w:w="270" w:type="dxa"/>
          </w:tcPr>
          <w:p w14:paraId="78776D36" w14:textId="77777777" w:rsidR="00FC12B9" w:rsidRPr="00422380" w:rsidRDefault="00FC12B9" w:rsidP="00FC1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A5B8D7" w14:textId="1891499B" w:rsidR="00FC12B9" w:rsidRPr="00422380" w:rsidRDefault="00FC12B9" w:rsidP="00FC12B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9"/>
              </w:tabs>
              <w:spacing w:line="240" w:lineRule="auto"/>
              <w:ind w:left="-108" w:right="-2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22380">
              <w:rPr>
                <w:rFonts w:ascii="Angsana New" w:hAnsi="Angsana New"/>
                <w:b/>
                <w:bCs/>
                <w:sz w:val="24"/>
                <w:szCs w:val="24"/>
              </w:rPr>
              <w:t>22</w:t>
            </w:r>
          </w:p>
        </w:tc>
        <w:tc>
          <w:tcPr>
            <w:tcW w:w="270" w:type="dxa"/>
          </w:tcPr>
          <w:p w14:paraId="28B0CC46" w14:textId="77777777" w:rsidR="00FC12B9" w:rsidRPr="00422380" w:rsidRDefault="00FC12B9" w:rsidP="00FC1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5" w:type="dxa"/>
            <w:tcBorders>
              <w:top w:val="single" w:sz="4" w:space="0" w:color="auto"/>
              <w:bottom w:val="double" w:sz="4" w:space="0" w:color="auto"/>
            </w:tcBorders>
          </w:tcPr>
          <w:p w14:paraId="21996DCD" w14:textId="04B74C8A" w:rsidR="00FC12B9" w:rsidRPr="00422380" w:rsidRDefault="00FC12B9" w:rsidP="00FC1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right="-10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22380">
              <w:rPr>
                <w:rFonts w:ascii="Angsana New" w:hAnsi="Angsana New"/>
                <w:b/>
                <w:bCs/>
                <w:sz w:val="24"/>
                <w:szCs w:val="24"/>
              </w:rPr>
              <w:t>7,324</w:t>
            </w:r>
          </w:p>
        </w:tc>
        <w:tc>
          <w:tcPr>
            <w:tcW w:w="270" w:type="dxa"/>
          </w:tcPr>
          <w:p w14:paraId="1616192F" w14:textId="77777777" w:rsidR="00FC12B9" w:rsidRPr="00422380" w:rsidRDefault="00FC12B9" w:rsidP="00FC1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right="-10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D0CD07" w14:textId="71D41751" w:rsidR="00FC12B9" w:rsidRPr="00422380" w:rsidRDefault="00FC12B9" w:rsidP="00FC12B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9"/>
              </w:tabs>
              <w:spacing w:line="240" w:lineRule="auto"/>
              <w:ind w:left="-108" w:right="-2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22380">
              <w:rPr>
                <w:rFonts w:ascii="Angsana New" w:hAnsi="Angsana New"/>
                <w:b/>
                <w:bCs/>
                <w:sz w:val="24"/>
                <w:szCs w:val="24"/>
              </w:rPr>
              <w:t>15,900</w:t>
            </w:r>
          </w:p>
        </w:tc>
        <w:tc>
          <w:tcPr>
            <w:tcW w:w="270" w:type="dxa"/>
          </w:tcPr>
          <w:p w14:paraId="2D568526" w14:textId="77777777" w:rsidR="00FC12B9" w:rsidRPr="00422380" w:rsidRDefault="00FC12B9" w:rsidP="00FC1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6B3EC317" w14:textId="6496BCA6" w:rsidR="00FC12B9" w:rsidRPr="00422380" w:rsidRDefault="00FC12B9" w:rsidP="00FC12B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48"/>
              </w:tabs>
              <w:spacing w:line="240" w:lineRule="auto"/>
              <w:ind w:left="-108" w:right="-114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22380">
              <w:rPr>
                <w:rFonts w:ascii="Angsana New" w:hAnsi="Angsana New"/>
                <w:b/>
                <w:bCs/>
                <w:sz w:val="24"/>
                <w:szCs w:val="24"/>
              </w:rPr>
              <w:t>56,690</w:t>
            </w:r>
          </w:p>
        </w:tc>
        <w:tc>
          <w:tcPr>
            <w:tcW w:w="270" w:type="dxa"/>
          </w:tcPr>
          <w:p w14:paraId="61CF43B6" w14:textId="77777777" w:rsidR="00FC12B9" w:rsidRPr="00422380" w:rsidRDefault="00FC12B9" w:rsidP="00FC1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658EC8" w14:textId="6776581A" w:rsidR="00FC12B9" w:rsidRPr="00422380" w:rsidRDefault="00FC12B9" w:rsidP="00FC12B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9"/>
              </w:tabs>
              <w:spacing w:line="240" w:lineRule="auto"/>
              <w:ind w:left="-108" w:right="-2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22380">
              <w:rPr>
                <w:rFonts w:ascii="Angsana New" w:hAnsi="Angsana New"/>
                <w:b/>
                <w:bCs/>
                <w:sz w:val="24"/>
                <w:szCs w:val="24"/>
              </w:rPr>
              <w:t>8,129,808</w:t>
            </w:r>
          </w:p>
        </w:tc>
        <w:tc>
          <w:tcPr>
            <w:tcW w:w="270" w:type="dxa"/>
          </w:tcPr>
          <w:p w14:paraId="3E237D8D" w14:textId="77777777" w:rsidR="00FC12B9" w:rsidRPr="00422380" w:rsidRDefault="00FC12B9" w:rsidP="00FC1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945D77" w14:textId="20CC51CA" w:rsidR="00FC12B9" w:rsidRPr="00422380" w:rsidRDefault="00FC12B9" w:rsidP="00FC12B9">
            <w:pPr>
              <w:pStyle w:val="Header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80"/>
              </w:tabs>
              <w:spacing w:line="240" w:lineRule="auto"/>
              <w:ind w:left="-108" w:right="-36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22380">
              <w:rPr>
                <w:rFonts w:ascii="Angsana New" w:hAnsi="Angsana New"/>
                <w:b/>
                <w:bCs/>
                <w:sz w:val="24"/>
                <w:szCs w:val="24"/>
              </w:rPr>
              <w:t>7,827,961</w:t>
            </w:r>
          </w:p>
        </w:tc>
      </w:tr>
      <w:tr w:rsidR="00FC12B9" w:rsidRPr="00422380" w14:paraId="75476DB1" w14:textId="77777777" w:rsidTr="0050284E">
        <w:trPr>
          <w:gridAfter w:val="1"/>
          <w:wAfter w:w="8" w:type="dxa"/>
        </w:trPr>
        <w:tc>
          <w:tcPr>
            <w:tcW w:w="2429" w:type="dxa"/>
          </w:tcPr>
          <w:p w14:paraId="69F28735" w14:textId="77777777" w:rsidR="00FC12B9" w:rsidRPr="00422380" w:rsidRDefault="00FC12B9" w:rsidP="00FC1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1839DDD0" w14:textId="77777777" w:rsidR="00FC12B9" w:rsidRPr="00422380" w:rsidRDefault="00FC12B9" w:rsidP="00FC1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9" w:type="dxa"/>
          </w:tcPr>
          <w:p w14:paraId="7EFF3B11" w14:textId="77777777" w:rsidR="00FC12B9" w:rsidRPr="00422380" w:rsidRDefault="00FC12B9" w:rsidP="00FC1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double" w:sz="4" w:space="0" w:color="auto"/>
            </w:tcBorders>
          </w:tcPr>
          <w:p w14:paraId="2089F875" w14:textId="77777777" w:rsidR="00FC12B9" w:rsidRPr="00422380" w:rsidRDefault="00FC12B9" w:rsidP="00FC1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680D6EF4" w14:textId="77777777" w:rsidR="00FC12B9" w:rsidRPr="00422380" w:rsidRDefault="00FC12B9" w:rsidP="00FC1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double" w:sz="4" w:space="0" w:color="auto"/>
            </w:tcBorders>
            <w:shd w:val="clear" w:color="auto" w:fill="auto"/>
          </w:tcPr>
          <w:p w14:paraId="6666674C" w14:textId="77777777" w:rsidR="00FC12B9" w:rsidRPr="00422380" w:rsidRDefault="00FC12B9" w:rsidP="00FC1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0" w:type="dxa"/>
          </w:tcPr>
          <w:p w14:paraId="0195B497" w14:textId="77777777" w:rsidR="00FC12B9" w:rsidRPr="00422380" w:rsidRDefault="00FC12B9" w:rsidP="00FC1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1" w:type="dxa"/>
            <w:tcBorders>
              <w:top w:val="double" w:sz="4" w:space="0" w:color="auto"/>
            </w:tcBorders>
          </w:tcPr>
          <w:p w14:paraId="673DC07F" w14:textId="77777777" w:rsidR="00FC12B9" w:rsidRPr="00422380" w:rsidRDefault="00FC12B9" w:rsidP="00FC1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2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470EB875" w14:textId="77777777" w:rsidR="00FC12B9" w:rsidRPr="00422380" w:rsidRDefault="00FC12B9" w:rsidP="00FC1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double" w:sz="4" w:space="0" w:color="auto"/>
            </w:tcBorders>
            <w:shd w:val="clear" w:color="auto" w:fill="auto"/>
          </w:tcPr>
          <w:p w14:paraId="1AC72A29" w14:textId="77777777" w:rsidR="00FC12B9" w:rsidRPr="00422380" w:rsidRDefault="00FC12B9" w:rsidP="00FC12B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9"/>
              </w:tabs>
              <w:spacing w:line="240" w:lineRule="auto"/>
              <w:ind w:left="-108" w:right="-2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65A92F93" w14:textId="77777777" w:rsidR="00FC12B9" w:rsidRPr="00422380" w:rsidRDefault="00FC12B9" w:rsidP="00FC12B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9"/>
              </w:tabs>
              <w:spacing w:line="240" w:lineRule="auto"/>
              <w:ind w:left="-108" w:right="-2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5" w:type="dxa"/>
            <w:tcBorders>
              <w:top w:val="double" w:sz="4" w:space="0" w:color="auto"/>
            </w:tcBorders>
          </w:tcPr>
          <w:p w14:paraId="2692FB96" w14:textId="77777777" w:rsidR="00FC12B9" w:rsidRPr="00422380" w:rsidRDefault="00FC12B9" w:rsidP="00FC1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6FCA7385" w14:textId="77777777" w:rsidR="00FC12B9" w:rsidRPr="00422380" w:rsidRDefault="00FC12B9" w:rsidP="00FC1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  <w:tab w:val="decimal" w:pos="973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double" w:sz="4" w:space="0" w:color="auto"/>
            </w:tcBorders>
            <w:shd w:val="clear" w:color="auto" w:fill="auto"/>
          </w:tcPr>
          <w:p w14:paraId="44BEA0D7" w14:textId="77777777" w:rsidR="00FC12B9" w:rsidRPr="00422380" w:rsidRDefault="00FC12B9" w:rsidP="00FC1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right="-3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602D24C1" w14:textId="77777777" w:rsidR="00FC12B9" w:rsidRPr="00422380" w:rsidRDefault="00FC12B9" w:rsidP="00FC1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3EE7F959" w14:textId="77777777" w:rsidR="00FC12B9" w:rsidRPr="00422380" w:rsidRDefault="00FC12B9" w:rsidP="00FC1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right="-11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6455A11F" w14:textId="77777777" w:rsidR="00FC12B9" w:rsidRPr="00422380" w:rsidRDefault="00FC12B9" w:rsidP="00FC1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double" w:sz="4" w:space="0" w:color="auto"/>
            </w:tcBorders>
            <w:shd w:val="clear" w:color="auto" w:fill="auto"/>
          </w:tcPr>
          <w:p w14:paraId="441321A4" w14:textId="77777777" w:rsidR="00FC12B9" w:rsidRPr="00422380" w:rsidRDefault="00FC12B9" w:rsidP="00FC1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2CFE6254" w14:textId="77777777" w:rsidR="00FC12B9" w:rsidRPr="00422380" w:rsidRDefault="00FC12B9" w:rsidP="00FC1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double" w:sz="4" w:space="0" w:color="auto"/>
            </w:tcBorders>
          </w:tcPr>
          <w:p w14:paraId="360EEA83" w14:textId="77777777" w:rsidR="00FC12B9" w:rsidRPr="00422380" w:rsidRDefault="00FC12B9" w:rsidP="00FC12B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C12B9" w:rsidRPr="00422380" w14:paraId="0925C95B" w14:textId="77777777" w:rsidTr="0050284E">
        <w:trPr>
          <w:gridAfter w:val="1"/>
          <w:wAfter w:w="8" w:type="dxa"/>
        </w:trPr>
        <w:tc>
          <w:tcPr>
            <w:tcW w:w="2429" w:type="dxa"/>
          </w:tcPr>
          <w:p w14:paraId="504811CA" w14:textId="77777777" w:rsidR="00FC12B9" w:rsidRPr="00422380" w:rsidRDefault="00FC12B9" w:rsidP="00FC1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22380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ประเภทของผลิตภัณฑ์หลัก</w:t>
            </w:r>
          </w:p>
        </w:tc>
        <w:tc>
          <w:tcPr>
            <w:tcW w:w="1080" w:type="dxa"/>
            <w:shd w:val="clear" w:color="auto" w:fill="auto"/>
          </w:tcPr>
          <w:p w14:paraId="77DF6133" w14:textId="77777777" w:rsidR="00FC12B9" w:rsidRPr="00422380" w:rsidRDefault="00FC12B9" w:rsidP="00FC1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9" w:type="dxa"/>
          </w:tcPr>
          <w:p w14:paraId="4FA0D42B" w14:textId="77777777" w:rsidR="00FC12B9" w:rsidRPr="00422380" w:rsidRDefault="00FC12B9" w:rsidP="00FC1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8" w:type="dxa"/>
          </w:tcPr>
          <w:p w14:paraId="67F84C29" w14:textId="77777777" w:rsidR="00FC12B9" w:rsidRPr="00422380" w:rsidRDefault="00FC12B9" w:rsidP="00FC1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3B8EB93B" w14:textId="77777777" w:rsidR="00FC12B9" w:rsidRPr="00422380" w:rsidRDefault="00FC12B9" w:rsidP="00FC1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7" w:type="dxa"/>
            <w:shd w:val="clear" w:color="auto" w:fill="auto"/>
          </w:tcPr>
          <w:p w14:paraId="6D64DB55" w14:textId="77777777" w:rsidR="00FC12B9" w:rsidRPr="00422380" w:rsidRDefault="00FC12B9" w:rsidP="00FC1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0" w:type="dxa"/>
          </w:tcPr>
          <w:p w14:paraId="513F2FFB" w14:textId="77777777" w:rsidR="00FC12B9" w:rsidRPr="00422380" w:rsidRDefault="00FC12B9" w:rsidP="00FC1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1" w:type="dxa"/>
          </w:tcPr>
          <w:p w14:paraId="0020A3CD" w14:textId="77777777" w:rsidR="00FC12B9" w:rsidRPr="00422380" w:rsidRDefault="00FC12B9" w:rsidP="00FC1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2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7F38AD5C" w14:textId="77777777" w:rsidR="00FC12B9" w:rsidRPr="00422380" w:rsidRDefault="00FC12B9" w:rsidP="00FC1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8" w:type="dxa"/>
            <w:shd w:val="clear" w:color="auto" w:fill="auto"/>
          </w:tcPr>
          <w:p w14:paraId="3C5FA3FA" w14:textId="77777777" w:rsidR="00FC12B9" w:rsidRPr="00422380" w:rsidRDefault="00FC12B9" w:rsidP="00FC12B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9"/>
              </w:tabs>
              <w:spacing w:line="240" w:lineRule="auto"/>
              <w:ind w:left="-108" w:right="-2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3C2271EE" w14:textId="77777777" w:rsidR="00FC12B9" w:rsidRPr="00422380" w:rsidRDefault="00FC12B9" w:rsidP="00FC12B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9"/>
              </w:tabs>
              <w:spacing w:line="240" w:lineRule="auto"/>
              <w:ind w:left="-108" w:right="-2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5" w:type="dxa"/>
          </w:tcPr>
          <w:p w14:paraId="10799593" w14:textId="77777777" w:rsidR="00FC12B9" w:rsidRPr="00422380" w:rsidRDefault="00FC12B9" w:rsidP="00FC1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236BE146" w14:textId="77777777" w:rsidR="00FC12B9" w:rsidRPr="00422380" w:rsidRDefault="00FC12B9" w:rsidP="00FC1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  <w:tab w:val="decimal" w:pos="973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</w:tcPr>
          <w:p w14:paraId="7CAE0F18" w14:textId="77777777" w:rsidR="00FC12B9" w:rsidRPr="00422380" w:rsidRDefault="00FC12B9" w:rsidP="00FC1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right="-3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3C8615AA" w14:textId="77777777" w:rsidR="00FC12B9" w:rsidRPr="00422380" w:rsidRDefault="00FC12B9" w:rsidP="00FC1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7EF9DDAA" w14:textId="77777777" w:rsidR="00FC12B9" w:rsidRPr="00422380" w:rsidRDefault="00FC12B9" w:rsidP="00FC1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right="-11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52B9CAD4" w14:textId="77777777" w:rsidR="00FC12B9" w:rsidRPr="00422380" w:rsidRDefault="00FC12B9" w:rsidP="00FC1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</w:tcPr>
          <w:p w14:paraId="3CA6FB76" w14:textId="77777777" w:rsidR="00FC12B9" w:rsidRPr="00422380" w:rsidRDefault="00FC12B9" w:rsidP="00FC1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6D09AC8A" w14:textId="77777777" w:rsidR="00FC12B9" w:rsidRPr="00422380" w:rsidRDefault="00FC12B9" w:rsidP="00FC1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</w:tcPr>
          <w:p w14:paraId="272D1FB2" w14:textId="77777777" w:rsidR="00FC12B9" w:rsidRPr="00422380" w:rsidRDefault="00FC12B9" w:rsidP="00FC12B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C12B9" w:rsidRPr="00422380" w14:paraId="2DF5A836" w14:textId="77777777" w:rsidTr="0050284E">
        <w:trPr>
          <w:gridAfter w:val="1"/>
          <w:wAfter w:w="8" w:type="dxa"/>
        </w:trPr>
        <w:tc>
          <w:tcPr>
            <w:tcW w:w="2429" w:type="dxa"/>
          </w:tcPr>
          <w:p w14:paraId="09AA6BCC" w14:textId="77777777" w:rsidR="00FC12B9" w:rsidRPr="00422380" w:rsidRDefault="00FC12B9" w:rsidP="00FC1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422380">
              <w:rPr>
                <w:rFonts w:ascii="Angsana New" w:hAnsi="Angsana New" w:hint="cs"/>
                <w:sz w:val="24"/>
                <w:szCs w:val="24"/>
                <w:cs/>
              </w:rPr>
              <w:t>ผลิตภัณฑ์อัดลม</w:t>
            </w:r>
          </w:p>
        </w:tc>
        <w:tc>
          <w:tcPr>
            <w:tcW w:w="1080" w:type="dxa"/>
            <w:shd w:val="clear" w:color="auto" w:fill="auto"/>
          </w:tcPr>
          <w:p w14:paraId="69F62C60" w14:textId="2CB8C806" w:rsidR="00FC12B9" w:rsidRPr="00422380" w:rsidRDefault="00FC12B9" w:rsidP="00FC1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422380">
              <w:rPr>
                <w:rFonts w:ascii="Angsana New" w:hAnsi="Angsana New"/>
                <w:sz w:val="24"/>
                <w:szCs w:val="24"/>
              </w:rPr>
              <w:t>7,529,669</w:t>
            </w:r>
          </w:p>
        </w:tc>
        <w:tc>
          <w:tcPr>
            <w:tcW w:w="269" w:type="dxa"/>
          </w:tcPr>
          <w:p w14:paraId="241152B7" w14:textId="77777777" w:rsidR="00FC12B9" w:rsidRPr="00422380" w:rsidRDefault="00FC12B9" w:rsidP="00FC1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8" w:type="dxa"/>
          </w:tcPr>
          <w:p w14:paraId="479F0947" w14:textId="410B5FC6" w:rsidR="00FC12B9" w:rsidRPr="00422380" w:rsidRDefault="00FC12B9" w:rsidP="00FC1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422380">
              <w:rPr>
                <w:rFonts w:ascii="Angsana New" w:hAnsi="Angsana New"/>
                <w:sz w:val="24"/>
                <w:szCs w:val="24"/>
              </w:rPr>
              <w:t>7,182,026</w:t>
            </w:r>
          </w:p>
        </w:tc>
        <w:tc>
          <w:tcPr>
            <w:tcW w:w="270" w:type="dxa"/>
          </w:tcPr>
          <w:p w14:paraId="3B33B79E" w14:textId="77777777" w:rsidR="00FC12B9" w:rsidRPr="00422380" w:rsidRDefault="00FC12B9" w:rsidP="00FC1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7" w:type="dxa"/>
            <w:shd w:val="clear" w:color="auto" w:fill="auto"/>
          </w:tcPr>
          <w:p w14:paraId="4A180589" w14:textId="7936E3F0" w:rsidR="00FC12B9" w:rsidRPr="00422380" w:rsidRDefault="00FC12B9" w:rsidP="00FC12B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10"/>
              </w:tabs>
              <w:spacing w:line="240" w:lineRule="auto"/>
              <w:ind w:left="-108" w:right="-26"/>
              <w:rPr>
                <w:rFonts w:ascii="Angsana New" w:hAnsi="Angsana New"/>
                <w:sz w:val="24"/>
                <w:szCs w:val="24"/>
              </w:rPr>
            </w:pPr>
            <w:r w:rsidRPr="0042238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360" w:type="dxa"/>
          </w:tcPr>
          <w:p w14:paraId="16992A25" w14:textId="77777777" w:rsidR="00FC12B9" w:rsidRPr="00422380" w:rsidRDefault="00FC12B9" w:rsidP="00FC1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1" w:type="dxa"/>
            <w:shd w:val="clear" w:color="auto" w:fill="auto"/>
          </w:tcPr>
          <w:p w14:paraId="0CF28AF6" w14:textId="77777777" w:rsidR="00FC12B9" w:rsidRPr="00422380" w:rsidRDefault="00FC12B9" w:rsidP="00FC12B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430"/>
              </w:tabs>
              <w:spacing w:line="240" w:lineRule="auto"/>
              <w:ind w:left="-108" w:right="-26"/>
              <w:rPr>
                <w:rFonts w:ascii="Angsana New" w:hAnsi="Angsana New"/>
                <w:sz w:val="24"/>
                <w:szCs w:val="24"/>
              </w:rPr>
            </w:pPr>
            <w:r w:rsidRPr="00422380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4FC9B7B6" w14:textId="77777777" w:rsidR="00FC12B9" w:rsidRPr="00422380" w:rsidRDefault="00FC12B9" w:rsidP="00FC1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8" w:type="dxa"/>
            <w:shd w:val="clear" w:color="auto" w:fill="auto"/>
          </w:tcPr>
          <w:p w14:paraId="0899B1BD" w14:textId="5264F0DB" w:rsidR="00FC12B9" w:rsidRPr="00422380" w:rsidRDefault="00FC12B9" w:rsidP="00FC12B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02"/>
              </w:tabs>
              <w:spacing w:line="240" w:lineRule="auto"/>
              <w:ind w:left="-108" w:right="-26"/>
              <w:rPr>
                <w:rFonts w:ascii="Angsana New" w:hAnsi="Angsana New"/>
                <w:sz w:val="24"/>
                <w:szCs w:val="24"/>
              </w:rPr>
            </w:pPr>
            <w:r w:rsidRPr="00422380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0B44535D" w14:textId="77777777" w:rsidR="00FC12B9" w:rsidRPr="00422380" w:rsidRDefault="00FC12B9" w:rsidP="00FC1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5" w:type="dxa"/>
          </w:tcPr>
          <w:p w14:paraId="573ED6FF" w14:textId="77777777" w:rsidR="00FC12B9" w:rsidRPr="00422380" w:rsidRDefault="00FC12B9" w:rsidP="00FC1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  <w:r w:rsidRPr="00422380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20CAE807" w14:textId="77777777" w:rsidR="00FC12B9" w:rsidRPr="00422380" w:rsidRDefault="00FC12B9" w:rsidP="00FC1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  <w:tab w:val="decimal" w:pos="973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</w:tcPr>
          <w:p w14:paraId="233423E5" w14:textId="708F6E24" w:rsidR="00FC12B9" w:rsidRPr="00422380" w:rsidRDefault="00FC12B9" w:rsidP="00FC1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3"/>
              </w:tabs>
              <w:spacing w:line="240" w:lineRule="auto"/>
              <w:ind w:right="-3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2238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251C962" w14:textId="77777777" w:rsidR="00FC12B9" w:rsidRPr="00422380" w:rsidRDefault="00FC12B9" w:rsidP="00FC1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36A76921" w14:textId="77777777" w:rsidR="00FC12B9" w:rsidRPr="00422380" w:rsidRDefault="00FC12B9" w:rsidP="00FC1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8"/>
              </w:tabs>
              <w:spacing w:line="240" w:lineRule="auto"/>
              <w:ind w:right="-11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22380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4F78D720" w14:textId="77777777" w:rsidR="00FC12B9" w:rsidRPr="00422380" w:rsidRDefault="00FC12B9" w:rsidP="00FC1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</w:tcPr>
          <w:p w14:paraId="69E1D30B" w14:textId="421EC54C" w:rsidR="00FC12B9" w:rsidRPr="00422380" w:rsidRDefault="00FC12B9" w:rsidP="00FC12B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9"/>
              </w:tabs>
              <w:spacing w:line="240" w:lineRule="auto"/>
              <w:ind w:left="-108" w:right="-26"/>
              <w:rPr>
                <w:rFonts w:ascii="Angsana New" w:hAnsi="Angsana New"/>
                <w:sz w:val="24"/>
                <w:szCs w:val="24"/>
              </w:rPr>
            </w:pPr>
            <w:r w:rsidRPr="00422380">
              <w:rPr>
                <w:rFonts w:ascii="Angsana New" w:hAnsi="Angsana New"/>
                <w:sz w:val="24"/>
                <w:szCs w:val="24"/>
              </w:rPr>
              <w:t>7,529,669</w:t>
            </w:r>
          </w:p>
        </w:tc>
        <w:tc>
          <w:tcPr>
            <w:tcW w:w="270" w:type="dxa"/>
          </w:tcPr>
          <w:p w14:paraId="176A46D5" w14:textId="77777777" w:rsidR="00FC12B9" w:rsidRPr="00422380" w:rsidRDefault="00FC12B9" w:rsidP="00FC1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</w:tcPr>
          <w:p w14:paraId="632C1A31" w14:textId="58B9694A" w:rsidR="00FC12B9" w:rsidRPr="00422380" w:rsidRDefault="00FC12B9" w:rsidP="00FC12B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422380">
              <w:rPr>
                <w:rFonts w:ascii="Angsana New" w:hAnsi="Angsana New"/>
                <w:sz w:val="24"/>
                <w:szCs w:val="24"/>
              </w:rPr>
              <w:t>7,182,026</w:t>
            </w:r>
          </w:p>
        </w:tc>
      </w:tr>
      <w:tr w:rsidR="00FC12B9" w:rsidRPr="00422380" w14:paraId="38A4114B" w14:textId="77777777" w:rsidTr="0050284E">
        <w:trPr>
          <w:gridAfter w:val="1"/>
          <w:wAfter w:w="8" w:type="dxa"/>
        </w:trPr>
        <w:tc>
          <w:tcPr>
            <w:tcW w:w="2429" w:type="dxa"/>
          </w:tcPr>
          <w:p w14:paraId="4442F45C" w14:textId="77777777" w:rsidR="00FC12B9" w:rsidRPr="00422380" w:rsidRDefault="00FC12B9" w:rsidP="00FC1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422380">
              <w:rPr>
                <w:rFonts w:ascii="Angsana New" w:hAnsi="Angsana New" w:hint="cs"/>
                <w:sz w:val="24"/>
                <w:szCs w:val="24"/>
                <w:cs/>
              </w:rPr>
              <w:t>ผลิตภัณฑ์ไม่อัดลม</w:t>
            </w:r>
          </w:p>
        </w:tc>
        <w:tc>
          <w:tcPr>
            <w:tcW w:w="1080" w:type="dxa"/>
            <w:shd w:val="clear" w:color="auto" w:fill="auto"/>
          </w:tcPr>
          <w:p w14:paraId="57A557F8" w14:textId="47DE6240" w:rsidR="00FC12B9" w:rsidRPr="00422380" w:rsidRDefault="00FC12B9" w:rsidP="00FC1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422380">
              <w:rPr>
                <w:rFonts w:ascii="Angsana New" w:hAnsi="Angsana New"/>
                <w:sz w:val="24"/>
                <w:szCs w:val="24"/>
              </w:rPr>
              <w:t>584,217</w:t>
            </w:r>
          </w:p>
        </w:tc>
        <w:tc>
          <w:tcPr>
            <w:tcW w:w="269" w:type="dxa"/>
          </w:tcPr>
          <w:p w14:paraId="7D2CAA2B" w14:textId="77777777" w:rsidR="00FC12B9" w:rsidRPr="00422380" w:rsidRDefault="00FC12B9" w:rsidP="00FC1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8" w:type="dxa"/>
          </w:tcPr>
          <w:p w14:paraId="35893519" w14:textId="234E2983" w:rsidR="00FC12B9" w:rsidRPr="00422380" w:rsidRDefault="00FC12B9" w:rsidP="00FC1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422380">
              <w:rPr>
                <w:rFonts w:ascii="Angsana New" w:hAnsi="Angsana New"/>
                <w:sz w:val="24"/>
                <w:szCs w:val="24"/>
              </w:rPr>
              <w:t>567,248</w:t>
            </w:r>
          </w:p>
        </w:tc>
        <w:tc>
          <w:tcPr>
            <w:tcW w:w="270" w:type="dxa"/>
          </w:tcPr>
          <w:p w14:paraId="6BC6D520" w14:textId="77777777" w:rsidR="00FC12B9" w:rsidRPr="00422380" w:rsidRDefault="00FC12B9" w:rsidP="00FC1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7" w:type="dxa"/>
            <w:shd w:val="clear" w:color="auto" w:fill="auto"/>
          </w:tcPr>
          <w:p w14:paraId="45EB0CAF" w14:textId="49D37150" w:rsidR="00FC12B9" w:rsidRPr="00422380" w:rsidRDefault="00FC12B9" w:rsidP="00FC12B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10"/>
              </w:tabs>
              <w:spacing w:line="240" w:lineRule="auto"/>
              <w:ind w:left="-108" w:right="-26"/>
              <w:rPr>
                <w:rFonts w:ascii="Angsana New" w:hAnsi="Angsana New"/>
                <w:sz w:val="24"/>
                <w:szCs w:val="24"/>
              </w:rPr>
            </w:pPr>
            <w:r w:rsidRPr="0042238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360" w:type="dxa"/>
          </w:tcPr>
          <w:p w14:paraId="65526A51" w14:textId="77777777" w:rsidR="00FC12B9" w:rsidRPr="00422380" w:rsidRDefault="00FC12B9" w:rsidP="00FC1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1" w:type="dxa"/>
            <w:shd w:val="clear" w:color="auto" w:fill="auto"/>
          </w:tcPr>
          <w:p w14:paraId="25C58FFA" w14:textId="77777777" w:rsidR="00FC12B9" w:rsidRPr="00422380" w:rsidRDefault="00FC12B9" w:rsidP="00FC12B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430"/>
              </w:tabs>
              <w:spacing w:line="240" w:lineRule="auto"/>
              <w:ind w:left="-108" w:right="-26"/>
              <w:rPr>
                <w:rFonts w:ascii="Angsana New" w:hAnsi="Angsana New"/>
                <w:sz w:val="24"/>
                <w:szCs w:val="24"/>
              </w:rPr>
            </w:pPr>
            <w:r w:rsidRPr="00422380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2731288A" w14:textId="77777777" w:rsidR="00FC12B9" w:rsidRPr="00422380" w:rsidRDefault="00FC12B9" w:rsidP="00FC1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8" w:type="dxa"/>
            <w:shd w:val="clear" w:color="auto" w:fill="auto"/>
          </w:tcPr>
          <w:p w14:paraId="23ECEAE2" w14:textId="0578F5A0" w:rsidR="00FC12B9" w:rsidRPr="00422380" w:rsidRDefault="00FC12B9" w:rsidP="00FC12B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02"/>
              </w:tabs>
              <w:spacing w:line="240" w:lineRule="auto"/>
              <w:ind w:left="-108" w:right="-26"/>
              <w:rPr>
                <w:rFonts w:ascii="Angsana New" w:hAnsi="Angsana New"/>
                <w:sz w:val="24"/>
                <w:szCs w:val="24"/>
              </w:rPr>
            </w:pPr>
            <w:r w:rsidRPr="00422380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52FBB525" w14:textId="77777777" w:rsidR="00FC12B9" w:rsidRPr="00422380" w:rsidRDefault="00FC12B9" w:rsidP="00FC1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5" w:type="dxa"/>
          </w:tcPr>
          <w:p w14:paraId="1D612C80" w14:textId="77777777" w:rsidR="00FC12B9" w:rsidRPr="00422380" w:rsidRDefault="00FC12B9" w:rsidP="00FC1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  <w:r w:rsidRPr="00422380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33F4FF18" w14:textId="77777777" w:rsidR="00FC12B9" w:rsidRPr="00422380" w:rsidRDefault="00FC12B9" w:rsidP="00FC1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  <w:tab w:val="decimal" w:pos="973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</w:tcPr>
          <w:p w14:paraId="58EB1854" w14:textId="498154B0" w:rsidR="00FC12B9" w:rsidRPr="00422380" w:rsidRDefault="00FC12B9" w:rsidP="00FC1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3"/>
              </w:tabs>
              <w:spacing w:line="240" w:lineRule="auto"/>
              <w:ind w:right="-3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2238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E113BD6" w14:textId="77777777" w:rsidR="00FC12B9" w:rsidRPr="00422380" w:rsidRDefault="00FC12B9" w:rsidP="00FC1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06315B1C" w14:textId="77777777" w:rsidR="00FC12B9" w:rsidRPr="00422380" w:rsidRDefault="00FC12B9" w:rsidP="00FC1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8"/>
              </w:tabs>
              <w:spacing w:line="240" w:lineRule="auto"/>
              <w:ind w:right="-11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22380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2E80F6E6" w14:textId="77777777" w:rsidR="00FC12B9" w:rsidRPr="00422380" w:rsidRDefault="00FC12B9" w:rsidP="00FC1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</w:tcPr>
          <w:p w14:paraId="248C9219" w14:textId="3183C502" w:rsidR="00FC12B9" w:rsidRPr="00422380" w:rsidRDefault="00FC12B9" w:rsidP="00FC12B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9"/>
              </w:tabs>
              <w:spacing w:line="240" w:lineRule="auto"/>
              <w:ind w:left="-108" w:right="-26"/>
              <w:rPr>
                <w:rFonts w:ascii="Angsana New" w:hAnsi="Angsana New"/>
                <w:sz w:val="24"/>
                <w:szCs w:val="24"/>
              </w:rPr>
            </w:pPr>
            <w:r w:rsidRPr="00422380">
              <w:rPr>
                <w:rFonts w:ascii="Angsana New" w:hAnsi="Angsana New"/>
                <w:sz w:val="24"/>
                <w:szCs w:val="24"/>
              </w:rPr>
              <w:t>584,217</w:t>
            </w:r>
          </w:p>
        </w:tc>
        <w:tc>
          <w:tcPr>
            <w:tcW w:w="270" w:type="dxa"/>
          </w:tcPr>
          <w:p w14:paraId="3FCD99EE" w14:textId="77777777" w:rsidR="00FC12B9" w:rsidRPr="00422380" w:rsidRDefault="00FC12B9" w:rsidP="00FC1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</w:tcPr>
          <w:p w14:paraId="4D9718ED" w14:textId="6420058A" w:rsidR="00FC12B9" w:rsidRPr="00422380" w:rsidRDefault="00FC12B9" w:rsidP="00FC12B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422380">
              <w:rPr>
                <w:rFonts w:ascii="Angsana New" w:hAnsi="Angsana New"/>
                <w:sz w:val="24"/>
                <w:szCs w:val="24"/>
              </w:rPr>
              <w:t>567,248</w:t>
            </w:r>
          </w:p>
        </w:tc>
      </w:tr>
      <w:tr w:rsidR="00FC12B9" w:rsidRPr="00422380" w14:paraId="0C250671" w14:textId="77777777" w:rsidTr="0050284E">
        <w:trPr>
          <w:gridAfter w:val="1"/>
          <w:wAfter w:w="8" w:type="dxa"/>
        </w:trPr>
        <w:tc>
          <w:tcPr>
            <w:tcW w:w="2429" w:type="dxa"/>
          </w:tcPr>
          <w:p w14:paraId="093831E2" w14:textId="77777777" w:rsidR="00FC12B9" w:rsidRPr="00422380" w:rsidRDefault="00FC12B9" w:rsidP="00FC1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422380">
              <w:rPr>
                <w:rFonts w:ascii="Angsana New" w:hAnsi="Angsana New" w:hint="cs"/>
                <w:sz w:val="24"/>
                <w:szCs w:val="24"/>
                <w:cs/>
              </w:rPr>
              <w:t>สินค้าอุปโภคบริโภค</w:t>
            </w:r>
          </w:p>
        </w:tc>
        <w:tc>
          <w:tcPr>
            <w:tcW w:w="1080" w:type="dxa"/>
            <w:shd w:val="clear" w:color="auto" w:fill="auto"/>
          </w:tcPr>
          <w:p w14:paraId="4BDE5117" w14:textId="147691B7" w:rsidR="00FC12B9" w:rsidRPr="00422380" w:rsidRDefault="00FC12B9" w:rsidP="00FC12B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10"/>
              </w:tabs>
              <w:spacing w:line="240" w:lineRule="auto"/>
              <w:ind w:left="-108" w:right="-565"/>
              <w:rPr>
                <w:rFonts w:ascii="Angsana New" w:hAnsi="Angsana New"/>
                <w:sz w:val="24"/>
                <w:szCs w:val="24"/>
              </w:rPr>
            </w:pPr>
            <w:r w:rsidRPr="0042238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69" w:type="dxa"/>
          </w:tcPr>
          <w:p w14:paraId="2AD9BCB8" w14:textId="77777777" w:rsidR="00FC12B9" w:rsidRPr="00422380" w:rsidRDefault="00FC12B9" w:rsidP="00FC1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8" w:type="dxa"/>
          </w:tcPr>
          <w:p w14:paraId="7E299EC1" w14:textId="4B7EB141" w:rsidR="00FC12B9" w:rsidRPr="00422380" w:rsidRDefault="00FC12B9" w:rsidP="00FC12B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21"/>
              </w:tabs>
              <w:spacing w:line="240" w:lineRule="auto"/>
              <w:ind w:left="-108" w:right="-565"/>
              <w:rPr>
                <w:rFonts w:ascii="Angsana New" w:hAnsi="Angsana New"/>
                <w:sz w:val="24"/>
                <w:szCs w:val="24"/>
              </w:rPr>
            </w:pPr>
            <w:r w:rsidRPr="0042238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DBC4FFF" w14:textId="77777777" w:rsidR="00FC12B9" w:rsidRPr="00422380" w:rsidRDefault="00FC12B9" w:rsidP="00FC1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7" w:type="dxa"/>
            <w:shd w:val="clear" w:color="auto" w:fill="auto"/>
          </w:tcPr>
          <w:p w14:paraId="5C55A31B" w14:textId="4B90A6C7" w:rsidR="00FC12B9" w:rsidRPr="00422380" w:rsidRDefault="00FC12B9" w:rsidP="00FC12B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14"/>
              </w:tabs>
              <w:spacing w:line="240" w:lineRule="auto"/>
              <w:ind w:right="-565"/>
              <w:rPr>
                <w:rFonts w:ascii="Angsana New" w:hAnsi="Angsana New"/>
                <w:sz w:val="24"/>
                <w:szCs w:val="24"/>
              </w:rPr>
            </w:pPr>
            <w:r w:rsidRPr="0042238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360" w:type="dxa"/>
          </w:tcPr>
          <w:p w14:paraId="5C5F28DC" w14:textId="77777777" w:rsidR="00FC12B9" w:rsidRPr="00422380" w:rsidRDefault="00FC12B9" w:rsidP="00FC1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1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1" w:type="dxa"/>
            <w:shd w:val="clear" w:color="auto" w:fill="auto"/>
          </w:tcPr>
          <w:p w14:paraId="49AF68E5" w14:textId="1D489B2F" w:rsidR="00FC12B9" w:rsidRPr="00422380" w:rsidRDefault="00FC12B9" w:rsidP="00FC12B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10"/>
              </w:tabs>
              <w:spacing w:line="240" w:lineRule="auto"/>
              <w:ind w:left="-108" w:right="-26"/>
              <w:rPr>
                <w:rFonts w:ascii="Angsana New" w:hAnsi="Angsana New"/>
                <w:sz w:val="24"/>
                <w:szCs w:val="24"/>
              </w:rPr>
            </w:pPr>
            <w:r w:rsidRPr="00422380">
              <w:rPr>
                <w:rFonts w:ascii="Angsana New" w:hAnsi="Angsana New"/>
                <w:sz w:val="24"/>
                <w:szCs w:val="24"/>
              </w:rPr>
              <w:t>14,673</w:t>
            </w:r>
          </w:p>
        </w:tc>
        <w:tc>
          <w:tcPr>
            <w:tcW w:w="270" w:type="dxa"/>
          </w:tcPr>
          <w:p w14:paraId="69580563" w14:textId="77777777" w:rsidR="00FC12B9" w:rsidRPr="00422380" w:rsidRDefault="00FC12B9" w:rsidP="00FC1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8" w:type="dxa"/>
            <w:shd w:val="clear" w:color="auto" w:fill="auto"/>
          </w:tcPr>
          <w:p w14:paraId="70D38BE4" w14:textId="5D8CE16B" w:rsidR="00FC12B9" w:rsidRPr="00422380" w:rsidRDefault="00FC12B9" w:rsidP="00FC12B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02"/>
              </w:tabs>
              <w:spacing w:line="240" w:lineRule="auto"/>
              <w:ind w:left="-108" w:right="-26"/>
              <w:rPr>
                <w:rFonts w:ascii="Angsana New" w:hAnsi="Angsana New"/>
                <w:sz w:val="24"/>
                <w:szCs w:val="24"/>
              </w:rPr>
            </w:pPr>
            <w:r w:rsidRPr="0042238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EAA9D5D" w14:textId="77777777" w:rsidR="00FC12B9" w:rsidRPr="00422380" w:rsidRDefault="00FC12B9" w:rsidP="00FC1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5" w:type="dxa"/>
          </w:tcPr>
          <w:p w14:paraId="7263FC95" w14:textId="77777777" w:rsidR="00FC12B9" w:rsidRPr="00422380" w:rsidRDefault="00FC12B9" w:rsidP="00FC1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  <w:r w:rsidRPr="00422380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00DDCD74" w14:textId="77777777" w:rsidR="00FC12B9" w:rsidRPr="00422380" w:rsidRDefault="00FC12B9" w:rsidP="00FC1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  <w:tab w:val="decimal" w:pos="973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</w:tcPr>
          <w:p w14:paraId="581F8F37" w14:textId="019AB64A" w:rsidR="00FC12B9" w:rsidRPr="00422380" w:rsidRDefault="00FC12B9" w:rsidP="00FC1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3"/>
              </w:tabs>
              <w:spacing w:line="240" w:lineRule="auto"/>
              <w:ind w:right="-3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2238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DC61409" w14:textId="77777777" w:rsidR="00FC12B9" w:rsidRPr="00422380" w:rsidRDefault="00FC12B9" w:rsidP="00FC1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42FB8785" w14:textId="77777777" w:rsidR="00FC12B9" w:rsidRPr="00422380" w:rsidRDefault="00FC12B9" w:rsidP="00FC1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8"/>
              </w:tabs>
              <w:spacing w:line="240" w:lineRule="auto"/>
              <w:ind w:right="-11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22380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468AC285" w14:textId="77777777" w:rsidR="00FC12B9" w:rsidRPr="00422380" w:rsidRDefault="00FC12B9" w:rsidP="00FC1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</w:tcPr>
          <w:p w14:paraId="545553EA" w14:textId="2729B3BF" w:rsidR="00FC12B9" w:rsidRPr="00422380" w:rsidRDefault="00FC12B9" w:rsidP="00FC1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8"/>
              </w:tabs>
              <w:spacing w:line="240" w:lineRule="auto"/>
              <w:ind w:right="-11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2238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8810B8D" w14:textId="77777777" w:rsidR="00FC12B9" w:rsidRPr="00422380" w:rsidRDefault="00FC12B9" w:rsidP="00FC1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</w:tcPr>
          <w:p w14:paraId="39A50E5E" w14:textId="70698A25" w:rsidR="00FC12B9" w:rsidRPr="00422380" w:rsidRDefault="00FC12B9" w:rsidP="00FC12B9">
            <w:pPr>
              <w:pStyle w:val="Header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80"/>
              </w:tabs>
              <w:spacing w:line="240" w:lineRule="auto"/>
              <w:ind w:left="-108" w:right="-162"/>
              <w:rPr>
                <w:rFonts w:ascii="Angsana New" w:hAnsi="Angsana New"/>
                <w:sz w:val="24"/>
                <w:szCs w:val="24"/>
              </w:rPr>
            </w:pPr>
            <w:r w:rsidRPr="00422380">
              <w:rPr>
                <w:rFonts w:ascii="Angsana New" w:hAnsi="Angsana New"/>
                <w:sz w:val="24"/>
                <w:szCs w:val="24"/>
              </w:rPr>
              <w:t>14,673</w:t>
            </w:r>
          </w:p>
        </w:tc>
      </w:tr>
      <w:tr w:rsidR="00FC12B9" w:rsidRPr="00422380" w14:paraId="0F217ABF" w14:textId="77777777" w:rsidTr="0050284E">
        <w:trPr>
          <w:gridAfter w:val="1"/>
          <w:wAfter w:w="8" w:type="dxa"/>
        </w:trPr>
        <w:tc>
          <w:tcPr>
            <w:tcW w:w="2429" w:type="dxa"/>
          </w:tcPr>
          <w:p w14:paraId="0374CBCF" w14:textId="77777777" w:rsidR="00FC12B9" w:rsidRPr="00422380" w:rsidRDefault="00FC12B9" w:rsidP="00FC1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422380">
              <w:rPr>
                <w:rFonts w:ascii="Angsana New" w:hAnsi="Angsana New" w:hint="cs"/>
                <w:sz w:val="24"/>
                <w:szCs w:val="24"/>
                <w:cs/>
              </w:rPr>
              <w:t>อาหาร</w:t>
            </w:r>
          </w:p>
        </w:tc>
        <w:tc>
          <w:tcPr>
            <w:tcW w:w="1080" w:type="dxa"/>
            <w:shd w:val="clear" w:color="auto" w:fill="auto"/>
          </w:tcPr>
          <w:p w14:paraId="32BB84DD" w14:textId="23C0D43A" w:rsidR="00FC12B9" w:rsidRPr="00422380" w:rsidRDefault="00FC12B9" w:rsidP="00FC12B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09"/>
              </w:tabs>
              <w:spacing w:line="240" w:lineRule="auto"/>
              <w:ind w:left="-108" w:right="-565"/>
              <w:rPr>
                <w:rFonts w:ascii="Angsana New" w:hAnsi="Angsana New"/>
                <w:sz w:val="24"/>
                <w:szCs w:val="24"/>
              </w:rPr>
            </w:pPr>
            <w:r w:rsidRPr="0042238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69" w:type="dxa"/>
          </w:tcPr>
          <w:p w14:paraId="5EE4E2C2" w14:textId="77777777" w:rsidR="00FC12B9" w:rsidRPr="00422380" w:rsidRDefault="00FC12B9" w:rsidP="00FC1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8" w:type="dxa"/>
          </w:tcPr>
          <w:p w14:paraId="0DDC0977" w14:textId="2ADD4813" w:rsidR="00FC12B9" w:rsidRPr="00422380" w:rsidRDefault="00FC12B9" w:rsidP="00FC12B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21"/>
              </w:tabs>
              <w:spacing w:line="240" w:lineRule="auto"/>
              <w:ind w:left="-108" w:right="-565"/>
              <w:rPr>
                <w:rFonts w:ascii="Angsana New" w:hAnsi="Angsana New"/>
                <w:sz w:val="24"/>
                <w:szCs w:val="24"/>
              </w:rPr>
            </w:pPr>
            <w:r w:rsidRPr="0042238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D63DDAA" w14:textId="77777777" w:rsidR="00FC12B9" w:rsidRPr="00422380" w:rsidRDefault="00FC12B9" w:rsidP="00FC1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7" w:type="dxa"/>
            <w:shd w:val="clear" w:color="auto" w:fill="auto"/>
          </w:tcPr>
          <w:p w14:paraId="0B3BAEE2" w14:textId="075AFB7C" w:rsidR="00FC12B9" w:rsidRPr="00422380" w:rsidRDefault="00FC12B9" w:rsidP="00FC12B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10"/>
              </w:tabs>
              <w:spacing w:line="240" w:lineRule="auto"/>
              <w:ind w:left="-108" w:right="-26"/>
              <w:rPr>
                <w:rFonts w:ascii="Angsana New" w:hAnsi="Angsana New"/>
                <w:sz w:val="24"/>
                <w:szCs w:val="24"/>
              </w:rPr>
            </w:pPr>
            <w:r w:rsidRPr="0042238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360" w:type="dxa"/>
          </w:tcPr>
          <w:p w14:paraId="0BB0CBB4" w14:textId="77777777" w:rsidR="00FC12B9" w:rsidRPr="00422380" w:rsidRDefault="00FC12B9" w:rsidP="00FC1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1" w:type="dxa"/>
            <w:shd w:val="clear" w:color="auto" w:fill="auto"/>
          </w:tcPr>
          <w:p w14:paraId="18836354" w14:textId="77777777" w:rsidR="00FC12B9" w:rsidRPr="00422380" w:rsidRDefault="00FC12B9" w:rsidP="00FC12B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430"/>
              </w:tabs>
              <w:spacing w:line="240" w:lineRule="auto"/>
              <w:ind w:left="-108" w:right="-26"/>
              <w:rPr>
                <w:rFonts w:ascii="Angsana New" w:hAnsi="Angsana New"/>
                <w:sz w:val="24"/>
                <w:szCs w:val="24"/>
              </w:rPr>
            </w:pPr>
            <w:r w:rsidRPr="00422380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03864411" w14:textId="77777777" w:rsidR="00FC12B9" w:rsidRPr="00422380" w:rsidRDefault="00FC12B9" w:rsidP="00FC1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8" w:type="dxa"/>
            <w:shd w:val="clear" w:color="auto" w:fill="auto"/>
          </w:tcPr>
          <w:p w14:paraId="50EDFCA4" w14:textId="18C16F0B" w:rsidR="00FC12B9" w:rsidRPr="00422380" w:rsidRDefault="00FC12B9" w:rsidP="00FC12B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9"/>
              </w:tabs>
              <w:spacing w:line="240" w:lineRule="auto"/>
              <w:ind w:left="-108" w:right="-26"/>
              <w:rPr>
                <w:rFonts w:ascii="Angsana New" w:hAnsi="Angsana New"/>
                <w:sz w:val="24"/>
                <w:szCs w:val="24"/>
              </w:rPr>
            </w:pPr>
            <w:r w:rsidRPr="00422380">
              <w:rPr>
                <w:rFonts w:ascii="Angsana New" w:hAnsi="Angsana New"/>
                <w:sz w:val="24"/>
                <w:szCs w:val="24"/>
              </w:rPr>
              <w:t>22</w:t>
            </w:r>
          </w:p>
        </w:tc>
        <w:tc>
          <w:tcPr>
            <w:tcW w:w="270" w:type="dxa"/>
          </w:tcPr>
          <w:p w14:paraId="55020FD2" w14:textId="77777777" w:rsidR="00FC12B9" w:rsidRPr="00422380" w:rsidRDefault="00FC12B9" w:rsidP="00FC12B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9"/>
              </w:tabs>
              <w:spacing w:line="240" w:lineRule="auto"/>
              <w:ind w:left="-108" w:right="-2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5" w:type="dxa"/>
          </w:tcPr>
          <w:p w14:paraId="4B25C8E0" w14:textId="3F589B02" w:rsidR="00FC12B9" w:rsidRPr="00422380" w:rsidRDefault="00FC12B9" w:rsidP="00FC1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  <w:r w:rsidRPr="00422380">
              <w:rPr>
                <w:rFonts w:ascii="Angsana New" w:hAnsi="Angsana New"/>
                <w:sz w:val="24"/>
                <w:szCs w:val="24"/>
              </w:rPr>
              <w:t>7,324</w:t>
            </w:r>
          </w:p>
        </w:tc>
        <w:tc>
          <w:tcPr>
            <w:tcW w:w="270" w:type="dxa"/>
          </w:tcPr>
          <w:p w14:paraId="03980E33" w14:textId="77777777" w:rsidR="00FC12B9" w:rsidRPr="00422380" w:rsidRDefault="00FC12B9" w:rsidP="00FC1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  <w:tab w:val="decimal" w:pos="973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</w:tcPr>
          <w:p w14:paraId="7B655F50" w14:textId="274FD9E6" w:rsidR="00FC12B9" w:rsidRPr="00422380" w:rsidRDefault="00FC12B9" w:rsidP="00FC1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3"/>
              </w:tabs>
              <w:spacing w:line="240" w:lineRule="auto"/>
              <w:ind w:right="-3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2238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B068761" w14:textId="77777777" w:rsidR="00FC12B9" w:rsidRPr="00422380" w:rsidRDefault="00FC12B9" w:rsidP="00FC1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4484963D" w14:textId="77777777" w:rsidR="00FC12B9" w:rsidRPr="00422380" w:rsidRDefault="00FC12B9" w:rsidP="00FC1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8"/>
              </w:tabs>
              <w:spacing w:line="240" w:lineRule="auto"/>
              <w:ind w:right="-11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22380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2D8481B2" w14:textId="77777777" w:rsidR="00FC12B9" w:rsidRPr="00422380" w:rsidRDefault="00FC12B9" w:rsidP="00FC1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</w:tcPr>
          <w:p w14:paraId="4F7053D8" w14:textId="05E16DF2" w:rsidR="00FC12B9" w:rsidRPr="00422380" w:rsidRDefault="00FC12B9" w:rsidP="00FC12B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9"/>
              </w:tabs>
              <w:spacing w:line="240" w:lineRule="auto"/>
              <w:ind w:left="-108" w:right="-26"/>
              <w:rPr>
                <w:rFonts w:ascii="Angsana New" w:hAnsi="Angsana New"/>
                <w:sz w:val="24"/>
                <w:szCs w:val="24"/>
              </w:rPr>
            </w:pPr>
            <w:r w:rsidRPr="00422380">
              <w:rPr>
                <w:rFonts w:ascii="Angsana New" w:hAnsi="Angsana New"/>
                <w:sz w:val="24"/>
                <w:szCs w:val="24"/>
              </w:rPr>
              <w:t>22</w:t>
            </w:r>
          </w:p>
        </w:tc>
        <w:tc>
          <w:tcPr>
            <w:tcW w:w="270" w:type="dxa"/>
          </w:tcPr>
          <w:p w14:paraId="234D5891" w14:textId="77777777" w:rsidR="00FC12B9" w:rsidRPr="00422380" w:rsidRDefault="00FC12B9" w:rsidP="00FC1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</w:tcPr>
          <w:p w14:paraId="694B7702" w14:textId="5609BBB0" w:rsidR="00FC12B9" w:rsidRPr="00422380" w:rsidRDefault="00FC12B9" w:rsidP="00FC12B9">
            <w:pPr>
              <w:pStyle w:val="Header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80"/>
              </w:tabs>
              <w:spacing w:line="240" w:lineRule="auto"/>
              <w:ind w:left="-108" w:right="-368"/>
              <w:rPr>
                <w:rFonts w:ascii="Angsana New" w:hAnsi="Angsana New"/>
                <w:sz w:val="24"/>
                <w:szCs w:val="24"/>
                <w:cs/>
              </w:rPr>
            </w:pPr>
            <w:r w:rsidRPr="00422380">
              <w:rPr>
                <w:rFonts w:ascii="Angsana New" w:hAnsi="Angsana New"/>
                <w:sz w:val="24"/>
                <w:szCs w:val="24"/>
              </w:rPr>
              <w:t>7,324</w:t>
            </w:r>
          </w:p>
        </w:tc>
      </w:tr>
      <w:tr w:rsidR="00FC12B9" w:rsidRPr="00422380" w14:paraId="3713D682" w14:textId="77777777" w:rsidTr="0050284E">
        <w:trPr>
          <w:gridAfter w:val="1"/>
          <w:wAfter w:w="8" w:type="dxa"/>
        </w:trPr>
        <w:tc>
          <w:tcPr>
            <w:tcW w:w="2429" w:type="dxa"/>
          </w:tcPr>
          <w:p w14:paraId="126E9DE6" w14:textId="77777777" w:rsidR="00FC12B9" w:rsidRPr="00422380" w:rsidRDefault="00FC12B9" w:rsidP="00FC1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422380">
              <w:rPr>
                <w:rFonts w:ascii="Angsana New" w:hAnsi="Angsana New" w:hint="cs"/>
                <w:sz w:val="24"/>
                <w:szCs w:val="24"/>
                <w:cs/>
              </w:rPr>
              <w:t>อสังหาริมทรัพย์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8AC2FFC" w14:textId="379A7822" w:rsidR="00FC12B9" w:rsidRPr="00422380" w:rsidRDefault="00FC12B9" w:rsidP="00FC12B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09"/>
              </w:tabs>
              <w:spacing w:line="240" w:lineRule="auto"/>
              <w:ind w:left="-108" w:right="-565"/>
              <w:rPr>
                <w:rFonts w:ascii="Angsana New" w:hAnsi="Angsana New"/>
                <w:sz w:val="24"/>
                <w:szCs w:val="24"/>
              </w:rPr>
            </w:pPr>
            <w:r w:rsidRPr="0042238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69" w:type="dxa"/>
          </w:tcPr>
          <w:p w14:paraId="40B9AF90" w14:textId="77777777" w:rsidR="00FC12B9" w:rsidRPr="00422380" w:rsidRDefault="00FC12B9" w:rsidP="00FC1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14:paraId="2E90F910" w14:textId="7D99B175" w:rsidR="00FC12B9" w:rsidRPr="00422380" w:rsidRDefault="00FC12B9" w:rsidP="00FC12B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21"/>
              </w:tabs>
              <w:spacing w:line="240" w:lineRule="auto"/>
              <w:ind w:left="-108" w:right="-565"/>
              <w:rPr>
                <w:rFonts w:ascii="Angsana New" w:hAnsi="Angsana New"/>
                <w:sz w:val="24"/>
                <w:szCs w:val="24"/>
                <w:cs/>
              </w:rPr>
            </w:pPr>
            <w:r w:rsidRPr="0042238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AAF94D0" w14:textId="77777777" w:rsidR="00FC12B9" w:rsidRPr="00422380" w:rsidRDefault="00FC12B9" w:rsidP="00FC1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0CEC934F" w14:textId="486E79B2" w:rsidR="00FC12B9" w:rsidRPr="00422380" w:rsidRDefault="00FC12B9" w:rsidP="00FC12B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10"/>
              </w:tabs>
              <w:spacing w:line="240" w:lineRule="auto"/>
              <w:ind w:left="-108" w:right="-26"/>
              <w:rPr>
                <w:rFonts w:ascii="Angsana New" w:hAnsi="Angsana New"/>
                <w:sz w:val="24"/>
                <w:szCs w:val="24"/>
              </w:rPr>
            </w:pPr>
            <w:r w:rsidRPr="0042238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360" w:type="dxa"/>
          </w:tcPr>
          <w:p w14:paraId="6ADBE376" w14:textId="77777777" w:rsidR="00FC12B9" w:rsidRPr="00422380" w:rsidRDefault="00FC12B9" w:rsidP="00FC1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1" w:type="dxa"/>
            <w:tcBorders>
              <w:bottom w:val="single" w:sz="4" w:space="0" w:color="auto"/>
            </w:tcBorders>
            <w:shd w:val="clear" w:color="auto" w:fill="auto"/>
          </w:tcPr>
          <w:p w14:paraId="10B214B0" w14:textId="77777777" w:rsidR="00FC12B9" w:rsidRPr="00422380" w:rsidRDefault="00FC12B9" w:rsidP="00FC12B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430"/>
              </w:tabs>
              <w:spacing w:line="240" w:lineRule="auto"/>
              <w:ind w:left="-108" w:right="-26"/>
              <w:rPr>
                <w:rFonts w:ascii="Angsana New" w:hAnsi="Angsana New"/>
                <w:sz w:val="24"/>
                <w:szCs w:val="24"/>
                <w:cs/>
              </w:rPr>
            </w:pPr>
            <w:r w:rsidRPr="0042238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AD0704B" w14:textId="77777777" w:rsidR="00FC12B9" w:rsidRPr="00422380" w:rsidRDefault="00FC12B9" w:rsidP="00FC1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</w:tcPr>
          <w:p w14:paraId="4970A43E" w14:textId="2DBF80CC" w:rsidR="00FC12B9" w:rsidRPr="00422380" w:rsidRDefault="00FC12B9" w:rsidP="00FC12B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02"/>
              </w:tabs>
              <w:spacing w:line="240" w:lineRule="auto"/>
              <w:ind w:left="-108" w:right="-26"/>
              <w:rPr>
                <w:rFonts w:ascii="Angsana New" w:hAnsi="Angsana New"/>
                <w:sz w:val="24"/>
                <w:szCs w:val="24"/>
              </w:rPr>
            </w:pPr>
            <w:r w:rsidRPr="0042238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159C4CE" w14:textId="77777777" w:rsidR="00FC12B9" w:rsidRPr="00422380" w:rsidRDefault="00FC12B9" w:rsidP="00FC12B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89"/>
              </w:tabs>
              <w:spacing w:line="240" w:lineRule="auto"/>
              <w:ind w:left="-108" w:right="-2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5" w:type="dxa"/>
            <w:tcBorders>
              <w:bottom w:val="single" w:sz="4" w:space="0" w:color="auto"/>
            </w:tcBorders>
          </w:tcPr>
          <w:p w14:paraId="6BDFC3FD" w14:textId="2B7D50A8" w:rsidR="00FC12B9" w:rsidRPr="00422380" w:rsidRDefault="00FC12B9" w:rsidP="00FC1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  <w:r w:rsidRPr="0042238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26EA0C0" w14:textId="77777777" w:rsidR="00FC12B9" w:rsidRPr="00422380" w:rsidRDefault="00FC12B9" w:rsidP="00FC1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  <w:tab w:val="decimal" w:pos="973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  <w:shd w:val="clear" w:color="auto" w:fill="auto"/>
          </w:tcPr>
          <w:p w14:paraId="69198AB0" w14:textId="3D671C0E" w:rsidR="00FC12B9" w:rsidRPr="00422380" w:rsidRDefault="00FC12B9" w:rsidP="00FC12B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9"/>
              </w:tabs>
              <w:spacing w:line="240" w:lineRule="auto"/>
              <w:ind w:left="-108" w:right="-26"/>
              <w:rPr>
                <w:rFonts w:ascii="Angsana New" w:hAnsi="Angsana New"/>
                <w:sz w:val="24"/>
                <w:szCs w:val="24"/>
              </w:rPr>
            </w:pPr>
            <w:r w:rsidRPr="00422380">
              <w:rPr>
                <w:rFonts w:ascii="Angsana New" w:hAnsi="Angsana New"/>
                <w:sz w:val="24"/>
                <w:szCs w:val="24"/>
              </w:rPr>
              <w:t>15,900</w:t>
            </w:r>
          </w:p>
        </w:tc>
        <w:tc>
          <w:tcPr>
            <w:tcW w:w="270" w:type="dxa"/>
          </w:tcPr>
          <w:p w14:paraId="13EA70D6" w14:textId="77777777" w:rsidR="00FC12B9" w:rsidRPr="00422380" w:rsidRDefault="00FC12B9" w:rsidP="00FC1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23F785A1" w14:textId="2253D49D" w:rsidR="00FC12B9" w:rsidRPr="00422380" w:rsidRDefault="00FC12B9" w:rsidP="00FC1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8"/>
              </w:tabs>
              <w:spacing w:line="240" w:lineRule="auto"/>
              <w:ind w:right="-11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22380">
              <w:rPr>
                <w:rFonts w:ascii="Angsana New" w:hAnsi="Angsana New"/>
                <w:sz w:val="24"/>
                <w:szCs w:val="24"/>
              </w:rPr>
              <w:t>56,690</w:t>
            </w:r>
          </w:p>
        </w:tc>
        <w:tc>
          <w:tcPr>
            <w:tcW w:w="270" w:type="dxa"/>
          </w:tcPr>
          <w:p w14:paraId="69CE3AB1" w14:textId="77777777" w:rsidR="00FC12B9" w:rsidRPr="00422380" w:rsidRDefault="00FC12B9" w:rsidP="00FC1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  <w:shd w:val="clear" w:color="auto" w:fill="auto"/>
          </w:tcPr>
          <w:p w14:paraId="27AE83E6" w14:textId="2A150063" w:rsidR="00FC12B9" w:rsidRPr="00422380" w:rsidRDefault="00FC12B9" w:rsidP="00FC12B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9"/>
              </w:tabs>
              <w:spacing w:line="240" w:lineRule="auto"/>
              <w:ind w:left="-108" w:right="-26"/>
              <w:rPr>
                <w:rFonts w:ascii="Angsana New" w:hAnsi="Angsana New"/>
                <w:sz w:val="24"/>
                <w:szCs w:val="24"/>
              </w:rPr>
            </w:pPr>
            <w:r w:rsidRPr="00422380">
              <w:rPr>
                <w:rFonts w:ascii="Angsana New" w:hAnsi="Angsana New"/>
                <w:sz w:val="24"/>
                <w:szCs w:val="24"/>
              </w:rPr>
              <w:t>15,900</w:t>
            </w:r>
          </w:p>
        </w:tc>
        <w:tc>
          <w:tcPr>
            <w:tcW w:w="270" w:type="dxa"/>
          </w:tcPr>
          <w:p w14:paraId="6D06E219" w14:textId="77777777" w:rsidR="00FC12B9" w:rsidRPr="00422380" w:rsidRDefault="00FC12B9" w:rsidP="00FC1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</w:tcPr>
          <w:p w14:paraId="3C1CC73A" w14:textId="0FE325D1" w:rsidR="00FC12B9" w:rsidRPr="00422380" w:rsidRDefault="00FC12B9" w:rsidP="00FC12B9">
            <w:pPr>
              <w:pStyle w:val="Header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80"/>
              </w:tabs>
              <w:spacing w:line="240" w:lineRule="auto"/>
              <w:ind w:left="-108" w:right="-368"/>
              <w:rPr>
                <w:rFonts w:ascii="Angsana New" w:hAnsi="Angsana New"/>
                <w:sz w:val="24"/>
                <w:szCs w:val="24"/>
              </w:rPr>
            </w:pPr>
            <w:r w:rsidRPr="00422380">
              <w:rPr>
                <w:rFonts w:ascii="Angsana New" w:hAnsi="Angsana New"/>
                <w:sz w:val="24"/>
                <w:szCs w:val="24"/>
              </w:rPr>
              <w:t>56,690</w:t>
            </w:r>
          </w:p>
        </w:tc>
      </w:tr>
      <w:tr w:rsidR="00FC12B9" w:rsidRPr="00422380" w14:paraId="66E2CD3F" w14:textId="77777777" w:rsidTr="0050284E">
        <w:trPr>
          <w:gridAfter w:val="1"/>
          <w:wAfter w:w="8" w:type="dxa"/>
        </w:trPr>
        <w:tc>
          <w:tcPr>
            <w:tcW w:w="2429" w:type="dxa"/>
          </w:tcPr>
          <w:p w14:paraId="0F191C49" w14:textId="77777777" w:rsidR="00FC12B9" w:rsidRPr="00422380" w:rsidRDefault="00FC12B9" w:rsidP="00FC1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22380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5ED4F1" w14:textId="396C0372" w:rsidR="00FC12B9" w:rsidRPr="00422380" w:rsidRDefault="00FC12B9" w:rsidP="00FC1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22380">
              <w:rPr>
                <w:rFonts w:ascii="Angsana New" w:hAnsi="Angsana New"/>
                <w:b/>
                <w:bCs/>
                <w:sz w:val="24"/>
                <w:szCs w:val="24"/>
              </w:rPr>
              <w:t>8,113,886</w:t>
            </w:r>
          </w:p>
        </w:tc>
        <w:tc>
          <w:tcPr>
            <w:tcW w:w="269" w:type="dxa"/>
          </w:tcPr>
          <w:p w14:paraId="3E1BF2C6" w14:textId="77777777" w:rsidR="00FC12B9" w:rsidRPr="00422380" w:rsidRDefault="00FC12B9" w:rsidP="00FC1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</w:tcPr>
          <w:p w14:paraId="513D6BDF" w14:textId="20BA1EA9" w:rsidR="00FC12B9" w:rsidRPr="00422380" w:rsidRDefault="00FC12B9" w:rsidP="00FC1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22380">
              <w:rPr>
                <w:rFonts w:ascii="Angsana New" w:hAnsi="Angsana New"/>
                <w:b/>
                <w:bCs/>
                <w:sz w:val="24"/>
                <w:szCs w:val="24"/>
              </w:rPr>
              <w:t>7,749,274</w:t>
            </w:r>
          </w:p>
        </w:tc>
        <w:tc>
          <w:tcPr>
            <w:tcW w:w="270" w:type="dxa"/>
          </w:tcPr>
          <w:p w14:paraId="3C6030F7" w14:textId="77777777" w:rsidR="00FC12B9" w:rsidRPr="00422380" w:rsidRDefault="00FC12B9" w:rsidP="00FC1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433D3C" w14:textId="34BA4CA3" w:rsidR="00FC12B9" w:rsidRPr="00422380" w:rsidRDefault="00FC12B9" w:rsidP="00FC12B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17"/>
              </w:tabs>
              <w:spacing w:line="240" w:lineRule="auto"/>
              <w:ind w:right="-565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22380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360" w:type="dxa"/>
          </w:tcPr>
          <w:p w14:paraId="1B9107E8" w14:textId="77777777" w:rsidR="00FC12B9" w:rsidRPr="00422380" w:rsidRDefault="00FC12B9" w:rsidP="00FC1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E91258" w14:textId="2DAFA1C5" w:rsidR="00FC12B9" w:rsidRPr="00422380" w:rsidRDefault="00FC12B9" w:rsidP="00FC12B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10"/>
              </w:tabs>
              <w:spacing w:line="240" w:lineRule="auto"/>
              <w:ind w:left="-108" w:right="-2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22380">
              <w:rPr>
                <w:rFonts w:ascii="Angsana New" w:hAnsi="Angsana New"/>
                <w:b/>
                <w:bCs/>
                <w:sz w:val="24"/>
                <w:szCs w:val="24"/>
              </w:rPr>
              <w:t>14,673</w:t>
            </w:r>
          </w:p>
        </w:tc>
        <w:tc>
          <w:tcPr>
            <w:tcW w:w="270" w:type="dxa"/>
          </w:tcPr>
          <w:p w14:paraId="7971833F" w14:textId="77777777" w:rsidR="00FC12B9" w:rsidRPr="00422380" w:rsidRDefault="00FC12B9" w:rsidP="00FC1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C4FA75" w14:textId="4FCDB829" w:rsidR="00FC12B9" w:rsidRPr="00422380" w:rsidRDefault="00FC12B9" w:rsidP="00FC12B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9"/>
              </w:tabs>
              <w:spacing w:line="240" w:lineRule="auto"/>
              <w:ind w:left="-108" w:right="-2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22380">
              <w:rPr>
                <w:rFonts w:ascii="Angsana New" w:hAnsi="Angsana New"/>
                <w:b/>
                <w:bCs/>
                <w:sz w:val="24"/>
                <w:szCs w:val="24"/>
              </w:rPr>
              <w:t>22</w:t>
            </w:r>
          </w:p>
        </w:tc>
        <w:tc>
          <w:tcPr>
            <w:tcW w:w="270" w:type="dxa"/>
          </w:tcPr>
          <w:p w14:paraId="29C903A4" w14:textId="77777777" w:rsidR="00FC12B9" w:rsidRPr="00422380" w:rsidRDefault="00FC12B9" w:rsidP="00FC12B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9"/>
              </w:tabs>
              <w:spacing w:line="240" w:lineRule="auto"/>
              <w:ind w:left="-108" w:right="-2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5" w:type="dxa"/>
            <w:tcBorders>
              <w:top w:val="single" w:sz="4" w:space="0" w:color="auto"/>
              <w:bottom w:val="double" w:sz="4" w:space="0" w:color="auto"/>
            </w:tcBorders>
          </w:tcPr>
          <w:p w14:paraId="1F9D79B4" w14:textId="72654813" w:rsidR="00FC12B9" w:rsidRPr="00422380" w:rsidRDefault="00FC12B9" w:rsidP="00FC1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right="-10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22380">
              <w:rPr>
                <w:rFonts w:ascii="Angsana New" w:hAnsi="Angsana New"/>
                <w:b/>
                <w:bCs/>
                <w:sz w:val="24"/>
                <w:szCs w:val="24"/>
              </w:rPr>
              <w:t>7,324</w:t>
            </w:r>
          </w:p>
        </w:tc>
        <w:tc>
          <w:tcPr>
            <w:tcW w:w="270" w:type="dxa"/>
          </w:tcPr>
          <w:p w14:paraId="7752C109" w14:textId="77777777" w:rsidR="00FC12B9" w:rsidRPr="00422380" w:rsidRDefault="00FC12B9" w:rsidP="00FC1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  <w:tab w:val="decimal" w:pos="973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CC45D85" w14:textId="37AC1FB6" w:rsidR="00FC12B9" w:rsidRPr="00422380" w:rsidRDefault="00FC12B9" w:rsidP="00FC12B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9"/>
              </w:tabs>
              <w:spacing w:line="240" w:lineRule="auto"/>
              <w:ind w:left="-108" w:right="-26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22380">
              <w:rPr>
                <w:rFonts w:ascii="Angsana New" w:hAnsi="Angsana New"/>
                <w:b/>
                <w:bCs/>
                <w:sz w:val="24"/>
                <w:szCs w:val="24"/>
              </w:rPr>
              <w:t>15,900</w:t>
            </w:r>
          </w:p>
        </w:tc>
        <w:tc>
          <w:tcPr>
            <w:tcW w:w="270" w:type="dxa"/>
          </w:tcPr>
          <w:p w14:paraId="54449CD8" w14:textId="77777777" w:rsidR="00FC12B9" w:rsidRPr="00422380" w:rsidRDefault="00FC12B9" w:rsidP="00FC1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6741E907" w14:textId="5DE43A9C" w:rsidR="00FC12B9" w:rsidRPr="00422380" w:rsidRDefault="00FC12B9" w:rsidP="00FC1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8"/>
              </w:tabs>
              <w:spacing w:line="240" w:lineRule="auto"/>
              <w:ind w:right="-114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22380">
              <w:rPr>
                <w:rFonts w:ascii="Angsana New" w:hAnsi="Angsana New"/>
                <w:b/>
                <w:bCs/>
                <w:sz w:val="24"/>
                <w:szCs w:val="24"/>
              </w:rPr>
              <w:t>56,690</w:t>
            </w:r>
          </w:p>
        </w:tc>
        <w:tc>
          <w:tcPr>
            <w:tcW w:w="270" w:type="dxa"/>
          </w:tcPr>
          <w:p w14:paraId="66959439" w14:textId="77777777" w:rsidR="00FC12B9" w:rsidRPr="00422380" w:rsidRDefault="00FC12B9" w:rsidP="00FC1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643104" w14:textId="21B61F18" w:rsidR="00FC12B9" w:rsidRPr="00422380" w:rsidRDefault="00FC12B9" w:rsidP="00FC12B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9"/>
              </w:tabs>
              <w:spacing w:line="240" w:lineRule="auto"/>
              <w:ind w:left="-108" w:right="-2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22380">
              <w:rPr>
                <w:rFonts w:ascii="Angsana New" w:hAnsi="Angsana New"/>
                <w:b/>
                <w:bCs/>
                <w:sz w:val="24"/>
                <w:szCs w:val="24"/>
              </w:rPr>
              <w:t>8,129,808</w:t>
            </w:r>
          </w:p>
        </w:tc>
        <w:tc>
          <w:tcPr>
            <w:tcW w:w="270" w:type="dxa"/>
          </w:tcPr>
          <w:p w14:paraId="05B925EC" w14:textId="77777777" w:rsidR="00FC12B9" w:rsidRPr="00422380" w:rsidRDefault="00FC12B9" w:rsidP="00FC1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</w:tcPr>
          <w:p w14:paraId="2AF07C71" w14:textId="4B38EB4D" w:rsidR="00FC12B9" w:rsidRPr="00422380" w:rsidRDefault="00FC12B9" w:rsidP="00FC12B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22380">
              <w:rPr>
                <w:rFonts w:ascii="Angsana New" w:hAnsi="Angsana New"/>
                <w:b/>
                <w:bCs/>
                <w:sz w:val="24"/>
                <w:szCs w:val="24"/>
              </w:rPr>
              <w:t>7,827,961</w:t>
            </w:r>
          </w:p>
        </w:tc>
      </w:tr>
      <w:tr w:rsidR="00FC12B9" w:rsidRPr="00422380" w14:paraId="50E40D21" w14:textId="77777777" w:rsidTr="0050284E">
        <w:trPr>
          <w:gridAfter w:val="1"/>
          <w:wAfter w:w="8" w:type="dxa"/>
        </w:trPr>
        <w:tc>
          <w:tcPr>
            <w:tcW w:w="2429" w:type="dxa"/>
          </w:tcPr>
          <w:p w14:paraId="25E8CDB1" w14:textId="77777777" w:rsidR="00FC12B9" w:rsidRPr="00422380" w:rsidRDefault="00FC12B9" w:rsidP="00FC1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6F27D70A" w14:textId="77777777" w:rsidR="00FC12B9" w:rsidRPr="00422380" w:rsidRDefault="00FC12B9" w:rsidP="00FC12B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3"/>
              </w:tabs>
              <w:spacing w:line="240" w:lineRule="auto"/>
              <w:ind w:right="-16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69" w:type="dxa"/>
          </w:tcPr>
          <w:p w14:paraId="66718F5E" w14:textId="77777777" w:rsidR="00FC12B9" w:rsidRPr="00422380" w:rsidRDefault="00FC12B9" w:rsidP="00FC1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double" w:sz="4" w:space="0" w:color="auto"/>
            </w:tcBorders>
          </w:tcPr>
          <w:p w14:paraId="2D96095A" w14:textId="77777777" w:rsidR="00FC12B9" w:rsidRPr="00422380" w:rsidRDefault="00FC12B9" w:rsidP="00FC1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6FF1935D" w14:textId="77777777" w:rsidR="00FC12B9" w:rsidRPr="00422380" w:rsidRDefault="00FC12B9" w:rsidP="00FC1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double" w:sz="4" w:space="0" w:color="auto"/>
            </w:tcBorders>
          </w:tcPr>
          <w:p w14:paraId="21AF568A" w14:textId="77777777" w:rsidR="00FC12B9" w:rsidRPr="00422380" w:rsidRDefault="00FC12B9" w:rsidP="00FC12B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6"/>
              </w:tabs>
              <w:spacing w:line="240" w:lineRule="auto"/>
              <w:ind w:left="-108" w:right="-16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60" w:type="dxa"/>
          </w:tcPr>
          <w:p w14:paraId="5E97BA6E" w14:textId="77777777" w:rsidR="00FC12B9" w:rsidRPr="00422380" w:rsidRDefault="00FC12B9" w:rsidP="00FC1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11" w:type="dxa"/>
            <w:tcBorders>
              <w:top w:val="double" w:sz="4" w:space="0" w:color="auto"/>
            </w:tcBorders>
            <w:shd w:val="clear" w:color="auto" w:fill="auto"/>
          </w:tcPr>
          <w:p w14:paraId="7DD8070B" w14:textId="77777777" w:rsidR="00FC12B9" w:rsidRPr="00422380" w:rsidRDefault="00FC12B9" w:rsidP="00FC12B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10"/>
              </w:tabs>
              <w:spacing w:line="240" w:lineRule="auto"/>
              <w:ind w:left="-108" w:right="-16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63931F37" w14:textId="77777777" w:rsidR="00FC12B9" w:rsidRPr="00422380" w:rsidRDefault="00FC12B9" w:rsidP="00FC1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double" w:sz="4" w:space="0" w:color="auto"/>
            </w:tcBorders>
          </w:tcPr>
          <w:p w14:paraId="1E216251" w14:textId="77777777" w:rsidR="00FC12B9" w:rsidRPr="00422380" w:rsidRDefault="00FC12B9" w:rsidP="00FC12B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6"/>
              </w:tabs>
              <w:spacing w:line="240" w:lineRule="auto"/>
              <w:ind w:left="-108" w:right="-2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01C56F08" w14:textId="77777777" w:rsidR="00FC12B9" w:rsidRPr="00422380" w:rsidRDefault="00FC12B9" w:rsidP="00FC1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2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5" w:type="dxa"/>
            <w:tcBorders>
              <w:top w:val="double" w:sz="4" w:space="0" w:color="auto"/>
            </w:tcBorders>
          </w:tcPr>
          <w:p w14:paraId="0E4142D4" w14:textId="77777777" w:rsidR="00FC12B9" w:rsidRPr="00422380" w:rsidRDefault="00FC12B9" w:rsidP="00FC1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78AD65FA" w14:textId="77777777" w:rsidR="00FC12B9" w:rsidRPr="00422380" w:rsidRDefault="00FC12B9" w:rsidP="00FC1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double" w:sz="4" w:space="0" w:color="auto"/>
            </w:tcBorders>
          </w:tcPr>
          <w:p w14:paraId="2F2E2A0C" w14:textId="77777777" w:rsidR="00FC12B9" w:rsidRPr="00422380" w:rsidRDefault="00FC12B9" w:rsidP="00FC1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190FDC83" w14:textId="77777777" w:rsidR="00FC12B9" w:rsidRPr="00422380" w:rsidRDefault="00FC12B9" w:rsidP="00FC1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108B5261" w14:textId="77777777" w:rsidR="00FC12B9" w:rsidRPr="00422380" w:rsidRDefault="00FC12B9" w:rsidP="00FC1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4BE3FCF9" w14:textId="77777777" w:rsidR="00FC12B9" w:rsidRPr="00422380" w:rsidRDefault="00FC12B9" w:rsidP="00FC1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double" w:sz="4" w:space="0" w:color="auto"/>
            </w:tcBorders>
          </w:tcPr>
          <w:p w14:paraId="046CBCF8" w14:textId="77777777" w:rsidR="00FC12B9" w:rsidRPr="00422380" w:rsidRDefault="00FC12B9" w:rsidP="00FC1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5A9A27C5" w14:textId="77777777" w:rsidR="00FC12B9" w:rsidRPr="00422380" w:rsidRDefault="00FC12B9" w:rsidP="00FC1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double" w:sz="4" w:space="0" w:color="auto"/>
            </w:tcBorders>
          </w:tcPr>
          <w:p w14:paraId="66F49AD0" w14:textId="77777777" w:rsidR="00FC12B9" w:rsidRPr="00422380" w:rsidRDefault="00FC12B9" w:rsidP="00FC1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FC12B9" w:rsidRPr="00422380" w14:paraId="2E52A1C5" w14:textId="77777777" w:rsidTr="0050284E">
        <w:trPr>
          <w:gridAfter w:val="1"/>
          <w:wAfter w:w="8" w:type="dxa"/>
        </w:trPr>
        <w:tc>
          <w:tcPr>
            <w:tcW w:w="2429" w:type="dxa"/>
          </w:tcPr>
          <w:p w14:paraId="57D89696" w14:textId="77777777" w:rsidR="00FC12B9" w:rsidRPr="00422380" w:rsidRDefault="00FC12B9" w:rsidP="00FC1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2B15CC0A" w14:textId="77777777" w:rsidR="00FC12B9" w:rsidRPr="00422380" w:rsidRDefault="00FC12B9" w:rsidP="00FC12B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3"/>
              </w:tabs>
              <w:spacing w:line="240" w:lineRule="auto"/>
              <w:ind w:right="-16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69" w:type="dxa"/>
          </w:tcPr>
          <w:p w14:paraId="7E416369" w14:textId="77777777" w:rsidR="00FC12B9" w:rsidRPr="00422380" w:rsidRDefault="00FC12B9" w:rsidP="00FC1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88" w:type="dxa"/>
          </w:tcPr>
          <w:p w14:paraId="2D8FB3CC" w14:textId="77777777" w:rsidR="00FC12B9" w:rsidRPr="00422380" w:rsidRDefault="00FC12B9" w:rsidP="00FC1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7CF16E4D" w14:textId="77777777" w:rsidR="00FC12B9" w:rsidRPr="00422380" w:rsidRDefault="00FC12B9" w:rsidP="00FC1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7" w:type="dxa"/>
          </w:tcPr>
          <w:p w14:paraId="55216DF7" w14:textId="77777777" w:rsidR="00FC12B9" w:rsidRPr="00422380" w:rsidRDefault="00FC12B9" w:rsidP="00FC12B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6"/>
              </w:tabs>
              <w:spacing w:line="240" w:lineRule="auto"/>
              <w:ind w:left="-108" w:right="-16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60" w:type="dxa"/>
          </w:tcPr>
          <w:p w14:paraId="7E848F71" w14:textId="77777777" w:rsidR="00FC12B9" w:rsidRPr="00422380" w:rsidRDefault="00FC12B9" w:rsidP="00FC1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11" w:type="dxa"/>
            <w:shd w:val="clear" w:color="auto" w:fill="auto"/>
          </w:tcPr>
          <w:p w14:paraId="3E7FE5C6" w14:textId="77777777" w:rsidR="00FC12B9" w:rsidRPr="00422380" w:rsidRDefault="00FC12B9" w:rsidP="00FC12B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430"/>
              </w:tabs>
              <w:spacing w:line="240" w:lineRule="auto"/>
              <w:ind w:left="-108" w:right="-16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4B9EC35B" w14:textId="77777777" w:rsidR="00FC12B9" w:rsidRPr="00422380" w:rsidRDefault="00FC12B9" w:rsidP="00FC1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78" w:type="dxa"/>
          </w:tcPr>
          <w:p w14:paraId="24B95F83" w14:textId="77777777" w:rsidR="00FC12B9" w:rsidRPr="00422380" w:rsidRDefault="00FC12B9" w:rsidP="00FC12B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6"/>
              </w:tabs>
              <w:spacing w:line="240" w:lineRule="auto"/>
              <w:ind w:right="-16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7691FC2E" w14:textId="77777777" w:rsidR="00FC12B9" w:rsidRPr="00422380" w:rsidRDefault="00FC12B9" w:rsidP="00FC1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5" w:type="dxa"/>
          </w:tcPr>
          <w:p w14:paraId="59845783" w14:textId="77777777" w:rsidR="00FC12B9" w:rsidRPr="00422380" w:rsidRDefault="00FC12B9" w:rsidP="00FC1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451E1E85" w14:textId="77777777" w:rsidR="00FC12B9" w:rsidRPr="00422380" w:rsidRDefault="00FC12B9" w:rsidP="00FC1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</w:tcPr>
          <w:p w14:paraId="2F85BDAB" w14:textId="77777777" w:rsidR="00FC12B9" w:rsidRPr="00422380" w:rsidRDefault="00FC12B9" w:rsidP="00FC1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38CA0B6F" w14:textId="77777777" w:rsidR="00FC12B9" w:rsidRPr="00422380" w:rsidRDefault="00FC12B9" w:rsidP="00FC1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3A2571A6" w14:textId="77777777" w:rsidR="00FC12B9" w:rsidRPr="00422380" w:rsidRDefault="00FC12B9" w:rsidP="00FC1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4985BC5B" w14:textId="77777777" w:rsidR="00FC12B9" w:rsidRPr="00422380" w:rsidRDefault="00FC12B9" w:rsidP="00FC1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</w:tcPr>
          <w:p w14:paraId="2A97BABD" w14:textId="77777777" w:rsidR="00FC12B9" w:rsidRPr="00422380" w:rsidRDefault="00FC12B9" w:rsidP="00FC1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19E3A9AC" w14:textId="77777777" w:rsidR="00FC12B9" w:rsidRPr="00422380" w:rsidRDefault="00FC12B9" w:rsidP="00FC1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</w:tcPr>
          <w:p w14:paraId="4DF0EA20" w14:textId="77777777" w:rsidR="00FC12B9" w:rsidRPr="00422380" w:rsidRDefault="00FC12B9" w:rsidP="00FC1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FC12B9" w:rsidRPr="00422380" w14:paraId="4E05E001" w14:textId="77777777" w:rsidTr="0050284E">
        <w:trPr>
          <w:gridAfter w:val="1"/>
          <w:wAfter w:w="8" w:type="dxa"/>
        </w:trPr>
        <w:tc>
          <w:tcPr>
            <w:tcW w:w="2429" w:type="dxa"/>
          </w:tcPr>
          <w:p w14:paraId="3314DBBB" w14:textId="77777777" w:rsidR="00FC12B9" w:rsidRPr="00422380" w:rsidRDefault="00FC12B9" w:rsidP="00FC1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423E749E" w14:textId="77777777" w:rsidR="00FC12B9" w:rsidRPr="00422380" w:rsidRDefault="00FC12B9" w:rsidP="00FC12B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3"/>
              </w:tabs>
              <w:spacing w:line="240" w:lineRule="auto"/>
              <w:ind w:right="-16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69" w:type="dxa"/>
          </w:tcPr>
          <w:p w14:paraId="710CA983" w14:textId="77777777" w:rsidR="00FC12B9" w:rsidRPr="00422380" w:rsidRDefault="00FC12B9" w:rsidP="00FC1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88" w:type="dxa"/>
          </w:tcPr>
          <w:p w14:paraId="0DCFF7CF" w14:textId="77777777" w:rsidR="00FC12B9" w:rsidRPr="00422380" w:rsidRDefault="00FC12B9" w:rsidP="00FC1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7E62855B" w14:textId="77777777" w:rsidR="00FC12B9" w:rsidRPr="00422380" w:rsidRDefault="00FC12B9" w:rsidP="00FC1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7" w:type="dxa"/>
          </w:tcPr>
          <w:p w14:paraId="24A2E700" w14:textId="77777777" w:rsidR="00FC12B9" w:rsidRPr="00422380" w:rsidRDefault="00FC12B9" w:rsidP="00FC12B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6"/>
              </w:tabs>
              <w:spacing w:line="240" w:lineRule="auto"/>
              <w:ind w:left="-108" w:right="-16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60" w:type="dxa"/>
          </w:tcPr>
          <w:p w14:paraId="1884B70E" w14:textId="77777777" w:rsidR="00FC12B9" w:rsidRPr="00422380" w:rsidRDefault="00FC12B9" w:rsidP="00FC1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11" w:type="dxa"/>
            <w:shd w:val="clear" w:color="auto" w:fill="auto"/>
          </w:tcPr>
          <w:p w14:paraId="366F5593" w14:textId="77777777" w:rsidR="00FC12B9" w:rsidRPr="00422380" w:rsidRDefault="00FC12B9" w:rsidP="00FC12B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430"/>
              </w:tabs>
              <w:spacing w:line="240" w:lineRule="auto"/>
              <w:ind w:left="-108" w:right="-16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6832B8CC" w14:textId="77777777" w:rsidR="00FC12B9" w:rsidRPr="00422380" w:rsidRDefault="00FC12B9" w:rsidP="00FC1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78" w:type="dxa"/>
          </w:tcPr>
          <w:p w14:paraId="7CE8667D" w14:textId="77777777" w:rsidR="00FC12B9" w:rsidRPr="00422380" w:rsidRDefault="00FC12B9" w:rsidP="00FC12B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6"/>
              </w:tabs>
              <w:spacing w:line="240" w:lineRule="auto"/>
              <w:ind w:right="-16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7AB0B754" w14:textId="77777777" w:rsidR="00FC12B9" w:rsidRPr="00422380" w:rsidRDefault="00FC12B9" w:rsidP="00FC1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5" w:type="dxa"/>
          </w:tcPr>
          <w:p w14:paraId="6875FD56" w14:textId="77777777" w:rsidR="00FC12B9" w:rsidRPr="00422380" w:rsidRDefault="00FC12B9" w:rsidP="00FC1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1184B4C5" w14:textId="77777777" w:rsidR="00FC12B9" w:rsidRPr="00422380" w:rsidRDefault="00FC12B9" w:rsidP="00FC1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</w:tcPr>
          <w:p w14:paraId="2B17ABF4" w14:textId="77777777" w:rsidR="00FC12B9" w:rsidRPr="00422380" w:rsidRDefault="00FC12B9" w:rsidP="00FC1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462C86EF" w14:textId="77777777" w:rsidR="00FC12B9" w:rsidRPr="00422380" w:rsidRDefault="00FC12B9" w:rsidP="00FC1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354149C1" w14:textId="77777777" w:rsidR="00FC12B9" w:rsidRPr="00422380" w:rsidRDefault="00FC12B9" w:rsidP="00FC1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24B73D2B" w14:textId="77777777" w:rsidR="00FC12B9" w:rsidRPr="00422380" w:rsidRDefault="00FC12B9" w:rsidP="00FC1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</w:tcPr>
          <w:p w14:paraId="24B25C1C" w14:textId="77777777" w:rsidR="00FC12B9" w:rsidRPr="00422380" w:rsidRDefault="00FC12B9" w:rsidP="00FC1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69846E91" w14:textId="77777777" w:rsidR="00FC12B9" w:rsidRPr="00422380" w:rsidRDefault="00FC12B9" w:rsidP="00FC1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</w:tcPr>
          <w:p w14:paraId="1892AD0F" w14:textId="77777777" w:rsidR="00FC12B9" w:rsidRPr="00422380" w:rsidRDefault="00FC12B9" w:rsidP="00FC1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AB7E88" w:rsidRPr="00422380" w14:paraId="15D91912" w14:textId="77777777" w:rsidTr="0050284E">
        <w:trPr>
          <w:gridAfter w:val="1"/>
          <w:wAfter w:w="8" w:type="dxa"/>
        </w:trPr>
        <w:tc>
          <w:tcPr>
            <w:tcW w:w="2429" w:type="dxa"/>
          </w:tcPr>
          <w:p w14:paraId="40F87808" w14:textId="77777777" w:rsidR="00AB7E88" w:rsidRPr="00422380" w:rsidRDefault="00AB7E88" w:rsidP="00FC1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1721B468" w14:textId="77777777" w:rsidR="00AB7E88" w:rsidRPr="00422380" w:rsidRDefault="00AB7E88" w:rsidP="00FC12B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3"/>
              </w:tabs>
              <w:spacing w:line="240" w:lineRule="auto"/>
              <w:ind w:right="-16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69" w:type="dxa"/>
          </w:tcPr>
          <w:p w14:paraId="0312CA09" w14:textId="77777777" w:rsidR="00AB7E88" w:rsidRPr="00422380" w:rsidRDefault="00AB7E88" w:rsidP="00FC1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88" w:type="dxa"/>
          </w:tcPr>
          <w:p w14:paraId="02DD5CFE" w14:textId="77777777" w:rsidR="00AB7E88" w:rsidRPr="00422380" w:rsidRDefault="00AB7E88" w:rsidP="00FC1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014525B7" w14:textId="77777777" w:rsidR="00AB7E88" w:rsidRPr="00422380" w:rsidRDefault="00AB7E88" w:rsidP="00FC1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7" w:type="dxa"/>
          </w:tcPr>
          <w:p w14:paraId="54C492C0" w14:textId="77777777" w:rsidR="00AB7E88" w:rsidRPr="00422380" w:rsidRDefault="00AB7E88" w:rsidP="00FC12B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6"/>
              </w:tabs>
              <w:spacing w:line="240" w:lineRule="auto"/>
              <w:ind w:left="-108" w:right="-16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60" w:type="dxa"/>
          </w:tcPr>
          <w:p w14:paraId="143EA796" w14:textId="77777777" w:rsidR="00AB7E88" w:rsidRPr="00422380" w:rsidRDefault="00AB7E88" w:rsidP="00FC1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11" w:type="dxa"/>
            <w:shd w:val="clear" w:color="auto" w:fill="auto"/>
          </w:tcPr>
          <w:p w14:paraId="42AFD080" w14:textId="77777777" w:rsidR="00AB7E88" w:rsidRPr="00422380" w:rsidRDefault="00AB7E88" w:rsidP="00FC12B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430"/>
              </w:tabs>
              <w:spacing w:line="240" w:lineRule="auto"/>
              <w:ind w:left="-108" w:right="-16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6DDEA260" w14:textId="77777777" w:rsidR="00AB7E88" w:rsidRPr="00422380" w:rsidRDefault="00AB7E88" w:rsidP="00FC1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78" w:type="dxa"/>
          </w:tcPr>
          <w:p w14:paraId="110841F3" w14:textId="77777777" w:rsidR="00AB7E88" w:rsidRPr="00422380" w:rsidRDefault="00AB7E88" w:rsidP="00FC12B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6"/>
              </w:tabs>
              <w:spacing w:line="240" w:lineRule="auto"/>
              <w:ind w:right="-16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04D6D189" w14:textId="77777777" w:rsidR="00AB7E88" w:rsidRPr="00422380" w:rsidRDefault="00AB7E88" w:rsidP="00FC1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5" w:type="dxa"/>
          </w:tcPr>
          <w:p w14:paraId="40312878" w14:textId="77777777" w:rsidR="00AB7E88" w:rsidRPr="00422380" w:rsidRDefault="00AB7E88" w:rsidP="00FC1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38EA6A2C" w14:textId="77777777" w:rsidR="00AB7E88" w:rsidRPr="00422380" w:rsidRDefault="00AB7E88" w:rsidP="00FC1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</w:tcPr>
          <w:p w14:paraId="13F7E704" w14:textId="77777777" w:rsidR="00AB7E88" w:rsidRPr="00422380" w:rsidRDefault="00AB7E88" w:rsidP="00FC1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28662D71" w14:textId="77777777" w:rsidR="00AB7E88" w:rsidRPr="00422380" w:rsidRDefault="00AB7E88" w:rsidP="00FC1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72EA093C" w14:textId="77777777" w:rsidR="00AB7E88" w:rsidRPr="00422380" w:rsidRDefault="00AB7E88" w:rsidP="00FC1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1771440D" w14:textId="77777777" w:rsidR="00AB7E88" w:rsidRPr="00422380" w:rsidRDefault="00AB7E88" w:rsidP="00FC1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</w:tcPr>
          <w:p w14:paraId="6F4C66EF" w14:textId="77777777" w:rsidR="00AB7E88" w:rsidRPr="00422380" w:rsidRDefault="00AB7E88" w:rsidP="00FC1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6115D236" w14:textId="77777777" w:rsidR="00AB7E88" w:rsidRPr="00422380" w:rsidRDefault="00AB7E88" w:rsidP="00FC1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</w:tcPr>
          <w:p w14:paraId="1D2E5755" w14:textId="77777777" w:rsidR="00AB7E88" w:rsidRPr="00422380" w:rsidRDefault="00AB7E88" w:rsidP="00FC1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675299" w:rsidRPr="00422380" w14:paraId="1F3F913A" w14:textId="77777777" w:rsidTr="0050284E">
        <w:trPr>
          <w:gridAfter w:val="1"/>
          <w:wAfter w:w="8" w:type="dxa"/>
        </w:trPr>
        <w:tc>
          <w:tcPr>
            <w:tcW w:w="2429" w:type="dxa"/>
          </w:tcPr>
          <w:p w14:paraId="62A81B33" w14:textId="77777777" w:rsidR="00675299" w:rsidRPr="00422380" w:rsidRDefault="00675299" w:rsidP="00FC1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662861F8" w14:textId="77777777" w:rsidR="00675299" w:rsidRPr="00422380" w:rsidRDefault="00675299" w:rsidP="00FC12B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3"/>
              </w:tabs>
              <w:spacing w:line="240" w:lineRule="auto"/>
              <w:ind w:right="-16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69" w:type="dxa"/>
          </w:tcPr>
          <w:p w14:paraId="36435D42" w14:textId="77777777" w:rsidR="00675299" w:rsidRPr="00422380" w:rsidRDefault="00675299" w:rsidP="00FC1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88" w:type="dxa"/>
          </w:tcPr>
          <w:p w14:paraId="515D719C" w14:textId="77777777" w:rsidR="00675299" w:rsidRPr="00422380" w:rsidRDefault="00675299" w:rsidP="00FC1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08DC5633" w14:textId="77777777" w:rsidR="00675299" w:rsidRPr="00422380" w:rsidRDefault="00675299" w:rsidP="00FC1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7" w:type="dxa"/>
          </w:tcPr>
          <w:p w14:paraId="07E3A4EB" w14:textId="77777777" w:rsidR="00675299" w:rsidRPr="00422380" w:rsidRDefault="00675299" w:rsidP="00FC12B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6"/>
              </w:tabs>
              <w:spacing w:line="240" w:lineRule="auto"/>
              <w:ind w:left="-108" w:right="-16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60" w:type="dxa"/>
          </w:tcPr>
          <w:p w14:paraId="433A7C4D" w14:textId="77777777" w:rsidR="00675299" w:rsidRPr="00422380" w:rsidRDefault="00675299" w:rsidP="00FC1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11" w:type="dxa"/>
            <w:shd w:val="clear" w:color="auto" w:fill="auto"/>
          </w:tcPr>
          <w:p w14:paraId="35BF60E7" w14:textId="77777777" w:rsidR="00675299" w:rsidRPr="00422380" w:rsidRDefault="00675299" w:rsidP="00FC12B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430"/>
              </w:tabs>
              <w:spacing w:line="240" w:lineRule="auto"/>
              <w:ind w:left="-108" w:right="-16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09F549F9" w14:textId="77777777" w:rsidR="00675299" w:rsidRPr="00422380" w:rsidRDefault="00675299" w:rsidP="00FC1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78" w:type="dxa"/>
          </w:tcPr>
          <w:p w14:paraId="222396F2" w14:textId="77777777" w:rsidR="00675299" w:rsidRPr="00422380" w:rsidRDefault="00675299" w:rsidP="00FC12B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6"/>
              </w:tabs>
              <w:spacing w:line="240" w:lineRule="auto"/>
              <w:ind w:right="-16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4A629250" w14:textId="77777777" w:rsidR="00675299" w:rsidRPr="00422380" w:rsidRDefault="00675299" w:rsidP="00FC1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5" w:type="dxa"/>
          </w:tcPr>
          <w:p w14:paraId="4293DD15" w14:textId="77777777" w:rsidR="00675299" w:rsidRPr="00422380" w:rsidRDefault="00675299" w:rsidP="00FC1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3D953630" w14:textId="77777777" w:rsidR="00675299" w:rsidRPr="00422380" w:rsidRDefault="00675299" w:rsidP="00FC1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</w:tcPr>
          <w:p w14:paraId="204C94D3" w14:textId="77777777" w:rsidR="00675299" w:rsidRPr="00422380" w:rsidRDefault="00675299" w:rsidP="00FC1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34F61DC6" w14:textId="77777777" w:rsidR="00675299" w:rsidRPr="00422380" w:rsidRDefault="00675299" w:rsidP="00FC1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60E0F478" w14:textId="77777777" w:rsidR="00675299" w:rsidRPr="00422380" w:rsidRDefault="00675299" w:rsidP="00FC1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310F7AA2" w14:textId="77777777" w:rsidR="00675299" w:rsidRPr="00422380" w:rsidRDefault="00675299" w:rsidP="00FC1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</w:tcPr>
          <w:p w14:paraId="39E066ED" w14:textId="77777777" w:rsidR="00675299" w:rsidRPr="00422380" w:rsidRDefault="00675299" w:rsidP="00FC1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70D97646" w14:textId="77777777" w:rsidR="00675299" w:rsidRPr="00422380" w:rsidRDefault="00675299" w:rsidP="00FC1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</w:tcPr>
          <w:p w14:paraId="619B5603" w14:textId="77777777" w:rsidR="00675299" w:rsidRPr="00422380" w:rsidRDefault="00675299" w:rsidP="00FC1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675299" w:rsidRPr="00422380" w14:paraId="30794D67" w14:textId="77777777" w:rsidTr="0050284E">
        <w:trPr>
          <w:gridAfter w:val="1"/>
          <w:wAfter w:w="8" w:type="dxa"/>
        </w:trPr>
        <w:tc>
          <w:tcPr>
            <w:tcW w:w="2429" w:type="dxa"/>
          </w:tcPr>
          <w:p w14:paraId="1241A8D5" w14:textId="77777777" w:rsidR="00675299" w:rsidRPr="00422380" w:rsidRDefault="00675299" w:rsidP="00FC1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7BF6C08D" w14:textId="77777777" w:rsidR="00675299" w:rsidRPr="00422380" w:rsidRDefault="00675299" w:rsidP="00FC12B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3"/>
              </w:tabs>
              <w:spacing w:line="240" w:lineRule="auto"/>
              <w:ind w:right="-16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69" w:type="dxa"/>
          </w:tcPr>
          <w:p w14:paraId="4445E4DF" w14:textId="77777777" w:rsidR="00675299" w:rsidRPr="00422380" w:rsidRDefault="00675299" w:rsidP="00FC1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88" w:type="dxa"/>
          </w:tcPr>
          <w:p w14:paraId="486A1E65" w14:textId="77777777" w:rsidR="00675299" w:rsidRPr="00422380" w:rsidRDefault="00675299" w:rsidP="00FC1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2A1CEB4C" w14:textId="77777777" w:rsidR="00675299" w:rsidRPr="00422380" w:rsidRDefault="00675299" w:rsidP="00FC1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7" w:type="dxa"/>
          </w:tcPr>
          <w:p w14:paraId="327B9DF3" w14:textId="77777777" w:rsidR="00675299" w:rsidRPr="00422380" w:rsidRDefault="00675299" w:rsidP="00FC12B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6"/>
              </w:tabs>
              <w:spacing w:line="240" w:lineRule="auto"/>
              <w:ind w:left="-108" w:right="-16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60" w:type="dxa"/>
          </w:tcPr>
          <w:p w14:paraId="4B6736DD" w14:textId="77777777" w:rsidR="00675299" w:rsidRPr="00422380" w:rsidRDefault="00675299" w:rsidP="00FC1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11" w:type="dxa"/>
            <w:shd w:val="clear" w:color="auto" w:fill="auto"/>
          </w:tcPr>
          <w:p w14:paraId="51B08FFB" w14:textId="77777777" w:rsidR="00675299" w:rsidRPr="00422380" w:rsidRDefault="00675299" w:rsidP="00FC12B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430"/>
              </w:tabs>
              <w:spacing w:line="240" w:lineRule="auto"/>
              <w:ind w:left="-108" w:right="-16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7D9065E6" w14:textId="77777777" w:rsidR="00675299" w:rsidRPr="00422380" w:rsidRDefault="00675299" w:rsidP="00FC1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78" w:type="dxa"/>
          </w:tcPr>
          <w:p w14:paraId="27A220F7" w14:textId="77777777" w:rsidR="00675299" w:rsidRPr="00422380" w:rsidRDefault="00675299" w:rsidP="00FC12B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6"/>
              </w:tabs>
              <w:spacing w:line="240" w:lineRule="auto"/>
              <w:ind w:right="-16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11D779AD" w14:textId="77777777" w:rsidR="00675299" w:rsidRPr="00422380" w:rsidRDefault="00675299" w:rsidP="00FC1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5" w:type="dxa"/>
          </w:tcPr>
          <w:p w14:paraId="1263A270" w14:textId="77777777" w:rsidR="00675299" w:rsidRPr="00422380" w:rsidRDefault="00675299" w:rsidP="00FC1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135B6C32" w14:textId="77777777" w:rsidR="00675299" w:rsidRPr="00422380" w:rsidRDefault="00675299" w:rsidP="00FC1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</w:tcPr>
          <w:p w14:paraId="355274E9" w14:textId="77777777" w:rsidR="00675299" w:rsidRPr="00422380" w:rsidRDefault="00675299" w:rsidP="00FC1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375BD1B5" w14:textId="77777777" w:rsidR="00675299" w:rsidRPr="00422380" w:rsidRDefault="00675299" w:rsidP="00FC1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5888D608" w14:textId="77777777" w:rsidR="00675299" w:rsidRPr="00422380" w:rsidRDefault="00675299" w:rsidP="00FC1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1487E379" w14:textId="77777777" w:rsidR="00675299" w:rsidRPr="00422380" w:rsidRDefault="00675299" w:rsidP="00FC1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</w:tcPr>
          <w:p w14:paraId="3C2E6862" w14:textId="77777777" w:rsidR="00675299" w:rsidRPr="00422380" w:rsidRDefault="00675299" w:rsidP="00FC1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5B673FC2" w14:textId="77777777" w:rsidR="00675299" w:rsidRPr="00422380" w:rsidRDefault="00675299" w:rsidP="00FC1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</w:tcPr>
          <w:p w14:paraId="2305CC3F" w14:textId="77777777" w:rsidR="00675299" w:rsidRPr="00422380" w:rsidRDefault="00675299" w:rsidP="00FC1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</w:tbl>
    <w:tbl>
      <w:tblPr>
        <w:tblStyle w:val="TableGrid2"/>
        <w:tblW w:w="14572" w:type="dxa"/>
        <w:tblInd w:w="10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2"/>
        <w:gridCol w:w="990"/>
        <w:gridCol w:w="270"/>
        <w:gridCol w:w="1008"/>
        <w:gridCol w:w="270"/>
        <w:gridCol w:w="1080"/>
        <w:gridCol w:w="236"/>
        <w:gridCol w:w="1008"/>
        <w:gridCol w:w="270"/>
        <w:gridCol w:w="916"/>
        <w:gridCol w:w="270"/>
        <w:gridCol w:w="900"/>
        <w:gridCol w:w="270"/>
        <w:gridCol w:w="810"/>
        <w:gridCol w:w="270"/>
        <w:gridCol w:w="810"/>
        <w:gridCol w:w="266"/>
        <w:gridCol w:w="913"/>
        <w:gridCol w:w="270"/>
        <w:gridCol w:w="1053"/>
      </w:tblGrid>
      <w:tr w:rsidR="00B92193" w:rsidRPr="00422380" w14:paraId="6ABF1FFD" w14:textId="77777777" w:rsidTr="00756D81">
        <w:tc>
          <w:tcPr>
            <w:tcW w:w="2692" w:type="dxa"/>
          </w:tcPr>
          <w:p w14:paraId="6577C6CC" w14:textId="265CF4C7" w:rsidR="00B92193" w:rsidRPr="00422380" w:rsidRDefault="00EC7490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4223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ab/>
            </w:r>
          </w:p>
        </w:tc>
        <w:tc>
          <w:tcPr>
            <w:tcW w:w="11880" w:type="dxa"/>
            <w:gridSpan w:val="19"/>
          </w:tcPr>
          <w:p w14:paraId="7AB772E1" w14:textId="64A31B3C" w:rsidR="00B92193" w:rsidRPr="00422380" w:rsidRDefault="00B92193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22380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งบการเงิน</w:t>
            </w:r>
            <w:r w:rsidR="001A26E1" w:rsidRPr="00422380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3C0143" w:rsidRPr="00422380" w14:paraId="32912B82" w14:textId="77777777" w:rsidTr="00756D81">
        <w:tc>
          <w:tcPr>
            <w:tcW w:w="2692" w:type="dxa"/>
          </w:tcPr>
          <w:p w14:paraId="11FD5FEA" w14:textId="77777777" w:rsidR="003C0143" w:rsidRPr="00422380" w:rsidRDefault="003C0143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68" w:type="dxa"/>
            <w:gridSpan w:val="3"/>
          </w:tcPr>
          <w:p w14:paraId="40555CFD" w14:textId="77777777" w:rsidR="003C0143" w:rsidRPr="00422380" w:rsidRDefault="003C0143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22380">
              <w:rPr>
                <w:rFonts w:ascii="Angsana New" w:hAnsi="Angsana New" w:hint="cs"/>
                <w:sz w:val="24"/>
                <w:szCs w:val="24"/>
                <w:cs/>
              </w:rPr>
              <w:t>ส่วนงานเครื่องดื่ม</w:t>
            </w:r>
          </w:p>
        </w:tc>
        <w:tc>
          <w:tcPr>
            <w:tcW w:w="270" w:type="dxa"/>
          </w:tcPr>
          <w:p w14:paraId="25DD2C9B" w14:textId="77777777" w:rsidR="003C0143" w:rsidRPr="00422380" w:rsidRDefault="003C0143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24" w:type="dxa"/>
            <w:gridSpan w:val="3"/>
          </w:tcPr>
          <w:p w14:paraId="3104EFDB" w14:textId="77777777" w:rsidR="003C0143" w:rsidRPr="00422380" w:rsidRDefault="003C0143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22380">
              <w:rPr>
                <w:rFonts w:ascii="Angsana New" w:hAnsi="Angsana New" w:hint="cs"/>
                <w:sz w:val="24"/>
                <w:szCs w:val="24"/>
                <w:cs/>
              </w:rPr>
              <w:t>ส่วนงานสินค้าอุปโภคบริโภค</w:t>
            </w:r>
          </w:p>
        </w:tc>
        <w:tc>
          <w:tcPr>
            <w:tcW w:w="270" w:type="dxa"/>
          </w:tcPr>
          <w:p w14:paraId="25726B38" w14:textId="77777777" w:rsidR="003C0143" w:rsidRPr="00422380" w:rsidRDefault="003C0143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086" w:type="dxa"/>
            <w:gridSpan w:val="3"/>
          </w:tcPr>
          <w:p w14:paraId="318801D6" w14:textId="77777777" w:rsidR="003C0143" w:rsidRPr="00422380" w:rsidRDefault="003C0143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22380">
              <w:rPr>
                <w:rFonts w:ascii="Angsana New" w:hAnsi="Angsana New" w:hint="cs"/>
                <w:sz w:val="24"/>
                <w:szCs w:val="24"/>
                <w:cs/>
              </w:rPr>
              <w:t>ส่วนงานอาหาร</w:t>
            </w:r>
          </w:p>
        </w:tc>
        <w:tc>
          <w:tcPr>
            <w:tcW w:w="270" w:type="dxa"/>
          </w:tcPr>
          <w:p w14:paraId="49BB34F3" w14:textId="77777777" w:rsidR="003C0143" w:rsidRPr="00422380" w:rsidRDefault="003C0143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90" w:type="dxa"/>
            <w:gridSpan w:val="3"/>
          </w:tcPr>
          <w:p w14:paraId="72DB27D1" w14:textId="198849DC" w:rsidR="008A1F0C" w:rsidRPr="00422380" w:rsidRDefault="008A1F0C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22380">
              <w:rPr>
                <w:rFonts w:ascii="Angsana New" w:hAnsi="Angsana New"/>
                <w:sz w:val="24"/>
                <w:szCs w:val="24"/>
                <w:cs/>
              </w:rPr>
              <w:t>ส่วนงานอสังหาริมทรัพย์</w:t>
            </w:r>
          </w:p>
        </w:tc>
        <w:tc>
          <w:tcPr>
            <w:tcW w:w="266" w:type="dxa"/>
          </w:tcPr>
          <w:p w14:paraId="1EE378D4" w14:textId="77777777" w:rsidR="008A1F0C" w:rsidRPr="00422380" w:rsidRDefault="008A1F0C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236" w:type="dxa"/>
            <w:gridSpan w:val="3"/>
          </w:tcPr>
          <w:p w14:paraId="2DEB2FB0" w14:textId="77777777" w:rsidR="003C0143" w:rsidRPr="00422380" w:rsidRDefault="003C0143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22380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</w:tr>
      <w:tr w:rsidR="004C04A5" w:rsidRPr="00422380" w14:paraId="6630FB27" w14:textId="77777777" w:rsidTr="00964F55">
        <w:tc>
          <w:tcPr>
            <w:tcW w:w="2692" w:type="dxa"/>
          </w:tcPr>
          <w:p w14:paraId="0F268082" w14:textId="77777777" w:rsidR="004C04A5" w:rsidRPr="00422380" w:rsidRDefault="004C04A5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531CBA51" w14:textId="77777777" w:rsidR="004C04A5" w:rsidRPr="00422380" w:rsidRDefault="004C04A5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10248D05" w14:textId="77777777" w:rsidR="004C04A5" w:rsidRPr="00422380" w:rsidRDefault="004C04A5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8" w:type="dxa"/>
          </w:tcPr>
          <w:p w14:paraId="6542B941" w14:textId="77777777" w:rsidR="004C04A5" w:rsidRPr="00422380" w:rsidRDefault="004C04A5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4BC9D48B" w14:textId="77777777" w:rsidR="004C04A5" w:rsidRPr="00422380" w:rsidRDefault="004C04A5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24" w:type="dxa"/>
            <w:gridSpan w:val="3"/>
          </w:tcPr>
          <w:p w14:paraId="50A6AFC4" w14:textId="08C7C13A" w:rsidR="004C04A5" w:rsidRPr="00422380" w:rsidRDefault="004C04A5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22380">
              <w:rPr>
                <w:rFonts w:ascii="Angsana New" w:hAnsi="Angsana New"/>
                <w:sz w:val="24"/>
                <w:szCs w:val="24"/>
                <w:cs/>
              </w:rPr>
              <w:t>(การดำเนินงานที่ยกเลิก)</w:t>
            </w:r>
          </w:p>
        </w:tc>
        <w:tc>
          <w:tcPr>
            <w:tcW w:w="270" w:type="dxa"/>
          </w:tcPr>
          <w:p w14:paraId="25B1C141" w14:textId="77777777" w:rsidR="004C04A5" w:rsidRPr="00422380" w:rsidRDefault="004C04A5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086" w:type="dxa"/>
            <w:gridSpan w:val="3"/>
          </w:tcPr>
          <w:p w14:paraId="5032B29E" w14:textId="20351808" w:rsidR="004C04A5" w:rsidRPr="00422380" w:rsidRDefault="004C04A5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22380">
              <w:rPr>
                <w:rFonts w:ascii="Angsana New" w:hAnsi="Angsana New"/>
                <w:sz w:val="24"/>
                <w:szCs w:val="24"/>
                <w:cs/>
              </w:rPr>
              <w:t>(การดำเนินงานที่ยกเลิก)</w:t>
            </w:r>
          </w:p>
        </w:tc>
        <w:tc>
          <w:tcPr>
            <w:tcW w:w="270" w:type="dxa"/>
          </w:tcPr>
          <w:p w14:paraId="43FB2B8B" w14:textId="77777777" w:rsidR="004C04A5" w:rsidRPr="00422380" w:rsidRDefault="004C04A5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15C24CAA" w14:textId="77777777" w:rsidR="004C04A5" w:rsidRPr="00422380" w:rsidRDefault="004C04A5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5A03CF14" w14:textId="77777777" w:rsidR="004C04A5" w:rsidRPr="00422380" w:rsidRDefault="004C04A5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5F2C0A61" w14:textId="77777777" w:rsidR="004C04A5" w:rsidRPr="00422380" w:rsidRDefault="004C04A5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6" w:type="dxa"/>
          </w:tcPr>
          <w:p w14:paraId="37971C75" w14:textId="77777777" w:rsidR="004C04A5" w:rsidRPr="00422380" w:rsidRDefault="004C04A5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3" w:type="dxa"/>
          </w:tcPr>
          <w:p w14:paraId="3B2B7997" w14:textId="77777777" w:rsidR="004C04A5" w:rsidRPr="00422380" w:rsidRDefault="004C04A5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0DE45B78" w14:textId="77777777" w:rsidR="004C04A5" w:rsidRPr="00422380" w:rsidRDefault="004C04A5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3" w:type="dxa"/>
          </w:tcPr>
          <w:p w14:paraId="0C95B442" w14:textId="77777777" w:rsidR="004C04A5" w:rsidRPr="00422380" w:rsidRDefault="004C04A5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56D81" w:rsidRPr="00422380" w14:paraId="04F95793" w14:textId="77777777" w:rsidTr="00756D81">
        <w:tc>
          <w:tcPr>
            <w:tcW w:w="2692" w:type="dxa"/>
          </w:tcPr>
          <w:p w14:paraId="063EF964" w14:textId="3855D0DE" w:rsidR="00756D81" w:rsidRPr="00422380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422380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 xml:space="preserve">สำหรับปีสิ้นสุดวันที่ </w:t>
            </w:r>
            <w:r w:rsidRPr="00422380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3</w:t>
            </w:r>
            <w:r w:rsidR="005C5BE4" w:rsidRPr="00422380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1</w:t>
            </w:r>
            <w:r w:rsidRPr="00422380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Pr="00422380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990" w:type="dxa"/>
          </w:tcPr>
          <w:p w14:paraId="38F218AB" w14:textId="346307F4" w:rsidR="00756D81" w:rsidRPr="00422380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22380">
              <w:rPr>
                <w:rFonts w:ascii="Angsana New" w:hAnsi="Angsana New"/>
                <w:sz w:val="24"/>
                <w:szCs w:val="24"/>
              </w:rPr>
              <w:t>256</w:t>
            </w:r>
            <w:r w:rsidR="00DE2EB5" w:rsidRPr="00422380">
              <w:rPr>
                <w:rFonts w:ascii="Angsana New" w:hAnsi="Angsana New"/>
                <w:sz w:val="24"/>
                <w:szCs w:val="24"/>
              </w:rPr>
              <w:t>7</w:t>
            </w:r>
          </w:p>
        </w:tc>
        <w:tc>
          <w:tcPr>
            <w:tcW w:w="270" w:type="dxa"/>
          </w:tcPr>
          <w:p w14:paraId="3AA91976" w14:textId="77777777" w:rsidR="00756D81" w:rsidRPr="00422380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8" w:type="dxa"/>
          </w:tcPr>
          <w:p w14:paraId="04428655" w14:textId="45EE818F" w:rsidR="00756D81" w:rsidRPr="00422380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22380">
              <w:rPr>
                <w:rFonts w:ascii="Angsana New" w:hAnsi="Angsana New"/>
                <w:sz w:val="24"/>
                <w:szCs w:val="24"/>
              </w:rPr>
              <w:t>256</w:t>
            </w:r>
            <w:r w:rsidR="00DE2EB5" w:rsidRPr="00422380">
              <w:rPr>
                <w:rFonts w:ascii="Angsana New" w:hAnsi="Angsana New"/>
                <w:sz w:val="24"/>
                <w:szCs w:val="24"/>
              </w:rPr>
              <w:t>6</w:t>
            </w:r>
          </w:p>
        </w:tc>
        <w:tc>
          <w:tcPr>
            <w:tcW w:w="270" w:type="dxa"/>
          </w:tcPr>
          <w:p w14:paraId="072822C7" w14:textId="77777777" w:rsidR="00756D81" w:rsidRPr="00422380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9CAF31A" w14:textId="48251C83" w:rsidR="00756D81" w:rsidRPr="00422380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22380">
              <w:rPr>
                <w:rFonts w:ascii="Angsana New" w:hAnsi="Angsana New"/>
                <w:sz w:val="24"/>
                <w:szCs w:val="24"/>
              </w:rPr>
              <w:t>256</w:t>
            </w:r>
            <w:r w:rsidR="00DE2EB5" w:rsidRPr="00422380">
              <w:rPr>
                <w:rFonts w:ascii="Angsana New" w:hAnsi="Angsana New"/>
                <w:sz w:val="24"/>
                <w:szCs w:val="24"/>
              </w:rPr>
              <w:t>7</w:t>
            </w:r>
          </w:p>
        </w:tc>
        <w:tc>
          <w:tcPr>
            <w:tcW w:w="236" w:type="dxa"/>
          </w:tcPr>
          <w:p w14:paraId="69DCF8DF" w14:textId="77777777" w:rsidR="00756D81" w:rsidRPr="00422380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8" w:type="dxa"/>
          </w:tcPr>
          <w:p w14:paraId="5D446757" w14:textId="39CC782C" w:rsidR="00756D81" w:rsidRPr="00422380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22380">
              <w:rPr>
                <w:rFonts w:ascii="Angsana New" w:hAnsi="Angsana New"/>
                <w:sz w:val="24"/>
                <w:szCs w:val="24"/>
              </w:rPr>
              <w:t>256</w:t>
            </w:r>
            <w:r w:rsidR="00DE2EB5" w:rsidRPr="00422380">
              <w:rPr>
                <w:rFonts w:ascii="Angsana New" w:hAnsi="Angsana New"/>
                <w:sz w:val="24"/>
                <w:szCs w:val="24"/>
              </w:rPr>
              <w:t>6</w:t>
            </w:r>
          </w:p>
        </w:tc>
        <w:tc>
          <w:tcPr>
            <w:tcW w:w="270" w:type="dxa"/>
          </w:tcPr>
          <w:p w14:paraId="243D56C3" w14:textId="77777777" w:rsidR="00756D81" w:rsidRPr="00422380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6" w:type="dxa"/>
          </w:tcPr>
          <w:p w14:paraId="60364EBB" w14:textId="324A13A5" w:rsidR="00756D81" w:rsidRPr="00422380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22380">
              <w:rPr>
                <w:rFonts w:ascii="Angsana New" w:hAnsi="Angsana New"/>
                <w:sz w:val="24"/>
                <w:szCs w:val="24"/>
              </w:rPr>
              <w:t>256</w:t>
            </w:r>
            <w:r w:rsidR="00DE2EB5" w:rsidRPr="00422380">
              <w:rPr>
                <w:rFonts w:ascii="Angsana New" w:hAnsi="Angsana New"/>
                <w:sz w:val="24"/>
                <w:szCs w:val="24"/>
              </w:rPr>
              <w:t>7</w:t>
            </w:r>
          </w:p>
        </w:tc>
        <w:tc>
          <w:tcPr>
            <w:tcW w:w="270" w:type="dxa"/>
          </w:tcPr>
          <w:p w14:paraId="1E77383F" w14:textId="77777777" w:rsidR="00756D81" w:rsidRPr="00422380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5EB59A55" w14:textId="627D373A" w:rsidR="00756D81" w:rsidRPr="00422380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22380">
              <w:rPr>
                <w:rFonts w:ascii="Angsana New" w:hAnsi="Angsana New"/>
                <w:sz w:val="24"/>
                <w:szCs w:val="24"/>
              </w:rPr>
              <w:t>256</w:t>
            </w:r>
            <w:r w:rsidR="00DE2EB5" w:rsidRPr="00422380">
              <w:rPr>
                <w:rFonts w:ascii="Angsana New" w:hAnsi="Angsana New"/>
                <w:sz w:val="24"/>
                <w:szCs w:val="24"/>
              </w:rPr>
              <w:t>6</w:t>
            </w:r>
          </w:p>
        </w:tc>
        <w:tc>
          <w:tcPr>
            <w:tcW w:w="270" w:type="dxa"/>
          </w:tcPr>
          <w:p w14:paraId="77EE99B9" w14:textId="77777777" w:rsidR="00756D81" w:rsidRPr="00422380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360588D6" w14:textId="7552B754" w:rsidR="00756D81" w:rsidRPr="00422380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22380">
              <w:rPr>
                <w:rFonts w:ascii="Angsana New" w:hAnsi="Angsana New"/>
                <w:sz w:val="24"/>
                <w:szCs w:val="24"/>
              </w:rPr>
              <w:t>256</w:t>
            </w:r>
            <w:r w:rsidR="00DE2EB5" w:rsidRPr="00422380">
              <w:rPr>
                <w:rFonts w:ascii="Angsana New" w:hAnsi="Angsana New"/>
                <w:sz w:val="24"/>
                <w:szCs w:val="24"/>
              </w:rPr>
              <w:t>7</w:t>
            </w:r>
          </w:p>
        </w:tc>
        <w:tc>
          <w:tcPr>
            <w:tcW w:w="270" w:type="dxa"/>
          </w:tcPr>
          <w:p w14:paraId="6408E1FF" w14:textId="77777777" w:rsidR="00756D81" w:rsidRPr="00422380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761CE735" w14:textId="763223B1" w:rsidR="00756D81" w:rsidRPr="00422380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22380">
              <w:rPr>
                <w:rFonts w:ascii="Angsana New" w:hAnsi="Angsana New"/>
                <w:sz w:val="24"/>
                <w:szCs w:val="24"/>
              </w:rPr>
              <w:t>256</w:t>
            </w:r>
            <w:r w:rsidR="00DE2EB5" w:rsidRPr="00422380">
              <w:rPr>
                <w:rFonts w:ascii="Angsana New" w:hAnsi="Angsana New"/>
                <w:sz w:val="24"/>
                <w:szCs w:val="24"/>
              </w:rPr>
              <w:t>6</w:t>
            </w:r>
          </w:p>
        </w:tc>
        <w:tc>
          <w:tcPr>
            <w:tcW w:w="266" w:type="dxa"/>
          </w:tcPr>
          <w:p w14:paraId="4ACBC091" w14:textId="77777777" w:rsidR="00756D81" w:rsidRPr="00422380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3" w:type="dxa"/>
          </w:tcPr>
          <w:p w14:paraId="178C4F29" w14:textId="45C7ED3C" w:rsidR="00756D81" w:rsidRPr="00422380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22380">
              <w:rPr>
                <w:rFonts w:ascii="Angsana New" w:hAnsi="Angsana New"/>
                <w:sz w:val="24"/>
                <w:szCs w:val="24"/>
              </w:rPr>
              <w:t>256</w:t>
            </w:r>
            <w:r w:rsidR="00DE2EB5" w:rsidRPr="00422380">
              <w:rPr>
                <w:rFonts w:ascii="Angsana New" w:hAnsi="Angsana New"/>
                <w:sz w:val="24"/>
                <w:szCs w:val="24"/>
              </w:rPr>
              <w:t>7</w:t>
            </w:r>
          </w:p>
        </w:tc>
        <w:tc>
          <w:tcPr>
            <w:tcW w:w="270" w:type="dxa"/>
          </w:tcPr>
          <w:p w14:paraId="7CC5A298" w14:textId="77777777" w:rsidR="00756D81" w:rsidRPr="00422380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3" w:type="dxa"/>
          </w:tcPr>
          <w:p w14:paraId="44FBA518" w14:textId="69A24FD9" w:rsidR="00756D81" w:rsidRPr="00422380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22380">
              <w:rPr>
                <w:rFonts w:ascii="Angsana New" w:hAnsi="Angsana New"/>
                <w:sz w:val="24"/>
                <w:szCs w:val="24"/>
              </w:rPr>
              <w:t>256</w:t>
            </w:r>
            <w:r w:rsidR="00DE2EB5" w:rsidRPr="00422380">
              <w:rPr>
                <w:rFonts w:ascii="Angsana New" w:hAnsi="Angsana New"/>
                <w:sz w:val="24"/>
                <w:szCs w:val="24"/>
              </w:rPr>
              <w:t>6</w:t>
            </w:r>
          </w:p>
        </w:tc>
      </w:tr>
      <w:tr w:rsidR="00756D81" w:rsidRPr="00422380" w14:paraId="77FEC506" w14:textId="77777777" w:rsidTr="00756D81">
        <w:tc>
          <w:tcPr>
            <w:tcW w:w="2692" w:type="dxa"/>
          </w:tcPr>
          <w:p w14:paraId="6CA14B50" w14:textId="77777777" w:rsidR="00756D81" w:rsidRPr="00422380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80" w:type="dxa"/>
            <w:gridSpan w:val="19"/>
          </w:tcPr>
          <w:p w14:paraId="02D31CA6" w14:textId="77777777" w:rsidR="00756D81" w:rsidRPr="00422380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422380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</w:t>
            </w:r>
            <w:r w:rsidRPr="00422380"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t>พันบาท)</w:t>
            </w:r>
          </w:p>
        </w:tc>
      </w:tr>
      <w:tr w:rsidR="00756D81" w:rsidRPr="00422380" w14:paraId="6EDC71E9" w14:textId="77777777" w:rsidTr="00756D81">
        <w:trPr>
          <w:trHeight w:val="80"/>
        </w:trPr>
        <w:tc>
          <w:tcPr>
            <w:tcW w:w="2692" w:type="dxa"/>
          </w:tcPr>
          <w:p w14:paraId="7099FAC2" w14:textId="79C77F0A" w:rsidR="00756D81" w:rsidRPr="00422380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422380">
              <w:rPr>
                <w:rFonts w:ascii="Angsana New" w:hAnsi="Angsana New" w:hint="cs"/>
                <w:sz w:val="24"/>
                <w:szCs w:val="24"/>
                <w:cs/>
              </w:rPr>
              <w:t>รวมกำไร (ขาดทุน) ตามส่วนงาน</w:t>
            </w:r>
          </w:p>
        </w:tc>
        <w:tc>
          <w:tcPr>
            <w:tcW w:w="990" w:type="dxa"/>
          </w:tcPr>
          <w:p w14:paraId="5E35CD4D" w14:textId="77777777" w:rsidR="00756D81" w:rsidRPr="00422380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5111E14F" w14:textId="77777777" w:rsidR="00756D81" w:rsidRPr="00422380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8" w:type="dxa"/>
          </w:tcPr>
          <w:p w14:paraId="35FD617A" w14:textId="77777777" w:rsidR="00756D81" w:rsidRPr="00422380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54914DA0" w14:textId="77777777" w:rsidR="00756D81" w:rsidRPr="00422380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55BD7D4" w14:textId="77777777" w:rsidR="00756D81" w:rsidRPr="00422380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0F73BEA7" w14:textId="77777777" w:rsidR="00756D81" w:rsidRPr="00422380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8" w:type="dxa"/>
          </w:tcPr>
          <w:p w14:paraId="6665CFF4" w14:textId="77777777" w:rsidR="00756D81" w:rsidRPr="00422380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  <w:tab w:val="decimal" w:pos="703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6AE7A1D3" w14:textId="77777777" w:rsidR="00756D81" w:rsidRPr="00422380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6" w:type="dxa"/>
          </w:tcPr>
          <w:p w14:paraId="533801DB" w14:textId="77777777" w:rsidR="00756D81" w:rsidRPr="00422380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26ABFF1C" w14:textId="77777777" w:rsidR="00756D81" w:rsidRPr="00422380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2F6692C4" w14:textId="77777777" w:rsidR="00756D81" w:rsidRPr="00422380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  <w:tab w:val="decimal" w:pos="703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0D192885" w14:textId="77777777" w:rsidR="00756D81" w:rsidRPr="00422380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19343C74" w14:textId="77777777" w:rsidR="00756D81" w:rsidRPr="00422380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03FFE238" w14:textId="77777777" w:rsidR="00756D81" w:rsidRPr="00422380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0A963B0A" w14:textId="77777777" w:rsidR="00756D81" w:rsidRPr="00422380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6" w:type="dxa"/>
          </w:tcPr>
          <w:p w14:paraId="4063A70E" w14:textId="77777777" w:rsidR="00756D81" w:rsidRPr="00422380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3" w:type="dxa"/>
          </w:tcPr>
          <w:p w14:paraId="4A0C954F" w14:textId="77777777" w:rsidR="00756D81" w:rsidRPr="00422380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5FC8CDA4" w14:textId="77777777" w:rsidR="00756D81" w:rsidRPr="00422380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3" w:type="dxa"/>
          </w:tcPr>
          <w:p w14:paraId="3585F388" w14:textId="77777777" w:rsidR="00756D81" w:rsidRPr="00422380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C12B9" w:rsidRPr="00422380" w14:paraId="7ADCB41D" w14:textId="77777777" w:rsidTr="00756D81">
        <w:tc>
          <w:tcPr>
            <w:tcW w:w="2692" w:type="dxa"/>
          </w:tcPr>
          <w:p w14:paraId="0E84E43E" w14:textId="6619505A" w:rsidR="00FC12B9" w:rsidRPr="00422380" w:rsidRDefault="00FC12B9" w:rsidP="00FC1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422380">
              <w:rPr>
                <w:rFonts w:ascii="Angsana New" w:hAnsi="Angsana New" w:hint="cs"/>
                <w:sz w:val="24"/>
                <w:szCs w:val="24"/>
                <w:cs/>
              </w:rPr>
              <w:t xml:space="preserve">   ก่อนหักภาษีเงินได้</w:t>
            </w:r>
          </w:p>
        </w:tc>
        <w:tc>
          <w:tcPr>
            <w:tcW w:w="990" w:type="dxa"/>
          </w:tcPr>
          <w:p w14:paraId="1B34DCDE" w14:textId="530708FE" w:rsidR="00FC12B9" w:rsidRPr="00422380" w:rsidRDefault="00FC12B9" w:rsidP="00FC1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  <w:r w:rsidRPr="00422380">
              <w:rPr>
                <w:rFonts w:ascii="Angsana New" w:hAnsi="Angsana New"/>
                <w:sz w:val="24"/>
                <w:szCs w:val="24"/>
              </w:rPr>
              <w:t>739,23</w:t>
            </w:r>
            <w:r w:rsidR="00D528BF" w:rsidRPr="00422380">
              <w:rPr>
                <w:rFonts w:ascii="Angsana New" w:hAnsi="Angsana New"/>
                <w:sz w:val="24"/>
                <w:szCs w:val="24"/>
              </w:rPr>
              <w:t>7</w:t>
            </w:r>
          </w:p>
        </w:tc>
        <w:tc>
          <w:tcPr>
            <w:tcW w:w="270" w:type="dxa"/>
          </w:tcPr>
          <w:p w14:paraId="5609E8EB" w14:textId="77777777" w:rsidR="00FC12B9" w:rsidRPr="00422380" w:rsidRDefault="00FC12B9" w:rsidP="00FC1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8" w:type="dxa"/>
          </w:tcPr>
          <w:p w14:paraId="55396905" w14:textId="6016CA3A" w:rsidR="00FC12B9" w:rsidRPr="00422380" w:rsidRDefault="00FC12B9" w:rsidP="00FC1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  <w:r w:rsidRPr="00422380">
              <w:rPr>
                <w:rFonts w:ascii="Angsana New" w:hAnsi="Angsana New"/>
                <w:sz w:val="24"/>
                <w:szCs w:val="24"/>
              </w:rPr>
              <w:t>637,413</w:t>
            </w:r>
          </w:p>
        </w:tc>
        <w:tc>
          <w:tcPr>
            <w:tcW w:w="270" w:type="dxa"/>
          </w:tcPr>
          <w:p w14:paraId="167EC301" w14:textId="77777777" w:rsidR="00FC12B9" w:rsidRPr="00422380" w:rsidRDefault="00FC12B9" w:rsidP="00FC1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80BBD34" w14:textId="77357161" w:rsidR="00FC12B9" w:rsidRPr="00422380" w:rsidRDefault="00FC12B9" w:rsidP="00FC1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  <w:r w:rsidRPr="00422380">
              <w:rPr>
                <w:rFonts w:ascii="Angsana New" w:hAnsi="Angsana New"/>
                <w:sz w:val="24"/>
                <w:szCs w:val="24"/>
              </w:rPr>
              <w:t>(1,087)</w:t>
            </w:r>
          </w:p>
        </w:tc>
        <w:tc>
          <w:tcPr>
            <w:tcW w:w="236" w:type="dxa"/>
          </w:tcPr>
          <w:p w14:paraId="15664471" w14:textId="77777777" w:rsidR="00FC12B9" w:rsidRPr="00422380" w:rsidRDefault="00FC12B9" w:rsidP="00FC1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8" w:type="dxa"/>
          </w:tcPr>
          <w:p w14:paraId="0F5C60A5" w14:textId="06985174" w:rsidR="00FC12B9" w:rsidRPr="00422380" w:rsidRDefault="00FC12B9" w:rsidP="00FC1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line="240" w:lineRule="auto"/>
              <w:ind w:right="-101"/>
              <w:rPr>
                <w:rFonts w:ascii="Angsana New" w:hAnsi="Angsana New"/>
                <w:sz w:val="24"/>
                <w:szCs w:val="24"/>
              </w:rPr>
            </w:pPr>
            <w:r w:rsidRPr="00422380">
              <w:rPr>
                <w:rFonts w:ascii="Angsana New" w:hAnsi="Angsana New"/>
                <w:sz w:val="24"/>
                <w:szCs w:val="24"/>
              </w:rPr>
              <w:t>(19,892)</w:t>
            </w:r>
          </w:p>
        </w:tc>
        <w:tc>
          <w:tcPr>
            <w:tcW w:w="270" w:type="dxa"/>
          </w:tcPr>
          <w:p w14:paraId="65F45941" w14:textId="77777777" w:rsidR="00FC12B9" w:rsidRPr="00422380" w:rsidRDefault="00FC12B9" w:rsidP="00FC1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6" w:type="dxa"/>
          </w:tcPr>
          <w:p w14:paraId="6A10FF1B" w14:textId="29DD4029" w:rsidR="00FC12B9" w:rsidRPr="00422380" w:rsidRDefault="00FC12B9" w:rsidP="00FC1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  <w:r w:rsidRPr="00422380">
              <w:rPr>
                <w:rFonts w:ascii="Angsana New" w:hAnsi="Angsana New"/>
                <w:sz w:val="24"/>
                <w:szCs w:val="24"/>
              </w:rPr>
              <w:t>(1,784)</w:t>
            </w:r>
          </w:p>
        </w:tc>
        <w:tc>
          <w:tcPr>
            <w:tcW w:w="270" w:type="dxa"/>
          </w:tcPr>
          <w:p w14:paraId="2917AF9D" w14:textId="77777777" w:rsidR="00FC12B9" w:rsidRPr="00422380" w:rsidRDefault="00FC12B9" w:rsidP="00FC1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0CB8D6BB" w14:textId="4C802FA6" w:rsidR="00FC12B9" w:rsidRPr="00422380" w:rsidRDefault="00FC12B9" w:rsidP="00FC1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right="-101"/>
              <w:rPr>
                <w:rFonts w:ascii="Angsana New" w:hAnsi="Angsana New"/>
                <w:sz w:val="24"/>
                <w:szCs w:val="24"/>
              </w:rPr>
            </w:pPr>
            <w:r w:rsidRPr="00422380">
              <w:rPr>
                <w:rFonts w:ascii="Angsana New" w:hAnsi="Angsana New"/>
                <w:sz w:val="24"/>
                <w:szCs w:val="24"/>
              </w:rPr>
              <w:t>(9,903)</w:t>
            </w:r>
          </w:p>
        </w:tc>
        <w:tc>
          <w:tcPr>
            <w:tcW w:w="270" w:type="dxa"/>
          </w:tcPr>
          <w:p w14:paraId="2A127C5B" w14:textId="77777777" w:rsidR="00FC12B9" w:rsidRPr="00422380" w:rsidRDefault="00FC12B9" w:rsidP="00FC1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22398048" w14:textId="456FC784" w:rsidR="00FC12B9" w:rsidRPr="00422380" w:rsidRDefault="00FC12B9" w:rsidP="00FC1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  <w:r w:rsidRPr="00422380">
              <w:rPr>
                <w:rFonts w:ascii="Angsana New" w:hAnsi="Angsana New"/>
                <w:sz w:val="24"/>
                <w:szCs w:val="24"/>
              </w:rPr>
              <w:t>(8,30</w:t>
            </w:r>
            <w:r w:rsidR="00D528BF" w:rsidRPr="00422380">
              <w:rPr>
                <w:rFonts w:ascii="Angsana New" w:hAnsi="Angsana New"/>
                <w:sz w:val="24"/>
                <w:szCs w:val="24"/>
              </w:rPr>
              <w:t>5</w:t>
            </w:r>
            <w:r w:rsidRPr="00422380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12FB201A" w14:textId="77777777" w:rsidR="00FC12B9" w:rsidRPr="00422380" w:rsidRDefault="00FC12B9" w:rsidP="00FC1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470B4609" w14:textId="7A0BED05" w:rsidR="00FC12B9" w:rsidRPr="00422380" w:rsidRDefault="00FC12B9" w:rsidP="00FC1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422380">
              <w:rPr>
                <w:rFonts w:ascii="Angsana New" w:hAnsi="Angsana New"/>
                <w:sz w:val="24"/>
                <w:szCs w:val="24"/>
              </w:rPr>
              <w:t>(42)</w:t>
            </w:r>
          </w:p>
        </w:tc>
        <w:tc>
          <w:tcPr>
            <w:tcW w:w="266" w:type="dxa"/>
          </w:tcPr>
          <w:p w14:paraId="168A90C7" w14:textId="77777777" w:rsidR="00FC12B9" w:rsidRPr="00422380" w:rsidRDefault="00FC12B9" w:rsidP="00FC1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3" w:type="dxa"/>
          </w:tcPr>
          <w:p w14:paraId="5CE0DD09" w14:textId="421AD436" w:rsidR="00FC12B9" w:rsidRPr="00422380" w:rsidRDefault="00FC12B9" w:rsidP="00FC1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  <w:r w:rsidRPr="00422380">
              <w:rPr>
                <w:rFonts w:ascii="Angsana New" w:hAnsi="Angsana New"/>
                <w:sz w:val="24"/>
                <w:szCs w:val="24"/>
              </w:rPr>
              <w:t>728,061</w:t>
            </w:r>
          </w:p>
        </w:tc>
        <w:tc>
          <w:tcPr>
            <w:tcW w:w="270" w:type="dxa"/>
          </w:tcPr>
          <w:p w14:paraId="398C8BB2" w14:textId="77777777" w:rsidR="00FC12B9" w:rsidRPr="00422380" w:rsidRDefault="00FC12B9" w:rsidP="00FC1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3" w:type="dxa"/>
          </w:tcPr>
          <w:p w14:paraId="5FD7F4F1" w14:textId="49856E64" w:rsidR="00FC12B9" w:rsidRPr="00422380" w:rsidRDefault="00FC12B9" w:rsidP="00FC1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  <w:r w:rsidRPr="00422380">
              <w:rPr>
                <w:rFonts w:ascii="Angsana New" w:hAnsi="Angsana New"/>
                <w:sz w:val="24"/>
                <w:szCs w:val="24"/>
              </w:rPr>
              <w:t>607,576</w:t>
            </w:r>
          </w:p>
        </w:tc>
      </w:tr>
      <w:tr w:rsidR="00FC12B9" w:rsidRPr="00422380" w14:paraId="2FE6750E" w14:textId="77777777" w:rsidTr="00756D81">
        <w:tc>
          <w:tcPr>
            <w:tcW w:w="2692" w:type="dxa"/>
          </w:tcPr>
          <w:p w14:paraId="5FC93B75" w14:textId="584B1415" w:rsidR="00FC12B9" w:rsidRPr="00422380" w:rsidRDefault="00FC12B9" w:rsidP="00FC1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422380">
              <w:rPr>
                <w:rFonts w:ascii="Angsana New" w:hAnsi="Angsana New" w:hint="cs"/>
                <w:sz w:val="24"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5FAE14D" w14:textId="2FCB924E" w:rsidR="00FC12B9" w:rsidRPr="00422380" w:rsidRDefault="00FC12B9" w:rsidP="00FC1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  <w:r w:rsidRPr="00422380">
              <w:rPr>
                <w:rFonts w:ascii="Angsana New" w:hAnsi="Angsana New"/>
                <w:sz w:val="24"/>
                <w:szCs w:val="24"/>
              </w:rPr>
              <w:t>18,648</w:t>
            </w:r>
          </w:p>
        </w:tc>
        <w:tc>
          <w:tcPr>
            <w:tcW w:w="270" w:type="dxa"/>
          </w:tcPr>
          <w:p w14:paraId="44A23318" w14:textId="77777777" w:rsidR="00FC12B9" w:rsidRPr="00422380" w:rsidRDefault="00FC12B9" w:rsidP="00FC1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1D8EFDAE" w14:textId="0B5125D0" w:rsidR="00FC12B9" w:rsidRPr="00422380" w:rsidRDefault="00FC12B9" w:rsidP="00FC1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  <w:r w:rsidRPr="00422380">
              <w:rPr>
                <w:rFonts w:ascii="Angsana New" w:hAnsi="Angsana New"/>
                <w:sz w:val="24"/>
                <w:szCs w:val="24"/>
              </w:rPr>
              <w:t>96,607</w:t>
            </w:r>
          </w:p>
        </w:tc>
        <w:tc>
          <w:tcPr>
            <w:tcW w:w="270" w:type="dxa"/>
          </w:tcPr>
          <w:p w14:paraId="11A6CD83" w14:textId="77777777" w:rsidR="00FC12B9" w:rsidRPr="00422380" w:rsidRDefault="00FC12B9" w:rsidP="00FC1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726D123" w14:textId="584B905F" w:rsidR="00FC12B9" w:rsidRPr="00422380" w:rsidRDefault="00FC12B9" w:rsidP="00FC1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  <w:r w:rsidRPr="0042238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37320E8C" w14:textId="77777777" w:rsidR="00FC12B9" w:rsidRPr="00422380" w:rsidRDefault="00FC12B9" w:rsidP="00FC1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1664DABE" w14:textId="2BA2931B" w:rsidR="00FC12B9" w:rsidRPr="00422380" w:rsidRDefault="00FC12B9" w:rsidP="00FC1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line="240" w:lineRule="auto"/>
              <w:ind w:right="-101"/>
              <w:rPr>
                <w:rFonts w:ascii="Angsana New" w:hAnsi="Angsana New"/>
                <w:sz w:val="24"/>
                <w:szCs w:val="24"/>
              </w:rPr>
            </w:pPr>
            <w:r w:rsidRPr="00422380">
              <w:rPr>
                <w:rFonts w:ascii="Angsana New" w:hAnsi="Angsana New"/>
                <w:sz w:val="24"/>
                <w:szCs w:val="24"/>
              </w:rPr>
              <w:t>4,237</w:t>
            </w:r>
          </w:p>
        </w:tc>
        <w:tc>
          <w:tcPr>
            <w:tcW w:w="270" w:type="dxa"/>
          </w:tcPr>
          <w:p w14:paraId="3628623F" w14:textId="77777777" w:rsidR="00FC12B9" w:rsidRPr="00422380" w:rsidRDefault="00FC12B9" w:rsidP="00FC1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6" w:type="dxa"/>
            <w:tcBorders>
              <w:bottom w:val="single" w:sz="4" w:space="0" w:color="auto"/>
            </w:tcBorders>
          </w:tcPr>
          <w:p w14:paraId="464DDFB5" w14:textId="27F3372B" w:rsidR="00FC12B9" w:rsidRPr="00422380" w:rsidRDefault="00FC12B9" w:rsidP="00FC1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  <w:r w:rsidRPr="00422380">
              <w:rPr>
                <w:rFonts w:ascii="Angsana New" w:hAnsi="Angsana New"/>
                <w:sz w:val="24"/>
                <w:szCs w:val="24"/>
              </w:rPr>
              <w:t>268</w:t>
            </w:r>
          </w:p>
        </w:tc>
        <w:tc>
          <w:tcPr>
            <w:tcW w:w="270" w:type="dxa"/>
          </w:tcPr>
          <w:p w14:paraId="348BEDE8" w14:textId="77777777" w:rsidR="00FC12B9" w:rsidRPr="00422380" w:rsidRDefault="00FC12B9" w:rsidP="00FC1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7732BE3C" w14:textId="0B1DE518" w:rsidR="00FC12B9" w:rsidRPr="00422380" w:rsidRDefault="00FC12B9" w:rsidP="00FC1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right="-101"/>
              <w:rPr>
                <w:rFonts w:ascii="Angsana New" w:hAnsi="Angsana New"/>
                <w:sz w:val="24"/>
                <w:szCs w:val="24"/>
              </w:rPr>
            </w:pPr>
            <w:r w:rsidRPr="00422380">
              <w:rPr>
                <w:rFonts w:ascii="Angsana New" w:hAnsi="Angsana New"/>
                <w:sz w:val="24"/>
                <w:szCs w:val="24"/>
              </w:rPr>
              <w:t>3,059</w:t>
            </w:r>
          </w:p>
        </w:tc>
        <w:tc>
          <w:tcPr>
            <w:tcW w:w="270" w:type="dxa"/>
          </w:tcPr>
          <w:p w14:paraId="70B905A5" w14:textId="77777777" w:rsidR="00FC12B9" w:rsidRPr="00422380" w:rsidRDefault="00FC12B9" w:rsidP="00FC1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051A82E8" w14:textId="7BBC3D46" w:rsidR="00FC12B9" w:rsidRPr="00422380" w:rsidRDefault="00FC12B9" w:rsidP="00FC1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  <w:r w:rsidRPr="00422380">
              <w:rPr>
                <w:rFonts w:ascii="Angsana New" w:hAnsi="Angsana New"/>
                <w:sz w:val="24"/>
                <w:szCs w:val="24"/>
              </w:rPr>
              <w:t>3,198</w:t>
            </w:r>
          </w:p>
        </w:tc>
        <w:tc>
          <w:tcPr>
            <w:tcW w:w="270" w:type="dxa"/>
          </w:tcPr>
          <w:p w14:paraId="651CAA69" w14:textId="77777777" w:rsidR="00FC12B9" w:rsidRPr="00422380" w:rsidRDefault="00FC12B9" w:rsidP="00FC1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17C27DD3" w14:textId="6B7B423D" w:rsidR="00FC12B9" w:rsidRPr="00422380" w:rsidRDefault="00FC12B9" w:rsidP="00FC1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422380">
              <w:rPr>
                <w:rFonts w:ascii="Angsana New" w:hAnsi="Angsana New"/>
                <w:sz w:val="24"/>
                <w:szCs w:val="24"/>
              </w:rPr>
              <w:t>8,834</w:t>
            </w:r>
          </w:p>
        </w:tc>
        <w:tc>
          <w:tcPr>
            <w:tcW w:w="266" w:type="dxa"/>
          </w:tcPr>
          <w:p w14:paraId="1B61CEE9" w14:textId="77777777" w:rsidR="00FC12B9" w:rsidRPr="00422380" w:rsidRDefault="00FC12B9" w:rsidP="00FC1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3" w:type="dxa"/>
            <w:tcBorders>
              <w:bottom w:val="single" w:sz="4" w:space="0" w:color="auto"/>
            </w:tcBorders>
          </w:tcPr>
          <w:p w14:paraId="124B9085" w14:textId="1A4BF024" w:rsidR="00FC12B9" w:rsidRPr="00422380" w:rsidRDefault="00FC12B9" w:rsidP="00FC1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  <w:r w:rsidRPr="00422380">
              <w:rPr>
                <w:rFonts w:ascii="Angsana New" w:hAnsi="Angsana New"/>
                <w:sz w:val="24"/>
                <w:szCs w:val="24"/>
              </w:rPr>
              <w:t>22,114</w:t>
            </w:r>
          </w:p>
        </w:tc>
        <w:tc>
          <w:tcPr>
            <w:tcW w:w="270" w:type="dxa"/>
          </w:tcPr>
          <w:p w14:paraId="77F409EA" w14:textId="77777777" w:rsidR="00FC12B9" w:rsidRPr="00422380" w:rsidRDefault="00FC12B9" w:rsidP="00FC1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</w:tcPr>
          <w:p w14:paraId="682D60C6" w14:textId="2C3AC49B" w:rsidR="00FC12B9" w:rsidRPr="00422380" w:rsidRDefault="00FC12B9" w:rsidP="00FC1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  <w:r w:rsidRPr="00422380">
              <w:rPr>
                <w:rFonts w:ascii="Angsana New" w:hAnsi="Angsana New"/>
                <w:sz w:val="24"/>
                <w:szCs w:val="24"/>
              </w:rPr>
              <w:t>112,737</w:t>
            </w:r>
          </w:p>
        </w:tc>
      </w:tr>
      <w:tr w:rsidR="00FC12B9" w:rsidRPr="00422380" w14:paraId="51CD6633" w14:textId="77777777" w:rsidTr="00756D81">
        <w:tc>
          <w:tcPr>
            <w:tcW w:w="2692" w:type="dxa"/>
          </w:tcPr>
          <w:p w14:paraId="4F862B03" w14:textId="78976813" w:rsidR="00FC12B9" w:rsidRPr="00422380" w:rsidRDefault="00FC12B9" w:rsidP="00FC1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22380">
              <w:rPr>
                <w:rFonts w:ascii="Angsana New" w:hAnsi="Angsana New" w:hint="cs"/>
                <w:sz w:val="24"/>
                <w:szCs w:val="24"/>
                <w:cs/>
              </w:rPr>
              <w:t>กำไร (ขาดทุน) ตามส่วนงาน</w:t>
            </w: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92CF8E4" w14:textId="77777777" w:rsidR="00FC12B9" w:rsidRPr="00422380" w:rsidRDefault="00FC12B9" w:rsidP="00FC1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7D5524C2" w14:textId="77777777" w:rsidR="00FC12B9" w:rsidRPr="00422380" w:rsidRDefault="00FC12B9" w:rsidP="00FC1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46700FD3" w14:textId="77777777" w:rsidR="00FC12B9" w:rsidRPr="00422380" w:rsidRDefault="00FC12B9" w:rsidP="00FC1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541BFA7A" w14:textId="77777777" w:rsidR="00FC12B9" w:rsidRPr="00422380" w:rsidRDefault="00FC12B9" w:rsidP="00FC1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064F894" w14:textId="77777777" w:rsidR="00FC12B9" w:rsidRPr="00422380" w:rsidRDefault="00FC12B9" w:rsidP="00FC1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4CA132F0" w14:textId="77777777" w:rsidR="00FC12B9" w:rsidRPr="00422380" w:rsidRDefault="00FC12B9" w:rsidP="00FC1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5F2BED9D" w14:textId="77777777" w:rsidR="00FC12B9" w:rsidRPr="00422380" w:rsidRDefault="00FC12B9" w:rsidP="00FC1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line="240" w:lineRule="auto"/>
              <w:ind w:right="-10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3347845E" w14:textId="77777777" w:rsidR="00FC12B9" w:rsidRPr="00422380" w:rsidRDefault="00FC12B9" w:rsidP="00FC1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single" w:sz="4" w:space="0" w:color="auto"/>
            </w:tcBorders>
          </w:tcPr>
          <w:p w14:paraId="59ADC5F1" w14:textId="77777777" w:rsidR="00FC12B9" w:rsidRPr="00422380" w:rsidRDefault="00FC12B9" w:rsidP="00FC1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7A8F8670" w14:textId="77777777" w:rsidR="00FC12B9" w:rsidRPr="00422380" w:rsidRDefault="00FC12B9" w:rsidP="00FC1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6F25795C" w14:textId="77777777" w:rsidR="00FC12B9" w:rsidRPr="00422380" w:rsidRDefault="00FC12B9" w:rsidP="00FC1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right="-10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0BADB63C" w14:textId="77777777" w:rsidR="00FC12B9" w:rsidRPr="00422380" w:rsidRDefault="00FC12B9" w:rsidP="00FC1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57AD080D" w14:textId="77777777" w:rsidR="00FC12B9" w:rsidRPr="00422380" w:rsidRDefault="00FC12B9" w:rsidP="00FC1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4184B470" w14:textId="77777777" w:rsidR="00FC12B9" w:rsidRPr="00422380" w:rsidRDefault="00FC12B9" w:rsidP="00FC1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06570DE4" w14:textId="77777777" w:rsidR="00FC12B9" w:rsidRPr="00422380" w:rsidRDefault="00FC12B9" w:rsidP="00FC1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6" w:type="dxa"/>
          </w:tcPr>
          <w:p w14:paraId="510EF351" w14:textId="77777777" w:rsidR="00FC12B9" w:rsidRPr="00422380" w:rsidRDefault="00FC12B9" w:rsidP="00FC1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3" w:type="dxa"/>
            <w:tcBorders>
              <w:top w:val="single" w:sz="4" w:space="0" w:color="auto"/>
            </w:tcBorders>
          </w:tcPr>
          <w:p w14:paraId="2234E05C" w14:textId="77777777" w:rsidR="00FC12B9" w:rsidRPr="00422380" w:rsidRDefault="00FC12B9" w:rsidP="00FC1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618FE49D" w14:textId="77777777" w:rsidR="00FC12B9" w:rsidRPr="00422380" w:rsidRDefault="00FC12B9" w:rsidP="00FC1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single" w:sz="4" w:space="0" w:color="auto"/>
            </w:tcBorders>
          </w:tcPr>
          <w:p w14:paraId="684247E7" w14:textId="77777777" w:rsidR="00FC12B9" w:rsidRPr="00422380" w:rsidRDefault="00FC12B9" w:rsidP="00FC1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C12B9" w:rsidRPr="00422380" w14:paraId="177B698A" w14:textId="77777777" w:rsidTr="00756D81">
        <w:tc>
          <w:tcPr>
            <w:tcW w:w="2692" w:type="dxa"/>
          </w:tcPr>
          <w:p w14:paraId="4FD680FA" w14:textId="04CD6A1D" w:rsidR="00FC12B9" w:rsidRPr="00422380" w:rsidRDefault="00FC12B9" w:rsidP="00FC1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422380">
              <w:rPr>
                <w:rFonts w:ascii="Angsana New" w:hAnsi="Angsana New" w:hint="cs"/>
                <w:sz w:val="24"/>
                <w:szCs w:val="24"/>
                <w:cs/>
              </w:rPr>
              <w:t xml:space="preserve">   ก่อนหักภาษีเงินได้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731ED77A" w14:textId="66B91D2F" w:rsidR="00FC12B9" w:rsidRPr="00422380" w:rsidRDefault="00FC12B9" w:rsidP="00FC1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  <w:r w:rsidRPr="00422380">
              <w:rPr>
                <w:rFonts w:ascii="Angsana New" w:hAnsi="Angsana New"/>
                <w:sz w:val="24"/>
                <w:szCs w:val="24"/>
              </w:rPr>
              <w:t>757,88</w:t>
            </w:r>
            <w:r w:rsidR="00D528BF" w:rsidRPr="00422380"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013D494D" w14:textId="77777777" w:rsidR="00FC12B9" w:rsidRPr="00422380" w:rsidRDefault="00FC12B9" w:rsidP="00FC1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8" w:type="dxa"/>
            <w:tcBorders>
              <w:bottom w:val="double" w:sz="4" w:space="0" w:color="auto"/>
            </w:tcBorders>
            <w:shd w:val="clear" w:color="auto" w:fill="auto"/>
          </w:tcPr>
          <w:p w14:paraId="2731CAB1" w14:textId="1FBE6385" w:rsidR="00FC12B9" w:rsidRPr="00422380" w:rsidRDefault="00FC12B9" w:rsidP="00FC1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  <w:r w:rsidRPr="00422380">
              <w:rPr>
                <w:rFonts w:ascii="Angsana New" w:hAnsi="Angsana New"/>
                <w:sz w:val="24"/>
                <w:szCs w:val="24"/>
              </w:rPr>
              <w:t>734,020</w:t>
            </w:r>
          </w:p>
        </w:tc>
        <w:tc>
          <w:tcPr>
            <w:tcW w:w="270" w:type="dxa"/>
            <w:shd w:val="clear" w:color="auto" w:fill="auto"/>
          </w:tcPr>
          <w:p w14:paraId="3C39B93A" w14:textId="77777777" w:rsidR="00FC12B9" w:rsidRPr="00422380" w:rsidRDefault="00FC12B9" w:rsidP="00FC1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0D83ABA5" w14:textId="65EE6959" w:rsidR="00FC12B9" w:rsidRPr="00422380" w:rsidRDefault="00FC12B9" w:rsidP="00FC1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  <w:r w:rsidRPr="00422380">
              <w:rPr>
                <w:rFonts w:ascii="Angsana New" w:hAnsi="Angsana New"/>
                <w:sz w:val="24"/>
                <w:szCs w:val="24"/>
              </w:rPr>
              <w:t>(1,087)</w:t>
            </w:r>
          </w:p>
        </w:tc>
        <w:tc>
          <w:tcPr>
            <w:tcW w:w="236" w:type="dxa"/>
            <w:shd w:val="clear" w:color="auto" w:fill="auto"/>
          </w:tcPr>
          <w:p w14:paraId="0F5C9257" w14:textId="77777777" w:rsidR="00FC12B9" w:rsidRPr="00422380" w:rsidRDefault="00FC12B9" w:rsidP="00FC1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8" w:type="dxa"/>
            <w:tcBorders>
              <w:bottom w:val="double" w:sz="4" w:space="0" w:color="auto"/>
            </w:tcBorders>
            <w:shd w:val="clear" w:color="auto" w:fill="auto"/>
          </w:tcPr>
          <w:p w14:paraId="6D66CC53" w14:textId="64C17B44" w:rsidR="00FC12B9" w:rsidRPr="00422380" w:rsidRDefault="00FC12B9" w:rsidP="00FC1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line="240" w:lineRule="auto"/>
              <w:ind w:right="-101"/>
              <w:rPr>
                <w:rFonts w:ascii="Angsana New" w:hAnsi="Angsana New"/>
                <w:sz w:val="24"/>
                <w:szCs w:val="24"/>
              </w:rPr>
            </w:pPr>
            <w:r w:rsidRPr="00422380">
              <w:rPr>
                <w:rFonts w:ascii="Angsana New" w:hAnsi="Angsana New"/>
                <w:sz w:val="24"/>
                <w:szCs w:val="24"/>
              </w:rPr>
              <w:t>(15,655)</w:t>
            </w:r>
          </w:p>
        </w:tc>
        <w:tc>
          <w:tcPr>
            <w:tcW w:w="270" w:type="dxa"/>
            <w:shd w:val="clear" w:color="auto" w:fill="auto"/>
          </w:tcPr>
          <w:p w14:paraId="1BB97940" w14:textId="77777777" w:rsidR="00FC12B9" w:rsidRPr="00422380" w:rsidRDefault="00FC12B9" w:rsidP="00FC1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6" w:type="dxa"/>
            <w:tcBorders>
              <w:bottom w:val="double" w:sz="4" w:space="0" w:color="auto"/>
            </w:tcBorders>
            <w:shd w:val="clear" w:color="auto" w:fill="auto"/>
          </w:tcPr>
          <w:p w14:paraId="356D51B6" w14:textId="38983108" w:rsidR="00FC12B9" w:rsidRPr="00422380" w:rsidRDefault="00FC12B9" w:rsidP="00FC12B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78"/>
              </w:tabs>
              <w:spacing w:line="240" w:lineRule="auto"/>
              <w:ind w:left="-108" w:right="-106"/>
              <w:rPr>
                <w:rFonts w:ascii="Angsana New" w:hAnsi="Angsana New"/>
                <w:sz w:val="24"/>
                <w:szCs w:val="24"/>
              </w:rPr>
            </w:pPr>
            <w:r w:rsidRPr="00422380">
              <w:rPr>
                <w:rFonts w:ascii="Angsana New" w:hAnsi="Angsana New"/>
                <w:sz w:val="24"/>
                <w:szCs w:val="24"/>
              </w:rPr>
              <w:t>(1,516)</w:t>
            </w:r>
          </w:p>
        </w:tc>
        <w:tc>
          <w:tcPr>
            <w:tcW w:w="270" w:type="dxa"/>
            <w:shd w:val="clear" w:color="auto" w:fill="auto"/>
          </w:tcPr>
          <w:p w14:paraId="3DE47534" w14:textId="77777777" w:rsidR="00FC12B9" w:rsidRPr="00422380" w:rsidRDefault="00FC12B9" w:rsidP="00FC1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shd w:val="clear" w:color="auto" w:fill="auto"/>
          </w:tcPr>
          <w:p w14:paraId="00712DAD" w14:textId="259036F9" w:rsidR="00FC12B9" w:rsidRPr="00422380" w:rsidRDefault="00FC12B9" w:rsidP="00FC1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right="-101"/>
              <w:rPr>
                <w:rFonts w:ascii="Angsana New" w:hAnsi="Angsana New"/>
                <w:sz w:val="24"/>
                <w:szCs w:val="24"/>
              </w:rPr>
            </w:pPr>
            <w:r w:rsidRPr="00422380">
              <w:rPr>
                <w:rFonts w:ascii="Angsana New" w:hAnsi="Angsana New"/>
                <w:sz w:val="24"/>
                <w:szCs w:val="24"/>
              </w:rPr>
              <w:t>(6,844)</w:t>
            </w:r>
          </w:p>
        </w:tc>
        <w:tc>
          <w:tcPr>
            <w:tcW w:w="270" w:type="dxa"/>
            <w:shd w:val="clear" w:color="auto" w:fill="auto"/>
          </w:tcPr>
          <w:p w14:paraId="10F1FAE6" w14:textId="77777777" w:rsidR="00FC12B9" w:rsidRPr="00422380" w:rsidRDefault="00FC12B9" w:rsidP="00FC1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shd w:val="clear" w:color="auto" w:fill="auto"/>
          </w:tcPr>
          <w:p w14:paraId="76D080E1" w14:textId="7F8799E4" w:rsidR="00FC12B9" w:rsidRPr="00422380" w:rsidRDefault="00FC12B9" w:rsidP="00FC1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  <w:r w:rsidRPr="00422380">
              <w:rPr>
                <w:rFonts w:ascii="Angsana New" w:hAnsi="Angsana New"/>
                <w:sz w:val="24"/>
                <w:szCs w:val="24"/>
              </w:rPr>
              <w:t>(5,107)</w:t>
            </w:r>
          </w:p>
        </w:tc>
        <w:tc>
          <w:tcPr>
            <w:tcW w:w="270" w:type="dxa"/>
            <w:shd w:val="clear" w:color="auto" w:fill="auto"/>
          </w:tcPr>
          <w:p w14:paraId="180C6AEA" w14:textId="77777777" w:rsidR="00FC12B9" w:rsidRPr="00422380" w:rsidRDefault="00FC12B9" w:rsidP="00FC1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shd w:val="clear" w:color="auto" w:fill="auto"/>
          </w:tcPr>
          <w:p w14:paraId="7A153D3F" w14:textId="5827BF32" w:rsidR="00FC12B9" w:rsidRPr="00422380" w:rsidRDefault="00FC12B9" w:rsidP="00FC1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422380">
              <w:rPr>
                <w:rFonts w:ascii="Angsana New" w:hAnsi="Angsana New"/>
                <w:sz w:val="24"/>
                <w:szCs w:val="24"/>
              </w:rPr>
              <w:t>8,792</w:t>
            </w:r>
          </w:p>
        </w:tc>
        <w:tc>
          <w:tcPr>
            <w:tcW w:w="266" w:type="dxa"/>
            <w:shd w:val="clear" w:color="auto" w:fill="auto"/>
          </w:tcPr>
          <w:p w14:paraId="736A0A08" w14:textId="77777777" w:rsidR="00FC12B9" w:rsidRPr="00422380" w:rsidRDefault="00FC12B9" w:rsidP="00FC1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3" w:type="dxa"/>
            <w:tcBorders>
              <w:bottom w:val="double" w:sz="4" w:space="0" w:color="auto"/>
            </w:tcBorders>
            <w:shd w:val="clear" w:color="auto" w:fill="auto"/>
          </w:tcPr>
          <w:p w14:paraId="2E33141C" w14:textId="6E48445B" w:rsidR="00FC12B9" w:rsidRPr="00422380" w:rsidRDefault="00FC12B9" w:rsidP="00FC1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right="-285"/>
              <w:rPr>
                <w:rFonts w:ascii="Angsana New" w:hAnsi="Angsana New"/>
                <w:sz w:val="24"/>
                <w:szCs w:val="24"/>
              </w:rPr>
            </w:pPr>
            <w:r w:rsidRPr="00422380">
              <w:rPr>
                <w:rFonts w:ascii="Angsana New" w:hAnsi="Angsana New"/>
                <w:sz w:val="24"/>
                <w:szCs w:val="24"/>
              </w:rPr>
              <w:t>750,175</w:t>
            </w:r>
          </w:p>
        </w:tc>
        <w:tc>
          <w:tcPr>
            <w:tcW w:w="270" w:type="dxa"/>
            <w:shd w:val="clear" w:color="auto" w:fill="auto"/>
          </w:tcPr>
          <w:p w14:paraId="7897513E" w14:textId="77777777" w:rsidR="00FC12B9" w:rsidRPr="00422380" w:rsidRDefault="00FC12B9" w:rsidP="00FC1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3" w:type="dxa"/>
            <w:tcBorders>
              <w:bottom w:val="double" w:sz="4" w:space="0" w:color="auto"/>
            </w:tcBorders>
            <w:shd w:val="clear" w:color="auto" w:fill="auto"/>
          </w:tcPr>
          <w:p w14:paraId="6014C2A0" w14:textId="19BF97E5" w:rsidR="00FC12B9" w:rsidRPr="00422380" w:rsidRDefault="00FC12B9" w:rsidP="00FC1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  <w:r w:rsidRPr="00422380">
              <w:rPr>
                <w:rFonts w:ascii="Angsana New" w:hAnsi="Angsana New"/>
                <w:sz w:val="24"/>
                <w:szCs w:val="24"/>
              </w:rPr>
              <w:t>720,313</w:t>
            </w:r>
          </w:p>
        </w:tc>
      </w:tr>
      <w:tr w:rsidR="00FC12B9" w:rsidRPr="00422380" w14:paraId="457F7066" w14:textId="77777777" w:rsidTr="00756D81">
        <w:tc>
          <w:tcPr>
            <w:tcW w:w="2692" w:type="dxa"/>
          </w:tcPr>
          <w:p w14:paraId="2D7CB048" w14:textId="77777777" w:rsidR="00FC12B9" w:rsidRPr="00422380" w:rsidRDefault="00FC12B9" w:rsidP="00FC1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</w:tcPr>
          <w:p w14:paraId="23837E0B" w14:textId="77777777" w:rsidR="00FC12B9" w:rsidRPr="00422380" w:rsidRDefault="00FC12B9" w:rsidP="00FC1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06873534" w14:textId="77777777" w:rsidR="00FC12B9" w:rsidRPr="00422380" w:rsidRDefault="00FC12B9" w:rsidP="00FC1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double" w:sz="4" w:space="0" w:color="auto"/>
            </w:tcBorders>
            <w:shd w:val="clear" w:color="auto" w:fill="auto"/>
          </w:tcPr>
          <w:p w14:paraId="0C10D121" w14:textId="77777777" w:rsidR="00FC12B9" w:rsidRPr="00422380" w:rsidRDefault="00FC12B9" w:rsidP="00FC1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7C338C2B" w14:textId="77777777" w:rsidR="00FC12B9" w:rsidRPr="00422380" w:rsidRDefault="00FC12B9" w:rsidP="00FC1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60953BC4" w14:textId="77777777" w:rsidR="00FC12B9" w:rsidRPr="00422380" w:rsidRDefault="00FC12B9" w:rsidP="00FC1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5822A8A4" w14:textId="77777777" w:rsidR="00FC12B9" w:rsidRPr="00422380" w:rsidRDefault="00FC12B9" w:rsidP="00FC1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double" w:sz="4" w:space="0" w:color="auto"/>
            </w:tcBorders>
            <w:shd w:val="clear" w:color="auto" w:fill="auto"/>
          </w:tcPr>
          <w:p w14:paraId="44AC7EA2" w14:textId="77777777" w:rsidR="00FC12B9" w:rsidRPr="00422380" w:rsidRDefault="00FC12B9" w:rsidP="00FC1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line="240" w:lineRule="auto"/>
              <w:ind w:right="-10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2882EBA3" w14:textId="77777777" w:rsidR="00FC12B9" w:rsidRPr="00422380" w:rsidRDefault="00FC12B9" w:rsidP="00FC1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double" w:sz="4" w:space="0" w:color="auto"/>
            </w:tcBorders>
            <w:shd w:val="clear" w:color="auto" w:fill="auto"/>
          </w:tcPr>
          <w:p w14:paraId="41969D70" w14:textId="77777777" w:rsidR="00FC12B9" w:rsidRPr="00422380" w:rsidRDefault="00FC12B9" w:rsidP="00FC12B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78"/>
              </w:tabs>
              <w:spacing w:line="240" w:lineRule="auto"/>
              <w:ind w:left="-108"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4A22A7A1" w14:textId="77777777" w:rsidR="00FC12B9" w:rsidRPr="00422380" w:rsidRDefault="00FC12B9" w:rsidP="00FC1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</w:tcPr>
          <w:p w14:paraId="2E85B271" w14:textId="77777777" w:rsidR="00FC12B9" w:rsidRPr="00422380" w:rsidRDefault="00FC12B9" w:rsidP="00FC1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right="-10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5A1B628E" w14:textId="77777777" w:rsidR="00FC12B9" w:rsidRPr="00422380" w:rsidRDefault="00FC12B9" w:rsidP="00FC1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</w:tcPr>
          <w:p w14:paraId="3B18AA3E" w14:textId="77777777" w:rsidR="00FC12B9" w:rsidRPr="00422380" w:rsidRDefault="00FC12B9" w:rsidP="00FC1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5E8A4D04" w14:textId="77777777" w:rsidR="00FC12B9" w:rsidRPr="00422380" w:rsidRDefault="00FC12B9" w:rsidP="00FC1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</w:tcPr>
          <w:p w14:paraId="24D7E3EC" w14:textId="77777777" w:rsidR="00FC12B9" w:rsidRPr="00422380" w:rsidRDefault="00FC12B9" w:rsidP="00FC1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6" w:type="dxa"/>
            <w:shd w:val="clear" w:color="auto" w:fill="auto"/>
          </w:tcPr>
          <w:p w14:paraId="57C5357D" w14:textId="77777777" w:rsidR="00FC12B9" w:rsidRPr="00422380" w:rsidRDefault="00FC12B9" w:rsidP="00FC1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3" w:type="dxa"/>
            <w:tcBorders>
              <w:top w:val="double" w:sz="4" w:space="0" w:color="auto"/>
            </w:tcBorders>
            <w:shd w:val="clear" w:color="auto" w:fill="auto"/>
          </w:tcPr>
          <w:p w14:paraId="67A0C2B1" w14:textId="77777777" w:rsidR="00FC12B9" w:rsidRPr="00422380" w:rsidRDefault="00FC12B9" w:rsidP="00FC1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right="-28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1D59E9BA" w14:textId="77777777" w:rsidR="00FC12B9" w:rsidRPr="00422380" w:rsidRDefault="00FC12B9" w:rsidP="00FC1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double" w:sz="4" w:space="0" w:color="auto"/>
            </w:tcBorders>
            <w:shd w:val="clear" w:color="auto" w:fill="auto"/>
          </w:tcPr>
          <w:p w14:paraId="1D684DDA" w14:textId="77777777" w:rsidR="00FC12B9" w:rsidRPr="00422380" w:rsidRDefault="00FC12B9" w:rsidP="00FC1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C12B9" w:rsidRPr="00422380" w14:paraId="040F3197" w14:textId="77777777" w:rsidTr="00756D81">
        <w:tc>
          <w:tcPr>
            <w:tcW w:w="2692" w:type="dxa"/>
          </w:tcPr>
          <w:p w14:paraId="13034AC0" w14:textId="316A748F" w:rsidR="00FC12B9" w:rsidRPr="00422380" w:rsidRDefault="00FC12B9" w:rsidP="00FC1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422380">
              <w:rPr>
                <w:rFonts w:ascii="Angsana New" w:hAnsi="Angsana New" w:hint="cs"/>
                <w:sz w:val="24"/>
                <w:szCs w:val="24"/>
                <w:cs/>
              </w:rPr>
              <w:t xml:space="preserve">สินทรัพย์ส่วนงาน ณ วันที่ </w:t>
            </w:r>
            <w:r w:rsidRPr="00422380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422380">
              <w:rPr>
                <w:rFonts w:ascii="Angsana New" w:hAnsi="Angsana New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990" w:type="dxa"/>
            <w:shd w:val="clear" w:color="auto" w:fill="auto"/>
          </w:tcPr>
          <w:p w14:paraId="005758D5" w14:textId="52F7839C" w:rsidR="00FC12B9" w:rsidRPr="00422380" w:rsidRDefault="00FC12B9" w:rsidP="00FC1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  <w:r w:rsidRPr="00422380">
              <w:rPr>
                <w:rFonts w:ascii="Angsana New" w:hAnsi="Angsana New" w:hint="cs"/>
                <w:sz w:val="24"/>
                <w:szCs w:val="24"/>
                <w:cs/>
              </w:rPr>
              <w:t>7</w:t>
            </w:r>
            <w:r w:rsidRPr="00422380">
              <w:rPr>
                <w:rFonts w:ascii="Angsana New" w:hAnsi="Angsana New"/>
                <w:sz w:val="24"/>
                <w:szCs w:val="24"/>
              </w:rPr>
              <w:t>,</w:t>
            </w:r>
            <w:r w:rsidRPr="00422380">
              <w:rPr>
                <w:rFonts w:ascii="Angsana New" w:hAnsi="Angsana New" w:hint="cs"/>
                <w:sz w:val="24"/>
                <w:szCs w:val="24"/>
                <w:cs/>
              </w:rPr>
              <w:t>225</w:t>
            </w:r>
            <w:r w:rsidRPr="00422380">
              <w:rPr>
                <w:rFonts w:ascii="Angsana New" w:hAnsi="Angsana New"/>
                <w:sz w:val="24"/>
                <w:szCs w:val="24"/>
              </w:rPr>
              <w:t>,</w:t>
            </w:r>
            <w:r w:rsidRPr="00422380">
              <w:rPr>
                <w:rFonts w:ascii="Angsana New" w:hAnsi="Angsana New" w:hint="cs"/>
                <w:sz w:val="24"/>
                <w:szCs w:val="24"/>
                <w:cs/>
              </w:rPr>
              <w:t>280</w:t>
            </w:r>
          </w:p>
        </w:tc>
        <w:tc>
          <w:tcPr>
            <w:tcW w:w="270" w:type="dxa"/>
            <w:shd w:val="clear" w:color="auto" w:fill="auto"/>
          </w:tcPr>
          <w:p w14:paraId="31F795E2" w14:textId="77777777" w:rsidR="00FC12B9" w:rsidRPr="00422380" w:rsidRDefault="00FC12B9" w:rsidP="00FC1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</w:tcPr>
          <w:p w14:paraId="023DC2EB" w14:textId="0329906A" w:rsidR="00FC12B9" w:rsidRPr="00422380" w:rsidRDefault="00FC12B9" w:rsidP="00FC1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  <w:r w:rsidRPr="00422380">
              <w:rPr>
                <w:rFonts w:ascii="Angsana New" w:hAnsi="Angsana New"/>
                <w:sz w:val="24"/>
                <w:szCs w:val="24"/>
              </w:rPr>
              <w:t>6,383,846</w:t>
            </w:r>
          </w:p>
        </w:tc>
        <w:tc>
          <w:tcPr>
            <w:tcW w:w="270" w:type="dxa"/>
            <w:shd w:val="clear" w:color="auto" w:fill="auto"/>
          </w:tcPr>
          <w:p w14:paraId="166B5BA2" w14:textId="77777777" w:rsidR="00FC12B9" w:rsidRPr="00422380" w:rsidRDefault="00FC12B9" w:rsidP="00FC1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2FA71A6A" w14:textId="064C5733" w:rsidR="00FC12B9" w:rsidRPr="00422380" w:rsidRDefault="00FC12B9" w:rsidP="00FC1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  <w:r w:rsidRPr="00422380">
              <w:rPr>
                <w:rFonts w:ascii="Angsana New" w:hAnsi="Angsana New"/>
                <w:sz w:val="24"/>
                <w:szCs w:val="24"/>
              </w:rPr>
              <w:t>8,818</w:t>
            </w:r>
          </w:p>
        </w:tc>
        <w:tc>
          <w:tcPr>
            <w:tcW w:w="236" w:type="dxa"/>
            <w:shd w:val="clear" w:color="auto" w:fill="auto"/>
          </w:tcPr>
          <w:p w14:paraId="38AD26B4" w14:textId="77777777" w:rsidR="00FC12B9" w:rsidRPr="00422380" w:rsidRDefault="00FC12B9" w:rsidP="00FC1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</w:tcPr>
          <w:p w14:paraId="65B2AB31" w14:textId="6DA68CA0" w:rsidR="00FC12B9" w:rsidRPr="00422380" w:rsidRDefault="00FC12B9" w:rsidP="00FC1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line="240" w:lineRule="auto"/>
              <w:ind w:right="-101"/>
              <w:rPr>
                <w:rFonts w:ascii="Angsana New" w:hAnsi="Angsana New"/>
                <w:sz w:val="24"/>
                <w:szCs w:val="24"/>
              </w:rPr>
            </w:pPr>
            <w:r w:rsidRPr="00422380">
              <w:rPr>
                <w:rFonts w:ascii="Angsana New" w:hAnsi="Angsana New"/>
                <w:sz w:val="24"/>
                <w:szCs w:val="24"/>
              </w:rPr>
              <w:t>9,925</w:t>
            </w:r>
          </w:p>
        </w:tc>
        <w:tc>
          <w:tcPr>
            <w:tcW w:w="270" w:type="dxa"/>
            <w:shd w:val="clear" w:color="auto" w:fill="auto"/>
          </w:tcPr>
          <w:p w14:paraId="125E74E9" w14:textId="77777777" w:rsidR="00FC12B9" w:rsidRPr="00422380" w:rsidRDefault="00FC12B9" w:rsidP="00FC1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6" w:type="dxa"/>
            <w:shd w:val="clear" w:color="auto" w:fill="auto"/>
          </w:tcPr>
          <w:p w14:paraId="4CB7B6A8" w14:textId="419DD387" w:rsidR="00FC12B9" w:rsidRPr="00422380" w:rsidRDefault="00FC12B9" w:rsidP="00FC1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  <w:cs/>
              </w:rPr>
            </w:pPr>
            <w:r w:rsidRPr="00422380">
              <w:rPr>
                <w:rFonts w:ascii="Angsana New" w:hAnsi="Angsana New"/>
                <w:sz w:val="24"/>
                <w:szCs w:val="24"/>
              </w:rPr>
              <w:t>5,723</w:t>
            </w:r>
          </w:p>
        </w:tc>
        <w:tc>
          <w:tcPr>
            <w:tcW w:w="270" w:type="dxa"/>
            <w:shd w:val="clear" w:color="auto" w:fill="auto"/>
          </w:tcPr>
          <w:p w14:paraId="3EE724B9" w14:textId="77777777" w:rsidR="00FC12B9" w:rsidRPr="00422380" w:rsidRDefault="00FC12B9" w:rsidP="00FC1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447890F1" w14:textId="43278C3E" w:rsidR="00FC12B9" w:rsidRPr="00422380" w:rsidRDefault="00FC12B9" w:rsidP="00FC1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right="-101"/>
              <w:rPr>
                <w:rFonts w:ascii="Angsana New" w:hAnsi="Angsana New"/>
                <w:sz w:val="24"/>
                <w:szCs w:val="24"/>
              </w:rPr>
            </w:pPr>
            <w:r w:rsidRPr="00422380">
              <w:rPr>
                <w:rFonts w:ascii="Angsana New" w:hAnsi="Angsana New"/>
                <w:sz w:val="24"/>
                <w:szCs w:val="24"/>
              </w:rPr>
              <w:t>8,013</w:t>
            </w:r>
          </w:p>
        </w:tc>
        <w:tc>
          <w:tcPr>
            <w:tcW w:w="270" w:type="dxa"/>
            <w:shd w:val="clear" w:color="auto" w:fill="auto"/>
          </w:tcPr>
          <w:p w14:paraId="605D4F2E" w14:textId="77777777" w:rsidR="00FC12B9" w:rsidRPr="00422380" w:rsidRDefault="00FC12B9" w:rsidP="00FC1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4CB0CA41" w14:textId="1027BC96" w:rsidR="00FC12B9" w:rsidRPr="00422380" w:rsidRDefault="00FC12B9" w:rsidP="00FC1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  <w:r w:rsidRPr="00422380">
              <w:rPr>
                <w:rFonts w:ascii="Angsana New" w:hAnsi="Angsana New"/>
                <w:sz w:val="24"/>
                <w:szCs w:val="24"/>
              </w:rPr>
              <w:t>74,833</w:t>
            </w:r>
          </w:p>
        </w:tc>
        <w:tc>
          <w:tcPr>
            <w:tcW w:w="270" w:type="dxa"/>
            <w:shd w:val="clear" w:color="auto" w:fill="auto"/>
          </w:tcPr>
          <w:p w14:paraId="2D343D45" w14:textId="77777777" w:rsidR="00FC12B9" w:rsidRPr="00422380" w:rsidRDefault="00FC12B9" w:rsidP="00FC1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52F5B935" w14:textId="148F260C" w:rsidR="00FC12B9" w:rsidRPr="00422380" w:rsidRDefault="00FC12B9" w:rsidP="00FC1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422380">
              <w:rPr>
                <w:rFonts w:ascii="Angsana New" w:hAnsi="Angsana New"/>
                <w:sz w:val="24"/>
                <w:szCs w:val="24"/>
              </w:rPr>
              <w:t>81,618</w:t>
            </w:r>
          </w:p>
        </w:tc>
        <w:tc>
          <w:tcPr>
            <w:tcW w:w="266" w:type="dxa"/>
            <w:shd w:val="clear" w:color="auto" w:fill="auto"/>
          </w:tcPr>
          <w:p w14:paraId="0F5DF08D" w14:textId="77777777" w:rsidR="00FC12B9" w:rsidRPr="00422380" w:rsidRDefault="00FC12B9" w:rsidP="00FC1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3" w:type="dxa"/>
            <w:shd w:val="clear" w:color="auto" w:fill="auto"/>
          </w:tcPr>
          <w:p w14:paraId="76B38B8C" w14:textId="65734880" w:rsidR="00FC12B9" w:rsidRPr="00422380" w:rsidRDefault="00FC12B9" w:rsidP="00FC1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right="-285"/>
              <w:rPr>
                <w:rFonts w:ascii="Angsana New" w:hAnsi="Angsana New"/>
                <w:sz w:val="24"/>
                <w:szCs w:val="24"/>
              </w:rPr>
            </w:pPr>
            <w:r w:rsidRPr="00422380">
              <w:rPr>
                <w:rFonts w:ascii="Angsana New" w:hAnsi="Angsana New"/>
                <w:sz w:val="24"/>
                <w:szCs w:val="24"/>
              </w:rPr>
              <w:t>7,314,654</w:t>
            </w:r>
          </w:p>
        </w:tc>
        <w:tc>
          <w:tcPr>
            <w:tcW w:w="270" w:type="dxa"/>
            <w:shd w:val="clear" w:color="auto" w:fill="auto"/>
          </w:tcPr>
          <w:p w14:paraId="60FD7304" w14:textId="77777777" w:rsidR="00FC12B9" w:rsidRPr="00422380" w:rsidRDefault="00FC12B9" w:rsidP="00FC1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3" w:type="dxa"/>
            <w:shd w:val="clear" w:color="auto" w:fill="auto"/>
          </w:tcPr>
          <w:p w14:paraId="763255B7" w14:textId="4A118567" w:rsidR="00FC12B9" w:rsidRPr="00422380" w:rsidRDefault="00FC12B9" w:rsidP="00FC1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  <w:r w:rsidRPr="00422380">
              <w:rPr>
                <w:rFonts w:ascii="Angsana New" w:hAnsi="Angsana New"/>
                <w:sz w:val="24"/>
                <w:szCs w:val="24"/>
              </w:rPr>
              <w:t>6,483,402</w:t>
            </w:r>
          </w:p>
        </w:tc>
      </w:tr>
      <w:tr w:rsidR="00FC12B9" w:rsidRPr="00422380" w14:paraId="5A20150E" w14:textId="77777777" w:rsidTr="00756D81">
        <w:tc>
          <w:tcPr>
            <w:tcW w:w="2692" w:type="dxa"/>
          </w:tcPr>
          <w:p w14:paraId="748C9ECF" w14:textId="468599BE" w:rsidR="00FC12B9" w:rsidRPr="00422380" w:rsidRDefault="00FC12B9" w:rsidP="00FC1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422380">
              <w:rPr>
                <w:rFonts w:ascii="Angsana New" w:hAnsi="Angsana New" w:hint="cs"/>
                <w:sz w:val="24"/>
                <w:szCs w:val="24"/>
                <w:cs/>
              </w:rPr>
              <w:t xml:space="preserve">หนี้สินส่วนงาน ณ วันที่ </w:t>
            </w:r>
            <w:r w:rsidRPr="00422380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422380">
              <w:rPr>
                <w:rFonts w:ascii="Angsana New" w:hAnsi="Angsana New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990" w:type="dxa"/>
            <w:shd w:val="clear" w:color="auto" w:fill="auto"/>
          </w:tcPr>
          <w:p w14:paraId="51B55692" w14:textId="7C80E570" w:rsidR="00FC12B9" w:rsidRPr="00422380" w:rsidRDefault="00FC12B9" w:rsidP="00FC1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  <w:r w:rsidRPr="00422380">
              <w:rPr>
                <w:rFonts w:ascii="Angsana New" w:hAnsi="Angsana New"/>
                <w:sz w:val="24"/>
                <w:szCs w:val="24"/>
              </w:rPr>
              <w:t>3,140,838</w:t>
            </w:r>
          </w:p>
        </w:tc>
        <w:tc>
          <w:tcPr>
            <w:tcW w:w="270" w:type="dxa"/>
            <w:shd w:val="clear" w:color="auto" w:fill="auto"/>
          </w:tcPr>
          <w:p w14:paraId="34C7041E" w14:textId="77777777" w:rsidR="00FC12B9" w:rsidRPr="00422380" w:rsidRDefault="00FC12B9" w:rsidP="00FC1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</w:tcPr>
          <w:p w14:paraId="51F5CE03" w14:textId="4EEC777A" w:rsidR="00FC12B9" w:rsidRPr="00422380" w:rsidRDefault="00FC12B9" w:rsidP="00FC1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  <w:r w:rsidRPr="00422380">
              <w:rPr>
                <w:rFonts w:ascii="Angsana New" w:hAnsi="Angsana New"/>
                <w:sz w:val="24"/>
                <w:szCs w:val="24"/>
              </w:rPr>
              <w:t>2,508,285</w:t>
            </w:r>
          </w:p>
        </w:tc>
        <w:tc>
          <w:tcPr>
            <w:tcW w:w="270" w:type="dxa"/>
            <w:shd w:val="clear" w:color="auto" w:fill="auto"/>
          </w:tcPr>
          <w:p w14:paraId="5DED1E22" w14:textId="77777777" w:rsidR="00FC12B9" w:rsidRPr="00422380" w:rsidRDefault="00FC12B9" w:rsidP="00FC1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6CA9DE68" w14:textId="39B9E72A" w:rsidR="00FC12B9" w:rsidRPr="00422380" w:rsidRDefault="00FC12B9" w:rsidP="00FC1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  <w:r w:rsidRPr="00422380">
              <w:rPr>
                <w:rFonts w:ascii="Angsana New" w:hAnsi="Angsana New"/>
                <w:sz w:val="24"/>
                <w:szCs w:val="24"/>
              </w:rPr>
              <w:t>548</w:t>
            </w:r>
          </w:p>
        </w:tc>
        <w:tc>
          <w:tcPr>
            <w:tcW w:w="236" w:type="dxa"/>
            <w:shd w:val="clear" w:color="auto" w:fill="auto"/>
          </w:tcPr>
          <w:p w14:paraId="4BC636BD" w14:textId="77777777" w:rsidR="00FC12B9" w:rsidRPr="00422380" w:rsidRDefault="00FC12B9" w:rsidP="00FC1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</w:tcPr>
          <w:p w14:paraId="0E2ECD5A" w14:textId="730C858E" w:rsidR="00FC12B9" w:rsidRPr="00422380" w:rsidRDefault="00FC12B9" w:rsidP="00FC1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line="240" w:lineRule="auto"/>
              <w:ind w:right="-101"/>
              <w:rPr>
                <w:rFonts w:ascii="Angsana New" w:hAnsi="Angsana New"/>
                <w:sz w:val="24"/>
                <w:szCs w:val="24"/>
              </w:rPr>
            </w:pPr>
            <w:r w:rsidRPr="00422380">
              <w:rPr>
                <w:rFonts w:ascii="Angsana New" w:hAnsi="Angsana New"/>
                <w:sz w:val="24"/>
                <w:szCs w:val="24"/>
              </w:rPr>
              <w:t>568</w:t>
            </w:r>
          </w:p>
        </w:tc>
        <w:tc>
          <w:tcPr>
            <w:tcW w:w="270" w:type="dxa"/>
            <w:shd w:val="clear" w:color="auto" w:fill="auto"/>
          </w:tcPr>
          <w:p w14:paraId="34889D42" w14:textId="77777777" w:rsidR="00FC12B9" w:rsidRPr="00422380" w:rsidRDefault="00FC12B9" w:rsidP="00FC1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6" w:type="dxa"/>
            <w:shd w:val="clear" w:color="auto" w:fill="auto"/>
          </w:tcPr>
          <w:p w14:paraId="7805C337" w14:textId="5EC8B0CB" w:rsidR="00FC12B9" w:rsidRPr="00422380" w:rsidRDefault="00FC12B9" w:rsidP="00FC1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  <w:r w:rsidRPr="00422380">
              <w:rPr>
                <w:rFonts w:ascii="Angsana New" w:hAnsi="Angsana New"/>
                <w:sz w:val="24"/>
                <w:szCs w:val="24"/>
              </w:rPr>
              <w:t>463</w:t>
            </w:r>
          </w:p>
        </w:tc>
        <w:tc>
          <w:tcPr>
            <w:tcW w:w="270" w:type="dxa"/>
            <w:shd w:val="clear" w:color="auto" w:fill="auto"/>
          </w:tcPr>
          <w:p w14:paraId="101F17CF" w14:textId="77777777" w:rsidR="00FC12B9" w:rsidRPr="00422380" w:rsidRDefault="00FC12B9" w:rsidP="00FC1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13E1195F" w14:textId="19741DA7" w:rsidR="00FC12B9" w:rsidRPr="00422380" w:rsidRDefault="00FC12B9" w:rsidP="00FC1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right="-101"/>
              <w:rPr>
                <w:rFonts w:ascii="Angsana New" w:hAnsi="Angsana New"/>
                <w:sz w:val="24"/>
                <w:szCs w:val="24"/>
              </w:rPr>
            </w:pPr>
            <w:r w:rsidRPr="00422380">
              <w:rPr>
                <w:rFonts w:ascii="Angsana New" w:hAnsi="Angsana New"/>
                <w:sz w:val="24"/>
                <w:szCs w:val="24"/>
              </w:rPr>
              <w:t>795</w:t>
            </w:r>
          </w:p>
        </w:tc>
        <w:tc>
          <w:tcPr>
            <w:tcW w:w="270" w:type="dxa"/>
            <w:shd w:val="clear" w:color="auto" w:fill="auto"/>
          </w:tcPr>
          <w:p w14:paraId="3D971BB1" w14:textId="77777777" w:rsidR="00FC12B9" w:rsidRPr="00422380" w:rsidRDefault="00FC12B9" w:rsidP="00FC1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0D4AF6DA" w14:textId="5F7A8A9A" w:rsidR="00FC12B9" w:rsidRPr="00422380" w:rsidRDefault="00FC12B9" w:rsidP="00FC1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  <w:r w:rsidRPr="00422380">
              <w:rPr>
                <w:rFonts w:ascii="Angsana New" w:hAnsi="Angsana New"/>
                <w:sz w:val="24"/>
                <w:szCs w:val="24"/>
              </w:rPr>
              <w:t>50,274</w:t>
            </w:r>
          </w:p>
        </w:tc>
        <w:tc>
          <w:tcPr>
            <w:tcW w:w="270" w:type="dxa"/>
            <w:shd w:val="clear" w:color="auto" w:fill="auto"/>
          </w:tcPr>
          <w:p w14:paraId="376A75DF" w14:textId="77777777" w:rsidR="00FC12B9" w:rsidRPr="00422380" w:rsidRDefault="00FC12B9" w:rsidP="00FC1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2E07B0C5" w14:textId="42EEE5BA" w:rsidR="00FC12B9" w:rsidRPr="00422380" w:rsidRDefault="00FC12B9" w:rsidP="00FC1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422380">
              <w:rPr>
                <w:rFonts w:ascii="Angsana New" w:hAnsi="Angsana New"/>
                <w:sz w:val="24"/>
                <w:szCs w:val="24"/>
              </w:rPr>
              <w:t>44,357</w:t>
            </w:r>
          </w:p>
        </w:tc>
        <w:tc>
          <w:tcPr>
            <w:tcW w:w="266" w:type="dxa"/>
            <w:shd w:val="clear" w:color="auto" w:fill="auto"/>
          </w:tcPr>
          <w:p w14:paraId="16E1C76E" w14:textId="77777777" w:rsidR="00FC12B9" w:rsidRPr="00422380" w:rsidRDefault="00FC12B9" w:rsidP="00FC1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3" w:type="dxa"/>
            <w:shd w:val="clear" w:color="auto" w:fill="auto"/>
          </w:tcPr>
          <w:p w14:paraId="690E2865" w14:textId="12B130A4" w:rsidR="00FC12B9" w:rsidRPr="00422380" w:rsidRDefault="00FC12B9" w:rsidP="00FC1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right="-285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422380">
              <w:rPr>
                <w:rFonts w:ascii="Angsana New" w:hAnsi="Angsana New"/>
                <w:sz w:val="24"/>
                <w:szCs w:val="24"/>
              </w:rPr>
              <w:t>3,192,123</w:t>
            </w:r>
          </w:p>
        </w:tc>
        <w:tc>
          <w:tcPr>
            <w:tcW w:w="270" w:type="dxa"/>
            <w:shd w:val="clear" w:color="auto" w:fill="auto"/>
          </w:tcPr>
          <w:p w14:paraId="5F309563" w14:textId="77777777" w:rsidR="00FC12B9" w:rsidRPr="00422380" w:rsidRDefault="00FC12B9" w:rsidP="00FC1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3" w:type="dxa"/>
            <w:shd w:val="clear" w:color="auto" w:fill="auto"/>
          </w:tcPr>
          <w:p w14:paraId="65DFE9FA" w14:textId="7A537A11" w:rsidR="00FC12B9" w:rsidRPr="00422380" w:rsidRDefault="00FC12B9" w:rsidP="00FC1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right="-144"/>
              <w:rPr>
                <w:rFonts w:ascii="Angsana New" w:hAnsi="Angsana New"/>
                <w:sz w:val="24"/>
                <w:szCs w:val="24"/>
              </w:rPr>
            </w:pPr>
            <w:r w:rsidRPr="00422380">
              <w:rPr>
                <w:rFonts w:ascii="Angsana New" w:hAnsi="Angsana New"/>
                <w:sz w:val="24"/>
                <w:szCs w:val="24"/>
              </w:rPr>
              <w:t>2,554,005</w:t>
            </w:r>
          </w:p>
        </w:tc>
      </w:tr>
    </w:tbl>
    <w:p w14:paraId="13F5E9F0" w14:textId="0DDB4542" w:rsidR="003C4040" w:rsidRPr="00422380" w:rsidRDefault="003C4040" w:rsidP="00775E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5"/>
        <w:jc w:val="thaiDistribute"/>
        <w:rPr>
          <w:rFonts w:ascii="Angsana New" w:hAnsi="Angsana New"/>
          <w:sz w:val="30"/>
          <w:szCs w:val="30"/>
        </w:rPr>
      </w:pPr>
    </w:p>
    <w:p w14:paraId="2FFCAEF9" w14:textId="46C093D9" w:rsidR="00C943D6" w:rsidRPr="00422380" w:rsidRDefault="00C943D6" w:rsidP="00C943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1170" w:right="-25"/>
        <w:jc w:val="thaiDistribute"/>
        <w:rPr>
          <w:rFonts w:ascii="Angsana New" w:hAnsi="Angsana New"/>
          <w:sz w:val="30"/>
          <w:szCs w:val="30"/>
        </w:rPr>
      </w:pPr>
      <w:r w:rsidRPr="00422380">
        <w:rPr>
          <w:rFonts w:ascii="Angsana New" w:hAnsi="Angsana New" w:hint="cs"/>
          <w:sz w:val="30"/>
          <w:szCs w:val="30"/>
          <w:cs/>
        </w:rPr>
        <w:t>จังหวะเวลาในการรับรู้รายได้ตามส่วนงานที่รายงานของกลุ่มบริษัทเป็นแบบ ณ เวลาใดเวลาหนึ่ง</w:t>
      </w:r>
    </w:p>
    <w:p w14:paraId="448DC56A" w14:textId="77777777" w:rsidR="00C943D6" w:rsidRPr="00422380" w:rsidRDefault="00C943D6" w:rsidP="00775E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5"/>
        <w:jc w:val="thaiDistribute"/>
        <w:rPr>
          <w:rFonts w:ascii="Angsana New" w:hAnsi="Angsana New"/>
          <w:sz w:val="30"/>
          <w:szCs w:val="30"/>
        </w:rPr>
      </w:pPr>
    </w:p>
    <w:p w14:paraId="4CE55492" w14:textId="5C1C4B9E" w:rsidR="00C943D6" w:rsidRPr="00422380" w:rsidRDefault="00C943D6" w:rsidP="00775E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5"/>
        <w:jc w:val="thaiDistribute"/>
        <w:rPr>
          <w:rFonts w:ascii="Angsana New" w:hAnsi="Angsana New"/>
          <w:sz w:val="30"/>
          <w:szCs w:val="30"/>
          <w:cs/>
        </w:rPr>
        <w:sectPr w:rsidR="00C943D6" w:rsidRPr="00422380" w:rsidSect="003C4040">
          <w:headerReference w:type="default" r:id="rId19"/>
          <w:pgSz w:w="16834" w:h="11909" w:orient="landscape" w:code="9"/>
          <w:pgMar w:top="1152" w:right="691" w:bottom="1152" w:left="576" w:header="720" w:footer="720" w:gutter="0"/>
          <w:paperSrc w:first="7" w:other="7"/>
          <w:cols w:space="720"/>
          <w:docGrid w:linePitch="245"/>
        </w:sectPr>
      </w:pPr>
    </w:p>
    <w:p w14:paraId="6408C524" w14:textId="2893CECC" w:rsidR="0012565E" w:rsidRPr="00422380" w:rsidRDefault="0012565E" w:rsidP="001256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45"/>
        <w:contextualSpacing/>
        <w:jc w:val="thaiDistribute"/>
        <w:rPr>
          <w:rFonts w:ascii="Angsana New" w:hAnsi="Angsana New"/>
          <w:i/>
          <w:iCs/>
          <w:sz w:val="30"/>
          <w:szCs w:val="30"/>
        </w:rPr>
      </w:pPr>
      <w:r w:rsidRPr="00422380">
        <w:rPr>
          <w:rFonts w:ascii="Angsana New" w:hAnsi="Angsana New" w:hint="cs"/>
          <w:i/>
          <w:iCs/>
          <w:sz w:val="30"/>
          <w:szCs w:val="30"/>
          <w:cs/>
        </w:rPr>
        <w:lastRenderedPageBreak/>
        <w:t>ลูกค้ารายใหญ่</w:t>
      </w:r>
      <w:r w:rsidRPr="00422380">
        <w:rPr>
          <w:rFonts w:ascii="Angsana New" w:hAnsi="Angsana New"/>
          <w:i/>
          <w:iCs/>
          <w:sz w:val="30"/>
          <w:szCs w:val="30"/>
        </w:rPr>
        <w:t xml:space="preserve"> </w:t>
      </w:r>
    </w:p>
    <w:p w14:paraId="49714146" w14:textId="77777777" w:rsidR="00E96A56" w:rsidRPr="00422380" w:rsidRDefault="00E96A56" w:rsidP="001256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45"/>
        <w:contextualSpacing/>
        <w:jc w:val="thaiDistribute"/>
        <w:rPr>
          <w:rFonts w:ascii="Angsana New" w:hAnsi="Angsana New"/>
          <w:b/>
          <w:bCs/>
          <w:snapToGrid w:val="0"/>
          <w:color w:val="0000FF"/>
          <w:sz w:val="24"/>
          <w:szCs w:val="24"/>
          <w:lang w:eastAsia="th-TH"/>
        </w:rPr>
      </w:pPr>
    </w:p>
    <w:p w14:paraId="3F7FF070" w14:textId="4C9AEC5B" w:rsidR="0012565E" w:rsidRPr="00422380" w:rsidRDefault="0012565E" w:rsidP="0012565E">
      <w:pPr>
        <w:tabs>
          <w:tab w:val="clear" w:pos="454"/>
          <w:tab w:val="left" w:pos="72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422380">
        <w:rPr>
          <w:rFonts w:ascii="Angsana New" w:hAnsi="Angsana New"/>
          <w:sz w:val="30"/>
          <w:szCs w:val="30"/>
          <w:cs/>
        </w:rPr>
        <w:t>รายได้จากลูกค้า</w:t>
      </w:r>
      <w:r w:rsidR="00FE14B6" w:rsidRPr="00422380">
        <w:rPr>
          <w:rFonts w:ascii="Angsana New" w:hAnsi="Angsana New" w:hint="cs"/>
          <w:sz w:val="30"/>
          <w:szCs w:val="30"/>
          <w:cs/>
        </w:rPr>
        <w:t>สอง</w:t>
      </w:r>
      <w:r w:rsidRPr="00422380">
        <w:rPr>
          <w:rFonts w:ascii="Angsana New" w:hAnsi="Angsana New" w:hint="cs"/>
          <w:sz w:val="30"/>
          <w:szCs w:val="30"/>
          <w:cs/>
        </w:rPr>
        <w:t>ราย</w:t>
      </w:r>
      <w:r w:rsidRPr="00422380">
        <w:rPr>
          <w:rFonts w:ascii="Angsana New" w:hAnsi="Angsana New"/>
          <w:sz w:val="30"/>
          <w:szCs w:val="30"/>
          <w:cs/>
        </w:rPr>
        <w:t>จากส่วนงาน</w:t>
      </w:r>
      <w:r w:rsidR="00D63F2A" w:rsidRPr="00422380">
        <w:rPr>
          <w:rFonts w:ascii="Angsana New" w:hAnsi="Angsana New" w:hint="cs"/>
          <w:sz w:val="30"/>
          <w:szCs w:val="30"/>
          <w:cs/>
        </w:rPr>
        <w:t>เครื่องดื่ม</w:t>
      </w:r>
      <w:r w:rsidRPr="00422380">
        <w:rPr>
          <w:rFonts w:ascii="Angsana New" w:hAnsi="Angsana New" w:hint="cs"/>
          <w:sz w:val="30"/>
          <w:szCs w:val="30"/>
          <w:cs/>
        </w:rPr>
        <w:t>ของ</w:t>
      </w:r>
      <w:r w:rsidRPr="00422380">
        <w:rPr>
          <w:rFonts w:ascii="Angsana New" w:hAnsi="Angsana New"/>
          <w:sz w:val="30"/>
          <w:szCs w:val="30"/>
          <w:cs/>
        </w:rPr>
        <w:t>กลุ่มบริษัท</w:t>
      </w:r>
      <w:r w:rsidRPr="00422380">
        <w:rPr>
          <w:rFonts w:ascii="Angsana New" w:hAnsi="Angsana New" w:hint="cs"/>
          <w:sz w:val="30"/>
          <w:szCs w:val="30"/>
          <w:cs/>
        </w:rPr>
        <w:t>และ</w:t>
      </w:r>
      <w:r w:rsidRPr="00422380">
        <w:rPr>
          <w:rFonts w:ascii="Angsana New" w:hAnsi="Angsana New"/>
          <w:sz w:val="30"/>
          <w:szCs w:val="30"/>
          <w:cs/>
        </w:rPr>
        <w:t xml:space="preserve">บริษัทเป็นเงินประมาณ </w:t>
      </w:r>
      <w:r w:rsidR="008530E4" w:rsidRPr="00422380">
        <w:rPr>
          <w:rFonts w:ascii="Angsana New" w:hAnsi="Angsana New"/>
          <w:sz w:val="30"/>
          <w:szCs w:val="30"/>
        </w:rPr>
        <w:t>2,074.23</w:t>
      </w:r>
      <w:r w:rsidRPr="00422380">
        <w:rPr>
          <w:rFonts w:ascii="Angsana New" w:hAnsi="Angsana New"/>
          <w:sz w:val="30"/>
          <w:szCs w:val="30"/>
        </w:rPr>
        <w:t xml:space="preserve"> </w:t>
      </w:r>
      <w:r w:rsidRPr="00422380">
        <w:rPr>
          <w:rFonts w:ascii="Angsana New" w:hAnsi="Angsana New"/>
          <w:sz w:val="30"/>
          <w:szCs w:val="30"/>
          <w:cs/>
        </w:rPr>
        <w:t xml:space="preserve">ล้านบาท </w:t>
      </w:r>
      <w:r w:rsidR="000E221F" w:rsidRPr="00422380">
        <w:rPr>
          <w:rFonts w:ascii="Angsana New" w:hAnsi="Angsana New"/>
          <w:sz w:val="30"/>
          <w:szCs w:val="30"/>
        </w:rPr>
        <w:br/>
      </w:r>
      <w:r w:rsidR="000E221F" w:rsidRPr="00422380">
        <w:rPr>
          <w:rFonts w:ascii="Angsana New" w:hAnsi="Angsana New"/>
          <w:i/>
          <w:iCs/>
          <w:sz w:val="30"/>
          <w:szCs w:val="30"/>
        </w:rPr>
        <w:t>(</w:t>
      </w:r>
      <w:r w:rsidRPr="00422380">
        <w:rPr>
          <w:rFonts w:ascii="Angsana New" w:hAnsi="Angsana New"/>
          <w:i/>
          <w:iCs/>
          <w:sz w:val="30"/>
          <w:szCs w:val="30"/>
        </w:rPr>
        <w:t>256</w:t>
      </w:r>
      <w:r w:rsidR="00F528C6" w:rsidRPr="00422380">
        <w:rPr>
          <w:rFonts w:ascii="Angsana New" w:hAnsi="Angsana New"/>
          <w:i/>
          <w:iCs/>
          <w:sz w:val="30"/>
          <w:szCs w:val="30"/>
        </w:rPr>
        <w:t>6</w:t>
      </w:r>
      <w:r w:rsidRPr="00422380">
        <w:rPr>
          <w:rFonts w:ascii="Angsana New" w:hAnsi="Angsana New"/>
          <w:i/>
          <w:iCs/>
          <w:sz w:val="30"/>
          <w:szCs w:val="30"/>
        </w:rPr>
        <w:t>: 1,</w:t>
      </w:r>
      <w:r w:rsidR="008A2034" w:rsidRPr="00422380">
        <w:rPr>
          <w:rFonts w:ascii="Angsana New" w:hAnsi="Angsana New"/>
          <w:i/>
          <w:iCs/>
          <w:sz w:val="30"/>
          <w:szCs w:val="30"/>
        </w:rPr>
        <w:t>1</w:t>
      </w:r>
      <w:r w:rsidR="00F528C6" w:rsidRPr="00422380">
        <w:rPr>
          <w:rFonts w:ascii="Angsana New" w:hAnsi="Angsana New"/>
          <w:i/>
          <w:iCs/>
          <w:sz w:val="30"/>
          <w:szCs w:val="30"/>
        </w:rPr>
        <w:t>56.69</w:t>
      </w:r>
      <w:r w:rsidRPr="00422380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Pr="00422380">
        <w:rPr>
          <w:rFonts w:ascii="Angsana New" w:hAnsi="Angsana New"/>
          <w:i/>
          <w:iCs/>
          <w:sz w:val="30"/>
          <w:szCs w:val="30"/>
          <w:cs/>
        </w:rPr>
        <w:t>ล้านบาท</w:t>
      </w:r>
      <w:r w:rsidR="000E221F" w:rsidRPr="00422380">
        <w:rPr>
          <w:rFonts w:ascii="Angsana New" w:hAnsi="Angsana New"/>
          <w:i/>
          <w:iCs/>
          <w:sz w:val="30"/>
          <w:szCs w:val="30"/>
        </w:rPr>
        <w:t>)</w:t>
      </w:r>
      <w:r w:rsidRPr="00422380">
        <w:rPr>
          <w:rFonts w:ascii="Angsana New" w:hAnsi="Angsana New"/>
          <w:sz w:val="30"/>
          <w:szCs w:val="30"/>
          <w:cs/>
        </w:rPr>
        <w:t xml:space="preserve"> จากรายได้รวมของกลุ่มบริษัท</w:t>
      </w:r>
      <w:r w:rsidRPr="00422380">
        <w:rPr>
          <w:rFonts w:ascii="Angsana New" w:hAnsi="Angsana New" w:hint="cs"/>
          <w:sz w:val="30"/>
          <w:szCs w:val="30"/>
          <w:cs/>
        </w:rPr>
        <w:t>และ</w:t>
      </w:r>
      <w:r w:rsidRPr="00422380">
        <w:rPr>
          <w:rFonts w:ascii="Angsana New" w:hAnsi="Angsana New"/>
          <w:sz w:val="30"/>
          <w:szCs w:val="30"/>
          <w:cs/>
        </w:rPr>
        <w:t>บริษัท</w:t>
      </w:r>
    </w:p>
    <w:p w14:paraId="2EDCB497" w14:textId="77777777" w:rsidR="0012565E" w:rsidRPr="00422380" w:rsidRDefault="0012565E" w:rsidP="00900B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14:paraId="7F9CEDF6" w14:textId="77777777" w:rsidR="00502749" w:rsidRPr="00422380" w:rsidRDefault="00502749" w:rsidP="00C148C1">
      <w:pPr>
        <w:pStyle w:val="ListParagraph"/>
        <w:numPr>
          <w:ilvl w:val="0"/>
          <w:numId w:val="16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170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422380">
        <w:rPr>
          <w:rFonts w:ascii="Angsana New" w:hAnsi="Angsana New" w:hint="cs"/>
          <w:b/>
          <w:bCs/>
          <w:sz w:val="30"/>
          <w:szCs w:val="30"/>
          <w:cs/>
        </w:rPr>
        <w:t>การดำเนินงานที่ยกเลิก</w:t>
      </w:r>
    </w:p>
    <w:p w14:paraId="4261F05A" w14:textId="77777777" w:rsidR="00502749" w:rsidRPr="006B505A" w:rsidRDefault="00502749" w:rsidP="0050274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22"/>
        <w:rPr>
          <w:rFonts w:asciiTheme="majorBidi" w:hAnsiTheme="majorBidi" w:cstheme="majorBidi"/>
          <w:b/>
          <w:bCs/>
          <w:sz w:val="20"/>
          <w:szCs w:val="20"/>
        </w:rPr>
      </w:pPr>
    </w:p>
    <w:p w14:paraId="0F091F57" w14:textId="6037E9C1" w:rsidR="00580A89" w:rsidRPr="00422380" w:rsidRDefault="00580A89" w:rsidP="00580A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5"/>
        <w:jc w:val="thaiDistribute"/>
        <w:rPr>
          <w:rFonts w:asciiTheme="majorBidi" w:hAnsiTheme="majorBidi"/>
          <w:sz w:val="30"/>
          <w:szCs w:val="30"/>
        </w:rPr>
      </w:pPr>
      <w:r w:rsidRPr="0088125D">
        <w:rPr>
          <w:rFonts w:asciiTheme="majorBidi" w:hAnsiTheme="majorBidi"/>
          <w:sz w:val="30"/>
          <w:szCs w:val="30"/>
          <w:cs/>
        </w:rPr>
        <w:t>ในเดือน</w:t>
      </w:r>
      <w:r w:rsidRPr="0088125D">
        <w:rPr>
          <w:rFonts w:asciiTheme="majorBidi" w:hAnsiTheme="majorBidi" w:hint="cs"/>
          <w:sz w:val="30"/>
          <w:szCs w:val="30"/>
          <w:cs/>
        </w:rPr>
        <w:t>เมษายน และเดือนมิถุนายน</w:t>
      </w:r>
      <w:r w:rsidRPr="0088125D">
        <w:rPr>
          <w:rFonts w:asciiTheme="majorBidi" w:hAnsiTheme="majorBidi"/>
          <w:sz w:val="30"/>
          <w:szCs w:val="30"/>
          <w:cs/>
        </w:rPr>
        <w:t xml:space="preserve"> </w:t>
      </w:r>
      <w:r w:rsidRPr="0088125D">
        <w:rPr>
          <w:rFonts w:asciiTheme="majorBidi" w:hAnsiTheme="majorBidi" w:cstheme="majorBidi"/>
          <w:sz w:val="30"/>
          <w:szCs w:val="30"/>
        </w:rPr>
        <w:t xml:space="preserve">2566 </w:t>
      </w:r>
      <w:r w:rsidRPr="0088125D">
        <w:rPr>
          <w:rFonts w:asciiTheme="majorBidi" w:hAnsiTheme="majorBidi" w:cstheme="majorBidi" w:hint="cs"/>
          <w:sz w:val="30"/>
          <w:szCs w:val="30"/>
          <w:cs/>
        </w:rPr>
        <w:t xml:space="preserve">บริษัทย่อย </w:t>
      </w:r>
      <w:r w:rsidRPr="0088125D">
        <w:rPr>
          <w:rFonts w:asciiTheme="majorBidi" w:hAnsiTheme="majorBidi" w:cstheme="majorBidi"/>
          <w:sz w:val="30"/>
          <w:szCs w:val="30"/>
        </w:rPr>
        <w:t xml:space="preserve">3 </w:t>
      </w:r>
      <w:r w:rsidRPr="0088125D">
        <w:rPr>
          <w:rFonts w:asciiTheme="majorBidi" w:hAnsiTheme="majorBidi" w:cstheme="majorBidi" w:hint="cs"/>
          <w:sz w:val="30"/>
          <w:szCs w:val="30"/>
          <w:cs/>
        </w:rPr>
        <w:t>แห่ง</w:t>
      </w:r>
      <w:r w:rsidRPr="0088125D">
        <w:rPr>
          <w:rFonts w:asciiTheme="majorBidi" w:hAnsiTheme="majorBidi" w:hint="cs"/>
          <w:sz w:val="30"/>
          <w:szCs w:val="30"/>
          <w:cs/>
        </w:rPr>
        <w:t>ได้</w:t>
      </w:r>
      <w:r w:rsidRPr="0088125D">
        <w:rPr>
          <w:rFonts w:asciiTheme="majorBidi" w:hAnsiTheme="majorBidi"/>
          <w:sz w:val="30"/>
          <w:szCs w:val="30"/>
          <w:cs/>
        </w:rPr>
        <w:t>หยุดดำเนินงาน ซึ่งประกอบด้วยส่วนงานสินค้าอุปโภคบริโภค</w:t>
      </w:r>
      <w:r w:rsidRPr="0088125D">
        <w:rPr>
          <w:rFonts w:asciiTheme="majorBidi" w:hAnsiTheme="majorBidi" w:hint="cs"/>
          <w:sz w:val="30"/>
          <w:szCs w:val="30"/>
          <w:cs/>
        </w:rPr>
        <w:t xml:space="preserve">และส่วนงานอาหาร </w:t>
      </w:r>
      <w:r w:rsidRPr="0088125D">
        <w:rPr>
          <w:rFonts w:asciiTheme="majorBidi" w:hAnsiTheme="majorBidi"/>
          <w:sz w:val="30"/>
          <w:szCs w:val="30"/>
          <w:cs/>
        </w:rPr>
        <w:t>ส่วนงานนี้</w:t>
      </w:r>
      <w:r w:rsidRPr="0088125D">
        <w:rPr>
          <w:rFonts w:asciiTheme="majorBidi" w:hAnsiTheme="majorBidi" w:hint="cs"/>
          <w:sz w:val="30"/>
          <w:szCs w:val="30"/>
          <w:cs/>
        </w:rPr>
        <w:t>ถูกจัดประเภทเป็น</w:t>
      </w:r>
      <w:r w:rsidRPr="0088125D">
        <w:rPr>
          <w:rFonts w:asciiTheme="majorBidi" w:hAnsiTheme="majorBidi"/>
          <w:sz w:val="30"/>
          <w:szCs w:val="30"/>
          <w:cs/>
        </w:rPr>
        <w:t xml:space="preserve">การดำเนินงานที่ยกเลิก </w:t>
      </w:r>
      <w:r w:rsidR="00C62ECC" w:rsidRPr="0088125D">
        <w:rPr>
          <w:rFonts w:asciiTheme="majorBidi" w:hAnsiTheme="majorBidi" w:hint="cs"/>
          <w:sz w:val="30"/>
          <w:szCs w:val="30"/>
          <w:cs/>
        </w:rPr>
        <w:t>และแสดงผลการดำเนินงาน</w:t>
      </w:r>
      <w:r w:rsidRPr="0088125D">
        <w:rPr>
          <w:rFonts w:asciiTheme="majorBidi" w:hAnsiTheme="majorBidi"/>
          <w:sz w:val="30"/>
          <w:szCs w:val="30"/>
          <w:cs/>
        </w:rPr>
        <w:t>เป็นรายการแยกต่างหากจากการดำเนินงานต่อเนื่อง</w:t>
      </w:r>
      <w:r w:rsidRPr="00422380">
        <w:rPr>
          <w:rFonts w:asciiTheme="majorBidi" w:hAnsiTheme="majorBidi"/>
          <w:sz w:val="30"/>
          <w:szCs w:val="30"/>
          <w:cs/>
        </w:rPr>
        <w:t xml:space="preserve"> </w:t>
      </w:r>
    </w:p>
    <w:p w14:paraId="7334C0EE" w14:textId="77777777" w:rsidR="00502749" w:rsidRPr="006B505A" w:rsidRDefault="00502749" w:rsidP="00580A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5"/>
        <w:jc w:val="thaiDistribute"/>
        <w:rPr>
          <w:rFonts w:asciiTheme="majorBidi" w:hAnsiTheme="majorBidi"/>
          <w:sz w:val="20"/>
          <w:szCs w:val="20"/>
        </w:rPr>
      </w:pPr>
    </w:p>
    <w:p w14:paraId="49DA6FAF" w14:textId="77777777" w:rsidR="00502749" w:rsidRPr="00422380" w:rsidRDefault="00502749" w:rsidP="005027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rPr>
          <w:rFonts w:asciiTheme="majorBidi" w:hAnsiTheme="majorBidi" w:cstheme="majorBidi"/>
          <w:sz w:val="2"/>
          <w:szCs w:val="2"/>
        </w:rPr>
      </w:pPr>
    </w:p>
    <w:tbl>
      <w:tblPr>
        <w:tblW w:w="891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6210"/>
        <w:gridCol w:w="1260"/>
        <w:gridCol w:w="180"/>
        <w:gridCol w:w="1260"/>
      </w:tblGrid>
      <w:tr w:rsidR="00502749" w:rsidRPr="00422380" w14:paraId="0669F24A" w14:textId="77777777" w:rsidTr="0032026C">
        <w:trPr>
          <w:cantSplit/>
          <w:trHeight w:val="20"/>
        </w:trPr>
        <w:tc>
          <w:tcPr>
            <w:tcW w:w="6210" w:type="dxa"/>
            <w:vAlign w:val="bottom"/>
            <w:hideMark/>
          </w:tcPr>
          <w:p w14:paraId="5BFB64EA" w14:textId="77777777" w:rsidR="00502749" w:rsidRPr="00422380" w:rsidRDefault="00502749" w:rsidP="00964F55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42238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ผลการดำเนินงานของการดำเนินงานที่ยกเลิก</w:t>
            </w:r>
          </w:p>
        </w:tc>
        <w:tc>
          <w:tcPr>
            <w:tcW w:w="2700" w:type="dxa"/>
            <w:gridSpan w:val="3"/>
            <w:hideMark/>
          </w:tcPr>
          <w:p w14:paraId="565B44C4" w14:textId="77777777" w:rsidR="00502749" w:rsidRPr="00422380" w:rsidRDefault="00502749" w:rsidP="00964F55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765"/>
              </w:tabs>
              <w:spacing w:line="240" w:lineRule="auto"/>
              <w:ind w:left="-75" w:right="-75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422380">
              <w:rPr>
                <w:rFonts w:ascii="Angsana New" w:hAnsi="Angsana New" w:hint="cs"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</w:tr>
      <w:tr w:rsidR="00502749" w:rsidRPr="00422380" w14:paraId="4BF0C7A4" w14:textId="77777777" w:rsidTr="0032026C">
        <w:trPr>
          <w:cantSplit/>
          <w:trHeight w:val="20"/>
        </w:trPr>
        <w:tc>
          <w:tcPr>
            <w:tcW w:w="6210" w:type="dxa"/>
            <w:vAlign w:val="bottom"/>
            <w:hideMark/>
          </w:tcPr>
          <w:p w14:paraId="2980C79E" w14:textId="16C56A1C" w:rsidR="00502749" w:rsidRPr="00422380" w:rsidRDefault="00502749" w:rsidP="00964F55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42238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 w:rsidR="002F6949" w:rsidRPr="0042238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ปี</w:t>
            </w:r>
            <w:r w:rsidRPr="0042238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Pr="0042238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3</w:t>
            </w:r>
            <w:r w:rsidR="002F6949" w:rsidRPr="0042238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1</w:t>
            </w:r>
            <w:r w:rsidRPr="0042238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2F6949" w:rsidRPr="0042238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60" w:type="dxa"/>
            <w:hideMark/>
          </w:tcPr>
          <w:p w14:paraId="4C76BDDB" w14:textId="005A167D" w:rsidR="00502749" w:rsidRPr="00422380" w:rsidRDefault="00502749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22380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531021" w:rsidRPr="00422380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80" w:type="dxa"/>
          </w:tcPr>
          <w:p w14:paraId="025E6303" w14:textId="77777777" w:rsidR="00502749" w:rsidRPr="00422380" w:rsidRDefault="00502749" w:rsidP="00964F55">
            <w:pPr>
              <w:tabs>
                <w:tab w:val="clear" w:pos="227"/>
                <w:tab w:val="clear" w:pos="454"/>
                <w:tab w:val="clear" w:pos="680"/>
                <w:tab w:val="decimal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val="en-GB" w:bidi="ar-SA"/>
              </w:rPr>
            </w:pPr>
          </w:p>
        </w:tc>
        <w:tc>
          <w:tcPr>
            <w:tcW w:w="1260" w:type="dxa"/>
            <w:hideMark/>
          </w:tcPr>
          <w:p w14:paraId="7A092581" w14:textId="50E48949" w:rsidR="00502749" w:rsidRPr="00422380" w:rsidRDefault="00502749" w:rsidP="00964F55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765"/>
              </w:tabs>
              <w:spacing w:line="240" w:lineRule="auto"/>
              <w:ind w:left="-75" w:right="-75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422380">
              <w:rPr>
                <w:rFonts w:ascii="Angsana New" w:hAnsi="Angsana New" w:hint="cs"/>
                <w:sz w:val="30"/>
                <w:szCs w:val="30"/>
                <w:lang w:val="en-GB"/>
              </w:rPr>
              <w:t>256</w:t>
            </w:r>
            <w:r w:rsidR="00531021" w:rsidRPr="00422380">
              <w:rPr>
                <w:rFonts w:ascii="Angsana New" w:hAnsi="Angsana New"/>
                <w:sz w:val="30"/>
                <w:szCs w:val="30"/>
                <w:lang w:val="en-GB"/>
              </w:rPr>
              <w:t>6</w:t>
            </w:r>
          </w:p>
        </w:tc>
      </w:tr>
      <w:tr w:rsidR="00502749" w:rsidRPr="00422380" w14:paraId="6A9B5CA9" w14:textId="77777777" w:rsidTr="0032026C">
        <w:trPr>
          <w:cantSplit/>
          <w:trHeight w:val="20"/>
        </w:trPr>
        <w:tc>
          <w:tcPr>
            <w:tcW w:w="6210" w:type="dxa"/>
          </w:tcPr>
          <w:p w14:paraId="6F27C035" w14:textId="77777777" w:rsidR="00502749" w:rsidRPr="00422380" w:rsidRDefault="00502749" w:rsidP="00964F55">
            <w:pPr>
              <w:ind w:left="193" w:hanging="19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hideMark/>
          </w:tcPr>
          <w:p w14:paraId="6305A517" w14:textId="77777777" w:rsidR="00502749" w:rsidRPr="00422380" w:rsidRDefault="00502749" w:rsidP="00964F55">
            <w:pPr>
              <w:tabs>
                <w:tab w:val="clear" w:pos="227"/>
                <w:tab w:val="clear" w:pos="454"/>
                <w:tab w:val="clear" w:pos="680"/>
                <w:tab w:val="decimal" w:pos="765"/>
              </w:tabs>
              <w:ind w:hanging="1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ar-SA"/>
              </w:rPr>
            </w:pPr>
            <w:r w:rsidRPr="00422380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4B7EE1" w:rsidRPr="00422380" w14:paraId="21C61900" w14:textId="77777777" w:rsidTr="0032026C">
        <w:trPr>
          <w:cantSplit/>
          <w:trHeight w:val="20"/>
        </w:trPr>
        <w:tc>
          <w:tcPr>
            <w:tcW w:w="6210" w:type="dxa"/>
            <w:vAlign w:val="bottom"/>
            <w:hideMark/>
          </w:tcPr>
          <w:p w14:paraId="653EC284" w14:textId="77777777" w:rsidR="004B7EE1" w:rsidRPr="00422380" w:rsidRDefault="004B7EE1" w:rsidP="004B7EE1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422380">
              <w:rPr>
                <w:rFonts w:ascii="Angsana New" w:hAnsi="Angsana New" w:hint="cs"/>
                <w:sz w:val="30"/>
                <w:szCs w:val="30"/>
                <w:cs/>
              </w:rPr>
              <w:t xml:space="preserve">รายได้ 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3B93D36" w14:textId="14806402" w:rsidR="004B7EE1" w:rsidRPr="00422380" w:rsidRDefault="004B7EE1" w:rsidP="004B7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decimal" w:pos="822"/>
                <w:tab w:val="left" w:pos="1720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22380">
              <w:rPr>
                <w:rFonts w:ascii="Angsana New" w:hAnsi="Angsana New"/>
                <w:sz w:val="30"/>
                <w:szCs w:val="30"/>
              </w:rPr>
              <w:t>159</w:t>
            </w:r>
          </w:p>
        </w:tc>
        <w:tc>
          <w:tcPr>
            <w:tcW w:w="180" w:type="dxa"/>
            <w:vAlign w:val="bottom"/>
          </w:tcPr>
          <w:p w14:paraId="646E12BD" w14:textId="77777777" w:rsidR="004B7EE1" w:rsidRPr="00422380" w:rsidRDefault="004B7EE1" w:rsidP="004B7EE1">
            <w:pPr>
              <w:tabs>
                <w:tab w:val="clear" w:pos="227"/>
                <w:tab w:val="clear" w:pos="454"/>
                <w:tab w:val="clear" w:pos="680"/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DD1B97E" w14:textId="0DFE8426" w:rsidR="004B7EE1" w:rsidRPr="00422380" w:rsidRDefault="004B7EE1" w:rsidP="004B7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decimal" w:pos="550"/>
                <w:tab w:val="decimal" w:pos="1000"/>
                <w:tab w:val="left" w:pos="1720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422380">
              <w:rPr>
                <w:rFonts w:ascii="Angsana New" w:hAnsi="Angsana New"/>
                <w:sz w:val="30"/>
                <w:szCs w:val="30"/>
              </w:rPr>
              <w:t>152,446</w:t>
            </w:r>
          </w:p>
        </w:tc>
      </w:tr>
      <w:tr w:rsidR="004B7EE1" w:rsidRPr="00422380" w14:paraId="62958FA9" w14:textId="77777777" w:rsidTr="0032026C">
        <w:trPr>
          <w:cantSplit/>
          <w:trHeight w:val="20"/>
        </w:trPr>
        <w:tc>
          <w:tcPr>
            <w:tcW w:w="6210" w:type="dxa"/>
            <w:vAlign w:val="bottom"/>
            <w:hideMark/>
          </w:tcPr>
          <w:p w14:paraId="47B9E326" w14:textId="77777777" w:rsidR="004B7EE1" w:rsidRPr="00422380" w:rsidRDefault="004B7EE1" w:rsidP="004B7EE1">
            <w:pPr>
              <w:rPr>
                <w:rFonts w:ascii="Angsana New" w:hAnsi="Angsana New"/>
                <w:sz w:val="30"/>
                <w:szCs w:val="30"/>
              </w:rPr>
            </w:pPr>
            <w:r w:rsidRPr="00422380">
              <w:rPr>
                <w:rFonts w:ascii="Angsana New" w:hAnsi="Angsana New" w:hint="cs"/>
                <w:sz w:val="30"/>
                <w:szCs w:val="30"/>
                <w:cs/>
              </w:rPr>
              <w:t xml:space="preserve">ค่าใช้จ่าย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14C13F4" w14:textId="20AA9D87" w:rsidR="004B7EE1" w:rsidRPr="00422380" w:rsidRDefault="004B7EE1" w:rsidP="004B7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decimal" w:pos="822"/>
                <w:tab w:val="left" w:pos="1720"/>
              </w:tabs>
              <w:ind w:right="1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22380">
              <w:rPr>
                <w:rFonts w:ascii="Angsana New" w:hAnsi="Angsana New"/>
                <w:sz w:val="30"/>
                <w:szCs w:val="30"/>
              </w:rPr>
              <w:t>(2,762)</w:t>
            </w:r>
          </w:p>
        </w:tc>
        <w:tc>
          <w:tcPr>
            <w:tcW w:w="180" w:type="dxa"/>
            <w:vAlign w:val="bottom"/>
          </w:tcPr>
          <w:p w14:paraId="1EA647BE" w14:textId="77777777" w:rsidR="004B7EE1" w:rsidRPr="00422380" w:rsidRDefault="004B7EE1" w:rsidP="004B7EE1">
            <w:pPr>
              <w:tabs>
                <w:tab w:val="clear" w:pos="227"/>
                <w:tab w:val="clear" w:pos="454"/>
                <w:tab w:val="clear" w:pos="680"/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C1AFE2A" w14:textId="78205B3A" w:rsidR="004B7EE1" w:rsidRPr="00422380" w:rsidRDefault="004B7EE1" w:rsidP="004B7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decimal" w:pos="820"/>
                <w:tab w:val="left" w:pos="941"/>
                <w:tab w:val="left" w:pos="1720"/>
              </w:tabs>
              <w:ind w:right="1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22380">
              <w:rPr>
                <w:rFonts w:ascii="Angsana New" w:hAnsi="Angsana New"/>
                <w:sz w:val="30"/>
                <w:szCs w:val="30"/>
              </w:rPr>
              <w:t>(174,945)</w:t>
            </w:r>
          </w:p>
        </w:tc>
      </w:tr>
      <w:tr w:rsidR="004B7EE1" w:rsidRPr="00422380" w14:paraId="09E4D8DD" w14:textId="77777777" w:rsidTr="0032026C">
        <w:trPr>
          <w:cantSplit/>
          <w:trHeight w:val="20"/>
        </w:trPr>
        <w:tc>
          <w:tcPr>
            <w:tcW w:w="6210" w:type="dxa"/>
            <w:vAlign w:val="bottom"/>
            <w:hideMark/>
          </w:tcPr>
          <w:p w14:paraId="1EB530B8" w14:textId="77777777" w:rsidR="004B7EE1" w:rsidRPr="00422380" w:rsidRDefault="004B7EE1" w:rsidP="004B7EE1">
            <w:pPr>
              <w:rPr>
                <w:rFonts w:ascii="Angsana New" w:hAnsi="Angsana New"/>
                <w:sz w:val="30"/>
                <w:szCs w:val="30"/>
              </w:rPr>
            </w:pPr>
            <w:r w:rsidRPr="0042238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ผลการดำเนินงานจากกิจกรรมการดำเนินงาน 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81AD305" w14:textId="276235B1" w:rsidR="004B7EE1" w:rsidRPr="00422380" w:rsidRDefault="004B7EE1" w:rsidP="004B7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decimal" w:pos="822"/>
                <w:tab w:val="left" w:pos="1720"/>
              </w:tabs>
              <w:ind w:right="1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2380">
              <w:rPr>
                <w:rFonts w:ascii="Angsana New" w:hAnsi="Angsana New"/>
                <w:b/>
                <w:bCs/>
                <w:sz w:val="30"/>
                <w:szCs w:val="30"/>
              </w:rPr>
              <w:t>(2,603)</w:t>
            </w:r>
          </w:p>
        </w:tc>
        <w:tc>
          <w:tcPr>
            <w:tcW w:w="180" w:type="dxa"/>
            <w:vAlign w:val="bottom"/>
          </w:tcPr>
          <w:p w14:paraId="281E27EE" w14:textId="77777777" w:rsidR="004B7EE1" w:rsidRPr="00422380" w:rsidRDefault="004B7EE1" w:rsidP="004B7EE1">
            <w:pPr>
              <w:tabs>
                <w:tab w:val="clear" w:pos="227"/>
                <w:tab w:val="clear" w:pos="454"/>
                <w:tab w:val="clear" w:pos="680"/>
                <w:tab w:val="decimal" w:pos="765"/>
              </w:tabs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7EEA962" w14:textId="0C58AD78" w:rsidR="004B7EE1" w:rsidRPr="00422380" w:rsidRDefault="004B7EE1" w:rsidP="004B7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decimal" w:pos="820"/>
                <w:tab w:val="left" w:pos="941"/>
                <w:tab w:val="left" w:pos="1720"/>
              </w:tabs>
              <w:ind w:right="1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2380">
              <w:rPr>
                <w:rFonts w:ascii="Angsana New" w:hAnsi="Angsana New"/>
                <w:b/>
                <w:bCs/>
                <w:sz w:val="30"/>
                <w:szCs w:val="30"/>
              </w:rPr>
              <w:t>(22,499)</w:t>
            </w:r>
          </w:p>
        </w:tc>
      </w:tr>
      <w:tr w:rsidR="004B7EE1" w:rsidRPr="00422380" w14:paraId="742A6AA3" w14:textId="77777777" w:rsidTr="0032026C">
        <w:trPr>
          <w:cantSplit/>
          <w:trHeight w:val="20"/>
        </w:trPr>
        <w:tc>
          <w:tcPr>
            <w:tcW w:w="6210" w:type="dxa"/>
            <w:vAlign w:val="bottom"/>
            <w:hideMark/>
          </w:tcPr>
          <w:p w14:paraId="2B605BF8" w14:textId="77777777" w:rsidR="004B7EE1" w:rsidRPr="00422380" w:rsidRDefault="004B7EE1" w:rsidP="004B7EE1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2380">
              <w:rPr>
                <w:rFonts w:ascii="Angsana New" w:hAnsi="Angsana New" w:hint="cs"/>
                <w:sz w:val="30"/>
                <w:szCs w:val="30"/>
                <w:cs/>
              </w:rPr>
              <w:t xml:space="preserve">รายได้ (ค่าใช้จ่าย) ภาษีเงินได้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AB51016" w14:textId="140DBD05" w:rsidR="004B7EE1" w:rsidRPr="00422380" w:rsidRDefault="004B7EE1" w:rsidP="004B7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decimal" w:pos="822"/>
                <w:tab w:val="left" w:pos="1720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22380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80" w:type="dxa"/>
            <w:vAlign w:val="bottom"/>
          </w:tcPr>
          <w:p w14:paraId="7F36F168" w14:textId="77777777" w:rsidR="004B7EE1" w:rsidRPr="00422380" w:rsidRDefault="004B7EE1" w:rsidP="004B7EE1">
            <w:pPr>
              <w:tabs>
                <w:tab w:val="clear" w:pos="227"/>
                <w:tab w:val="clear" w:pos="454"/>
                <w:tab w:val="clear" w:pos="680"/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9D825AE" w14:textId="41038F90" w:rsidR="004B7EE1" w:rsidRPr="00422380" w:rsidRDefault="004B7EE1" w:rsidP="004B7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decimal" w:pos="550"/>
                <w:tab w:val="decimal" w:pos="1000"/>
                <w:tab w:val="left" w:pos="1720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422380">
              <w:rPr>
                <w:rFonts w:ascii="Angsana New" w:hAnsi="Angsana New"/>
                <w:sz w:val="30"/>
                <w:szCs w:val="30"/>
              </w:rPr>
              <w:t>(34)</w:t>
            </w:r>
          </w:p>
        </w:tc>
      </w:tr>
      <w:tr w:rsidR="004B7EE1" w:rsidRPr="00422380" w14:paraId="4C85A2F8" w14:textId="77777777" w:rsidTr="0032026C">
        <w:trPr>
          <w:cantSplit/>
          <w:trHeight w:val="20"/>
        </w:trPr>
        <w:tc>
          <w:tcPr>
            <w:tcW w:w="6210" w:type="dxa"/>
            <w:vAlign w:val="bottom"/>
            <w:hideMark/>
          </w:tcPr>
          <w:p w14:paraId="1A49D4BF" w14:textId="36E7763C" w:rsidR="004B7EE1" w:rsidRPr="00422380" w:rsidRDefault="004B7EE1" w:rsidP="004B7EE1">
            <w:pPr>
              <w:ind w:left="103" w:hanging="103"/>
              <w:rPr>
                <w:rFonts w:ascii="Angsana New" w:hAnsi="Angsana New"/>
                <w:sz w:val="30"/>
                <w:szCs w:val="30"/>
                <w:cs/>
              </w:rPr>
            </w:pPr>
            <w:r w:rsidRPr="0042238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ขาดทุนสำหรับปี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D735BA9" w14:textId="7AF28E37" w:rsidR="004B7EE1" w:rsidRPr="00422380" w:rsidRDefault="004B7EE1" w:rsidP="004B7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decimal" w:pos="645"/>
                <w:tab w:val="left" w:pos="1720"/>
              </w:tabs>
              <w:ind w:right="1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238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(</w:t>
            </w:r>
            <w:r w:rsidRPr="00422380">
              <w:rPr>
                <w:rFonts w:ascii="Angsana New" w:hAnsi="Angsana New"/>
                <w:b/>
                <w:bCs/>
                <w:sz w:val="30"/>
                <w:szCs w:val="30"/>
              </w:rPr>
              <w:t>2,594</w:t>
            </w:r>
            <w:r w:rsidRPr="0042238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80" w:type="dxa"/>
            <w:vAlign w:val="bottom"/>
          </w:tcPr>
          <w:p w14:paraId="6D9025AD" w14:textId="77777777" w:rsidR="004B7EE1" w:rsidRPr="00422380" w:rsidRDefault="004B7EE1" w:rsidP="004B7EE1">
            <w:pPr>
              <w:tabs>
                <w:tab w:val="clear" w:pos="227"/>
                <w:tab w:val="clear" w:pos="454"/>
                <w:tab w:val="clear" w:pos="680"/>
                <w:tab w:val="decimal" w:pos="765"/>
              </w:tabs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E026265" w14:textId="40A75F47" w:rsidR="004B7EE1" w:rsidRPr="00422380" w:rsidRDefault="004B7EE1" w:rsidP="004B7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decimal" w:pos="820"/>
                <w:tab w:val="left" w:pos="941"/>
                <w:tab w:val="left" w:pos="1720"/>
              </w:tabs>
              <w:ind w:right="1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238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(</w:t>
            </w:r>
            <w:r w:rsidRPr="00422380">
              <w:rPr>
                <w:rFonts w:ascii="Angsana New" w:hAnsi="Angsana New"/>
                <w:b/>
                <w:bCs/>
                <w:sz w:val="30"/>
                <w:szCs w:val="30"/>
              </w:rPr>
              <w:t>22,533</w:t>
            </w:r>
            <w:r w:rsidRPr="0042238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)</w:t>
            </w:r>
          </w:p>
        </w:tc>
      </w:tr>
      <w:tr w:rsidR="004B7EE1" w:rsidRPr="00422380" w14:paraId="1A539362" w14:textId="77777777" w:rsidTr="0032026C">
        <w:trPr>
          <w:cantSplit/>
          <w:trHeight w:val="20"/>
        </w:trPr>
        <w:tc>
          <w:tcPr>
            <w:tcW w:w="6210" w:type="dxa"/>
            <w:vAlign w:val="bottom"/>
          </w:tcPr>
          <w:p w14:paraId="3DC9DB9C" w14:textId="77777777" w:rsidR="004B7EE1" w:rsidRPr="00422380" w:rsidRDefault="004B7EE1" w:rsidP="004B7EE1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03FACF82" w14:textId="77777777" w:rsidR="004B7EE1" w:rsidRPr="00422380" w:rsidRDefault="004B7EE1" w:rsidP="004B7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15"/>
              </w:tabs>
              <w:ind w:right="6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47F76DEA" w14:textId="77777777" w:rsidR="004B7EE1" w:rsidRPr="00422380" w:rsidRDefault="004B7EE1" w:rsidP="004B7EE1">
            <w:pPr>
              <w:tabs>
                <w:tab w:val="clear" w:pos="227"/>
                <w:tab w:val="clear" w:pos="454"/>
                <w:tab w:val="clear" w:pos="680"/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7A4092FB" w14:textId="77777777" w:rsidR="004B7EE1" w:rsidRPr="00422380" w:rsidRDefault="004B7EE1" w:rsidP="004B7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81"/>
              </w:tabs>
              <w:ind w:right="10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</w:tr>
      <w:tr w:rsidR="004B7EE1" w:rsidRPr="00422380" w14:paraId="115CD7A4" w14:textId="77777777" w:rsidTr="0032026C">
        <w:trPr>
          <w:cantSplit/>
          <w:trHeight w:val="20"/>
        </w:trPr>
        <w:tc>
          <w:tcPr>
            <w:tcW w:w="6210" w:type="dxa"/>
            <w:vAlign w:val="bottom"/>
            <w:hideMark/>
          </w:tcPr>
          <w:p w14:paraId="1349D52B" w14:textId="1E391020" w:rsidR="004B7EE1" w:rsidRPr="00422380" w:rsidRDefault="004B7EE1" w:rsidP="004B7EE1">
            <w:pPr>
              <w:ind w:left="101" w:hanging="10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2380">
              <w:rPr>
                <w:rFonts w:ascii="Angsana New" w:hAnsi="Angsana New" w:hint="cs"/>
                <w:sz w:val="30"/>
                <w:szCs w:val="30"/>
                <w:cs/>
              </w:rPr>
              <w:t>การแบ่งปันกำไร (ขาดทุน) สำหรับปีให้ผู้ถือหุ้นของบริษัทที่มาจาก</w:t>
            </w:r>
          </w:p>
        </w:tc>
        <w:tc>
          <w:tcPr>
            <w:tcW w:w="1260" w:type="dxa"/>
            <w:vAlign w:val="bottom"/>
          </w:tcPr>
          <w:p w14:paraId="12839FCD" w14:textId="77777777" w:rsidR="004B7EE1" w:rsidRPr="00422380" w:rsidRDefault="004B7EE1" w:rsidP="004B7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15"/>
              </w:tabs>
              <w:ind w:right="6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5E963265" w14:textId="77777777" w:rsidR="004B7EE1" w:rsidRPr="00422380" w:rsidRDefault="004B7EE1" w:rsidP="004B7EE1">
            <w:pPr>
              <w:tabs>
                <w:tab w:val="clear" w:pos="227"/>
                <w:tab w:val="clear" w:pos="454"/>
                <w:tab w:val="clear" w:pos="680"/>
                <w:tab w:val="decimal" w:pos="765"/>
              </w:tabs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43182C00" w14:textId="77777777" w:rsidR="004B7EE1" w:rsidRPr="00422380" w:rsidRDefault="004B7EE1" w:rsidP="004B7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81"/>
              </w:tabs>
              <w:ind w:right="103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</w:tr>
      <w:tr w:rsidR="004B7EE1" w:rsidRPr="00422380" w14:paraId="561016CD" w14:textId="77777777" w:rsidTr="0032026C">
        <w:trPr>
          <w:cantSplit/>
          <w:trHeight w:val="20"/>
        </w:trPr>
        <w:tc>
          <w:tcPr>
            <w:tcW w:w="6210" w:type="dxa"/>
            <w:vAlign w:val="bottom"/>
          </w:tcPr>
          <w:p w14:paraId="31C967AD" w14:textId="77777777" w:rsidR="004B7EE1" w:rsidRPr="00422380" w:rsidRDefault="004B7EE1" w:rsidP="004B7EE1">
            <w:pPr>
              <w:numPr>
                <w:ilvl w:val="0"/>
                <w:numId w:val="23"/>
              </w:numPr>
              <w:tabs>
                <w:tab w:val="clear" w:pos="680"/>
              </w:tabs>
              <w:ind w:left="461"/>
              <w:contextualSpacing/>
              <w:rPr>
                <w:rFonts w:ascii="Angsana New" w:hAnsi="Angsana New"/>
                <w:sz w:val="30"/>
                <w:szCs w:val="30"/>
                <w:cs/>
              </w:rPr>
            </w:pPr>
            <w:r w:rsidRPr="00422380">
              <w:rPr>
                <w:rFonts w:ascii="Angsana New" w:hAnsi="Angsana New" w:hint="cs"/>
                <w:sz w:val="30"/>
                <w:szCs w:val="30"/>
                <w:cs/>
              </w:rPr>
              <w:t>การดำเนินงานต่อเนื่อง</w:t>
            </w:r>
          </w:p>
        </w:tc>
        <w:tc>
          <w:tcPr>
            <w:tcW w:w="1260" w:type="dxa"/>
            <w:vAlign w:val="bottom"/>
          </w:tcPr>
          <w:p w14:paraId="169B1B10" w14:textId="31762CD3" w:rsidR="004B7EE1" w:rsidRPr="00422380" w:rsidRDefault="004B7EE1" w:rsidP="004B7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decimal" w:pos="822"/>
                <w:tab w:val="left" w:pos="1720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422380">
              <w:rPr>
                <w:rFonts w:ascii="Angsana New" w:hAnsi="Angsana New"/>
                <w:sz w:val="30"/>
                <w:szCs w:val="30"/>
                <w:lang w:val="en-GB"/>
              </w:rPr>
              <w:t>604,292</w:t>
            </w:r>
          </w:p>
        </w:tc>
        <w:tc>
          <w:tcPr>
            <w:tcW w:w="180" w:type="dxa"/>
            <w:vAlign w:val="bottom"/>
          </w:tcPr>
          <w:p w14:paraId="5769E5AA" w14:textId="77777777" w:rsidR="004B7EE1" w:rsidRPr="00422380" w:rsidRDefault="004B7EE1" w:rsidP="004B7EE1">
            <w:pPr>
              <w:tabs>
                <w:tab w:val="clear" w:pos="227"/>
                <w:tab w:val="clear" w:pos="454"/>
                <w:tab w:val="clear" w:pos="680"/>
                <w:tab w:val="decimal" w:pos="765"/>
                <w:tab w:val="decimal" w:pos="1000"/>
              </w:tabs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149C9516" w14:textId="55684882" w:rsidR="004B7EE1" w:rsidRPr="00422380" w:rsidRDefault="004B7EE1" w:rsidP="00BD4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decimal" w:pos="550"/>
                <w:tab w:val="decimal" w:pos="1000"/>
                <w:tab w:val="left" w:pos="1720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422380">
              <w:rPr>
                <w:rFonts w:ascii="Angsana New" w:hAnsi="Angsana New"/>
                <w:sz w:val="30"/>
                <w:szCs w:val="30"/>
                <w:lang w:val="en-GB"/>
              </w:rPr>
              <w:t>620,558</w:t>
            </w:r>
          </w:p>
        </w:tc>
      </w:tr>
      <w:tr w:rsidR="004B7EE1" w:rsidRPr="00422380" w14:paraId="702A6D2A" w14:textId="77777777" w:rsidTr="0032026C">
        <w:trPr>
          <w:cantSplit/>
          <w:trHeight w:val="20"/>
        </w:trPr>
        <w:tc>
          <w:tcPr>
            <w:tcW w:w="6210" w:type="dxa"/>
            <w:vAlign w:val="bottom"/>
            <w:hideMark/>
          </w:tcPr>
          <w:p w14:paraId="42479DF3" w14:textId="77777777" w:rsidR="004B7EE1" w:rsidRPr="00422380" w:rsidRDefault="004B7EE1" w:rsidP="004B7EE1">
            <w:pPr>
              <w:numPr>
                <w:ilvl w:val="0"/>
                <w:numId w:val="23"/>
              </w:numPr>
              <w:tabs>
                <w:tab w:val="clear" w:pos="680"/>
              </w:tabs>
              <w:ind w:left="461"/>
              <w:contextualSpacing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2380">
              <w:rPr>
                <w:rFonts w:ascii="Angsana New" w:hAnsi="Angsana New" w:hint="cs"/>
                <w:sz w:val="30"/>
                <w:szCs w:val="30"/>
                <w:cs/>
              </w:rPr>
              <w:t>การดำเนินงานที่ยกเลิก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0834732" w14:textId="29F07FB4" w:rsidR="004B7EE1" w:rsidRPr="00422380" w:rsidRDefault="004B7EE1" w:rsidP="009F79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decimal" w:pos="732"/>
                <w:tab w:val="left" w:pos="1720"/>
              </w:tabs>
              <w:ind w:right="1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22380">
              <w:rPr>
                <w:rFonts w:ascii="Angsana New" w:hAnsi="Angsana New"/>
                <w:sz w:val="30"/>
                <w:szCs w:val="30"/>
              </w:rPr>
              <w:t>(2</w:t>
            </w:r>
            <w:r w:rsidR="00643CB6" w:rsidRPr="00422380">
              <w:rPr>
                <w:rFonts w:ascii="Angsana New" w:hAnsi="Angsana New"/>
                <w:sz w:val="30"/>
                <w:szCs w:val="30"/>
              </w:rPr>
              <w:t>,611</w:t>
            </w:r>
            <w:r w:rsidRPr="00422380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574F33C9" w14:textId="77777777" w:rsidR="004B7EE1" w:rsidRPr="00422380" w:rsidRDefault="004B7EE1" w:rsidP="004B7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decimal" w:pos="765"/>
                <w:tab w:val="decimal" w:pos="915"/>
                <w:tab w:val="left" w:pos="1810"/>
              </w:tabs>
              <w:ind w:right="6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4829212" w14:textId="1CB28190" w:rsidR="004B7EE1" w:rsidRPr="00422380" w:rsidRDefault="004B7EE1" w:rsidP="004B7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decimal" w:pos="915"/>
                <w:tab w:val="decimal" w:pos="1000"/>
                <w:tab w:val="left" w:pos="1810"/>
              </w:tabs>
              <w:ind w:right="-350"/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422380">
              <w:rPr>
                <w:rFonts w:ascii="Angsana New" w:hAnsi="Angsana New"/>
                <w:sz w:val="30"/>
                <w:szCs w:val="30"/>
              </w:rPr>
              <w:t>(21,998)</w:t>
            </w:r>
          </w:p>
        </w:tc>
      </w:tr>
      <w:tr w:rsidR="004B7EE1" w:rsidRPr="00422380" w14:paraId="4672AA43" w14:textId="77777777" w:rsidTr="00D46EB2">
        <w:trPr>
          <w:cantSplit/>
          <w:trHeight w:val="20"/>
        </w:trPr>
        <w:tc>
          <w:tcPr>
            <w:tcW w:w="6210" w:type="dxa"/>
            <w:vAlign w:val="bottom"/>
          </w:tcPr>
          <w:p w14:paraId="26AAE00B" w14:textId="77777777" w:rsidR="004B7EE1" w:rsidRPr="00422380" w:rsidRDefault="004B7EE1" w:rsidP="004B7EE1">
            <w:pPr>
              <w:tabs>
                <w:tab w:val="clear" w:pos="680"/>
              </w:tabs>
              <w:contextualSpacing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2238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461BC2C" w14:textId="59A403D1" w:rsidR="004B7EE1" w:rsidRPr="00422380" w:rsidRDefault="004B7EE1" w:rsidP="004B7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decimal" w:pos="822"/>
                <w:tab w:val="left" w:pos="1720"/>
              </w:tabs>
              <w:ind w:right="10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22380">
              <w:rPr>
                <w:rFonts w:ascii="Angsana New" w:hAnsi="Angsana New"/>
                <w:b/>
                <w:bCs/>
                <w:sz w:val="30"/>
                <w:szCs w:val="30"/>
              </w:rPr>
              <w:t>601,6</w:t>
            </w:r>
            <w:r w:rsidR="00643CB6" w:rsidRPr="00422380">
              <w:rPr>
                <w:rFonts w:ascii="Angsana New" w:hAnsi="Angsana New"/>
                <w:b/>
                <w:bCs/>
                <w:sz w:val="30"/>
                <w:szCs w:val="30"/>
              </w:rPr>
              <w:t>81</w:t>
            </w:r>
          </w:p>
        </w:tc>
        <w:tc>
          <w:tcPr>
            <w:tcW w:w="180" w:type="dxa"/>
            <w:vAlign w:val="bottom"/>
          </w:tcPr>
          <w:p w14:paraId="347CA3F9" w14:textId="77777777" w:rsidR="004B7EE1" w:rsidRPr="00422380" w:rsidRDefault="004B7EE1" w:rsidP="004B7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decimal" w:pos="765"/>
                <w:tab w:val="decimal" w:pos="1000"/>
                <w:tab w:val="left" w:pos="1720"/>
              </w:tabs>
              <w:ind w:right="100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CAB65F1" w14:textId="07213F18" w:rsidR="004B7EE1" w:rsidRPr="00422380" w:rsidRDefault="004B7EE1" w:rsidP="004B7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decimal" w:pos="820"/>
                <w:tab w:val="decimal" w:pos="1000"/>
                <w:tab w:val="left" w:pos="1720"/>
              </w:tabs>
              <w:ind w:right="10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422380">
              <w:rPr>
                <w:rFonts w:ascii="Angsana New" w:hAnsi="Angsana New"/>
                <w:b/>
                <w:bCs/>
                <w:sz w:val="30"/>
                <w:szCs w:val="30"/>
              </w:rPr>
              <w:t>598,560</w:t>
            </w:r>
          </w:p>
        </w:tc>
      </w:tr>
      <w:tr w:rsidR="00D46EB2" w:rsidRPr="00422380" w14:paraId="00E2760C" w14:textId="77777777" w:rsidTr="00D46EB2">
        <w:trPr>
          <w:cantSplit/>
          <w:trHeight w:val="20"/>
        </w:trPr>
        <w:tc>
          <w:tcPr>
            <w:tcW w:w="6210" w:type="dxa"/>
            <w:vAlign w:val="bottom"/>
          </w:tcPr>
          <w:p w14:paraId="3B33EB74" w14:textId="77777777" w:rsidR="00D46EB2" w:rsidRPr="00D46EB2" w:rsidRDefault="00D46EB2" w:rsidP="004B7EE1">
            <w:pPr>
              <w:tabs>
                <w:tab w:val="clear" w:pos="680"/>
              </w:tabs>
              <w:contextualSpacing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1DC9955" w14:textId="77777777" w:rsidR="00D46EB2" w:rsidRPr="00D46EB2" w:rsidRDefault="00D46EB2" w:rsidP="004B7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decimal" w:pos="822"/>
                <w:tab w:val="left" w:pos="1720"/>
              </w:tabs>
              <w:ind w:right="10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6F323B4" w14:textId="77777777" w:rsidR="00D46EB2" w:rsidRPr="00D46EB2" w:rsidRDefault="00D46EB2" w:rsidP="004B7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decimal" w:pos="765"/>
                <w:tab w:val="decimal" w:pos="1000"/>
                <w:tab w:val="left" w:pos="1720"/>
              </w:tabs>
              <w:ind w:right="100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8AD715B" w14:textId="77777777" w:rsidR="00D46EB2" w:rsidRPr="00D46EB2" w:rsidRDefault="00D46EB2" w:rsidP="004B7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decimal" w:pos="820"/>
                <w:tab w:val="decimal" w:pos="1000"/>
                <w:tab w:val="left" w:pos="1720"/>
              </w:tabs>
              <w:ind w:right="10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B7EE1" w:rsidRPr="00422380" w14:paraId="09E50C91" w14:textId="77777777" w:rsidTr="00580A89">
        <w:trPr>
          <w:cantSplit/>
          <w:trHeight w:val="20"/>
        </w:trPr>
        <w:tc>
          <w:tcPr>
            <w:tcW w:w="6210" w:type="dxa"/>
            <w:vAlign w:val="bottom"/>
            <w:hideMark/>
          </w:tcPr>
          <w:p w14:paraId="27A8EEA8" w14:textId="77777777" w:rsidR="004B7EE1" w:rsidRPr="00422380" w:rsidRDefault="004B7EE1" w:rsidP="004B7EE1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42238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กระแสเงินสดได้มาจาก (ใช้ไปใน) การดำเนินงานที่ยกเลิก </w:t>
            </w:r>
          </w:p>
        </w:tc>
        <w:tc>
          <w:tcPr>
            <w:tcW w:w="2700" w:type="dxa"/>
            <w:gridSpan w:val="3"/>
            <w:hideMark/>
          </w:tcPr>
          <w:p w14:paraId="16D87AA0" w14:textId="77777777" w:rsidR="004B7EE1" w:rsidRPr="00422380" w:rsidRDefault="004B7EE1" w:rsidP="004B7EE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75" w:right="-7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22380">
              <w:rPr>
                <w:rFonts w:ascii="Angsana New" w:hAnsi="Angsana New" w:hint="cs"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</w:tr>
      <w:tr w:rsidR="004B7EE1" w:rsidRPr="00422380" w14:paraId="73D8E563" w14:textId="77777777" w:rsidTr="0032026C">
        <w:trPr>
          <w:cantSplit/>
          <w:trHeight w:val="20"/>
        </w:trPr>
        <w:tc>
          <w:tcPr>
            <w:tcW w:w="6210" w:type="dxa"/>
            <w:vAlign w:val="bottom"/>
            <w:hideMark/>
          </w:tcPr>
          <w:p w14:paraId="331FD23F" w14:textId="65074432" w:rsidR="004B7EE1" w:rsidRPr="00422380" w:rsidRDefault="004B7EE1" w:rsidP="004B7EE1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42238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42238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3</w:t>
            </w:r>
            <w:r w:rsidRPr="0042238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1</w:t>
            </w:r>
            <w:r w:rsidRPr="0042238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260" w:type="dxa"/>
            <w:hideMark/>
          </w:tcPr>
          <w:p w14:paraId="66D17DDF" w14:textId="75F4EA03" w:rsidR="004B7EE1" w:rsidRPr="00422380" w:rsidRDefault="004B7EE1" w:rsidP="004B7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22380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422380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80" w:type="dxa"/>
          </w:tcPr>
          <w:p w14:paraId="0DD6BCB1" w14:textId="77777777" w:rsidR="004B7EE1" w:rsidRPr="00422380" w:rsidRDefault="004B7EE1" w:rsidP="004B7EE1">
            <w:pPr>
              <w:tabs>
                <w:tab w:val="clear" w:pos="227"/>
                <w:tab w:val="clear" w:pos="454"/>
                <w:tab w:val="clear" w:pos="680"/>
                <w:tab w:val="decimal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val="en-GB" w:bidi="ar-SA"/>
              </w:rPr>
            </w:pPr>
          </w:p>
        </w:tc>
        <w:tc>
          <w:tcPr>
            <w:tcW w:w="1260" w:type="dxa"/>
            <w:hideMark/>
          </w:tcPr>
          <w:p w14:paraId="02117C44" w14:textId="767C009D" w:rsidR="004B7EE1" w:rsidRPr="00422380" w:rsidRDefault="004B7EE1" w:rsidP="004B7EE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75" w:right="-75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422380">
              <w:rPr>
                <w:rFonts w:ascii="Angsana New" w:hAnsi="Angsana New" w:hint="cs"/>
                <w:sz w:val="30"/>
                <w:szCs w:val="30"/>
                <w:lang w:val="en-GB"/>
              </w:rPr>
              <w:t>256</w:t>
            </w:r>
            <w:r w:rsidRPr="00422380">
              <w:rPr>
                <w:rFonts w:ascii="Angsana New" w:hAnsi="Angsana New"/>
                <w:sz w:val="30"/>
                <w:szCs w:val="30"/>
                <w:lang w:val="en-GB"/>
              </w:rPr>
              <w:t>6</w:t>
            </w:r>
          </w:p>
        </w:tc>
      </w:tr>
      <w:tr w:rsidR="004B7EE1" w:rsidRPr="00422380" w14:paraId="5B801777" w14:textId="77777777" w:rsidTr="0032026C">
        <w:trPr>
          <w:cantSplit/>
          <w:trHeight w:val="20"/>
        </w:trPr>
        <w:tc>
          <w:tcPr>
            <w:tcW w:w="6210" w:type="dxa"/>
          </w:tcPr>
          <w:p w14:paraId="62E4F902" w14:textId="5C1D79F7" w:rsidR="004B7EE1" w:rsidRPr="00422380" w:rsidRDefault="004B7EE1" w:rsidP="004B7EE1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hideMark/>
          </w:tcPr>
          <w:p w14:paraId="05319DD1" w14:textId="77777777" w:rsidR="004B7EE1" w:rsidRPr="00422380" w:rsidRDefault="004B7EE1" w:rsidP="004B7EE1">
            <w:pPr>
              <w:tabs>
                <w:tab w:val="clear" w:pos="227"/>
                <w:tab w:val="clear" w:pos="454"/>
                <w:tab w:val="clear" w:pos="680"/>
                <w:tab w:val="decimal" w:pos="765"/>
              </w:tabs>
              <w:ind w:hanging="1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ar-SA"/>
              </w:rPr>
            </w:pPr>
            <w:r w:rsidRPr="00422380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4B7EE1" w:rsidRPr="00422380" w14:paraId="46D48E0A" w14:textId="77777777" w:rsidTr="0032026C">
        <w:trPr>
          <w:cantSplit/>
          <w:trHeight w:val="20"/>
        </w:trPr>
        <w:tc>
          <w:tcPr>
            <w:tcW w:w="6210" w:type="dxa"/>
            <w:vAlign w:val="bottom"/>
            <w:hideMark/>
          </w:tcPr>
          <w:p w14:paraId="5C112771" w14:textId="630B216E" w:rsidR="004B7EE1" w:rsidRPr="00422380" w:rsidRDefault="004B7EE1" w:rsidP="004B7EE1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422380">
              <w:rPr>
                <w:rFonts w:ascii="Angsana New" w:hAnsi="Angsana New" w:hint="cs"/>
                <w:sz w:val="30"/>
                <w:szCs w:val="30"/>
                <w:cs/>
              </w:rPr>
              <w:t>เงินสดสุทธิใช้ไปในกิจกรรมดำเนินงาน</w:t>
            </w:r>
          </w:p>
        </w:tc>
        <w:tc>
          <w:tcPr>
            <w:tcW w:w="1260" w:type="dxa"/>
            <w:vAlign w:val="bottom"/>
          </w:tcPr>
          <w:p w14:paraId="1922F385" w14:textId="53CB90BA" w:rsidR="004B7EE1" w:rsidRPr="006F684A" w:rsidRDefault="00047CE4" w:rsidP="004B7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decimal" w:pos="730"/>
                <w:tab w:val="left" w:pos="1720"/>
              </w:tabs>
              <w:ind w:right="12"/>
              <w:jc w:val="right"/>
              <w:rPr>
                <w:rFonts w:ascii="Angsana New" w:hAnsi="Angsana New"/>
                <w:sz w:val="30"/>
                <w:szCs w:val="30"/>
                <w:rtl/>
              </w:rPr>
            </w:pPr>
            <w:r w:rsidRPr="006F684A">
              <w:rPr>
                <w:rFonts w:ascii="Angsana New" w:hAnsi="Angsana New"/>
                <w:sz w:val="30"/>
                <w:szCs w:val="30"/>
              </w:rPr>
              <w:t>(</w:t>
            </w:r>
            <w:r w:rsidR="00713721" w:rsidRPr="006F684A">
              <w:rPr>
                <w:rFonts w:ascii="Angsana New" w:hAnsi="Angsana New"/>
                <w:sz w:val="30"/>
                <w:szCs w:val="30"/>
              </w:rPr>
              <w:t>1,130</w:t>
            </w:r>
            <w:r w:rsidRPr="006F684A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6CE4E425" w14:textId="77777777" w:rsidR="004B7EE1" w:rsidRPr="00422380" w:rsidRDefault="004B7EE1" w:rsidP="004B7EE1">
            <w:pPr>
              <w:tabs>
                <w:tab w:val="clear" w:pos="227"/>
                <w:tab w:val="clear" w:pos="454"/>
                <w:tab w:val="clear" w:pos="680"/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24114D70" w14:textId="4CC2048F" w:rsidR="004B7EE1" w:rsidRPr="00422380" w:rsidRDefault="004B7EE1" w:rsidP="004B7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decimal" w:pos="915"/>
                <w:tab w:val="decimal" w:pos="1003"/>
                <w:tab w:val="left" w:pos="1810"/>
              </w:tabs>
              <w:ind w:right="-350"/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422380">
              <w:rPr>
                <w:rFonts w:ascii="Angsana New" w:hAnsi="Angsana New"/>
                <w:sz w:val="30"/>
                <w:szCs w:val="30"/>
                <w:lang w:val="en-GB" w:bidi="ar-SA"/>
              </w:rPr>
              <w:t>(15,443)</w:t>
            </w:r>
          </w:p>
        </w:tc>
      </w:tr>
      <w:tr w:rsidR="004B7EE1" w:rsidRPr="00422380" w14:paraId="274209D4" w14:textId="77777777" w:rsidTr="0032026C">
        <w:trPr>
          <w:cantSplit/>
          <w:trHeight w:val="20"/>
        </w:trPr>
        <w:tc>
          <w:tcPr>
            <w:tcW w:w="6210" w:type="dxa"/>
            <w:vAlign w:val="bottom"/>
            <w:hideMark/>
          </w:tcPr>
          <w:p w14:paraId="6359F2FE" w14:textId="099C1649" w:rsidR="004B7EE1" w:rsidRPr="00422380" w:rsidRDefault="004B7EE1" w:rsidP="004B7EE1">
            <w:pPr>
              <w:rPr>
                <w:rFonts w:ascii="Angsana New" w:hAnsi="Angsana New"/>
                <w:sz w:val="30"/>
                <w:szCs w:val="30"/>
              </w:rPr>
            </w:pPr>
            <w:r w:rsidRPr="00422380">
              <w:rPr>
                <w:rFonts w:ascii="Angsana New" w:hAnsi="Angsana New" w:hint="cs"/>
                <w:sz w:val="30"/>
                <w:szCs w:val="30"/>
                <w:cs/>
              </w:rPr>
              <w:t>เงินสดสุทธิได้มาจากกิจกรรมลงทุน</w:t>
            </w:r>
          </w:p>
        </w:tc>
        <w:tc>
          <w:tcPr>
            <w:tcW w:w="1260" w:type="dxa"/>
            <w:vAlign w:val="bottom"/>
          </w:tcPr>
          <w:p w14:paraId="0CCBE08E" w14:textId="7D51E4FF" w:rsidR="004B7EE1" w:rsidRPr="006F684A" w:rsidRDefault="00713721" w:rsidP="004B7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decimal" w:pos="730"/>
                <w:tab w:val="left" w:pos="1720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rtl/>
                <w:cs/>
                <w:lang w:val="en-GB" w:bidi="ar-SA"/>
              </w:rPr>
            </w:pPr>
            <w:r w:rsidRPr="006F684A">
              <w:rPr>
                <w:rFonts w:ascii="Angsana New" w:hAnsi="Angsana New"/>
                <w:sz w:val="30"/>
                <w:szCs w:val="30"/>
                <w:lang w:val="en-GB" w:bidi="ar-SA"/>
              </w:rPr>
              <w:t>1,377</w:t>
            </w:r>
          </w:p>
        </w:tc>
        <w:tc>
          <w:tcPr>
            <w:tcW w:w="180" w:type="dxa"/>
            <w:vAlign w:val="bottom"/>
          </w:tcPr>
          <w:p w14:paraId="047258BE" w14:textId="77777777" w:rsidR="004B7EE1" w:rsidRPr="00422380" w:rsidRDefault="004B7EE1" w:rsidP="004B7EE1">
            <w:pPr>
              <w:tabs>
                <w:tab w:val="clear" w:pos="227"/>
                <w:tab w:val="clear" w:pos="454"/>
                <w:tab w:val="clear" w:pos="680"/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31C32A7F" w14:textId="4A35C202" w:rsidR="004B7EE1" w:rsidRPr="00422380" w:rsidRDefault="004B7EE1" w:rsidP="004B7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decimal" w:pos="915"/>
                <w:tab w:val="decimal" w:pos="1000"/>
                <w:tab w:val="left" w:pos="1810"/>
              </w:tabs>
              <w:ind w:right="-350"/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422380">
              <w:rPr>
                <w:rFonts w:ascii="Angsana New" w:hAnsi="Angsana New"/>
                <w:sz w:val="30"/>
                <w:szCs w:val="30"/>
                <w:lang w:val="en-GB" w:bidi="ar-SA"/>
              </w:rPr>
              <w:t>4,103</w:t>
            </w:r>
          </w:p>
        </w:tc>
      </w:tr>
      <w:tr w:rsidR="004B7EE1" w:rsidRPr="00422380" w14:paraId="0285A51B" w14:textId="77777777" w:rsidTr="0032026C">
        <w:trPr>
          <w:cantSplit/>
          <w:trHeight w:val="20"/>
        </w:trPr>
        <w:tc>
          <w:tcPr>
            <w:tcW w:w="6210" w:type="dxa"/>
            <w:vAlign w:val="bottom"/>
            <w:hideMark/>
          </w:tcPr>
          <w:p w14:paraId="2B7FCCA1" w14:textId="66F4F70F" w:rsidR="004B7EE1" w:rsidRPr="00422380" w:rsidRDefault="004B7EE1" w:rsidP="004B7EE1">
            <w:pPr>
              <w:rPr>
                <w:rFonts w:ascii="Angsana New" w:hAnsi="Angsana New"/>
                <w:sz w:val="30"/>
                <w:szCs w:val="30"/>
              </w:rPr>
            </w:pPr>
            <w:r w:rsidRPr="00422380">
              <w:rPr>
                <w:rFonts w:ascii="Angsana New" w:hAnsi="Angsana New" w:hint="cs"/>
                <w:sz w:val="30"/>
                <w:szCs w:val="30"/>
                <w:cs/>
              </w:rPr>
              <w:t>เงินสดสุทธิได้มาจาก</w:t>
            </w:r>
            <w:r w:rsidR="00696832" w:rsidRPr="00422380">
              <w:rPr>
                <w:rFonts w:ascii="Angsana New" w:hAnsi="Angsana New" w:hint="cs"/>
                <w:sz w:val="30"/>
                <w:szCs w:val="30"/>
                <w:cs/>
              </w:rPr>
              <w:t xml:space="preserve"> (ใช้ไปใน) </w:t>
            </w:r>
            <w:r w:rsidRPr="00422380">
              <w:rPr>
                <w:rFonts w:ascii="Angsana New" w:hAnsi="Angsana New" w:hint="cs"/>
                <w:sz w:val="30"/>
                <w:szCs w:val="30"/>
                <w:cs/>
              </w:rPr>
              <w:t>กิจกรรมจัดหาเงิน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0DA0252" w14:textId="186F9668" w:rsidR="004B7EE1" w:rsidRPr="00422380" w:rsidRDefault="00047CE4" w:rsidP="00047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decimal" w:pos="730"/>
                <w:tab w:val="left" w:pos="1720"/>
              </w:tabs>
              <w:ind w:right="12"/>
              <w:jc w:val="right"/>
              <w:rPr>
                <w:rFonts w:ascii="Angsana New" w:hAnsi="Angsana New"/>
                <w:sz w:val="30"/>
                <w:szCs w:val="30"/>
                <w:rtl/>
                <w:cs/>
                <w:lang w:bidi="ar-SA"/>
              </w:rPr>
            </w:pPr>
            <w:r w:rsidRPr="00422380">
              <w:rPr>
                <w:rFonts w:ascii="Angsana New" w:hAnsi="Angsana New"/>
                <w:sz w:val="30"/>
                <w:szCs w:val="30"/>
              </w:rPr>
              <w:t>(1,547)</w:t>
            </w:r>
          </w:p>
        </w:tc>
        <w:tc>
          <w:tcPr>
            <w:tcW w:w="180" w:type="dxa"/>
            <w:vAlign w:val="bottom"/>
          </w:tcPr>
          <w:p w14:paraId="2697E8B8" w14:textId="77777777" w:rsidR="004B7EE1" w:rsidRPr="00422380" w:rsidRDefault="004B7EE1" w:rsidP="004B7EE1">
            <w:pPr>
              <w:tabs>
                <w:tab w:val="clear" w:pos="227"/>
                <w:tab w:val="clear" w:pos="454"/>
                <w:tab w:val="clear" w:pos="680"/>
                <w:tab w:val="decimal" w:pos="730"/>
                <w:tab w:val="decimal" w:pos="765"/>
              </w:tabs>
              <w:ind w:right="10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CC7A805" w14:textId="0B609B53" w:rsidR="004B7EE1" w:rsidRPr="00422380" w:rsidRDefault="004B7EE1" w:rsidP="004B7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decimal" w:pos="915"/>
                <w:tab w:val="decimal" w:pos="1000"/>
                <w:tab w:val="left" w:pos="1810"/>
              </w:tabs>
              <w:ind w:right="-350"/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422380">
              <w:rPr>
                <w:rFonts w:ascii="Angsana New" w:hAnsi="Angsana New"/>
                <w:sz w:val="30"/>
                <w:szCs w:val="30"/>
                <w:lang w:val="en-GB" w:bidi="ar-SA"/>
              </w:rPr>
              <w:t>14,417</w:t>
            </w:r>
          </w:p>
        </w:tc>
      </w:tr>
      <w:tr w:rsidR="004B7EE1" w:rsidRPr="00422380" w14:paraId="1ECAFFAB" w14:textId="77777777" w:rsidTr="0032026C">
        <w:trPr>
          <w:cantSplit/>
          <w:trHeight w:val="20"/>
        </w:trPr>
        <w:tc>
          <w:tcPr>
            <w:tcW w:w="6210" w:type="dxa"/>
            <w:vAlign w:val="bottom"/>
            <w:hideMark/>
          </w:tcPr>
          <w:p w14:paraId="5C1BB5C1" w14:textId="77777777" w:rsidR="004B7EE1" w:rsidRPr="00422380" w:rsidRDefault="004B7EE1" w:rsidP="004B7EE1">
            <w:pPr>
              <w:rPr>
                <w:rFonts w:ascii="Angsana New" w:hAnsi="Angsana New"/>
                <w:sz w:val="30"/>
                <w:szCs w:val="30"/>
              </w:rPr>
            </w:pPr>
            <w:r w:rsidRPr="0042238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กระแสเงินสดได้มาจาก (ใช้ไปใน) การดำเนินงานที่ยกเลิก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E1888C1" w14:textId="0C7E5AF5" w:rsidR="004B7EE1" w:rsidRPr="00422380" w:rsidRDefault="00047CE4" w:rsidP="00047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decimal" w:pos="730"/>
                <w:tab w:val="left" w:pos="1720"/>
              </w:tabs>
              <w:ind w:right="12"/>
              <w:jc w:val="right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  <w:lang w:bidi="ar-SA"/>
              </w:rPr>
            </w:pPr>
            <w:r w:rsidRPr="00422380">
              <w:rPr>
                <w:rFonts w:ascii="Angsana New" w:hAnsi="Angsana New"/>
                <w:b/>
                <w:bCs/>
                <w:sz w:val="30"/>
                <w:szCs w:val="30"/>
              </w:rPr>
              <w:t>(1,300)</w:t>
            </w:r>
          </w:p>
        </w:tc>
        <w:tc>
          <w:tcPr>
            <w:tcW w:w="180" w:type="dxa"/>
            <w:vAlign w:val="bottom"/>
          </w:tcPr>
          <w:p w14:paraId="7E432435" w14:textId="77777777" w:rsidR="004B7EE1" w:rsidRPr="00422380" w:rsidRDefault="004B7EE1" w:rsidP="004B7EE1">
            <w:pPr>
              <w:tabs>
                <w:tab w:val="clear" w:pos="227"/>
                <w:tab w:val="clear" w:pos="454"/>
                <w:tab w:val="clear" w:pos="680"/>
                <w:tab w:val="decimal" w:pos="765"/>
              </w:tabs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0D10C1F" w14:textId="14337567" w:rsidR="004B7EE1" w:rsidRPr="00422380" w:rsidRDefault="004B7EE1" w:rsidP="004B7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decimal" w:pos="915"/>
                <w:tab w:val="decimal" w:pos="1000"/>
                <w:tab w:val="left" w:pos="1810"/>
              </w:tabs>
              <w:ind w:right="-35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22380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3,077</w:t>
            </w:r>
          </w:p>
        </w:tc>
      </w:tr>
    </w:tbl>
    <w:p w14:paraId="5BB62F4B" w14:textId="2CEA9344" w:rsidR="00B345C9" w:rsidRPr="00422380" w:rsidRDefault="000A4058" w:rsidP="00FE5F7E">
      <w:pPr>
        <w:pStyle w:val="ListParagraph"/>
        <w:numPr>
          <w:ilvl w:val="0"/>
          <w:numId w:val="16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170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422380">
        <w:rPr>
          <w:rFonts w:ascii="Angsana New" w:hAnsi="Angsana New"/>
          <w:b/>
          <w:bCs/>
          <w:sz w:val="30"/>
          <w:szCs w:val="30"/>
          <w:cs/>
        </w:rPr>
        <w:lastRenderedPageBreak/>
        <w:t>ค่าใช้จ่ายตามธรรมชาติ</w:t>
      </w:r>
    </w:p>
    <w:p w14:paraId="77412762" w14:textId="77777777" w:rsidR="00B345C9" w:rsidRPr="00422380" w:rsidRDefault="00B345C9" w:rsidP="00B804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/>
        <w:rPr>
          <w:rFonts w:ascii="Angsana New" w:hAnsi="Angsana New"/>
          <w:b/>
          <w:bCs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00"/>
        <w:gridCol w:w="1260"/>
        <w:gridCol w:w="270"/>
        <w:gridCol w:w="1170"/>
        <w:gridCol w:w="270"/>
        <w:gridCol w:w="1170"/>
        <w:gridCol w:w="270"/>
        <w:gridCol w:w="1170"/>
      </w:tblGrid>
      <w:tr w:rsidR="00ED4ADE" w:rsidRPr="00422380" w14:paraId="406FE304" w14:textId="77777777" w:rsidTr="00BC6BFC">
        <w:tc>
          <w:tcPr>
            <w:tcW w:w="3600" w:type="dxa"/>
          </w:tcPr>
          <w:p w14:paraId="54C0B678" w14:textId="77777777" w:rsidR="00ED4ADE" w:rsidRPr="00422380" w:rsidRDefault="00ED4ADE" w:rsidP="00C762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14:paraId="28C34B26" w14:textId="77777777" w:rsidR="00ED4ADE" w:rsidRPr="00422380" w:rsidRDefault="00ED4ADE" w:rsidP="00C76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23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726AD92" w14:textId="77777777" w:rsidR="00ED4ADE" w:rsidRPr="00422380" w:rsidRDefault="00ED4ADE" w:rsidP="00C76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51DDAE2D" w14:textId="77777777" w:rsidR="00ED4ADE" w:rsidRPr="00422380" w:rsidRDefault="00ED4ADE" w:rsidP="00C76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23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D4ADE" w:rsidRPr="00422380" w14:paraId="2FA5746A" w14:textId="77777777" w:rsidTr="00BC6BFC">
        <w:tc>
          <w:tcPr>
            <w:tcW w:w="3600" w:type="dxa"/>
          </w:tcPr>
          <w:p w14:paraId="1F64F529" w14:textId="77777777" w:rsidR="00ED4ADE" w:rsidRPr="00422380" w:rsidRDefault="00ED4ADE" w:rsidP="00E265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37E0DAE8" w14:textId="57105F49" w:rsidR="00ED4ADE" w:rsidRPr="00422380" w:rsidRDefault="00756D81" w:rsidP="00E26585">
            <w:pPr>
              <w:pStyle w:val="3"/>
              <w:tabs>
                <w:tab w:val="clear" w:pos="360"/>
                <w:tab w:val="clear" w:pos="720"/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223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F528C6" w:rsidRPr="00422380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</w:tcPr>
          <w:p w14:paraId="483AD49E" w14:textId="77777777" w:rsidR="00ED4ADE" w:rsidRPr="00422380" w:rsidRDefault="00ED4ADE" w:rsidP="00E26585">
            <w:pPr>
              <w:pStyle w:val="3"/>
              <w:tabs>
                <w:tab w:val="clear" w:pos="360"/>
                <w:tab w:val="clear" w:pos="720"/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13FB7F2D" w14:textId="511C7F08" w:rsidR="00ED4ADE" w:rsidRPr="00422380" w:rsidRDefault="00756D81" w:rsidP="00E26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2380">
              <w:rPr>
                <w:rFonts w:ascii="Angsana New" w:hAnsi="Angsana New"/>
                <w:sz w:val="30"/>
                <w:szCs w:val="30"/>
              </w:rPr>
              <w:t>256</w:t>
            </w:r>
            <w:r w:rsidR="00F528C6" w:rsidRPr="00422380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324AA9A8" w14:textId="77777777" w:rsidR="00ED4ADE" w:rsidRPr="00422380" w:rsidRDefault="00ED4ADE" w:rsidP="00E26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55B505E" w14:textId="7F4B42C3" w:rsidR="00ED4ADE" w:rsidRPr="00422380" w:rsidRDefault="00756D81" w:rsidP="00E26585">
            <w:pPr>
              <w:pStyle w:val="3"/>
              <w:tabs>
                <w:tab w:val="clear" w:pos="360"/>
                <w:tab w:val="clear" w:pos="720"/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223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F528C6" w:rsidRPr="00422380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4B272B25" w14:textId="77777777" w:rsidR="00ED4ADE" w:rsidRPr="00422380" w:rsidRDefault="00ED4ADE" w:rsidP="00E26585">
            <w:pPr>
              <w:pStyle w:val="3"/>
              <w:tabs>
                <w:tab w:val="clear" w:pos="360"/>
                <w:tab w:val="clear" w:pos="720"/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38AF142A" w14:textId="7D2D846E" w:rsidR="00ED4ADE" w:rsidRPr="00422380" w:rsidRDefault="00756D81" w:rsidP="00E26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2380">
              <w:rPr>
                <w:rFonts w:ascii="Angsana New" w:hAnsi="Angsana New"/>
                <w:sz w:val="30"/>
                <w:szCs w:val="30"/>
              </w:rPr>
              <w:t>256</w:t>
            </w:r>
            <w:r w:rsidR="00F528C6" w:rsidRPr="00422380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ED4ADE" w:rsidRPr="00422380" w14:paraId="042733D5" w14:textId="77777777" w:rsidTr="00BC6BFC">
        <w:tc>
          <w:tcPr>
            <w:tcW w:w="3600" w:type="dxa"/>
          </w:tcPr>
          <w:p w14:paraId="796FC239" w14:textId="77777777" w:rsidR="00ED4ADE" w:rsidRPr="00422380" w:rsidRDefault="00ED4ADE" w:rsidP="00E265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580" w:type="dxa"/>
            <w:gridSpan w:val="7"/>
          </w:tcPr>
          <w:p w14:paraId="3C221FB5" w14:textId="77777777" w:rsidR="00ED4ADE" w:rsidRPr="00422380" w:rsidRDefault="00ED4ADE" w:rsidP="00E26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2380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528C6" w:rsidRPr="00422380" w14:paraId="0707BF8A" w14:textId="77777777" w:rsidTr="00BC6BFC">
        <w:tc>
          <w:tcPr>
            <w:tcW w:w="3600" w:type="dxa"/>
          </w:tcPr>
          <w:p w14:paraId="6EFC1405" w14:textId="77777777" w:rsidR="00F528C6" w:rsidRPr="00422380" w:rsidRDefault="00F528C6" w:rsidP="00F52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22380">
              <w:rPr>
                <w:rFonts w:ascii="Angsana New" w:hAnsi="Angsana New"/>
                <w:sz w:val="30"/>
                <w:szCs w:val="30"/>
                <w:cs/>
              </w:rPr>
              <w:t>วัตถุดิบและวัสดุสิ้นเปลืองที่ใช้ไป</w:t>
            </w:r>
          </w:p>
        </w:tc>
        <w:tc>
          <w:tcPr>
            <w:tcW w:w="1260" w:type="dxa"/>
            <w:shd w:val="clear" w:color="auto" w:fill="auto"/>
          </w:tcPr>
          <w:p w14:paraId="21AF82D9" w14:textId="67FF5DBA" w:rsidR="00F528C6" w:rsidRPr="00422380" w:rsidRDefault="00735B50" w:rsidP="00F173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08" w:right="-90"/>
              <w:rPr>
                <w:rFonts w:ascii="Angsana New" w:hAnsi="Angsana New"/>
                <w:sz w:val="30"/>
                <w:szCs w:val="30"/>
              </w:rPr>
            </w:pPr>
            <w:r w:rsidRPr="00422380">
              <w:rPr>
                <w:rFonts w:ascii="Angsana New" w:hAnsi="Angsana New"/>
                <w:sz w:val="30"/>
                <w:szCs w:val="30"/>
              </w:rPr>
              <w:t>2,436,809</w:t>
            </w:r>
          </w:p>
        </w:tc>
        <w:tc>
          <w:tcPr>
            <w:tcW w:w="270" w:type="dxa"/>
            <w:shd w:val="clear" w:color="auto" w:fill="auto"/>
          </w:tcPr>
          <w:p w14:paraId="653B809E" w14:textId="77777777" w:rsidR="00F528C6" w:rsidRPr="00422380" w:rsidRDefault="00F528C6" w:rsidP="00F52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27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6C219AC" w14:textId="52B603B8" w:rsidR="00F528C6" w:rsidRPr="00422380" w:rsidRDefault="00F528C6" w:rsidP="00F173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90"/>
              <w:rPr>
                <w:rFonts w:ascii="Angsana New" w:hAnsi="Angsana New"/>
                <w:sz w:val="30"/>
                <w:szCs w:val="30"/>
              </w:rPr>
            </w:pPr>
            <w:r w:rsidRPr="00422380">
              <w:rPr>
                <w:rFonts w:ascii="Angsana New" w:hAnsi="Angsana New"/>
                <w:sz w:val="30"/>
                <w:szCs w:val="30"/>
              </w:rPr>
              <w:t>2,315,583</w:t>
            </w:r>
          </w:p>
        </w:tc>
        <w:tc>
          <w:tcPr>
            <w:tcW w:w="270" w:type="dxa"/>
            <w:shd w:val="clear" w:color="auto" w:fill="auto"/>
          </w:tcPr>
          <w:p w14:paraId="4F5FA104" w14:textId="77777777" w:rsidR="00F528C6" w:rsidRPr="00422380" w:rsidRDefault="00F528C6" w:rsidP="00F52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2B105E0" w14:textId="57D80CC5" w:rsidR="00F528C6" w:rsidRPr="00422380" w:rsidRDefault="00735B50" w:rsidP="00F52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  <w:r w:rsidRPr="00422380">
              <w:rPr>
                <w:rFonts w:ascii="Angsana New" w:hAnsi="Angsana New"/>
                <w:sz w:val="30"/>
                <w:szCs w:val="30"/>
              </w:rPr>
              <w:t>2,699,819</w:t>
            </w:r>
          </w:p>
        </w:tc>
        <w:tc>
          <w:tcPr>
            <w:tcW w:w="270" w:type="dxa"/>
            <w:shd w:val="clear" w:color="auto" w:fill="auto"/>
          </w:tcPr>
          <w:p w14:paraId="7C3B19AB" w14:textId="77777777" w:rsidR="00F528C6" w:rsidRPr="00422380" w:rsidRDefault="00F528C6" w:rsidP="00F52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254B747" w14:textId="3358A606" w:rsidR="00F528C6" w:rsidRPr="00422380" w:rsidRDefault="00F528C6" w:rsidP="00F52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  <w:r w:rsidRPr="00422380">
              <w:rPr>
                <w:rFonts w:ascii="Angsana New" w:hAnsi="Angsana New"/>
                <w:sz w:val="30"/>
                <w:szCs w:val="30"/>
              </w:rPr>
              <w:t>2,582,614</w:t>
            </w:r>
          </w:p>
        </w:tc>
      </w:tr>
      <w:tr w:rsidR="00F528C6" w:rsidRPr="00422380" w14:paraId="3779330A" w14:textId="77777777" w:rsidTr="00BC6BFC">
        <w:tc>
          <w:tcPr>
            <w:tcW w:w="3600" w:type="dxa"/>
          </w:tcPr>
          <w:p w14:paraId="4F4BD312" w14:textId="77777777" w:rsidR="00F528C6" w:rsidRPr="00422380" w:rsidRDefault="00F528C6" w:rsidP="00F528C6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cs/>
              </w:rPr>
            </w:pPr>
            <w:r w:rsidRPr="00422380">
              <w:rPr>
                <w:rFonts w:ascii="Angsana New" w:hAnsi="Angsana New" w:cs="Angsana New" w:hint="cs"/>
                <w:cs/>
              </w:rPr>
              <w:t>ค่าภาษีสรรพสามิต</w:t>
            </w:r>
          </w:p>
        </w:tc>
        <w:tc>
          <w:tcPr>
            <w:tcW w:w="1260" w:type="dxa"/>
          </w:tcPr>
          <w:p w14:paraId="6B65088A" w14:textId="56E548E9" w:rsidR="00F528C6" w:rsidRPr="00422380" w:rsidRDefault="00735B50" w:rsidP="00F173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08" w:right="-90"/>
              <w:rPr>
                <w:rFonts w:ascii="Angsana New" w:hAnsi="Angsana New"/>
                <w:sz w:val="30"/>
                <w:szCs w:val="30"/>
              </w:rPr>
            </w:pPr>
            <w:r w:rsidRPr="00422380">
              <w:rPr>
                <w:rFonts w:ascii="Angsana New" w:hAnsi="Angsana New"/>
                <w:sz w:val="30"/>
                <w:szCs w:val="30"/>
              </w:rPr>
              <w:t>1,540,653</w:t>
            </w:r>
          </w:p>
        </w:tc>
        <w:tc>
          <w:tcPr>
            <w:tcW w:w="270" w:type="dxa"/>
          </w:tcPr>
          <w:p w14:paraId="1E058507" w14:textId="77777777" w:rsidR="00F528C6" w:rsidRPr="00422380" w:rsidRDefault="00F528C6" w:rsidP="00F52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ind w:left="-1278" w:right="-1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4CD30CA" w14:textId="09C6822D" w:rsidR="00F528C6" w:rsidRPr="00422380" w:rsidRDefault="00F528C6" w:rsidP="00F173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  <w:r w:rsidRPr="00422380">
              <w:rPr>
                <w:rFonts w:ascii="Angsana New" w:hAnsi="Angsana New"/>
                <w:sz w:val="30"/>
                <w:szCs w:val="30"/>
              </w:rPr>
              <w:t>1,500,733</w:t>
            </w:r>
          </w:p>
        </w:tc>
        <w:tc>
          <w:tcPr>
            <w:tcW w:w="270" w:type="dxa"/>
          </w:tcPr>
          <w:p w14:paraId="5ED587A7" w14:textId="77777777" w:rsidR="00F528C6" w:rsidRPr="00422380" w:rsidRDefault="00F528C6" w:rsidP="00F52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0C1FC71" w14:textId="1DBAF079" w:rsidR="00F528C6" w:rsidRPr="00422380" w:rsidRDefault="00735B50" w:rsidP="00F52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90"/>
              <w:rPr>
                <w:rFonts w:ascii="Angsana New" w:hAnsi="Angsana New"/>
                <w:sz w:val="30"/>
                <w:szCs w:val="30"/>
              </w:rPr>
            </w:pPr>
            <w:r w:rsidRPr="00422380">
              <w:rPr>
                <w:rFonts w:ascii="Angsana New" w:hAnsi="Angsana New"/>
                <w:sz w:val="30"/>
                <w:szCs w:val="30"/>
              </w:rPr>
              <w:t>1,540,653</w:t>
            </w:r>
          </w:p>
        </w:tc>
        <w:tc>
          <w:tcPr>
            <w:tcW w:w="270" w:type="dxa"/>
          </w:tcPr>
          <w:p w14:paraId="6CFE4EAB" w14:textId="77777777" w:rsidR="00F528C6" w:rsidRPr="00422380" w:rsidRDefault="00F528C6" w:rsidP="00F52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27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31CEB3B" w14:textId="1319F101" w:rsidR="00F528C6" w:rsidRPr="00422380" w:rsidRDefault="00F528C6" w:rsidP="00F52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90"/>
              <w:rPr>
                <w:rFonts w:ascii="Angsana New" w:hAnsi="Angsana New"/>
                <w:sz w:val="30"/>
                <w:szCs w:val="30"/>
              </w:rPr>
            </w:pPr>
            <w:r w:rsidRPr="00422380">
              <w:rPr>
                <w:rFonts w:ascii="Angsana New" w:hAnsi="Angsana New"/>
                <w:sz w:val="30"/>
                <w:szCs w:val="30"/>
              </w:rPr>
              <w:t>1,500,733</w:t>
            </w:r>
          </w:p>
        </w:tc>
      </w:tr>
      <w:tr w:rsidR="00F528C6" w:rsidRPr="00422380" w14:paraId="6C3A88DF" w14:textId="77777777" w:rsidTr="00BC6BFC">
        <w:tc>
          <w:tcPr>
            <w:tcW w:w="3600" w:type="dxa"/>
          </w:tcPr>
          <w:p w14:paraId="3FA7E32B" w14:textId="34EF5B46" w:rsidR="00F528C6" w:rsidRPr="00422380" w:rsidRDefault="00F528C6" w:rsidP="00F528C6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cs/>
                <w:lang w:val="en-US"/>
              </w:rPr>
            </w:pPr>
            <w:r w:rsidRPr="00422380">
              <w:rPr>
                <w:rFonts w:ascii="Angsana New" w:hAnsi="Angsana New" w:cs="Angsana New"/>
                <w:cs/>
                <w:lang w:val="en-US"/>
              </w:rPr>
              <w:t>ค่าใช้จ่าย</w:t>
            </w:r>
            <w:r w:rsidRPr="00422380">
              <w:rPr>
                <w:rFonts w:ascii="Angsana New" w:hAnsi="Angsana New" w:cs="Angsana New" w:hint="cs"/>
                <w:cs/>
                <w:lang w:val="en-US"/>
              </w:rPr>
              <w:t>ผลประโยชน์ของ</w:t>
            </w:r>
            <w:r w:rsidRPr="00422380">
              <w:rPr>
                <w:rFonts w:ascii="Angsana New" w:hAnsi="Angsana New" w:cs="Angsana New"/>
                <w:cs/>
                <w:lang w:val="en-US"/>
              </w:rPr>
              <w:t>พนักงาน</w:t>
            </w:r>
          </w:p>
        </w:tc>
        <w:tc>
          <w:tcPr>
            <w:tcW w:w="1260" w:type="dxa"/>
          </w:tcPr>
          <w:p w14:paraId="1A8B04F2" w14:textId="02E09DA0" w:rsidR="00F528C6" w:rsidRPr="00422380" w:rsidRDefault="00735B50" w:rsidP="00F173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08" w:right="-90"/>
              <w:rPr>
                <w:rFonts w:ascii="Angsana New" w:hAnsi="Angsana New"/>
                <w:sz w:val="30"/>
                <w:szCs w:val="30"/>
              </w:rPr>
            </w:pPr>
            <w:r w:rsidRPr="00422380">
              <w:rPr>
                <w:rFonts w:ascii="Angsana New" w:hAnsi="Angsana New"/>
                <w:sz w:val="30"/>
                <w:szCs w:val="30"/>
              </w:rPr>
              <w:t>1,4</w:t>
            </w:r>
            <w:r w:rsidR="00813620" w:rsidRPr="00422380">
              <w:rPr>
                <w:rFonts w:ascii="Angsana New" w:hAnsi="Angsana New"/>
                <w:sz w:val="30"/>
                <w:szCs w:val="30"/>
              </w:rPr>
              <w:t>65</w:t>
            </w:r>
            <w:r w:rsidRPr="00422380">
              <w:rPr>
                <w:rFonts w:ascii="Angsana New" w:hAnsi="Angsana New"/>
                <w:sz w:val="30"/>
                <w:szCs w:val="30"/>
              </w:rPr>
              <w:t>,</w:t>
            </w:r>
            <w:r w:rsidR="00813620" w:rsidRPr="00422380">
              <w:rPr>
                <w:rFonts w:ascii="Angsana New" w:hAnsi="Angsana New"/>
                <w:sz w:val="30"/>
                <w:szCs w:val="30"/>
              </w:rPr>
              <w:t>458</w:t>
            </w:r>
          </w:p>
        </w:tc>
        <w:tc>
          <w:tcPr>
            <w:tcW w:w="270" w:type="dxa"/>
          </w:tcPr>
          <w:p w14:paraId="62496D43" w14:textId="77777777" w:rsidR="00F528C6" w:rsidRPr="00422380" w:rsidRDefault="00F528C6" w:rsidP="00F52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27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5F189C5" w14:textId="0ED8384F" w:rsidR="00F528C6" w:rsidRPr="00422380" w:rsidRDefault="00F528C6" w:rsidP="00F173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90"/>
              <w:rPr>
                <w:rFonts w:ascii="Angsana New" w:hAnsi="Angsana New"/>
                <w:sz w:val="30"/>
                <w:szCs w:val="30"/>
              </w:rPr>
            </w:pPr>
            <w:r w:rsidRPr="00422380">
              <w:rPr>
                <w:rFonts w:ascii="Angsana New" w:hAnsi="Angsana New"/>
                <w:sz w:val="30"/>
                <w:szCs w:val="30"/>
              </w:rPr>
              <w:t>1,345,120</w:t>
            </w:r>
          </w:p>
        </w:tc>
        <w:tc>
          <w:tcPr>
            <w:tcW w:w="270" w:type="dxa"/>
          </w:tcPr>
          <w:p w14:paraId="0E3F09A9" w14:textId="77777777" w:rsidR="00F528C6" w:rsidRPr="00422380" w:rsidRDefault="00F528C6" w:rsidP="00F52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36249A0" w14:textId="10DA07EB" w:rsidR="00F528C6" w:rsidRPr="00422380" w:rsidRDefault="00735B50" w:rsidP="00F528C6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 w:right="-9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22380">
              <w:rPr>
                <w:rFonts w:ascii="Angsana New" w:hAnsi="Angsana New"/>
                <w:sz w:val="30"/>
                <w:szCs w:val="30"/>
                <w:lang w:val="en-US"/>
              </w:rPr>
              <w:t>1,4</w:t>
            </w:r>
            <w:r w:rsidR="00813620" w:rsidRPr="00422380">
              <w:rPr>
                <w:rFonts w:ascii="Angsana New" w:hAnsi="Angsana New"/>
                <w:sz w:val="30"/>
                <w:szCs w:val="30"/>
                <w:lang w:val="en-US"/>
              </w:rPr>
              <w:t>52</w:t>
            </w:r>
            <w:r w:rsidRPr="0042238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813620" w:rsidRPr="00422380">
              <w:rPr>
                <w:rFonts w:ascii="Angsana New" w:hAnsi="Angsana New"/>
                <w:sz w:val="30"/>
                <w:szCs w:val="30"/>
                <w:lang w:val="en-US"/>
              </w:rPr>
              <w:t>855</w:t>
            </w:r>
          </w:p>
        </w:tc>
        <w:tc>
          <w:tcPr>
            <w:tcW w:w="270" w:type="dxa"/>
          </w:tcPr>
          <w:p w14:paraId="0CAF3F91" w14:textId="77777777" w:rsidR="00F528C6" w:rsidRPr="00422380" w:rsidRDefault="00F528C6" w:rsidP="00F52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A26593F" w14:textId="4F10B87B" w:rsidR="00F528C6" w:rsidRPr="00422380" w:rsidRDefault="00F528C6" w:rsidP="00F528C6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 w:right="-9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22380">
              <w:rPr>
                <w:rFonts w:ascii="Angsana New" w:hAnsi="Angsana New"/>
                <w:sz w:val="30"/>
                <w:szCs w:val="30"/>
                <w:lang w:val="en-US"/>
              </w:rPr>
              <w:t>1,333,389</w:t>
            </w:r>
          </w:p>
        </w:tc>
      </w:tr>
      <w:tr w:rsidR="00FE5F7E" w:rsidRPr="00422380" w14:paraId="3E9913F7" w14:textId="77777777" w:rsidTr="00BC6BFC">
        <w:tc>
          <w:tcPr>
            <w:tcW w:w="3600" w:type="dxa"/>
          </w:tcPr>
          <w:p w14:paraId="775759C6" w14:textId="77777777" w:rsidR="00FE5F7E" w:rsidRPr="00422380" w:rsidRDefault="00FE5F7E" w:rsidP="00FE5F7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cs/>
              </w:rPr>
            </w:pPr>
            <w:r w:rsidRPr="00422380">
              <w:rPr>
                <w:rFonts w:ascii="Angsana New" w:hAnsi="Angsana New" w:cs="Angsana New" w:hint="cs"/>
                <w:cs/>
              </w:rPr>
              <w:t xml:space="preserve">ค่าใช้จ่ายการส่งเสริมการขายและ </w:t>
            </w:r>
          </w:p>
          <w:p w14:paraId="73066F82" w14:textId="6D1BF3F1" w:rsidR="00FE5F7E" w:rsidRPr="00422380" w:rsidRDefault="00FE5F7E" w:rsidP="00FE5F7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cs/>
              </w:rPr>
            </w:pPr>
            <w:r w:rsidRPr="00422380">
              <w:rPr>
                <w:rFonts w:ascii="Angsana New" w:hAnsi="Angsana New" w:cs="Angsana New" w:hint="cs"/>
                <w:cs/>
              </w:rPr>
              <w:t xml:space="preserve">   การตลาด</w:t>
            </w:r>
          </w:p>
        </w:tc>
        <w:tc>
          <w:tcPr>
            <w:tcW w:w="1260" w:type="dxa"/>
          </w:tcPr>
          <w:p w14:paraId="646A5DDC" w14:textId="77777777" w:rsidR="00FE5F7E" w:rsidRPr="00422380" w:rsidRDefault="00FE5F7E" w:rsidP="00F173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  <w:p w14:paraId="58F0C61C" w14:textId="5F9F9DC2" w:rsidR="00FE5F7E" w:rsidRPr="00422380" w:rsidRDefault="00FE5F7E" w:rsidP="00F173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08" w:right="-90"/>
              <w:rPr>
                <w:rFonts w:ascii="Angsana New" w:hAnsi="Angsana New"/>
                <w:sz w:val="30"/>
                <w:szCs w:val="30"/>
              </w:rPr>
            </w:pPr>
            <w:r w:rsidRPr="00422380">
              <w:rPr>
                <w:rFonts w:ascii="Angsana New" w:hAnsi="Angsana New"/>
                <w:sz w:val="30"/>
                <w:szCs w:val="30"/>
              </w:rPr>
              <w:t>634,214</w:t>
            </w:r>
          </w:p>
        </w:tc>
        <w:tc>
          <w:tcPr>
            <w:tcW w:w="270" w:type="dxa"/>
          </w:tcPr>
          <w:p w14:paraId="27ED11FD" w14:textId="77777777" w:rsidR="00FE5F7E" w:rsidRPr="00422380" w:rsidRDefault="00FE5F7E" w:rsidP="00FE5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27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973F758" w14:textId="77777777" w:rsidR="00FE5F7E" w:rsidRPr="00422380" w:rsidRDefault="00FE5F7E" w:rsidP="00F173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  <w:p w14:paraId="4CD7ED60" w14:textId="40E4929B" w:rsidR="00FE5F7E" w:rsidRPr="00422380" w:rsidRDefault="00FE5F7E" w:rsidP="00F173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90"/>
              <w:rPr>
                <w:rFonts w:ascii="Angsana New" w:hAnsi="Angsana New"/>
                <w:sz w:val="30"/>
                <w:szCs w:val="30"/>
              </w:rPr>
            </w:pPr>
            <w:r w:rsidRPr="00422380">
              <w:rPr>
                <w:rFonts w:ascii="Angsana New" w:hAnsi="Angsana New"/>
                <w:sz w:val="30"/>
                <w:szCs w:val="30"/>
              </w:rPr>
              <w:t>621,730</w:t>
            </w:r>
          </w:p>
        </w:tc>
        <w:tc>
          <w:tcPr>
            <w:tcW w:w="270" w:type="dxa"/>
          </w:tcPr>
          <w:p w14:paraId="12BA6D3F" w14:textId="77777777" w:rsidR="00FE5F7E" w:rsidRPr="00422380" w:rsidRDefault="00FE5F7E" w:rsidP="00FE5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BD92186" w14:textId="77777777" w:rsidR="00FE5F7E" w:rsidRPr="00422380" w:rsidRDefault="00FE5F7E" w:rsidP="00FE5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  <w:p w14:paraId="14FDB68C" w14:textId="73E7C3A7" w:rsidR="00FE5F7E" w:rsidRPr="00422380" w:rsidRDefault="00FE5F7E" w:rsidP="00FE5F7E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 w:right="-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22380">
              <w:rPr>
                <w:rFonts w:ascii="Angsana New" w:hAnsi="Angsana New"/>
                <w:sz w:val="30"/>
                <w:szCs w:val="30"/>
              </w:rPr>
              <w:t>634,214</w:t>
            </w:r>
          </w:p>
        </w:tc>
        <w:tc>
          <w:tcPr>
            <w:tcW w:w="270" w:type="dxa"/>
          </w:tcPr>
          <w:p w14:paraId="1D49E3CB" w14:textId="77777777" w:rsidR="00FE5F7E" w:rsidRPr="00422380" w:rsidRDefault="00FE5F7E" w:rsidP="00FE5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  <w:p w14:paraId="6450D639" w14:textId="77777777" w:rsidR="00FE5F7E" w:rsidRPr="00422380" w:rsidRDefault="00FE5F7E" w:rsidP="00FE5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6B49B9E" w14:textId="77777777" w:rsidR="00FE5F7E" w:rsidRPr="00422380" w:rsidRDefault="00FE5F7E" w:rsidP="00FE5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  <w:p w14:paraId="0C373FD9" w14:textId="49C2D111" w:rsidR="00FE5F7E" w:rsidRPr="00422380" w:rsidRDefault="00FE5F7E" w:rsidP="00FE5F7E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 w:right="-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22380">
              <w:rPr>
                <w:rFonts w:ascii="Angsana New" w:hAnsi="Angsana New"/>
                <w:sz w:val="30"/>
                <w:szCs w:val="30"/>
              </w:rPr>
              <w:t>621,626</w:t>
            </w:r>
          </w:p>
        </w:tc>
      </w:tr>
      <w:tr w:rsidR="00FE5F7E" w:rsidRPr="00422380" w14:paraId="16EC3734" w14:textId="77777777" w:rsidTr="00BC6BFC">
        <w:tc>
          <w:tcPr>
            <w:tcW w:w="3600" w:type="dxa"/>
          </w:tcPr>
          <w:p w14:paraId="1CA1BBB0" w14:textId="77777777" w:rsidR="00FE5F7E" w:rsidRPr="00422380" w:rsidRDefault="00FE5F7E" w:rsidP="00FE5F7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cs/>
                <w:lang w:val="en-US"/>
              </w:rPr>
            </w:pPr>
            <w:r w:rsidRPr="00422380">
              <w:rPr>
                <w:rFonts w:ascii="Angsana New" w:hAnsi="Angsana New" w:cs="Angsana New" w:hint="cs"/>
                <w:cs/>
              </w:rPr>
              <w:t>ค่าเสื่อมราคาและ</w:t>
            </w:r>
            <w:r w:rsidRPr="00422380">
              <w:rPr>
                <w:rFonts w:ascii="Angsana New" w:hAnsi="Angsana New" w:cs="Angsana New" w:hint="cs"/>
                <w:cs/>
                <w:lang w:val="en-US"/>
              </w:rPr>
              <w:t>ค่าตัดจำหน่าย</w:t>
            </w:r>
          </w:p>
        </w:tc>
        <w:tc>
          <w:tcPr>
            <w:tcW w:w="1260" w:type="dxa"/>
          </w:tcPr>
          <w:p w14:paraId="3080FC43" w14:textId="4092C702" w:rsidR="00FE5F7E" w:rsidRPr="0088125D" w:rsidRDefault="00FE5F7E" w:rsidP="00F173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08" w:right="-90"/>
              <w:rPr>
                <w:rFonts w:ascii="Angsana New" w:hAnsi="Angsana New"/>
                <w:sz w:val="30"/>
                <w:szCs w:val="30"/>
              </w:rPr>
            </w:pPr>
            <w:r w:rsidRPr="0088125D">
              <w:rPr>
                <w:rFonts w:ascii="Angsana New" w:hAnsi="Angsana New"/>
                <w:sz w:val="30"/>
                <w:szCs w:val="30"/>
              </w:rPr>
              <w:t>404,4</w:t>
            </w:r>
            <w:r w:rsidR="0049178A" w:rsidRPr="0088125D">
              <w:rPr>
                <w:rFonts w:ascii="Angsana New" w:hAnsi="Angsana New"/>
                <w:sz w:val="30"/>
                <w:szCs w:val="30"/>
              </w:rPr>
              <w:t>62</w:t>
            </w:r>
          </w:p>
        </w:tc>
        <w:tc>
          <w:tcPr>
            <w:tcW w:w="270" w:type="dxa"/>
          </w:tcPr>
          <w:p w14:paraId="5F5A5DE5" w14:textId="77777777" w:rsidR="00FE5F7E" w:rsidRPr="00422380" w:rsidRDefault="00FE5F7E" w:rsidP="00FE5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27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8D105F1" w14:textId="27D232D1" w:rsidR="00FE5F7E" w:rsidRPr="00422380" w:rsidRDefault="00FE5F7E" w:rsidP="00F173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90"/>
              <w:rPr>
                <w:rFonts w:ascii="Angsana New" w:hAnsi="Angsana New"/>
                <w:sz w:val="30"/>
                <w:szCs w:val="30"/>
              </w:rPr>
            </w:pPr>
            <w:r w:rsidRPr="00422380">
              <w:rPr>
                <w:rFonts w:ascii="Angsana New" w:hAnsi="Angsana New"/>
                <w:sz w:val="30"/>
                <w:szCs w:val="30"/>
              </w:rPr>
              <w:t>349,794</w:t>
            </w:r>
          </w:p>
        </w:tc>
        <w:tc>
          <w:tcPr>
            <w:tcW w:w="270" w:type="dxa"/>
          </w:tcPr>
          <w:p w14:paraId="75DDA9AB" w14:textId="77777777" w:rsidR="00FE5F7E" w:rsidRPr="00422380" w:rsidRDefault="00FE5F7E" w:rsidP="00FE5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3C2EB06" w14:textId="131FA5CA" w:rsidR="00FE5F7E" w:rsidRPr="00422380" w:rsidRDefault="00FE5F7E" w:rsidP="00FE5F7E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 w:right="-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22380">
              <w:rPr>
                <w:rFonts w:ascii="Angsana New" w:hAnsi="Angsana New"/>
                <w:sz w:val="30"/>
                <w:szCs w:val="30"/>
                <w:lang w:val="en-US"/>
              </w:rPr>
              <w:t>361,384</w:t>
            </w:r>
          </w:p>
        </w:tc>
        <w:tc>
          <w:tcPr>
            <w:tcW w:w="270" w:type="dxa"/>
          </w:tcPr>
          <w:p w14:paraId="77BF2037" w14:textId="77777777" w:rsidR="00FE5F7E" w:rsidRPr="00422380" w:rsidRDefault="00FE5F7E" w:rsidP="00FE5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A43D26A" w14:textId="4E1B06DE" w:rsidR="00FE5F7E" w:rsidRPr="00422380" w:rsidRDefault="00FE5F7E" w:rsidP="00FE5F7E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 w:right="-9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22380">
              <w:rPr>
                <w:rFonts w:ascii="Angsana New" w:hAnsi="Angsana New"/>
                <w:sz w:val="30"/>
                <w:szCs w:val="30"/>
                <w:lang w:val="en-US"/>
              </w:rPr>
              <w:t>317,754</w:t>
            </w:r>
          </w:p>
        </w:tc>
      </w:tr>
      <w:tr w:rsidR="00FE5F7E" w:rsidRPr="00422380" w14:paraId="67114727" w14:textId="77777777" w:rsidTr="00BC6BFC">
        <w:tc>
          <w:tcPr>
            <w:tcW w:w="3600" w:type="dxa"/>
          </w:tcPr>
          <w:p w14:paraId="43F0A490" w14:textId="77777777" w:rsidR="00FE5F7E" w:rsidRPr="00422380" w:rsidRDefault="00FE5F7E" w:rsidP="00FE5F7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cs/>
              </w:rPr>
            </w:pPr>
            <w:r w:rsidRPr="00422380">
              <w:rPr>
                <w:rFonts w:ascii="Angsana New" w:hAnsi="Angsana New" w:cs="Angsana New" w:hint="cs"/>
                <w:cs/>
              </w:rPr>
              <w:t>ค่าขนส่งและค่าน้ำมันในการเดินทาง</w:t>
            </w:r>
          </w:p>
        </w:tc>
        <w:tc>
          <w:tcPr>
            <w:tcW w:w="1260" w:type="dxa"/>
          </w:tcPr>
          <w:p w14:paraId="6DC29CCC" w14:textId="079BD8EB" w:rsidR="00FE5F7E" w:rsidRPr="0088125D" w:rsidRDefault="00FE5F7E" w:rsidP="00F173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08" w:right="-90"/>
              <w:rPr>
                <w:rFonts w:ascii="Angsana New" w:hAnsi="Angsana New"/>
                <w:sz w:val="30"/>
                <w:szCs w:val="30"/>
              </w:rPr>
            </w:pPr>
            <w:r w:rsidRPr="0088125D">
              <w:rPr>
                <w:rFonts w:ascii="Angsana New" w:hAnsi="Angsana New"/>
                <w:sz w:val="30"/>
                <w:szCs w:val="30"/>
              </w:rPr>
              <w:t>279,020</w:t>
            </w:r>
          </w:p>
        </w:tc>
        <w:tc>
          <w:tcPr>
            <w:tcW w:w="270" w:type="dxa"/>
          </w:tcPr>
          <w:p w14:paraId="5E063399" w14:textId="77777777" w:rsidR="00FE5F7E" w:rsidRPr="00422380" w:rsidRDefault="00FE5F7E" w:rsidP="00FE5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27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EF65E4F" w14:textId="037C4F14" w:rsidR="00FE5F7E" w:rsidRPr="00422380" w:rsidRDefault="00FE5F7E" w:rsidP="00F173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  <w:r w:rsidRPr="00422380">
              <w:rPr>
                <w:rFonts w:ascii="Angsana New" w:hAnsi="Angsana New"/>
                <w:sz w:val="30"/>
                <w:szCs w:val="30"/>
              </w:rPr>
              <w:t>264,542</w:t>
            </w:r>
          </w:p>
        </w:tc>
        <w:tc>
          <w:tcPr>
            <w:tcW w:w="270" w:type="dxa"/>
          </w:tcPr>
          <w:p w14:paraId="3C8CBB7D" w14:textId="77777777" w:rsidR="00FE5F7E" w:rsidRPr="00422380" w:rsidRDefault="00FE5F7E" w:rsidP="00FE5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E018C7D" w14:textId="5768A167" w:rsidR="00FE5F7E" w:rsidRPr="00422380" w:rsidRDefault="00FE5F7E" w:rsidP="00FE5F7E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 w:right="-9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22380">
              <w:rPr>
                <w:rFonts w:ascii="Angsana New" w:hAnsi="Angsana New"/>
                <w:sz w:val="30"/>
                <w:szCs w:val="30"/>
                <w:lang w:val="en-US"/>
              </w:rPr>
              <w:t>278,778</w:t>
            </w:r>
          </w:p>
        </w:tc>
        <w:tc>
          <w:tcPr>
            <w:tcW w:w="270" w:type="dxa"/>
          </w:tcPr>
          <w:p w14:paraId="1C778EB3" w14:textId="77777777" w:rsidR="00FE5F7E" w:rsidRPr="00422380" w:rsidRDefault="00FE5F7E" w:rsidP="00FE5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1AA2319" w14:textId="6850692D" w:rsidR="00FE5F7E" w:rsidRPr="00422380" w:rsidRDefault="00FE5F7E" w:rsidP="00FE5F7E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 w:right="-9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22380">
              <w:rPr>
                <w:rFonts w:ascii="Angsana New" w:hAnsi="Angsana New"/>
                <w:sz w:val="30"/>
                <w:szCs w:val="30"/>
                <w:lang w:val="en-US"/>
              </w:rPr>
              <w:t>264,097</w:t>
            </w:r>
          </w:p>
        </w:tc>
      </w:tr>
      <w:tr w:rsidR="00FE5F7E" w:rsidRPr="00422380" w14:paraId="0D28F3F6" w14:textId="77777777" w:rsidTr="00BC6BFC">
        <w:tc>
          <w:tcPr>
            <w:tcW w:w="3600" w:type="dxa"/>
          </w:tcPr>
          <w:p w14:paraId="18015EA1" w14:textId="1B4C8D71" w:rsidR="00FE5F7E" w:rsidRPr="00422380" w:rsidRDefault="00FE5F7E" w:rsidP="00FE5F7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cs/>
              </w:rPr>
            </w:pPr>
            <w:r w:rsidRPr="00422380">
              <w:rPr>
                <w:rFonts w:ascii="Angsana New" w:hAnsi="Angsana New" w:cs="Angsana New"/>
                <w:cs/>
              </w:rPr>
              <w:t>ค่าซ่อมแซมและบำรุงรักษา</w:t>
            </w:r>
          </w:p>
        </w:tc>
        <w:tc>
          <w:tcPr>
            <w:tcW w:w="1260" w:type="dxa"/>
          </w:tcPr>
          <w:p w14:paraId="0797F339" w14:textId="62DAFA18" w:rsidR="00FE5F7E" w:rsidRPr="0088125D" w:rsidRDefault="00FE5F7E" w:rsidP="00F173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08" w:right="-90"/>
              <w:rPr>
                <w:rFonts w:ascii="Angsana New" w:hAnsi="Angsana New"/>
                <w:sz w:val="30"/>
                <w:szCs w:val="30"/>
              </w:rPr>
            </w:pPr>
            <w:r w:rsidRPr="0088125D">
              <w:rPr>
                <w:rFonts w:ascii="Angsana New" w:hAnsi="Angsana New"/>
                <w:sz w:val="30"/>
                <w:szCs w:val="30"/>
              </w:rPr>
              <w:t>185,102</w:t>
            </w:r>
          </w:p>
        </w:tc>
        <w:tc>
          <w:tcPr>
            <w:tcW w:w="270" w:type="dxa"/>
          </w:tcPr>
          <w:p w14:paraId="6B5A960A" w14:textId="77777777" w:rsidR="00FE5F7E" w:rsidRPr="00422380" w:rsidRDefault="00FE5F7E" w:rsidP="00FE5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27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D3AF0A7" w14:textId="05B966F4" w:rsidR="00FE5F7E" w:rsidRPr="00422380" w:rsidRDefault="00FE5F7E" w:rsidP="00F173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  <w:r w:rsidRPr="00422380">
              <w:rPr>
                <w:rFonts w:ascii="Angsana New" w:hAnsi="Angsana New"/>
                <w:sz w:val="30"/>
                <w:szCs w:val="30"/>
              </w:rPr>
              <w:t>172,325</w:t>
            </w:r>
          </w:p>
        </w:tc>
        <w:tc>
          <w:tcPr>
            <w:tcW w:w="270" w:type="dxa"/>
          </w:tcPr>
          <w:p w14:paraId="292EE341" w14:textId="77777777" w:rsidR="00FE5F7E" w:rsidRPr="00422380" w:rsidRDefault="00FE5F7E" w:rsidP="00FE5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6D0EB04" w14:textId="34AF5843" w:rsidR="00FE5F7E" w:rsidRPr="00422380" w:rsidRDefault="00FE5F7E" w:rsidP="00FE5F7E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 w:right="-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22380">
              <w:rPr>
                <w:rFonts w:ascii="Angsana New" w:hAnsi="Angsana New"/>
                <w:sz w:val="30"/>
                <w:szCs w:val="30"/>
              </w:rPr>
              <w:t>166,433</w:t>
            </w:r>
          </w:p>
        </w:tc>
        <w:tc>
          <w:tcPr>
            <w:tcW w:w="270" w:type="dxa"/>
          </w:tcPr>
          <w:p w14:paraId="17D4A6FD" w14:textId="77777777" w:rsidR="00FE5F7E" w:rsidRPr="00422380" w:rsidRDefault="00FE5F7E" w:rsidP="00FE5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416E3AB" w14:textId="45D9CFF7" w:rsidR="00FE5F7E" w:rsidRPr="00422380" w:rsidRDefault="00FE5F7E" w:rsidP="00FE5F7E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 w:right="-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22380">
              <w:rPr>
                <w:rFonts w:ascii="Angsana New" w:hAnsi="Angsana New"/>
                <w:sz w:val="30"/>
                <w:szCs w:val="30"/>
              </w:rPr>
              <w:t>155,051</w:t>
            </w:r>
          </w:p>
        </w:tc>
      </w:tr>
      <w:tr w:rsidR="00FE5F7E" w:rsidRPr="00422380" w14:paraId="4F4268EA" w14:textId="77777777" w:rsidTr="00BC6BFC">
        <w:tc>
          <w:tcPr>
            <w:tcW w:w="3600" w:type="dxa"/>
          </w:tcPr>
          <w:p w14:paraId="1CE3918A" w14:textId="77777777" w:rsidR="00FE5F7E" w:rsidRPr="00422380" w:rsidRDefault="00FE5F7E" w:rsidP="00FE5F7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cs/>
              </w:rPr>
            </w:pPr>
            <w:r w:rsidRPr="00422380">
              <w:rPr>
                <w:rFonts w:ascii="Angsana New" w:hAnsi="Angsana New" w:cs="Angsana New"/>
                <w:cs/>
              </w:rPr>
              <w:t>ค่าใช้จ่ายในการบริหาร</w:t>
            </w:r>
          </w:p>
        </w:tc>
        <w:tc>
          <w:tcPr>
            <w:tcW w:w="1260" w:type="dxa"/>
          </w:tcPr>
          <w:p w14:paraId="4D97837C" w14:textId="04080E52" w:rsidR="00FE5F7E" w:rsidRPr="0088125D" w:rsidRDefault="00FE5F7E" w:rsidP="00F173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08" w:right="-90"/>
              <w:rPr>
                <w:rFonts w:ascii="Angsana New" w:hAnsi="Angsana New"/>
                <w:sz w:val="30"/>
                <w:szCs w:val="30"/>
              </w:rPr>
            </w:pPr>
            <w:r w:rsidRPr="0088125D">
              <w:rPr>
                <w:rFonts w:ascii="Angsana New" w:hAnsi="Angsana New"/>
                <w:sz w:val="30"/>
                <w:szCs w:val="30"/>
              </w:rPr>
              <w:t>92,888</w:t>
            </w:r>
          </w:p>
        </w:tc>
        <w:tc>
          <w:tcPr>
            <w:tcW w:w="270" w:type="dxa"/>
          </w:tcPr>
          <w:p w14:paraId="489C1432" w14:textId="77777777" w:rsidR="00FE5F7E" w:rsidRPr="00422380" w:rsidRDefault="00FE5F7E" w:rsidP="00FE5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27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6BFAE70" w14:textId="36F9C9EC" w:rsidR="00FE5F7E" w:rsidRPr="00422380" w:rsidRDefault="00FE5F7E" w:rsidP="00F173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  <w:r w:rsidRPr="00422380">
              <w:rPr>
                <w:rFonts w:ascii="Angsana New" w:hAnsi="Angsana New"/>
                <w:sz w:val="30"/>
                <w:szCs w:val="30"/>
              </w:rPr>
              <w:t>81,804</w:t>
            </w:r>
          </w:p>
        </w:tc>
        <w:tc>
          <w:tcPr>
            <w:tcW w:w="270" w:type="dxa"/>
          </w:tcPr>
          <w:p w14:paraId="2293C439" w14:textId="77777777" w:rsidR="00FE5F7E" w:rsidRPr="00422380" w:rsidRDefault="00FE5F7E" w:rsidP="00FE5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9DB87C4" w14:textId="7A5B334E" w:rsidR="00FE5F7E" w:rsidRPr="00422380" w:rsidRDefault="00FE5F7E" w:rsidP="00FE5F7E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 w:right="-9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22380">
              <w:rPr>
                <w:rFonts w:ascii="Angsana New" w:hAnsi="Angsana New"/>
                <w:sz w:val="30"/>
                <w:szCs w:val="30"/>
                <w:lang w:val="en-US"/>
              </w:rPr>
              <w:t>91,683</w:t>
            </w:r>
          </w:p>
        </w:tc>
        <w:tc>
          <w:tcPr>
            <w:tcW w:w="270" w:type="dxa"/>
          </w:tcPr>
          <w:p w14:paraId="15F42181" w14:textId="77777777" w:rsidR="00FE5F7E" w:rsidRPr="00422380" w:rsidRDefault="00FE5F7E" w:rsidP="00FE5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1B60749" w14:textId="792F80A7" w:rsidR="00FE5F7E" w:rsidRPr="00422380" w:rsidRDefault="00FE5F7E" w:rsidP="00FE5F7E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 w:right="-9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22380">
              <w:rPr>
                <w:rFonts w:ascii="Angsana New" w:hAnsi="Angsana New"/>
                <w:sz w:val="30"/>
                <w:szCs w:val="30"/>
                <w:lang w:val="en-US"/>
              </w:rPr>
              <w:t>81,081</w:t>
            </w:r>
          </w:p>
        </w:tc>
      </w:tr>
      <w:tr w:rsidR="00FE5F7E" w:rsidRPr="00422380" w14:paraId="757B98AE" w14:textId="77777777" w:rsidTr="00BC6BFC">
        <w:tc>
          <w:tcPr>
            <w:tcW w:w="3600" w:type="dxa"/>
          </w:tcPr>
          <w:p w14:paraId="35FE1261" w14:textId="12C4B344" w:rsidR="00FE5F7E" w:rsidRPr="00422380" w:rsidRDefault="00FE5F7E" w:rsidP="00FE5F7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cs/>
              </w:rPr>
            </w:pPr>
            <w:r w:rsidRPr="00422380">
              <w:rPr>
                <w:rFonts w:ascii="Angsana New" w:hAnsi="Angsana New" w:cs="Angsana New"/>
                <w:cs/>
              </w:rPr>
              <w:t xml:space="preserve">อื่นๆ 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8B4BE5E" w14:textId="0C1A14FB" w:rsidR="00FE5F7E" w:rsidRPr="0088125D" w:rsidRDefault="00FE5F7E" w:rsidP="00F173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08" w:right="-90"/>
              <w:rPr>
                <w:rFonts w:ascii="Angsana New" w:hAnsi="Angsana New"/>
                <w:sz w:val="30"/>
                <w:szCs w:val="30"/>
              </w:rPr>
            </w:pPr>
            <w:r w:rsidRPr="0088125D">
              <w:rPr>
                <w:rFonts w:ascii="Angsana New" w:hAnsi="Angsana New"/>
                <w:sz w:val="30"/>
                <w:szCs w:val="30"/>
              </w:rPr>
              <w:t>384,</w:t>
            </w:r>
            <w:r w:rsidR="00347105" w:rsidRPr="0088125D">
              <w:rPr>
                <w:rFonts w:ascii="Angsana New" w:hAnsi="Angsana New"/>
                <w:sz w:val="30"/>
                <w:szCs w:val="30"/>
              </w:rPr>
              <w:t>856</w:t>
            </w:r>
          </w:p>
        </w:tc>
        <w:tc>
          <w:tcPr>
            <w:tcW w:w="270" w:type="dxa"/>
          </w:tcPr>
          <w:p w14:paraId="78F81AD9" w14:textId="556E0D70" w:rsidR="00FE5F7E" w:rsidRPr="00422380" w:rsidRDefault="00FE5F7E" w:rsidP="00FE5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27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12AFCF4" w14:textId="73AEEE31" w:rsidR="00FE5F7E" w:rsidRPr="00422380" w:rsidRDefault="00FE5F7E" w:rsidP="00F173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  <w:r w:rsidRPr="00422380">
              <w:rPr>
                <w:rFonts w:ascii="Angsana New" w:hAnsi="Angsana New"/>
                <w:sz w:val="30"/>
                <w:szCs w:val="30"/>
              </w:rPr>
              <w:t>459,633</w:t>
            </w:r>
          </w:p>
        </w:tc>
        <w:tc>
          <w:tcPr>
            <w:tcW w:w="270" w:type="dxa"/>
          </w:tcPr>
          <w:p w14:paraId="4936FBE0" w14:textId="77777777" w:rsidR="00FE5F7E" w:rsidRPr="00422380" w:rsidRDefault="00FE5F7E" w:rsidP="00FE5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D69950B" w14:textId="00A0269D" w:rsidR="00FE5F7E" w:rsidRPr="00422380" w:rsidRDefault="00FE5F7E" w:rsidP="00FE5F7E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 w:right="-9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22380">
              <w:rPr>
                <w:rFonts w:ascii="Angsana New" w:hAnsi="Angsana New"/>
                <w:sz w:val="30"/>
                <w:szCs w:val="30"/>
                <w:lang w:val="en-US"/>
              </w:rPr>
              <w:t>332,128</w:t>
            </w:r>
          </w:p>
        </w:tc>
        <w:tc>
          <w:tcPr>
            <w:tcW w:w="270" w:type="dxa"/>
          </w:tcPr>
          <w:p w14:paraId="3687AA94" w14:textId="77777777" w:rsidR="00FE5F7E" w:rsidRPr="00422380" w:rsidRDefault="00FE5F7E" w:rsidP="00FE5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DA7B29B" w14:textId="0024354E" w:rsidR="00FE5F7E" w:rsidRPr="00422380" w:rsidRDefault="00FE5F7E" w:rsidP="00FE5F7E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 w:right="-9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22380">
              <w:rPr>
                <w:rFonts w:ascii="Angsana New" w:hAnsi="Angsana New"/>
                <w:sz w:val="30"/>
                <w:szCs w:val="30"/>
                <w:lang w:val="en-US"/>
              </w:rPr>
              <w:t>387,056</w:t>
            </w:r>
          </w:p>
        </w:tc>
      </w:tr>
      <w:tr w:rsidR="00FE5F7E" w:rsidRPr="00422380" w14:paraId="755F49A5" w14:textId="77777777" w:rsidTr="00BC6BFC">
        <w:tc>
          <w:tcPr>
            <w:tcW w:w="3600" w:type="dxa"/>
          </w:tcPr>
          <w:p w14:paraId="219D4A24" w14:textId="77777777" w:rsidR="00FE5F7E" w:rsidRPr="00422380" w:rsidRDefault="00FE5F7E" w:rsidP="00FE5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2238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รวมต้นทุนขาย ต้นทุนในการจัดจำหน่ายและค่าใช้จ่ายในการบริหาร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BA60976" w14:textId="77777777" w:rsidR="00FE5F7E" w:rsidRPr="00422380" w:rsidRDefault="00FE5F7E" w:rsidP="00F173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5E70BCB3" w14:textId="6781AF80" w:rsidR="00FE5F7E" w:rsidRPr="00422380" w:rsidRDefault="00FE5F7E" w:rsidP="00F173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2380">
              <w:rPr>
                <w:rFonts w:ascii="Angsana New" w:hAnsi="Angsana New"/>
                <w:b/>
                <w:bCs/>
                <w:sz w:val="30"/>
                <w:szCs w:val="30"/>
              </w:rPr>
              <w:t>7,423,462</w:t>
            </w:r>
          </w:p>
        </w:tc>
        <w:tc>
          <w:tcPr>
            <w:tcW w:w="270" w:type="dxa"/>
          </w:tcPr>
          <w:p w14:paraId="26040502" w14:textId="77777777" w:rsidR="00FE5F7E" w:rsidRPr="00422380" w:rsidRDefault="00FE5F7E" w:rsidP="00FE5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278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17BDA88" w14:textId="77777777" w:rsidR="00FE5F7E" w:rsidRPr="00422380" w:rsidRDefault="00FE5F7E" w:rsidP="00F173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69DFDB77" w14:textId="077B3308" w:rsidR="00FE5F7E" w:rsidRPr="00422380" w:rsidRDefault="00FE5F7E" w:rsidP="00F173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2380">
              <w:rPr>
                <w:rFonts w:ascii="Angsana New" w:hAnsi="Angsana New"/>
                <w:b/>
                <w:bCs/>
                <w:sz w:val="30"/>
                <w:szCs w:val="30"/>
              </w:rPr>
              <w:t>7,111,264</w:t>
            </w:r>
          </w:p>
        </w:tc>
        <w:tc>
          <w:tcPr>
            <w:tcW w:w="270" w:type="dxa"/>
          </w:tcPr>
          <w:p w14:paraId="4BF348C9" w14:textId="77777777" w:rsidR="00FE5F7E" w:rsidRPr="00422380" w:rsidRDefault="00FE5F7E" w:rsidP="00FE5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51F042B" w14:textId="77777777" w:rsidR="00FE5F7E" w:rsidRPr="00422380" w:rsidRDefault="00FE5F7E" w:rsidP="00FE5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4F3C2EB8" w14:textId="50502C75" w:rsidR="00FE5F7E" w:rsidRPr="00422380" w:rsidRDefault="00FE5F7E" w:rsidP="00FE5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2380">
              <w:rPr>
                <w:rFonts w:ascii="Angsana New" w:hAnsi="Angsana New"/>
                <w:b/>
                <w:bCs/>
                <w:sz w:val="30"/>
                <w:szCs w:val="30"/>
              </w:rPr>
              <w:t>7,557,947</w:t>
            </w:r>
          </w:p>
        </w:tc>
        <w:tc>
          <w:tcPr>
            <w:tcW w:w="270" w:type="dxa"/>
          </w:tcPr>
          <w:p w14:paraId="52D931AB" w14:textId="73766951" w:rsidR="00FE5F7E" w:rsidRPr="00422380" w:rsidRDefault="00FE5F7E" w:rsidP="00FE5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6ACD5B0" w14:textId="77777777" w:rsidR="00FE5F7E" w:rsidRPr="00422380" w:rsidRDefault="00FE5F7E" w:rsidP="00FE5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237FB569" w14:textId="5F8EAD46" w:rsidR="00FE5F7E" w:rsidRPr="00422380" w:rsidRDefault="00FE5F7E" w:rsidP="00FE5F7E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22380">
              <w:rPr>
                <w:rFonts w:ascii="Angsana New" w:hAnsi="Angsana New"/>
                <w:b/>
                <w:bCs/>
                <w:sz w:val="30"/>
                <w:szCs w:val="30"/>
              </w:rPr>
              <w:t>7,243,401</w:t>
            </w:r>
          </w:p>
        </w:tc>
      </w:tr>
    </w:tbl>
    <w:p w14:paraId="0EAD5083" w14:textId="3E6946B8" w:rsidR="00B9432A" w:rsidRPr="00422380" w:rsidRDefault="00B9432A" w:rsidP="001C11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67CAE180" w14:textId="19E61CB2" w:rsidR="00E43EF7" w:rsidRPr="00422380" w:rsidRDefault="00E43EF7" w:rsidP="005874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  <w:r w:rsidRPr="00422380">
        <w:rPr>
          <w:rFonts w:ascii="Angsana New" w:hAnsi="Angsana New"/>
          <w:sz w:val="30"/>
          <w:szCs w:val="30"/>
          <w:cs/>
        </w:rPr>
        <w:t>ในระหว่างปี</w:t>
      </w:r>
      <w:r w:rsidR="005874BF" w:rsidRPr="00422380">
        <w:rPr>
          <w:rFonts w:ascii="Angsana New" w:hAnsi="Angsana New" w:hint="cs"/>
          <w:sz w:val="30"/>
          <w:szCs w:val="30"/>
          <w:cs/>
        </w:rPr>
        <w:t xml:space="preserve"> </w:t>
      </w:r>
      <w:r w:rsidRPr="00422380">
        <w:rPr>
          <w:rFonts w:ascii="Angsana New" w:hAnsi="Angsana New"/>
          <w:sz w:val="30"/>
          <w:szCs w:val="30"/>
        </w:rPr>
        <w:t>256</w:t>
      </w:r>
      <w:r w:rsidR="00F528C6" w:rsidRPr="00422380">
        <w:rPr>
          <w:rFonts w:ascii="Angsana New" w:hAnsi="Angsana New"/>
          <w:sz w:val="30"/>
          <w:szCs w:val="30"/>
        </w:rPr>
        <w:t>7</w:t>
      </w:r>
      <w:r w:rsidRPr="00422380">
        <w:rPr>
          <w:rFonts w:ascii="Angsana New" w:hAnsi="Angsana New"/>
          <w:sz w:val="30"/>
          <w:szCs w:val="30"/>
          <w:cs/>
        </w:rPr>
        <w:t xml:space="preserve"> กลุ่มบริษัทจ่ายเงินสมทบกองทุนสำรองเลี้ยงชีพสำหรับพนักงานของกลุ่มบริษัท</w:t>
      </w:r>
      <w:r w:rsidR="005874BF" w:rsidRPr="00422380">
        <w:rPr>
          <w:rFonts w:ascii="Angsana New" w:hAnsi="Angsana New" w:hint="cs"/>
          <w:sz w:val="30"/>
          <w:szCs w:val="30"/>
          <w:cs/>
        </w:rPr>
        <w:t>และบริษัท</w:t>
      </w:r>
      <w:r w:rsidRPr="00422380">
        <w:rPr>
          <w:rFonts w:ascii="Angsana New" w:hAnsi="Angsana New"/>
          <w:sz w:val="30"/>
          <w:szCs w:val="30"/>
          <w:cs/>
        </w:rPr>
        <w:t>เป็นจำนวน</w:t>
      </w:r>
      <w:r w:rsidR="00FC2DAC" w:rsidRPr="00422380">
        <w:rPr>
          <w:rFonts w:ascii="Angsana New" w:hAnsi="Angsana New"/>
          <w:sz w:val="30"/>
          <w:szCs w:val="30"/>
        </w:rPr>
        <w:t xml:space="preserve"> 37.25</w:t>
      </w:r>
      <w:r w:rsidRPr="00422380">
        <w:rPr>
          <w:rFonts w:ascii="Angsana New" w:hAnsi="Angsana New"/>
          <w:sz w:val="30"/>
          <w:szCs w:val="30"/>
          <w:cs/>
        </w:rPr>
        <w:t xml:space="preserve"> ล้านบาท</w:t>
      </w:r>
      <w:r w:rsidR="00B06808" w:rsidRPr="00422380">
        <w:rPr>
          <w:rFonts w:ascii="Angsana New" w:hAnsi="Angsana New" w:hint="cs"/>
          <w:sz w:val="30"/>
          <w:szCs w:val="30"/>
          <w:cs/>
        </w:rPr>
        <w:t xml:space="preserve"> </w:t>
      </w:r>
      <w:r w:rsidRPr="00422380">
        <w:rPr>
          <w:rFonts w:ascii="Angsana New" w:hAnsi="Angsana New"/>
          <w:sz w:val="30"/>
          <w:szCs w:val="30"/>
          <w:cs/>
        </w:rPr>
        <w:t>และ</w:t>
      </w:r>
      <w:r w:rsidR="00FC2DAC" w:rsidRPr="00422380">
        <w:rPr>
          <w:rFonts w:ascii="Angsana New" w:hAnsi="Angsana New"/>
          <w:sz w:val="30"/>
          <w:szCs w:val="30"/>
        </w:rPr>
        <w:t xml:space="preserve"> 36.78</w:t>
      </w:r>
      <w:r w:rsidRPr="00422380">
        <w:rPr>
          <w:rFonts w:ascii="Angsana New" w:hAnsi="Angsana New"/>
          <w:sz w:val="30"/>
          <w:szCs w:val="30"/>
          <w:cs/>
        </w:rPr>
        <w:t xml:space="preserve"> ล้านบาท ตามลำดับ </w:t>
      </w:r>
      <w:r w:rsidRPr="00422380">
        <w:rPr>
          <w:rFonts w:ascii="Angsana New" w:hAnsi="Angsana New"/>
          <w:i/>
          <w:iCs/>
          <w:sz w:val="30"/>
          <w:szCs w:val="30"/>
          <w:cs/>
        </w:rPr>
        <w:t>(</w:t>
      </w:r>
      <w:r w:rsidRPr="00422380">
        <w:rPr>
          <w:rFonts w:ascii="Angsana New" w:hAnsi="Angsana New"/>
          <w:i/>
          <w:iCs/>
          <w:sz w:val="30"/>
          <w:szCs w:val="30"/>
        </w:rPr>
        <w:t>256</w:t>
      </w:r>
      <w:r w:rsidR="00F528C6" w:rsidRPr="00422380">
        <w:rPr>
          <w:rFonts w:ascii="Angsana New" w:hAnsi="Angsana New"/>
          <w:i/>
          <w:iCs/>
          <w:sz w:val="30"/>
          <w:szCs w:val="30"/>
        </w:rPr>
        <w:t>6</w:t>
      </w:r>
      <w:r w:rsidRPr="00422380">
        <w:rPr>
          <w:rFonts w:ascii="Angsana New" w:hAnsi="Angsana New"/>
          <w:i/>
          <w:iCs/>
          <w:sz w:val="30"/>
          <w:szCs w:val="30"/>
          <w:cs/>
        </w:rPr>
        <w:t>: จำนวน</w:t>
      </w:r>
      <w:r w:rsidR="005874BF" w:rsidRPr="00422380">
        <w:rPr>
          <w:rFonts w:ascii="Angsana New" w:hAnsi="Angsana New"/>
          <w:i/>
          <w:iCs/>
          <w:sz w:val="30"/>
          <w:szCs w:val="30"/>
        </w:rPr>
        <w:t xml:space="preserve"> </w:t>
      </w:r>
      <w:r w:rsidR="00F528C6" w:rsidRPr="00422380">
        <w:rPr>
          <w:rFonts w:ascii="Angsana New" w:hAnsi="Angsana New"/>
          <w:i/>
          <w:iCs/>
          <w:sz w:val="30"/>
          <w:szCs w:val="30"/>
        </w:rPr>
        <w:t>22.22</w:t>
      </w:r>
      <w:r w:rsidRPr="00422380">
        <w:rPr>
          <w:rFonts w:ascii="Angsana New" w:hAnsi="Angsana New"/>
          <w:i/>
          <w:iCs/>
          <w:sz w:val="30"/>
          <w:szCs w:val="30"/>
          <w:cs/>
        </w:rPr>
        <w:t xml:space="preserve"> ล้านบาทและ</w:t>
      </w:r>
      <w:r w:rsidR="005874BF" w:rsidRPr="00422380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F528C6" w:rsidRPr="00422380">
        <w:rPr>
          <w:rFonts w:ascii="Angsana New" w:hAnsi="Angsana New"/>
          <w:i/>
          <w:iCs/>
          <w:sz w:val="30"/>
          <w:szCs w:val="30"/>
        </w:rPr>
        <w:t>22.08</w:t>
      </w:r>
      <w:r w:rsidRPr="00422380">
        <w:rPr>
          <w:rFonts w:ascii="Angsana New" w:hAnsi="Angsana New"/>
          <w:i/>
          <w:iCs/>
          <w:sz w:val="30"/>
          <w:szCs w:val="30"/>
          <w:cs/>
        </w:rPr>
        <w:t xml:space="preserve"> ล้านบาท</w:t>
      </w:r>
      <w:r w:rsidR="009D773E" w:rsidRPr="00422380">
        <w:rPr>
          <w:rFonts w:ascii="Angsana New" w:hAnsi="Angsana New"/>
          <w:i/>
          <w:iCs/>
          <w:sz w:val="30"/>
          <w:szCs w:val="30"/>
        </w:rPr>
        <w:t xml:space="preserve"> </w:t>
      </w:r>
      <w:r w:rsidRPr="00422380">
        <w:rPr>
          <w:rFonts w:ascii="Angsana New" w:hAnsi="Angsana New"/>
          <w:i/>
          <w:iCs/>
          <w:sz w:val="30"/>
          <w:szCs w:val="30"/>
          <w:cs/>
        </w:rPr>
        <w:t>ตามลำดับ)</w:t>
      </w:r>
      <w:r w:rsidRPr="00422380">
        <w:rPr>
          <w:rFonts w:ascii="Angsana New" w:hAnsi="Angsana New"/>
          <w:sz w:val="30"/>
          <w:szCs w:val="30"/>
          <w:cs/>
        </w:rPr>
        <w:t>ซึ่งแสดงเป็นส่วนหนึ่งของค่าใช้จ่ายผลประโยชน์ของพนักงาน</w:t>
      </w:r>
    </w:p>
    <w:p w14:paraId="5E261753" w14:textId="0EA926E9" w:rsidR="00E43EF7" w:rsidRPr="00422380" w:rsidRDefault="00E43E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 w:rsidRPr="00422380"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5115237B" w14:textId="168D5EF1" w:rsidR="003C2181" w:rsidRPr="00422380" w:rsidRDefault="00304410" w:rsidP="008558E8">
      <w:pPr>
        <w:pStyle w:val="ListParagraph"/>
        <w:numPr>
          <w:ilvl w:val="0"/>
          <w:numId w:val="16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170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422380">
        <w:rPr>
          <w:rFonts w:ascii="Angsana New" w:hAnsi="Angsana New" w:hint="cs"/>
          <w:b/>
          <w:bCs/>
          <w:sz w:val="30"/>
          <w:szCs w:val="30"/>
          <w:cs/>
        </w:rPr>
        <w:lastRenderedPageBreak/>
        <w:t>ภ</w:t>
      </w:r>
      <w:r w:rsidR="003C2181" w:rsidRPr="00422380">
        <w:rPr>
          <w:rFonts w:ascii="Angsana New" w:hAnsi="Angsana New"/>
          <w:b/>
          <w:bCs/>
          <w:sz w:val="30"/>
          <w:szCs w:val="30"/>
          <w:cs/>
        </w:rPr>
        <w:t>าษีเงินได้</w:t>
      </w:r>
    </w:p>
    <w:p w14:paraId="41ED6D9C" w14:textId="77777777" w:rsidR="00D97B37" w:rsidRPr="00422380" w:rsidRDefault="00D97B37" w:rsidP="00D97B3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340"/>
        <w:jc w:val="thaiDistribute"/>
        <w:rPr>
          <w:rFonts w:ascii="Angsana New" w:hAnsi="Angsana New"/>
          <w:bCs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465"/>
        <w:gridCol w:w="1305"/>
        <w:gridCol w:w="270"/>
        <w:gridCol w:w="1170"/>
        <w:gridCol w:w="270"/>
        <w:gridCol w:w="1260"/>
        <w:gridCol w:w="270"/>
        <w:gridCol w:w="1260"/>
      </w:tblGrid>
      <w:tr w:rsidR="00D97B37" w:rsidRPr="00422380" w14:paraId="00B6CA14" w14:textId="77777777" w:rsidTr="0032026C">
        <w:trPr>
          <w:tblHeader/>
        </w:trPr>
        <w:tc>
          <w:tcPr>
            <w:tcW w:w="3465" w:type="dxa"/>
          </w:tcPr>
          <w:p w14:paraId="4C92D469" w14:textId="77777777" w:rsidR="00D97B37" w:rsidRPr="00422380" w:rsidRDefault="00D97B37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5"/>
              </w:tabs>
              <w:spacing w:line="240" w:lineRule="auto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  <w:r w:rsidRPr="00422380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2745" w:type="dxa"/>
            <w:gridSpan w:val="3"/>
          </w:tcPr>
          <w:p w14:paraId="37EB98B6" w14:textId="77777777" w:rsidR="00D97B37" w:rsidRPr="00422380" w:rsidRDefault="00D97B37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422380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44E4C6A" w14:textId="77777777" w:rsidR="00D97B37" w:rsidRPr="00422380" w:rsidRDefault="00D97B37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</w:tcPr>
          <w:p w14:paraId="2AD67798" w14:textId="77777777" w:rsidR="00D97B37" w:rsidRPr="00422380" w:rsidRDefault="00D97B37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422380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97B37" w:rsidRPr="00422380" w14:paraId="20DC98D3" w14:textId="77777777" w:rsidTr="0032026C">
        <w:trPr>
          <w:tblHeader/>
        </w:trPr>
        <w:tc>
          <w:tcPr>
            <w:tcW w:w="3465" w:type="dxa"/>
          </w:tcPr>
          <w:p w14:paraId="7F731C28" w14:textId="77777777" w:rsidR="00D97B37" w:rsidRPr="00422380" w:rsidRDefault="00D97B37" w:rsidP="003A51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05" w:type="dxa"/>
          </w:tcPr>
          <w:p w14:paraId="7E0C21E4" w14:textId="61503199" w:rsidR="00D97B37" w:rsidRPr="00422380" w:rsidRDefault="00D97B37" w:rsidP="003A51EA">
            <w:pPr>
              <w:pStyle w:val="3"/>
              <w:tabs>
                <w:tab w:val="clear" w:pos="360"/>
                <w:tab w:val="clear" w:pos="720"/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223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F528C6" w:rsidRPr="00422380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</w:tcPr>
          <w:p w14:paraId="327D1AD8" w14:textId="77777777" w:rsidR="00D97B37" w:rsidRPr="00422380" w:rsidRDefault="00D97B37" w:rsidP="003A51EA">
            <w:pPr>
              <w:pStyle w:val="3"/>
              <w:tabs>
                <w:tab w:val="clear" w:pos="360"/>
                <w:tab w:val="clear" w:pos="720"/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47BA36B" w14:textId="74142A85" w:rsidR="00D97B37" w:rsidRPr="00422380" w:rsidRDefault="00D97B37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2380">
              <w:rPr>
                <w:rFonts w:ascii="Angsana New" w:hAnsi="Angsana New"/>
                <w:sz w:val="30"/>
                <w:szCs w:val="30"/>
              </w:rPr>
              <w:t>256</w:t>
            </w:r>
            <w:r w:rsidR="00F528C6" w:rsidRPr="00422380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1638F646" w14:textId="77777777" w:rsidR="00D97B37" w:rsidRPr="00422380" w:rsidRDefault="00D97B37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24C89F6" w14:textId="36AF6B26" w:rsidR="00D97B37" w:rsidRPr="00422380" w:rsidRDefault="00D97B37" w:rsidP="003A51EA">
            <w:pPr>
              <w:pStyle w:val="3"/>
              <w:tabs>
                <w:tab w:val="clear" w:pos="360"/>
                <w:tab w:val="clear" w:pos="720"/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223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F528C6" w:rsidRPr="00422380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</w:tcPr>
          <w:p w14:paraId="6D55747C" w14:textId="77777777" w:rsidR="00D97B37" w:rsidRPr="00422380" w:rsidRDefault="00D97B37" w:rsidP="003A51EA">
            <w:pPr>
              <w:pStyle w:val="3"/>
              <w:tabs>
                <w:tab w:val="clear" w:pos="360"/>
                <w:tab w:val="clear" w:pos="720"/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0262BC40" w14:textId="78BF67CA" w:rsidR="00D97B37" w:rsidRPr="00422380" w:rsidRDefault="00D97B37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2380">
              <w:rPr>
                <w:rFonts w:ascii="Angsana New" w:hAnsi="Angsana New"/>
                <w:sz w:val="30"/>
                <w:szCs w:val="30"/>
              </w:rPr>
              <w:t>256</w:t>
            </w:r>
            <w:r w:rsidR="00F528C6" w:rsidRPr="00422380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D97B37" w:rsidRPr="00422380" w14:paraId="2356BB36" w14:textId="77777777" w:rsidTr="0032026C">
        <w:trPr>
          <w:tblHeader/>
        </w:trPr>
        <w:tc>
          <w:tcPr>
            <w:tcW w:w="3465" w:type="dxa"/>
          </w:tcPr>
          <w:p w14:paraId="49DFABA0" w14:textId="77777777" w:rsidR="00D97B37" w:rsidRPr="00422380" w:rsidRDefault="00D97B37" w:rsidP="003A51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05" w:type="dxa"/>
            <w:gridSpan w:val="7"/>
          </w:tcPr>
          <w:p w14:paraId="24C7E2DB" w14:textId="77777777" w:rsidR="00D97B37" w:rsidRPr="00422380" w:rsidRDefault="00D97B37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 w:rsidRPr="00422380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(</w:t>
            </w:r>
            <w:r w:rsidRPr="00422380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D97B37" w:rsidRPr="00422380" w14:paraId="25CEA6D4" w14:textId="77777777" w:rsidTr="0032026C">
        <w:tc>
          <w:tcPr>
            <w:tcW w:w="3465" w:type="dxa"/>
          </w:tcPr>
          <w:p w14:paraId="5158BD50" w14:textId="77777777" w:rsidR="00D97B37" w:rsidRPr="00422380" w:rsidRDefault="00D97B37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23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ภาษีเงินได้ของ</w:t>
            </w:r>
            <w:r w:rsidRPr="0042238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งวด</w:t>
            </w:r>
            <w:r w:rsidRPr="004223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ปัจจุบัน</w:t>
            </w:r>
          </w:p>
        </w:tc>
        <w:tc>
          <w:tcPr>
            <w:tcW w:w="1305" w:type="dxa"/>
            <w:vAlign w:val="bottom"/>
          </w:tcPr>
          <w:p w14:paraId="546396D4" w14:textId="77777777" w:rsidR="00D97B37" w:rsidRPr="00422380" w:rsidRDefault="00D97B37" w:rsidP="003A51EA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39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B9E2B05" w14:textId="77777777" w:rsidR="00D97B37" w:rsidRPr="00422380" w:rsidRDefault="00D97B37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DE516CA" w14:textId="77777777" w:rsidR="00D97B37" w:rsidRPr="00422380" w:rsidRDefault="00D97B37" w:rsidP="003A51EA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8A81128" w14:textId="77777777" w:rsidR="00D97B37" w:rsidRPr="00422380" w:rsidRDefault="00D97B37" w:rsidP="003A51EA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2A71A34" w14:textId="77777777" w:rsidR="00D97B37" w:rsidRPr="00422380" w:rsidRDefault="00D97B37" w:rsidP="003A51EA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FA4FB3B" w14:textId="77777777" w:rsidR="00D97B37" w:rsidRPr="00422380" w:rsidRDefault="00D97B37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746E511" w14:textId="77777777" w:rsidR="00D97B37" w:rsidRPr="00422380" w:rsidRDefault="00D97B37" w:rsidP="003A51EA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528C6" w:rsidRPr="00422380" w14:paraId="7FFDF9F0" w14:textId="77777777" w:rsidTr="0032026C">
        <w:tc>
          <w:tcPr>
            <w:tcW w:w="3465" w:type="dxa"/>
          </w:tcPr>
          <w:p w14:paraId="03E2CAD7" w14:textId="77777777" w:rsidR="00F528C6" w:rsidRPr="00422380" w:rsidRDefault="00F528C6" w:rsidP="00F52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422380">
              <w:rPr>
                <w:rFonts w:ascii="Angsana New" w:hAnsi="Angsana New"/>
                <w:sz w:val="30"/>
                <w:szCs w:val="30"/>
                <w:cs/>
              </w:rPr>
              <w:t>สำหรับ</w:t>
            </w:r>
            <w:r w:rsidRPr="00422380"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  <w:r w:rsidRPr="00422380">
              <w:rPr>
                <w:rFonts w:ascii="Angsana New" w:hAnsi="Angsana New"/>
                <w:sz w:val="30"/>
                <w:szCs w:val="30"/>
                <w:cs/>
              </w:rPr>
              <w:t xml:space="preserve">ปัจจุบัน </w:t>
            </w:r>
          </w:p>
        </w:tc>
        <w:tc>
          <w:tcPr>
            <w:tcW w:w="1305" w:type="dxa"/>
            <w:vAlign w:val="bottom"/>
          </w:tcPr>
          <w:p w14:paraId="2E8C59F2" w14:textId="31F33471" w:rsidR="00F528C6" w:rsidRPr="00422380" w:rsidRDefault="00C85A2F" w:rsidP="00F528C6">
            <w:pPr>
              <w:pStyle w:val="3"/>
              <w:tabs>
                <w:tab w:val="clear" w:pos="360"/>
                <w:tab w:val="clear" w:pos="720"/>
                <w:tab w:val="decimal" w:pos="931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22380">
              <w:rPr>
                <w:rFonts w:ascii="Angsana New" w:hAnsi="Angsana New"/>
                <w:sz w:val="30"/>
                <w:szCs w:val="30"/>
                <w:lang w:val="en-US"/>
              </w:rPr>
              <w:t>168,2</w:t>
            </w:r>
            <w:r w:rsidR="00D178C3" w:rsidRPr="00422380">
              <w:rPr>
                <w:rFonts w:ascii="Angsana New" w:hAnsi="Angsana New"/>
                <w:sz w:val="30"/>
                <w:szCs w:val="30"/>
                <w:lang w:val="en-US"/>
              </w:rPr>
              <w:t>84</w:t>
            </w:r>
          </w:p>
        </w:tc>
        <w:tc>
          <w:tcPr>
            <w:tcW w:w="270" w:type="dxa"/>
          </w:tcPr>
          <w:p w14:paraId="59636976" w14:textId="77777777" w:rsidR="00F528C6" w:rsidRPr="00422380" w:rsidRDefault="00F528C6" w:rsidP="00F528C6">
            <w:pPr>
              <w:pStyle w:val="3"/>
              <w:tabs>
                <w:tab w:val="clear" w:pos="360"/>
                <w:tab w:val="clear" w:pos="720"/>
                <w:tab w:val="decimal" w:pos="702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55D1B7D2" w14:textId="0B1FE460" w:rsidR="00F528C6" w:rsidRPr="00422380" w:rsidRDefault="00F528C6" w:rsidP="00F528C6">
            <w:pPr>
              <w:pStyle w:val="3"/>
              <w:tabs>
                <w:tab w:val="clear" w:pos="360"/>
                <w:tab w:val="clear" w:pos="720"/>
                <w:tab w:val="decimal" w:pos="972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22380">
              <w:rPr>
                <w:rFonts w:ascii="Angsana New" w:hAnsi="Angsana New"/>
                <w:sz w:val="30"/>
                <w:szCs w:val="30"/>
                <w:lang w:val="en-US"/>
              </w:rPr>
              <w:t>137,743</w:t>
            </w:r>
          </w:p>
        </w:tc>
        <w:tc>
          <w:tcPr>
            <w:tcW w:w="270" w:type="dxa"/>
          </w:tcPr>
          <w:p w14:paraId="6985D8F7" w14:textId="77777777" w:rsidR="00F528C6" w:rsidRPr="00422380" w:rsidRDefault="00F528C6" w:rsidP="00F528C6">
            <w:pPr>
              <w:pStyle w:val="3"/>
              <w:tabs>
                <w:tab w:val="clear" w:pos="360"/>
                <w:tab w:val="clear" w:pos="720"/>
                <w:tab w:val="decimal" w:pos="702"/>
                <w:tab w:val="decimal" w:pos="1062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4EE1683A" w14:textId="40856354" w:rsidR="00F528C6" w:rsidRPr="00422380" w:rsidRDefault="00C85A2F" w:rsidP="00F528C6">
            <w:pPr>
              <w:pStyle w:val="3"/>
              <w:tabs>
                <w:tab w:val="clear" w:pos="360"/>
                <w:tab w:val="clear" w:pos="720"/>
                <w:tab w:val="decimal" w:pos="1062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22380">
              <w:rPr>
                <w:rFonts w:ascii="Angsana New" w:hAnsi="Angsana New"/>
                <w:sz w:val="30"/>
                <w:szCs w:val="30"/>
                <w:lang w:val="en-US"/>
              </w:rPr>
              <w:t>135,8</w:t>
            </w:r>
            <w:r w:rsidR="00AD6509" w:rsidRPr="00422380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363147" w:rsidRPr="00422380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</w:p>
        </w:tc>
        <w:tc>
          <w:tcPr>
            <w:tcW w:w="270" w:type="dxa"/>
          </w:tcPr>
          <w:p w14:paraId="38685382" w14:textId="77777777" w:rsidR="00F528C6" w:rsidRPr="00422380" w:rsidRDefault="00F528C6" w:rsidP="00F528C6">
            <w:pPr>
              <w:pStyle w:val="3"/>
              <w:tabs>
                <w:tab w:val="clear" w:pos="360"/>
                <w:tab w:val="clear" w:pos="720"/>
                <w:tab w:val="decimal" w:pos="702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15588549" w14:textId="2CC633B6" w:rsidR="00F528C6" w:rsidRPr="00422380" w:rsidRDefault="00F528C6" w:rsidP="00F528C6">
            <w:pPr>
              <w:pStyle w:val="3"/>
              <w:tabs>
                <w:tab w:val="clear" w:pos="360"/>
                <w:tab w:val="clear" w:pos="720"/>
                <w:tab w:val="decimal" w:pos="1062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22380">
              <w:rPr>
                <w:rFonts w:ascii="Angsana New" w:hAnsi="Angsana New"/>
                <w:sz w:val="30"/>
                <w:szCs w:val="30"/>
                <w:lang w:val="en-US"/>
              </w:rPr>
              <w:t>121,494</w:t>
            </w:r>
          </w:p>
        </w:tc>
      </w:tr>
      <w:tr w:rsidR="00F528C6" w:rsidRPr="00422380" w14:paraId="4916EBEF" w14:textId="77777777" w:rsidTr="0032026C">
        <w:tc>
          <w:tcPr>
            <w:tcW w:w="3465" w:type="dxa"/>
          </w:tcPr>
          <w:p w14:paraId="4D6A63C6" w14:textId="77777777" w:rsidR="00F528C6" w:rsidRPr="00422380" w:rsidRDefault="00F528C6" w:rsidP="00F52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22380">
              <w:rPr>
                <w:rFonts w:ascii="Angsana New" w:hAnsi="Angsana New"/>
                <w:sz w:val="30"/>
                <w:szCs w:val="30"/>
                <w:cs/>
              </w:rPr>
              <w:t>ภาษีงวดก่อนๆ ที่บันทึกสูงไป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vAlign w:val="bottom"/>
          </w:tcPr>
          <w:p w14:paraId="058278E0" w14:textId="377CD247" w:rsidR="00F528C6" w:rsidRPr="00422380" w:rsidRDefault="00C85A2F" w:rsidP="00C85A2F">
            <w:pPr>
              <w:pStyle w:val="3"/>
              <w:tabs>
                <w:tab w:val="clear" w:pos="360"/>
                <w:tab w:val="clear" w:pos="720"/>
                <w:tab w:val="decimal" w:pos="47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2238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7963E9F6" w14:textId="77777777" w:rsidR="00F528C6" w:rsidRPr="00422380" w:rsidRDefault="00F528C6" w:rsidP="00F528C6">
            <w:pPr>
              <w:pStyle w:val="3"/>
              <w:tabs>
                <w:tab w:val="clear" w:pos="360"/>
                <w:tab w:val="clear" w:pos="720"/>
                <w:tab w:val="decimal" w:pos="702"/>
                <w:tab w:val="decimal" w:pos="931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913723D" w14:textId="5BC459AD" w:rsidR="00F528C6" w:rsidRPr="00422380" w:rsidRDefault="00F528C6" w:rsidP="00F528C6">
            <w:pPr>
              <w:pStyle w:val="3"/>
              <w:tabs>
                <w:tab w:val="clear" w:pos="360"/>
                <w:tab w:val="clear" w:pos="720"/>
                <w:tab w:val="decimal" w:pos="972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22380">
              <w:rPr>
                <w:rFonts w:ascii="Angsana New" w:hAnsi="Angsana New"/>
                <w:sz w:val="30"/>
                <w:szCs w:val="30"/>
                <w:lang w:val="en-US"/>
              </w:rPr>
              <w:t>(86)</w:t>
            </w:r>
          </w:p>
        </w:tc>
        <w:tc>
          <w:tcPr>
            <w:tcW w:w="270" w:type="dxa"/>
          </w:tcPr>
          <w:p w14:paraId="4A1248FB" w14:textId="77777777" w:rsidR="00F528C6" w:rsidRPr="00422380" w:rsidRDefault="00F528C6" w:rsidP="00F528C6">
            <w:pPr>
              <w:pStyle w:val="3"/>
              <w:tabs>
                <w:tab w:val="clear" w:pos="360"/>
                <w:tab w:val="clear" w:pos="720"/>
                <w:tab w:val="decimal" w:pos="702"/>
                <w:tab w:val="decimal" w:pos="972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A868F37" w14:textId="7E9FE73C" w:rsidR="00F528C6" w:rsidRPr="00422380" w:rsidRDefault="00C85A2F" w:rsidP="00C85A2F">
            <w:pPr>
              <w:pStyle w:val="3"/>
              <w:tabs>
                <w:tab w:val="clear" w:pos="360"/>
                <w:tab w:val="clear" w:pos="720"/>
                <w:tab w:val="decimal" w:pos="796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2238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5730F623" w14:textId="77777777" w:rsidR="00F528C6" w:rsidRPr="00422380" w:rsidRDefault="00F528C6" w:rsidP="00F528C6">
            <w:pPr>
              <w:pStyle w:val="3"/>
              <w:tabs>
                <w:tab w:val="clear" w:pos="360"/>
                <w:tab w:val="clear" w:pos="720"/>
                <w:tab w:val="decimal" w:pos="702"/>
                <w:tab w:val="decimal" w:pos="1062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0C5F8FA9" w14:textId="749E4271" w:rsidR="00F528C6" w:rsidRPr="00422380" w:rsidRDefault="00F528C6" w:rsidP="00F528C6">
            <w:pPr>
              <w:pStyle w:val="3"/>
              <w:tabs>
                <w:tab w:val="clear" w:pos="360"/>
                <w:tab w:val="clear" w:pos="720"/>
                <w:tab w:val="decimal" w:pos="1062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22380">
              <w:rPr>
                <w:rFonts w:ascii="Angsana New" w:hAnsi="Angsana New"/>
                <w:sz w:val="30"/>
                <w:szCs w:val="30"/>
                <w:lang w:val="en-US"/>
              </w:rPr>
              <w:t>(86)</w:t>
            </w:r>
          </w:p>
        </w:tc>
      </w:tr>
      <w:tr w:rsidR="00F528C6" w:rsidRPr="00422380" w14:paraId="3FD52E23" w14:textId="77777777" w:rsidTr="0032026C">
        <w:tc>
          <w:tcPr>
            <w:tcW w:w="3465" w:type="dxa"/>
          </w:tcPr>
          <w:p w14:paraId="0F6609BE" w14:textId="77777777" w:rsidR="00F528C6" w:rsidRPr="00422380" w:rsidRDefault="00F528C6" w:rsidP="00F52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90704D" w14:textId="339A06AC" w:rsidR="00F528C6" w:rsidRPr="00422380" w:rsidRDefault="00C85A2F" w:rsidP="00F528C6">
            <w:pPr>
              <w:pStyle w:val="3"/>
              <w:tabs>
                <w:tab w:val="clear" w:pos="360"/>
                <w:tab w:val="clear" w:pos="720"/>
                <w:tab w:val="decimal" w:pos="931"/>
              </w:tabs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2238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168,2</w:t>
            </w:r>
            <w:r w:rsidR="00D178C3" w:rsidRPr="0042238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84</w:t>
            </w:r>
          </w:p>
        </w:tc>
        <w:tc>
          <w:tcPr>
            <w:tcW w:w="270" w:type="dxa"/>
          </w:tcPr>
          <w:p w14:paraId="38310F3E" w14:textId="77777777" w:rsidR="00F528C6" w:rsidRPr="00422380" w:rsidRDefault="00F528C6" w:rsidP="00F528C6">
            <w:pPr>
              <w:pStyle w:val="3"/>
              <w:tabs>
                <w:tab w:val="clear" w:pos="360"/>
                <w:tab w:val="clear" w:pos="720"/>
                <w:tab w:val="decimal" w:pos="702"/>
                <w:tab w:val="decimal" w:pos="931"/>
              </w:tabs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228C1F" w14:textId="27A790C3" w:rsidR="00F528C6" w:rsidRPr="00422380" w:rsidRDefault="00F528C6" w:rsidP="00F528C6">
            <w:pPr>
              <w:pStyle w:val="3"/>
              <w:tabs>
                <w:tab w:val="clear" w:pos="360"/>
                <w:tab w:val="clear" w:pos="720"/>
                <w:tab w:val="decimal" w:pos="97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2238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137,657</w:t>
            </w:r>
          </w:p>
        </w:tc>
        <w:tc>
          <w:tcPr>
            <w:tcW w:w="270" w:type="dxa"/>
          </w:tcPr>
          <w:p w14:paraId="41666FDB" w14:textId="77777777" w:rsidR="00F528C6" w:rsidRPr="00422380" w:rsidRDefault="00F528C6" w:rsidP="00F528C6">
            <w:pPr>
              <w:pStyle w:val="3"/>
              <w:tabs>
                <w:tab w:val="clear" w:pos="360"/>
                <w:tab w:val="clear" w:pos="720"/>
                <w:tab w:val="decimal" w:pos="702"/>
                <w:tab w:val="decimal" w:pos="97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DE024C" w14:textId="3BCF4874" w:rsidR="00F528C6" w:rsidRPr="00422380" w:rsidRDefault="00C85A2F" w:rsidP="00F528C6">
            <w:pPr>
              <w:pStyle w:val="3"/>
              <w:tabs>
                <w:tab w:val="clear" w:pos="360"/>
                <w:tab w:val="clear" w:pos="720"/>
                <w:tab w:val="decimal" w:pos="106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2238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135,8</w:t>
            </w:r>
            <w:r w:rsidR="00AD6509" w:rsidRPr="0042238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363147" w:rsidRPr="0042238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</w:t>
            </w:r>
          </w:p>
        </w:tc>
        <w:tc>
          <w:tcPr>
            <w:tcW w:w="270" w:type="dxa"/>
          </w:tcPr>
          <w:p w14:paraId="0D0ADA01" w14:textId="77777777" w:rsidR="00F528C6" w:rsidRPr="00422380" w:rsidRDefault="00F528C6" w:rsidP="00F528C6">
            <w:pPr>
              <w:pStyle w:val="3"/>
              <w:tabs>
                <w:tab w:val="clear" w:pos="360"/>
                <w:tab w:val="clear" w:pos="720"/>
                <w:tab w:val="decimal" w:pos="702"/>
                <w:tab w:val="decimal" w:pos="106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5A1B45" w14:textId="0A106416" w:rsidR="00F528C6" w:rsidRPr="00422380" w:rsidRDefault="00F528C6" w:rsidP="00F528C6">
            <w:pPr>
              <w:pStyle w:val="3"/>
              <w:tabs>
                <w:tab w:val="clear" w:pos="360"/>
                <w:tab w:val="clear" w:pos="720"/>
                <w:tab w:val="decimal" w:pos="106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2238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121,408</w:t>
            </w:r>
          </w:p>
        </w:tc>
      </w:tr>
      <w:tr w:rsidR="00F528C6" w:rsidRPr="00422380" w14:paraId="11589D81" w14:textId="77777777" w:rsidTr="0032026C">
        <w:tc>
          <w:tcPr>
            <w:tcW w:w="3465" w:type="dxa"/>
          </w:tcPr>
          <w:p w14:paraId="7057C928" w14:textId="77777777" w:rsidR="00F528C6" w:rsidRPr="004E1A8B" w:rsidRDefault="00F528C6" w:rsidP="00F52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E1A8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305" w:type="dxa"/>
            <w:vAlign w:val="bottom"/>
          </w:tcPr>
          <w:p w14:paraId="72CCF891" w14:textId="77777777" w:rsidR="00F528C6" w:rsidRPr="004E1A8B" w:rsidRDefault="00F528C6" w:rsidP="00F528C6">
            <w:pPr>
              <w:pStyle w:val="3"/>
              <w:tabs>
                <w:tab w:val="clear" w:pos="360"/>
                <w:tab w:val="clear" w:pos="720"/>
                <w:tab w:val="decimal" w:pos="931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C68C864" w14:textId="77777777" w:rsidR="00F528C6" w:rsidRPr="004E1A8B" w:rsidRDefault="00F528C6" w:rsidP="00F528C6">
            <w:pPr>
              <w:pStyle w:val="3"/>
              <w:tabs>
                <w:tab w:val="clear" w:pos="360"/>
                <w:tab w:val="clear" w:pos="720"/>
                <w:tab w:val="decimal" w:pos="931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1ADC6598" w14:textId="77777777" w:rsidR="00F528C6" w:rsidRPr="004E1A8B" w:rsidRDefault="00F528C6" w:rsidP="00F528C6">
            <w:pPr>
              <w:pStyle w:val="3"/>
              <w:tabs>
                <w:tab w:val="clear" w:pos="360"/>
                <w:tab w:val="clear" w:pos="720"/>
                <w:tab w:val="decimal" w:pos="972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43233B7" w14:textId="77777777" w:rsidR="00F528C6" w:rsidRPr="004E1A8B" w:rsidRDefault="00F528C6" w:rsidP="00F528C6">
            <w:pPr>
              <w:pStyle w:val="3"/>
              <w:tabs>
                <w:tab w:val="clear" w:pos="360"/>
                <w:tab w:val="clear" w:pos="720"/>
                <w:tab w:val="decimal" w:pos="972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64F6AF7F" w14:textId="77777777" w:rsidR="00F528C6" w:rsidRPr="004E1A8B" w:rsidRDefault="00F528C6" w:rsidP="00F528C6">
            <w:pPr>
              <w:pStyle w:val="3"/>
              <w:tabs>
                <w:tab w:val="clear" w:pos="360"/>
                <w:tab w:val="clear" w:pos="720"/>
                <w:tab w:val="decimal" w:pos="1062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6B787EE" w14:textId="77777777" w:rsidR="00F528C6" w:rsidRPr="004E1A8B" w:rsidRDefault="00F528C6" w:rsidP="00F528C6">
            <w:pPr>
              <w:pStyle w:val="3"/>
              <w:tabs>
                <w:tab w:val="clear" w:pos="360"/>
                <w:tab w:val="clear" w:pos="720"/>
                <w:tab w:val="decimal" w:pos="1062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29E6ABC6" w14:textId="77777777" w:rsidR="00F528C6" w:rsidRPr="00422380" w:rsidRDefault="00F528C6" w:rsidP="00F528C6">
            <w:pPr>
              <w:pStyle w:val="3"/>
              <w:tabs>
                <w:tab w:val="clear" w:pos="360"/>
                <w:tab w:val="clear" w:pos="720"/>
                <w:tab w:val="decimal" w:pos="1062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F528C6" w:rsidRPr="00422380" w14:paraId="372A46C1" w14:textId="77777777" w:rsidTr="0032026C">
        <w:tc>
          <w:tcPr>
            <w:tcW w:w="3465" w:type="dxa"/>
          </w:tcPr>
          <w:p w14:paraId="0F9F17C9" w14:textId="77777777" w:rsidR="00F528C6" w:rsidRPr="004E1A8B" w:rsidRDefault="00F528C6" w:rsidP="00F52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4E1A8B">
              <w:rPr>
                <w:rFonts w:ascii="Angsana New" w:hAnsi="Angsana New"/>
                <w:sz w:val="30"/>
                <w:szCs w:val="30"/>
                <w:cs/>
              </w:rPr>
              <w:t xml:space="preserve">การเปลี่ยนแปลงของผลต่างชั่วคราว   </w:t>
            </w:r>
          </w:p>
        </w:tc>
        <w:tc>
          <w:tcPr>
            <w:tcW w:w="1305" w:type="dxa"/>
            <w:vAlign w:val="bottom"/>
          </w:tcPr>
          <w:p w14:paraId="65603D27" w14:textId="0648033A" w:rsidR="00F528C6" w:rsidRPr="004E1A8B" w:rsidRDefault="00C85A2F" w:rsidP="00F528C6">
            <w:pPr>
              <w:pStyle w:val="3"/>
              <w:tabs>
                <w:tab w:val="clear" w:pos="360"/>
                <w:tab w:val="clear" w:pos="720"/>
                <w:tab w:val="decimal" w:pos="1021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E1A8B">
              <w:rPr>
                <w:rFonts w:ascii="Angsana New" w:hAnsi="Angsana New"/>
                <w:sz w:val="30"/>
                <w:szCs w:val="30"/>
                <w:lang w:val="en-US"/>
              </w:rPr>
              <w:t>(19,81</w:t>
            </w:r>
            <w:r w:rsidR="00D178C3" w:rsidRPr="004E1A8B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Pr="004E1A8B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3816F7C8" w14:textId="77777777" w:rsidR="00F528C6" w:rsidRPr="004E1A8B" w:rsidRDefault="00F528C6" w:rsidP="00F528C6">
            <w:pPr>
              <w:pStyle w:val="3"/>
              <w:tabs>
                <w:tab w:val="clear" w:pos="360"/>
                <w:tab w:val="clear" w:pos="720"/>
                <w:tab w:val="decimal" w:pos="1021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642C7BBC" w14:textId="7BA0310F" w:rsidR="00F528C6" w:rsidRPr="004E1A8B" w:rsidRDefault="00F528C6" w:rsidP="00F528C6">
            <w:pPr>
              <w:pStyle w:val="3"/>
              <w:tabs>
                <w:tab w:val="clear" w:pos="360"/>
                <w:tab w:val="clear" w:pos="720"/>
                <w:tab w:val="decimal" w:pos="972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E1A8B">
              <w:rPr>
                <w:rFonts w:ascii="Angsana New" w:hAnsi="Angsana New"/>
                <w:sz w:val="30"/>
                <w:szCs w:val="30"/>
                <w:lang w:val="en-US"/>
              </w:rPr>
              <w:t>(15,380)</w:t>
            </w:r>
          </w:p>
        </w:tc>
        <w:tc>
          <w:tcPr>
            <w:tcW w:w="270" w:type="dxa"/>
          </w:tcPr>
          <w:p w14:paraId="1993D176" w14:textId="77777777" w:rsidR="00F528C6" w:rsidRPr="004E1A8B" w:rsidRDefault="00F528C6" w:rsidP="00F528C6">
            <w:pPr>
              <w:pStyle w:val="3"/>
              <w:tabs>
                <w:tab w:val="clear" w:pos="360"/>
                <w:tab w:val="clear" w:pos="720"/>
                <w:tab w:val="decimal" w:pos="972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56D76080" w14:textId="35B4C962" w:rsidR="00F528C6" w:rsidRPr="004E1A8B" w:rsidRDefault="00C85A2F" w:rsidP="00F528C6">
            <w:pPr>
              <w:pStyle w:val="3"/>
              <w:tabs>
                <w:tab w:val="clear" w:pos="360"/>
                <w:tab w:val="clear" w:pos="720"/>
                <w:tab w:val="decimal" w:pos="1062"/>
              </w:tabs>
              <w:ind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E1A8B">
              <w:rPr>
                <w:rFonts w:ascii="Angsana New" w:hAnsi="Angsana New"/>
                <w:sz w:val="30"/>
                <w:szCs w:val="30"/>
                <w:lang w:val="en-US"/>
              </w:rPr>
              <w:t>(24,4</w:t>
            </w:r>
            <w:r w:rsidR="00AD6509" w:rsidRPr="004E1A8B">
              <w:rPr>
                <w:rFonts w:ascii="Angsana New" w:hAnsi="Angsana New"/>
                <w:sz w:val="30"/>
                <w:szCs w:val="30"/>
                <w:lang w:val="en-US"/>
              </w:rPr>
              <w:t>43</w:t>
            </w:r>
            <w:r w:rsidRPr="004E1A8B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1F9DF707" w14:textId="77777777" w:rsidR="00F528C6" w:rsidRPr="004E1A8B" w:rsidRDefault="00F528C6" w:rsidP="00F528C6">
            <w:pPr>
              <w:pStyle w:val="3"/>
              <w:tabs>
                <w:tab w:val="clear" w:pos="360"/>
                <w:tab w:val="clear" w:pos="720"/>
                <w:tab w:val="decimal" w:pos="702"/>
                <w:tab w:val="decimal" w:pos="1062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0A1A89EF" w14:textId="6E805CFC" w:rsidR="00F528C6" w:rsidRPr="00422380" w:rsidRDefault="00F528C6" w:rsidP="00F528C6">
            <w:pPr>
              <w:pStyle w:val="3"/>
              <w:tabs>
                <w:tab w:val="clear" w:pos="360"/>
                <w:tab w:val="clear" w:pos="720"/>
                <w:tab w:val="decimal" w:pos="1062"/>
              </w:tabs>
              <w:ind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22380">
              <w:rPr>
                <w:rFonts w:ascii="Angsana New" w:hAnsi="Angsana New"/>
                <w:sz w:val="30"/>
                <w:szCs w:val="30"/>
                <w:lang w:val="en-US"/>
              </w:rPr>
              <w:t>(11,464)</w:t>
            </w:r>
          </w:p>
        </w:tc>
      </w:tr>
      <w:tr w:rsidR="00F528C6" w:rsidRPr="00422380" w14:paraId="363C6F6A" w14:textId="77777777" w:rsidTr="0032026C">
        <w:tc>
          <w:tcPr>
            <w:tcW w:w="3465" w:type="dxa"/>
          </w:tcPr>
          <w:p w14:paraId="6BE9250A" w14:textId="77777777" w:rsidR="00F528C6" w:rsidRPr="004E1A8B" w:rsidRDefault="00F528C6" w:rsidP="00F52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E1A8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  <w:r w:rsidRPr="004E1A8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30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3EE30C" w14:textId="0A8BBBFB" w:rsidR="00F528C6" w:rsidRPr="004E1A8B" w:rsidRDefault="00C85A2F" w:rsidP="00F528C6">
            <w:pPr>
              <w:pStyle w:val="3"/>
              <w:tabs>
                <w:tab w:val="clear" w:pos="360"/>
                <w:tab w:val="clear" w:pos="720"/>
                <w:tab w:val="decimal" w:pos="931"/>
              </w:tabs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E1A8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148,468</w:t>
            </w:r>
          </w:p>
        </w:tc>
        <w:tc>
          <w:tcPr>
            <w:tcW w:w="270" w:type="dxa"/>
          </w:tcPr>
          <w:p w14:paraId="09992B4A" w14:textId="77777777" w:rsidR="00F528C6" w:rsidRPr="004E1A8B" w:rsidRDefault="00F528C6" w:rsidP="00F528C6">
            <w:pPr>
              <w:pStyle w:val="3"/>
              <w:tabs>
                <w:tab w:val="clear" w:pos="360"/>
                <w:tab w:val="clear" w:pos="720"/>
                <w:tab w:val="decimal" w:pos="702"/>
                <w:tab w:val="decimal" w:pos="931"/>
              </w:tabs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1E66E3" w14:textId="15148A67" w:rsidR="00F528C6" w:rsidRPr="004E1A8B" w:rsidRDefault="00F528C6" w:rsidP="00F528C6">
            <w:pPr>
              <w:pStyle w:val="3"/>
              <w:tabs>
                <w:tab w:val="clear" w:pos="360"/>
                <w:tab w:val="clear" w:pos="720"/>
                <w:tab w:val="decimal" w:pos="97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E1A8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122,277</w:t>
            </w:r>
          </w:p>
        </w:tc>
        <w:tc>
          <w:tcPr>
            <w:tcW w:w="270" w:type="dxa"/>
          </w:tcPr>
          <w:p w14:paraId="2D5DE45D" w14:textId="77777777" w:rsidR="00F528C6" w:rsidRPr="004E1A8B" w:rsidRDefault="00F528C6" w:rsidP="00F528C6">
            <w:pPr>
              <w:pStyle w:val="3"/>
              <w:tabs>
                <w:tab w:val="clear" w:pos="360"/>
                <w:tab w:val="clear" w:pos="720"/>
                <w:tab w:val="decimal" w:pos="702"/>
                <w:tab w:val="decimal" w:pos="97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0E8BB8" w14:textId="2CF1FDB0" w:rsidR="00F528C6" w:rsidRPr="004E1A8B" w:rsidRDefault="00363147" w:rsidP="00F528C6">
            <w:pPr>
              <w:pStyle w:val="3"/>
              <w:tabs>
                <w:tab w:val="clear" w:pos="360"/>
                <w:tab w:val="clear" w:pos="720"/>
                <w:tab w:val="decimal" w:pos="106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E1A8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111,367</w:t>
            </w:r>
          </w:p>
        </w:tc>
        <w:tc>
          <w:tcPr>
            <w:tcW w:w="270" w:type="dxa"/>
          </w:tcPr>
          <w:p w14:paraId="7712D3B4" w14:textId="77777777" w:rsidR="00F528C6" w:rsidRPr="004E1A8B" w:rsidRDefault="00F528C6" w:rsidP="00F528C6">
            <w:pPr>
              <w:pStyle w:val="3"/>
              <w:tabs>
                <w:tab w:val="clear" w:pos="360"/>
                <w:tab w:val="clear" w:pos="720"/>
                <w:tab w:val="decimal" w:pos="702"/>
                <w:tab w:val="decimal" w:pos="106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5093A2" w14:textId="2E410185" w:rsidR="00F528C6" w:rsidRPr="00422380" w:rsidRDefault="00F528C6" w:rsidP="00F528C6">
            <w:pPr>
              <w:pStyle w:val="3"/>
              <w:tabs>
                <w:tab w:val="clear" w:pos="360"/>
                <w:tab w:val="clear" w:pos="720"/>
                <w:tab w:val="decimal" w:pos="106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2238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109,944</w:t>
            </w:r>
          </w:p>
        </w:tc>
      </w:tr>
      <w:tr w:rsidR="00D97B37" w:rsidRPr="00422380" w14:paraId="3A69E412" w14:textId="77777777" w:rsidTr="0032026C">
        <w:tc>
          <w:tcPr>
            <w:tcW w:w="3465" w:type="dxa"/>
          </w:tcPr>
          <w:p w14:paraId="478B0CE0" w14:textId="77777777" w:rsidR="00D97B37" w:rsidRPr="004E1A8B" w:rsidRDefault="00D97B37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05" w:type="dxa"/>
            <w:tcBorders>
              <w:top w:val="double" w:sz="4" w:space="0" w:color="auto"/>
            </w:tcBorders>
            <w:vAlign w:val="bottom"/>
          </w:tcPr>
          <w:p w14:paraId="3C79BF46" w14:textId="77777777" w:rsidR="00D97B37" w:rsidRPr="004E1A8B" w:rsidRDefault="00D97B37" w:rsidP="003A51EA">
            <w:pPr>
              <w:pStyle w:val="3"/>
              <w:tabs>
                <w:tab w:val="clear" w:pos="360"/>
                <w:tab w:val="clear" w:pos="720"/>
                <w:tab w:val="decimal" w:pos="931"/>
              </w:tabs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5ABA85D" w14:textId="77777777" w:rsidR="00D97B37" w:rsidRPr="004E1A8B" w:rsidRDefault="00D97B37" w:rsidP="003A51EA">
            <w:pPr>
              <w:pStyle w:val="3"/>
              <w:tabs>
                <w:tab w:val="clear" w:pos="360"/>
                <w:tab w:val="clear" w:pos="720"/>
                <w:tab w:val="decimal" w:pos="702"/>
                <w:tab w:val="decimal" w:pos="931"/>
              </w:tabs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4566B9A6" w14:textId="77777777" w:rsidR="00D97B37" w:rsidRPr="004E1A8B" w:rsidRDefault="00D97B37" w:rsidP="003A51EA">
            <w:pPr>
              <w:pStyle w:val="3"/>
              <w:tabs>
                <w:tab w:val="clear" w:pos="360"/>
                <w:tab w:val="clear" w:pos="720"/>
                <w:tab w:val="decimal" w:pos="97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0ECE22F" w14:textId="77777777" w:rsidR="00D97B37" w:rsidRPr="004E1A8B" w:rsidRDefault="00D97B37" w:rsidP="003A51EA">
            <w:pPr>
              <w:pStyle w:val="3"/>
              <w:tabs>
                <w:tab w:val="clear" w:pos="360"/>
                <w:tab w:val="clear" w:pos="720"/>
                <w:tab w:val="decimal" w:pos="702"/>
                <w:tab w:val="decimal" w:pos="97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6AADE67C" w14:textId="77777777" w:rsidR="00D97B37" w:rsidRPr="004E1A8B" w:rsidRDefault="00D97B37" w:rsidP="003A51EA">
            <w:pPr>
              <w:pStyle w:val="3"/>
              <w:tabs>
                <w:tab w:val="clear" w:pos="360"/>
                <w:tab w:val="clear" w:pos="720"/>
                <w:tab w:val="decimal" w:pos="106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C7012D7" w14:textId="77777777" w:rsidR="00D97B37" w:rsidRPr="004E1A8B" w:rsidRDefault="00D97B37" w:rsidP="003A51EA">
            <w:pPr>
              <w:pStyle w:val="3"/>
              <w:tabs>
                <w:tab w:val="clear" w:pos="360"/>
                <w:tab w:val="clear" w:pos="720"/>
                <w:tab w:val="decimal" w:pos="702"/>
                <w:tab w:val="decimal" w:pos="106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628F9C3E" w14:textId="77777777" w:rsidR="00D97B37" w:rsidRPr="00422380" w:rsidRDefault="00D97B37" w:rsidP="003A51EA">
            <w:pPr>
              <w:pStyle w:val="3"/>
              <w:tabs>
                <w:tab w:val="clear" w:pos="360"/>
                <w:tab w:val="clear" w:pos="720"/>
                <w:tab w:val="decimal" w:pos="106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D97B37" w:rsidRPr="00422380" w14:paraId="4D0E5B45" w14:textId="77777777" w:rsidTr="0032026C">
        <w:tc>
          <w:tcPr>
            <w:tcW w:w="3465" w:type="dxa"/>
          </w:tcPr>
          <w:p w14:paraId="0B5F4F73" w14:textId="77777777" w:rsidR="00D97B37" w:rsidRPr="004E1A8B" w:rsidRDefault="00D97B37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4E1A8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จัดสรรไปยัง</w:t>
            </w:r>
          </w:p>
        </w:tc>
        <w:tc>
          <w:tcPr>
            <w:tcW w:w="1305" w:type="dxa"/>
            <w:vAlign w:val="bottom"/>
          </w:tcPr>
          <w:p w14:paraId="62779823" w14:textId="77777777" w:rsidR="00D97B37" w:rsidRPr="004E1A8B" w:rsidRDefault="00D97B37" w:rsidP="003A51EA">
            <w:pPr>
              <w:pStyle w:val="3"/>
              <w:tabs>
                <w:tab w:val="clear" w:pos="360"/>
                <w:tab w:val="clear" w:pos="720"/>
                <w:tab w:val="decimal" w:pos="931"/>
              </w:tabs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1145ABF" w14:textId="77777777" w:rsidR="00D97B37" w:rsidRPr="004E1A8B" w:rsidRDefault="00D97B37" w:rsidP="003A51EA">
            <w:pPr>
              <w:pStyle w:val="3"/>
              <w:tabs>
                <w:tab w:val="clear" w:pos="360"/>
                <w:tab w:val="clear" w:pos="720"/>
                <w:tab w:val="decimal" w:pos="702"/>
                <w:tab w:val="decimal" w:pos="931"/>
              </w:tabs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24EA17AC" w14:textId="77777777" w:rsidR="00D97B37" w:rsidRPr="004E1A8B" w:rsidRDefault="00D97B37" w:rsidP="003A51EA">
            <w:pPr>
              <w:pStyle w:val="3"/>
              <w:tabs>
                <w:tab w:val="clear" w:pos="360"/>
                <w:tab w:val="clear" w:pos="720"/>
                <w:tab w:val="decimal" w:pos="97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39AE37F" w14:textId="77777777" w:rsidR="00D97B37" w:rsidRPr="004E1A8B" w:rsidRDefault="00D97B37" w:rsidP="003A51EA">
            <w:pPr>
              <w:pStyle w:val="3"/>
              <w:tabs>
                <w:tab w:val="clear" w:pos="360"/>
                <w:tab w:val="clear" w:pos="720"/>
                <w:tab w:val="decimal" w:pos="702"/>
                <w:tab w:val="decimal" w:pos="97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281659F4" w14:textId="77777777" w:rsidR="00D97B37" w:rsidRPr="004E1A8B" w:rsidRDefault="00D97B37" w:rsidP="003A51EA">
            <w:pPr>
              <w:pStyle w:val="3"/>
              <w:tabs>
                <w:tab w:val="clear" w:pos="360"/>
                <w:tab w:val="clear" w:pos="720"/>
                <w:tab w:val="decimal" w:pos="106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C859ECF" w14:textId="77777777" w:rsidR="00D97B37" w:rsidRPr="004E1A8B" w:rsidRDefault="00D97B37" w:rsidP="003A51EA">
            <w:pPr>
              <w:pStyle w:val="3"/>
              <w:tabs>
                <w:tab w:val="clear" w:pos="360"/>
                <w:tab w:val="clear" w:pos="720"/>
                <w:tab w:val="decimal" w:pos="702"/>
                <w:tab w:val="decimal" w:pos="106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2D2A5BBE" w14:textId="77777777" w:rsidR="00D97B37" w:rsidRPr="00422380" w:rsidRDefault="00D97B37" w:rsidP="003A51EA">
            <w:pPr>
              <w:pStyle w:val="3"/>
              <w:tabs>
                <w:tab w:val="clear" w:pos="360"/>
                <w:tab w:val="clear" w:pos="720"/>
                <w:tab w:val="decimal" w:pos="106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F528C6" w:rsidRPr="00422380" w14:paraId="5F96417B" w14:textId="77777777" w:rsidTr="00457BE1">
        <w:tc>
          <w:tcPr>
            <w:tcW w:w="3465" w:type="dxa"/>
          </w:tcPr>
          <w:p w14:paraId="3AD03857" w14:textId="77777777" w:rsidR="00F528C6" w:rsidRPr="004E1A8B" w:rsidRDefault="00F528C6" w:rsidP="00580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5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E1A8B">
              <w:rPr>
                <w:rFonts w:ascii="Angsana New" w:hAnsi="Angsana New"/>
                <w:sz w:val="30"/>
                <w:szCs w:val="30"/>
                <w:cs/>
              </w:rPr>
              <w:t xml:space="preserve"> - ภาษีเงินได้จากการดำเนินงานต่อเนื่อง</w:t>
            </w:r>
          </w:p>
        </w:tc>
        <w:tc>
          <w:tcPr>
            <w:tcW w:w="1305" w:type="dxa"/>
            <w:vAlign w:val="bottom"/>
          </w:tcPr>
          <w:p w14:paraId="610E2603" w14:textId="453E8FC0" w:rsidR="00F528C6" w:rsidRPr="004E1A8B" w:rsidRDefault="00C85A2F" w:rsidP="00F528C6">
            <w:pPr>
              <w:pStyle w:val="3"/>
              <w:tabs>
                <w:tab w:val="clear" w:pos="360"/>
                <w:tab w:val="clear" w:pos="720"/>
                <w:tab w:val="decimal" w:pos="931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E1A8B">
              <w:rPr>
                <w:rFonts w:ascii="Angsana New" w:hAnsi="Angsana New"/>
                <w:sz w:val="30"/>
                <w:szCs w:val="30"/>
                <w:lang w:val="en-US"/>
              </w:rPr>
              <w:t>148,477</w:t>
            </w:r>
          </w:p>
        </w:tc>
        <w:tc>
          <w:tcPr>
            <w:tcW w:w="270" w:type="dxa"/>
          </w:tcPr>
          <w:p w14:paraId="76D53B12" w14:textId="77777777" w:rsidR="00F528C6" w:rsidRPr="004E1A8B" w:rsidRDefault="00F528C6" w:rsidP="00F528C6">
            <w:pPr>
              <w:pStyle w:val="3"/>
              <w:tabs>
                <w:tab w:val="clear" w:pos="360"/>
                <w:tab w:val="clear" w:pos="720"/>
                <w:tab w:val="decimal" w:pos="702"/>
                <w:tab w:val="decimal" w:pos="931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6D4816A6" w14:textId="22EC53F0" w:rsidR="00F528C6" w:rsidRPr="004E1A8B" w:rsidRDefault="00F528C6" w:rsidP="00F528C6">
            <w:pPr>
              <w:pStyle w:val="3"/>
              <w:tabs>
                <w:tab w:val="clear" w:pos="360"/>
                <w:tab w:val="clear" w:pos="720"/>
                <w:tab w:val="decimal" w:pos="972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E1A8B">
              <w:rPr>
                <w:rFonts w:ascii="Angsana New" w:hAnsi="Angsana New"/>
                <w:sz w:val="30"/>
                <w:szCs w:val="30"/>
                <w:lang w:val="en-US"/>
              </w:rPr>
              <w:t>122,243</w:t>
            </w:r>
          </w:p>
        </w:tc>
        <w:tc>
          <w:tcPr>
            <w:tcW w:w="270" w:type="dxa"/>
          </w:tcPr>
          <w:p w14:paraId="0199DAEA" w14:textId="77777777" w:rsidR="00F528C6" w:rsidRPr="004E1A8B" w:rsidRDefault="00F528C6" w:rsidP="00F528C6">
            <w:pPr>
              <w:pStyle w:val="3"/>
              <w:tabs>
                <w:tab w:val="clear" w:pos="360"/>
                <w:tab w:val="clear" w:pos="720"/>
                <w:tab w:val="decimal" w:pos="702"/>
                <w:tab w:val="decimal" w:pos="972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066FF92F" w14:textId="2C6D28CD" w:rsidR="00F528C6" w:rsidRPr="004E1A8B" w:rsidRDefault="00C85A2F" w:rsidP="00F528C6">
            <w:pPr>
              <w:pStyle w:val="3"/>
              <w:tabs>
                <w:tab w:val="clear" w:pos="360"/>
                <w:tab w:val="clear" w:pos="720"/>
                <w:tab w:val="decimal" w:pos="1062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E1A8B">
              <w:rPr>
                <w:rFonts w:ascii="Angsana New" w:hAnsi="Angsana New"/>
                <w:sz w:val="30"/>
                <w:szCs w:val="30"/>
                <w:lang w:val="en-US"/>
              </w:rPr>
              <w:t>111,36</w:t>
            </w:r>
            <w:r w:rsidR="00731A9D" w:rsidRPr="004E1A8B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</w:tcPr>
          <w:p w14:paraId="10B74011" w14:textId="77777777" w:rsidR="00F528C6" w:rsidRPr="004E1A8B" w:rsidRDefault="00F528C6" w:rsidP="00F528C6">
            <w:pPr>
              <w:pStyle w:val="3"/>
              <w:tabs>
                <w:tab w:val="clear" w:pos="360"/>
                <w:tab w:val="clear" w:pos="720"/>
                <w:tab w:val="decimal" w:pos="702"/>
                <w:tab w:val="decimal" w:pos="1062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61218FCB" w14:textId="36294F3C" w:rsidR="00F528C6" w:rsidRPr="00422380" w:rsidRDefault="00F528C6" w:rsidP="00F528C6">
            <w:pPr>
              <w:pStyle w:val="3"/>
              <w:tabs>
                <w:tab w:val="clear" w:pos="360"/>
                <w:tab w:val="clear" w:pos="720"/>
                <w:tab w:val="decimal" w:pos="1062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22380">
              <w:rPr>
                <w:rFonts w:ascii="Angsana New" w:hAnsi="Angsana New"/>
                <w:sz w:val="30"/>
                <w:szCs w:val="30"/>
                <w:lang w:val="en-US"/>
              </w:rPr>
              <w:t>109,944</w:t>
            </w:r>
          </w:p>
        </w:tc>
      </w:tr>
      <w:tr w:rsidR="00F528C6" w:rsidRPr="00422380" w14:paraId="5FE7F94D" w14:textId="77777777" w:rsidTr="00457BE1">
        <w:tc>
          <w:tcPr>
            <w:tcW w:w="3465" w:type="dxa"/>
          </w:tcPr>
          <w:p w14:paraId="225AFCD4" w14:textId="0BCF4C16" w:rsidR="00F528C6" w:rsidRPr="004E1A8B" w:rsidRDefault="00F528C6" w:rsidP="00F52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E1A8B">
              <w:rPr>
                <w:rFonts w:ascii="Angsana New" w:hAnsi="Angsana New"/>
                <w:sz w:val="30"/>
                <w:szCs w:val="30"/>
                <w:cs/>
              </w:rPr>
              <w:t xml:space="preserve"> -</w:t>
            </w:r>
            <w:r w:rsidR="00457BE1" w:rsidRPr="004E1A8B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C62ECC" w:rsidRPr="004E1A8B">
              <w:rPr>
                <w:rFonts w:ascii="Angsana New" w:hAnsi="Angsana New" w:hint="cs"/>
                <w:sz w:val="30"/>
                <w:szCs w:val="30"/>
                <w:cs/>
              </w:rPr>
              <w:t xml:space="preserve">(รายได้) </w:t>
            </w:r>
            <w:r w:rsidRPr="004E1A8B">
              <w:rPr>
                <w:rFonts w:ascii="Angsana New" w:hAnsi="Angsana New"/>
                <w:sz w:val="30"/>
                <w:szCs w:val="30"/>
                <w:cs/>
              </w:rPr>
              <w:t xml:space="preserve">ภาษีเงินได้จากการดำเนินงาน </w:t>
            </w:r>
          </w:p>
        </w:tc>
        <w:tc>
          <w:tcPr>
            <w:tcW w:w="1305" w:type="dxa"/>
            <w:vAlign w:val="bottom"/>
          </w:tcPr>
          <w:p w14:paraId="17A20F22" w14:textId="70DE6AB1" w:rsidR="00F528C6" w:rsidRPr="004E1A8B" w:rsidRDefault="00F528C6" w:rsidP="00F528C6">
            <w:pPr>
              <w:pStyle w:val="3"/>
              <w:tabs>
                <w:tab w:val="clear" w:pos="360"/>
                <w:tab w:val="clear" w:pos="720"/>
                <w:tab w:val="decimal" w:pos="931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F2B5515" w14:textId="77777777" w:rsidR="00F528C6" w:rsidRPr="004E1A8B" w:rsidRDefault="00F528C6" w:rsidP="00F528C6">
            <w:pPr>
              <w:pStyle w:val="3"/>
              <w:tabs>
                <w:tab w:val="clear" w:pos="360"/>
                <w:tab w:val="clear" w:pos="720"/>
                <w:tab w:val="decimal" w:pos="702"/>
                <w:tab w:val="decimal" w:pos="931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7C6BD646" w14:textId="6E2DDF5A" w:rsidR="00F528C6" w:rsidRPr="004E1A8B" w:rsidRDefault="00F528C6" w:rsidP="00F528C6">
            <w:pPr>
              <w:pStyle w:val="3"/>
              <w:tabs>
                <w:tab w:val="clear" w:pos="360"/>
                <w:tab w:val="clear" w:pos="720"/>
                <w:tab w:val="decimal" w:pos="972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0083EDA" w14:textId="77777777" w:rsidR="00F528C6" w:rsidRPr="004E1A8B" w:rsidRDefault="00F528C6" w:rsidP="00F528C6">
            <w:pPr>
              <w:pStyle w:val="3"/>
              <w:tabs>
                <w:tab w:val="clear" w:pos="360"/>
                <w:tab w:val="clear" w:pos="720"/>
                <w:tab w:val="decimal" w:pos="702"/>
                <w:tab w:val="decimal" w:pos="972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6760221C" w14:textId="4EDF78E6" w:rsidR="00F528C6" w:rsidRPr="004E1A8B" w:rsidRDefault="00F528C6" w:rsidP="00C85A2F">
            <w:pPr>
              <w:pStyle w:val="3"/>
              <w:tabs>
                <w:tab w:val="clear" w:pos="360"/>
                <w:tab w:val="clear" w:pos="720"/>
                <w:tab w:val="decimal" w:pos="796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E09821B" w14:textId="77777777" w:rsidR="00F528C6" w:rsidRPr="004E1A8B" w:rsidRDefault="00F528C6" w:rsidP="00F528C6">
            <w:pPr>
              <w:pStyle w:val="3"/>
              <w:tabs>
                <w:tab w:val="clear" w:pos="360"/>
                <w:tab w:val="clear" w:pos="720"/>
                <w:tab w:val="decimal" w:pos="702"/>
                <w:tab w:val="decimal" w:pos="1062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7DD14243" w14:textId="25F8A505" w:rsidR="00F528C6" w:rsidRPr="00422380" w:rsidRDefault="00F528C6" w:rsidP="00C85A2F">
            <w:pPr>
              <w:pStyle w:val="3"/>
              <w:tabs>
                <w:tab w:val="clear" w:pos="360"/>
                <w:tab w:val="clear" w:pos="720"/>
                <w:tab w:val="decimal" w:pos="796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57BE1" w:rsidRPr="00422380" w14:paraId="642AFC3D" w14:textId="77777777" w:rsidTr="00457BE1">
        <w:tc>
          <w:tcPr>
            <w:tcW w:w="3465" w:type="dxa"/>
          </w:tcPr>
          <w:p w14:paraId="1B2BFA32" w14:textId="750E0CDE" w:rsidR="00457BE1" w:rsidRPr="004E1A8B" w:rsidRDefault="00457BE1" w:rsidP="00457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E1A8B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="00580746" w:rsidRPr="004E1A8B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4E1A8B">
              <w:rPr>
                <w:rFonts w:ascii="Angsana New" w:hAnsi="Angsana New" w:hint="cs"/>
                <w:sz w:val="30"/>
                <w:szCs w:val="30"/>
                <w:cs/>
              </w:rPr>
              <w:t>ที่ยกเลิก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vAlign w:val="bottom"/>
          </w:tcPr>
          <w:p w14:paraId="012A1088" w14:textId="0E57FDD8" w:rsidR="00457BE1" w:rsidRPr="004E1A8B" w:rsidRDefault="00457BE1" w:rsidP="00457BE1">
            <w:pPr>
              <w:pStyle w:val="3"/>
              <w:tabs>
                <w:tab w:val="clear" w:pos="360"/>
                <w:tab w:val="clear" w:pos="720"/>
                <w:tab w:val="decimal" w:pos="931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E1A8B">
              <w:rPr>
                <w:rFonts w:ascii="Angsana New" w:hAnsi="Angsana New"/>
                <w:sz w:val="30"/>
                <w:szCs w:val="30"/>
                <w:lang w:val="en-US"/>
              </w:rPr>
              <w:t>(9)</w:t>
            </w:r>
          </w:p>
        </w:tc>
        <w:tc>
          <w:tcPr>
            <w:tcW w:w="270" w:type="dxa"/>
          </w:tcPr>
          <w:p w14:paraId="45C8E602" w14:textId="77777777" w:rsidR="00457BE1" w:rsidRPr="004E1A8B" w:rsidRDefault="00457BE1" w:rsidP="00457BE1">
            <w:pPr>
              <w:pStyle w:val="3"/>
              <w:tabs>
                <w:tab w:val="clear" w:pos="360"/>
                <w:tab w:val="clear" w:pos="720"/>
                <w:tab w:val="decimal" w:pos="702"/>
                <w:tab w:val="decimal" w:pos="931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72CA1D6" w14:textId="60B20090" w:rsidR="00457BE1" w:rsidRPr="004E1A8B" w:rsidRDefault="00457BE1" w:rsidP="00457BE1">
            <w:pPr>
              <w:pStyle w:val="3"/>
              <w:tabs>
                <w:tab w:val="clear" w:pos="360"/>
                <w:tab w:val="clear" w:pos="720"/>
                <w:tab w:val="decimal" w:pos="972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E1A8B">
              <w:rPr>
                <w:rFonts w:ascii="Angsana New" w:hAnsi="Angsana New"/>
                <w:sz w:val="30"/>
                <w:szCs w:val="30"/>
                <w:lang w:val="en-US"/>
              </w:rPr>
              <w:t>34</w:t>
            </w:r>
          </w:p>
        </w:tc>
        <w:tc>
          <w:tcPr>
            <w:tcW w:w="270" w:type="dxa"/>
          </w:tcPr>
          <w:p w14:paraId="16495C25" w14:textId="77777777" w:rsidR="00457BE1" w:rsidRPr="004E1A8B" w:rsidRDefault="00457BE1" w:rsidP="00457BE1">
            <w:pPr>
              <w:pStyle w:val="3"/>
              <w:tabs>
                <w:tab w:val="clear" w:pos="360"/>
                <w:tab w:val="clear" w:pos="720"/>
                <w:tab w:val="decimal" w:pos="702"/>
                <w:tab w:val="decimal" w:pos="972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1760C346" w14:textId="27CC7DE3" w:rsidR="00457BE1" w:rsidRPr="004E1A8B" w:rsidRDefault="00457BE1" w:rsidP="00457BE1">
            <w:pPr>
              <w:pStyle w:val="3"/>
              <w:tabs>
                <w:tab w:val="clear" w:pos="360"/>
                <w:tab w:val="clear" w:pos="720"/>
                <w:tab w:val="decimal" w:pos="796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E1A8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76300102" w14:textId="77777777" w:rsidR="00457BE1" w:rsidRPr="004E1A8B" w:rsidRDefault="00457BE1" w:rsidP="00457BE1">
            <w:pPr>
              <w:pStyle w:val="3"/>
              <w:tabs>
                <w:tab w:val="clear" w:pos="360"/>
                <w:tab w:val="clear" w:pos="720"/>
                <w:tab w:val="decimal" w:pos="702"/>
                <w:tab w:val="decimal" w:pos="1062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2AA3ACDA" w14:textId="6B0644AE" w:rsidR="00457BE1" w:rsidRPr="00422380" w:rsidRDefault="00457BE1" w:rsidP="00457BE1">
            <w:pPr>
              <w:pStyle w:val="3"/>
              <w:tabs>
                <w:tab w:val="clear" w:pos="360"/>
                <w:tab w:val="clear" w:pos="720"/>
                <w:tab w:val="decimal" w:pos="796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2238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457BE1" w:rsidRPr="00422380" w14:paraId="304D6DF1" w14:textId="77777777" w:rsidTr="0032026C">
        <w:tc>
          <w:tcPr>
            <w:tcW w:w="3465" w:type="dxa"/>
          </w:tcPr>
          <w:p w14:paraId="6153EDA4" w14:textId="77777777" w:rsidR="00457BE1" w:rsidRPr="004E1A8B" w:rsidRDefault="00457BE1" w:rsidP="00457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E1A8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รวมภาษีเงินได้</w:t>
            </w:r>
          </w:p>
        </w:tc>
        <w:tc>
          <w:tcPr>
            <w:tcW w:w="130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D09148" w14:textId="2482112C" w:rsidR="00457BE1" w:rsidRPr="004E1A8B" w:rsidRDefault="00457BE1" w:rsidP="00457BE1">
            <w:pPr>
              <w:pStyle w:val="3"/>
              <w:tabs>
                <w:tab w:val="clear" w:pos="360"/>
                <w:tab w:val="clear" w:pos="720"/>
                <w:tab w:val="decimal" w:pos="931"/>
              </w:tabs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E1A8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148,468</w:t>
            </w:r>
          </w:p>
        </w:tc>
        <w:tc>
          <w:tcPr>
            <w:tcW w:w="270" w:type="dxa"/>
          </w:tcPr>
          <w:p w14:paraId="3B6255CB" w14:textId="77777777" w:rsidR="00457BE1" w:rsidRPr="004E1A8B" w:rsidRDefault="00457BE1" w:rsidP="00457BE1">
            <w:pPr>
              <w:pStyle w:val="3"/>
              <w:tabs>
                <w:tab w:val="clear" w:pos="360"/>
                <w:tab w:val="clear" w:pos="720"/>
                <w:tab w:val="decimal" w:pos="702"/>
                <w:tab w:val="decimal" w:pos="931"/>
              </w:tabs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82101B" w14:textId="14A7E404" w:rsidR="00457BE1" w:rsidRPr="004E1A8B" w:rsidRDefault="00457BE1" w:rsidP="00457BE1">
            <w:pPr>
              <w:pStyle w:val="3"/>
              <w:tabs>
                <w:tab w:val="clear" w:pos="360"/>
                <w:tab w:val="clear" w:pos="720"/>
                <w:tab w:val="decimal" w:pos="97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E1A8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122,277</w:t>
            </w:r>
          </w:p>
        </w:tc>
        <w:tc>
          <w:tcPr>
            <w:tcW w:w="270" w:type="dxa"/>
          </w:tcPr>
          <w:p w14:paraId="06B0C0F7" w14:textId="77777777" w:rsidR="00457BE1" w:rsidRPr="004E1A8B" w:rsidRDefault="00457BE1" w:rsidP="00457BE1">
            <w:pPr>
              <w:pStyle w:val="3"/>
              <w:tabs>
                <w:tab w:val="clear" w:pos="360"/>
                <w:tab w:val="clear" w:pos="720"/>
                <w:tab w:val="decimal" w:pos="702"/>
                <w:tab w:val="decimal" w:pos="97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E77F73" w14:textId="3D321625" w:rsidR="00457BE1" w:rsidRPr="004E1A8B" w:rsidRDefault="00457BE1" w:rsidP="00457BE1">
            <w:pPr>
              <w:pStyle w:val="3"/>
              <w:tabs>
                <w:tab w:val="clear" w:pos="360"/>
                <w:tab w:val="clear" w:pos="720"/>
                <w:tab w:val="decimal" w:pos="106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E1A8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111,367</w:t>
            </w:r>
          </w:p>
        </w:tc>
        <w:tc>
          <w:tcPr>
            <w:tcW w:w="270" w:type="dxa"/>
          </w:tcPr>
          <w:p w14:paraId="5D112FB3" w14:textId="77777777" w:rsidR="00457BE1" w:rsidRPr="004E1A8B" w:rsidRDefault="00457BE1" w:rsidP="00457BE1">
            <w:pPr>
              <w:pStyle w:val="3"/>
              <w:tabs>
                <w:tab w:val="clear" w:pos="360"/>
                <w:tab w:val="clear" w:pos="720"/>
                <w:tab w:val="decimal" w:pos="702"/>
                <w:tab w:val="decimal" w:pos="106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5FC675" w14:textId="2C214320" w:rsidR="00457BE1" w:rsidRPr="00422380" w:rsidRDefault="00457BE1" w:rsidP="00457BE1">
            <w:pPr>
              <w:pStyle w:val="3"/>
              <w:tabs>
                <w:tab w:val="clear" w:pos="360"/>
                <w:tab w:val="clear" w:pos="720"/>
                <w:tab w:val="decimal" w:pos="106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2238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109,944</w:t>
            </w:r>
          </w:p>
        </w:tc>
      </w:tr>
    </w:tbl>
    <w:p w14:paraId="628B3DB3" w14:textId="77777777" w:rsidR="00D97B37" w:rsidRPr="00422380" w:rsidRDefault="00D97B37" w:rsidP="00D97B37">
      <w:pPr>
        <w:pStyle w:val="ListParagraph"/>
        <w:ind w:left="340"/>
      </w:pPr>
    </w:p>
    <w:p w14:paraId="12CAE142" w14:textId="77777777" w:rsidR="00D97B37" w:rsidRPr="00422380" w:rsidRDefault="00D97B37" w:rsidP="00342064">
      <w:pPr>
        <w:pStyle w:val="ListParagraph"/>
        <w:numPr>
          <w:ilvl w:val="0"/>
          <w:numId w:val="39"/>
        </w:numPr>
        <w:rPr>
          <w:cs/>
        </w:rPr>
      </w:pPr>
      <w:r w:rsidRPr="00422380">
        <w:rPr>
          <w:cs/>
        </w:rPr>
        <w:br w:type="page"/>
      </w:r>
    </w:p>
    <w:tbl>
      <w:tblPr>
        <w:tblW w:w="97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06"/>
        <w:gridCol w:w="885"/>
        <w:gridCol w:w="268"/>
        <w:gridCol w:w="993"/>
        <w:gridCol w:w="266"/>
        <w:gridCol w:w="912"/>
        <w:gridCol w:w="266"/>
        <w:gridCol w:w="994"/>
        <w:gridCol w:w="270"/>
        <w:gridCol w:w="900"/>
        <w:gridCol w:w="270"/>
        <w:gridCol w:w="990"/>
      </w:tblGrid>
      <w:tr w:rsidR="00D97B37" w:rsidRPr="00422380" w14:paraId="4E8277C2" w14:textId="77777777" w:rsidTr="003A51EA">
        <w:trPr>
          <w:tblHeader/>
        </w:trPr>
        <w:tc>
          <w:tcPr>
            <w:tcW w:w="2706" w:type="dxa"/>
            <w:shd w:val="clear" w:color="auto" w:fill="auto"/>
          </w:tcPr>
          <w:p w14:paraId="0C3063AB" w14:textId="77777777" w:rsidR="00D97B37" w:rsidRPr="00422380" w:rsidRDefault="00D97B37" w:rsidP="00C62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22380">
              <w:rPr>
                <w:rFonts w:ascii="Angsana New" w:hAnsi="Angsana New"/>
                <w:bCs/>
                <w:i/>
                <w:iCs/>
                <w:sz w:val="28"/>
                <w:szCs w:val="28"/>
                <w:cs/>
              </w:rPr>
              <w:lastRenderedPageBreak/>
              <w:br w:type="page"/>
            </w:r>
          </w:p>
        </w:tc>
        <w:tc>
          <w:tcPr>
            <w:tcW w:w="7014" w:type="dxa"/>
            <w:gridSpan w:val="11"/>
            <w:shd w:val="clear" w:color="auto" w:fill="auto"/>
          </w:tcPr>
          <w:p w14:paraId="376C3D8F" w14:textId="77777777" w:rsidR="00D97B37" w:rsidRPr="00422380" w:rsidRDefault="00D97B37" w:rsidP="00C62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261"/>
                <w:tab w:val="left" w:pos="5092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2238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ab/>
              <w:t>งบการเงินรวม</w:t>
            </w:r>
            <w:r w:rsidRPr="0042238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ab/>
            </w:r>
          </w:p>
        </w:tc>
      </w:tr>
      <w:tr w:rsidR="00D97B37" w:rsidRPr="00422380" w14:paraId="73F4B9F6" w14:textId="77777777" w:rsidTr="003A51EA">
        <w:trPr>
          <w:tblHeader/>
        </w:trPr>
        <w:tc>
          <w:tcPr>
            <w:tcW w:w="2706" w:type="dxa"/>
            <w:shd w:val="clear" w:color="auto" w:fill="auto"/>
          </w:tcPr>
          <w:p w14:paraId="7E391B06" w14:textId="77777777" w:rsidR="00D97B37" w:rsidRPr="00422380" w:rsidRDefault="00D97B37" w:rsidP="00C62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324" w:type="dxa"/>
            <w:gridSpan w:val="5"/>
            <w:shd w:val="clear" w:color="auto" w:fill="auto"/>
          </w:tcPr>
          <w:p w14:paraId="6FCEB54E" w14:textId="1C58340B" w:rsidR="00D97B37" w:rsidRPr="00422380" w:rsidRDefault="00D97B37" w:rsidP="00C62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2380">
              <w:rPr>
                <w:rFonts w:ascii="Angsana New" w:hAnsi="Angsana New"/>
                <w:sz w:val="28"/>
                <w:szCs w:val="28"/>
              </w:rPr>
              <w:t>256</w:t>
            </w:r>
            <w:r w:rsidR="00F528C6" w:rsidRPr="00422380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66" w:type="dxa"/>
            <w:shd w:val="clear" w:color="auto" w:fill="auto"/>
          </w:tcPr>
          <w:p w14:paraId="680E628D" w14:textId="77777777" w:rsidR="00D97B37" w:rsidRPr="00422380" w:rsidRDefault="00D97B37" w:rsidP="00C62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24" w:type="dxa"/>
            <w:gridSpan w:val="5"/>
            <w:shd w:val="clear" w:color="auto" w:fill="auto"/>
          </w:tcPr>
          <w:p w14:paraId="0AE7A6C0" w14:textId="3DCB2A23" w:rsidR="00D97B37" w:rsidRPr="00422380" w:rsidRDefault="00D97B37" w:rsidP="00C62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2380">
              <w:rPr>
                <w:rFonts w:ascii="Angsana New" w:hAnsi="Angsana New"/>
                <w:sz w:val="28"/>
                <w:szCs w:val="28"/>
              </w:rPr>
              <w:t>256</w:t>
            </w:r>
            <w:r w:rsidR="00F528C6" w:rsidRPr="00422380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D97B37" w:rsidRPr="00422380" w14:paraId="640D6C5D" w14:textId="77777777" w:rsidTr="003A51EA">
        <w:trPr>
          <w:tblHeader/>
        </w:trPr>
        <w:tc>
          <w:tcPr>
            <w:tcW w:w="2706" w:type="dxa"/>
            <w:shd w:val="clear" w:color="auto" w:fill="auto"/>
          </w:tcPr>
          <w:p w14:paraId="0E8F04A3" w14:textId="77777777" w:rsidR="00D97B37" w:rsidRPr="00422380" w:rsidRDefault="00D97B37" w:rsidP="00C62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85" w:type="dxa"/>
            <w:shd w:val="clear" w:color="auto" w:fill="auto"/>
          </w:tcPr>
          <w:p w14:paraId="1FB194D8" w14:textId="77777777" w:rsidR="00D97B37" w:rsidRPr="00422380" w:rsidRDefault="00D97B37" w:rsidP="00C62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8" w:type="dxa"/>
            <w:shd w:val="clear" w:color="auto" w:fill="auto"/>
          </w:tcPr>
          <w:p w14:paraId="7AA7DBB6" w14:textId="77777777" w:rsidR="00D97B37" w:rsidRPr="00422380" w:rsidRDefault="00D97B37" w:rsidP="00C62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</w:tcPr>
          <w:p w14:paraId="14A4CCA1" w14:textId="77777777" w:rsidR="00D97B37" w:rsidRPr="00422380" w:rsidRDefault="00D97B37" w:rsidP="00C62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22380">
              <w:rPr>
                <w:rFonts w:ascii="Angsana New" w:hAnsi="Angsana New" w:hint="cs"/>
                <w:sz w:val="28"/>
                <w:szCs w:val="28"/>
                <w:cs/>
              </w:rPr>
              <w:t>รายได้</w:t>
            </w:r>
          </w:p>
        </w:tc>
        <w:tc>
          <w:tcPr>
            <w:tcW w:w="266" w:type="dxa"/>
          </w:tcPr>
          <w:p w14:paraId="114B0B8A" w14:textId="77777777" w:rsidR="00D97B37" w:rsidRPr="00422380" w:rsidRDefault="00D97B37" w:rsidP="00C62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12" w:type="dxa"/>
            <w:shd w:val="clear" w:color="auto" w:fill="auto"/>
          </w:tcPr>
          <w:p w14:paraId="070678D0" w14:textId="77777777" w:rsidR="00D97B37" w:rsidRPr="00422380" w:rsidRDefault="00D97B37" w:rsidP="00C62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6" w:type="dxa"/>
            <w:shd w:val="clear" w:color="auto" w:fill="auto"/>
          </w:tcPr>
          <w:p w14:paraId="1E558893" w14:textId="77777777" w:rsidR="00D97B37" w:rsidRPr="00422380" w:rsidRDefault="00D97B37" w:rsidP="00C62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4" w:type="dxa"/>
            <w:shd w:val="clear" w:color="auto" w:fill="auto"/>
          </w:tcPr>
          <w:p w14:paraId="52652E0B" w14:textId="77777777" w:rsidR="00D97B37" w:rsidRPr="00422380" w:rsidRDefault="00D97B37" w:rsidP="00C62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0EA43025" w14:textId="77777777" w:rsidR="00D97B37" w:rsidRPr="00422380" w:rsidRDefault="00D97B37" w:rsidP="00C62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4BD7AE3E" w14:textId="77777777" w:rsidR="00D97B37" w:rsidRPr="00422380" w:rsidRDefault="00D97B37" w:rsidP="00C62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22380">
              <w:rPr>
                <w:rFonts w:ascii="Angsana New" w:hAnsi="Angsana New" w:hint="cs"/>
                <w:sz w:val="28"/>
                <w:szCs w:val="28"/>
                <w:cs/>
              </w:rPr>
              <w:t>รายได้</w:t>
            </w:r>
          </w:p>
        </w:tc>
        <w:tc>
          <w:tcPr>
            <w:tcW w:w="270" w:type="dxa"/>
          </w:tcPr>
          <w:p w14:paraId="2C446035" w14:textId="77777777" w:rsidR="00D97B37" w:rsidRPr="00422380" w:rsidRDefault="00D97B37" w:rsidP="00C62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562BA95E" w14:textId="77777777" w:rsidR="00D97B37" w:rsidRPr="00422380" w:rsidRDefault="00D97B37" w:rsidP="00C62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D97B37" w:rsidRPr="00422380" w14:paraId="7F45F2C9" w14:textId="77777777" w:rsidTr="003A51EA">
        <w:trPr>
          <w:tblHeader/>
        </w:trPr>
        <w:tc>
          <w:tcPr>
            <w:tcW w:w="2706" w:type="dxa"/>
            <w:shd w:val="clear" w:color="auto" w:fill="auto"/>
          </w:tcPr>
          <w:p w14:paraId="7203173B" w14:textId="77777777" w:rsidR="00D97B37" w:rsidRPr="00422380" w:rsidRDefault="00D97B37" w:rsidP="00C62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85" w:type="dxa"/>
            <w:shd w:val="clear" w:color="auto" w:fill="auto"/>
          </w:tcPr>
          <w:p w14:paraId="7B9F1E67" w14:textId="77777777" w:rsidR="00D97B37" w:rsidRPr="00422380" w:rsidRDefault="00D97B37" w:rsidP="00C62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22380">
              <w:rPr>
                <w:rFonts w:ascii="Angsana New" w:hAnsi="Angsana New" w:hint="cs"/>
                <w:sz w:val="28"/>
                <w:szCs w:val="28"/>
                <w:cs/>
              </w:rPr>
              <w:t>ก่อนภาษี</w:t>
            </w:r>
          </w:p>
        </w:tc>
        <w:tc>
          <w:tcPr>
            <w:tcW w:w="268" w:type="dxa"/>
            <w:shd w:val="clear" w:color="auto" w:fill="auto"/>
          </w:tcPr>
          <w:p w14:paraId="225E4BE2" w14:textId="77777777" w:rsidR="00D97B37" w:rsidRPr="00422380" w:rsidRDefault="00D97B37" w:rsidP="00C62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</w:tcPr>
          <w:p w14:paraId="1691D753" w14:textId="77777777" w:rsidR="00D97B37" w:rsidRPr="00422380" w:rsidRDefault="00D97B37" w:rsidP="00C62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22380">
              <w:rPr>
                <w:rFonts w:ascii="Angsana New" w:hAnsi="Angsana New" w:hint="cs"/>
                <w:sz w:val="28"/>
                <w:szCs w:val="28"/>
                <w:cs/>
              </w:rPr>
              <w:t>(ค่าใช้จ่าย)</w:t>
            </w:r>
          </w:p>
        </w:tc>
        <w:tc>
          <w:tcPr>
            <w:tcW w:w="266" w:type="dxa"/>
          </w:tcPr>
          <w:p w14:paraId="73FE43CC" w14:textId="77777777" w:rsidR="00D97B37" w:rsidRPr="00422380" w:rsidRDefault="00D97B37" w:rsidP="00C62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12" w:type="dxa"/>
            <w:shd w:val="clear" w:color="auto" w:fill="auto"/>
          </w:tcPr>
          <w:p w14:paraId="7C7BCF3C" w14:textId="77777777" w:rsidR="00D97B37" w:rsidRPr="00422380" w:rsidRDefault="00D97B37" w:rsidP="00C62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22380">
              <w:rPr>
                <w:rFonts w:ascii="Angsana New" w:hAnsi="Angsana New" w:hint="cs"/>
                <w:sz w:val="28"/>
                <w:szCs w:val="28"/>
                <w:cs/>
              </w:rPr>
              <w:t>สุทธิจาก</w:t>
            </w:r>
          </w:p>
        </w:tc>
        <w:tc>
          <w:tcPr>
            <w:tcW w:w="266" w:type="dxa"/>
            <w:shd w:val="clear" w:color="auto" w:fill="auto"/>
          </w:tcPr>
          <w:p w14:paraId="34CA20D1" w14:textId="77777777" w:rsidR="00D97B37" w:rsidRPr="00422380" w:rsidRDefault="00D97B37" w:rsidP="00C62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4" w:type="dxa"/>
            <w:shd w:val="clear" w:color="auto" w:fill="auto"/>
          </w:tcPr>
          <w:p w14:paraId="4959BAAE" w14:textId="77777777" w:rsidR="00D97B37" w:rsidRPr="00422380" w:rsidRDefault="00D97B37" w:rsidP="00C62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22380">
              <w:rPr>
                <w:rFonts w:ascii="Angsana New" w:hAnsi="Angsana New" w:hint="cs"/>
                <w:sz w:val="28"/>
                <w:szCs w:val="28"/>
                <w:cs/>
              </w:rPr>
              <w:t>ก่อนภาษี</w:t>
            </w:r>
          </w:p>
        </w:tc>
        <w:tc>
          <w:tcPr>
            <w:tcW w:w="270" w:type="dxa"/>
            <w:shd w:val="clear" w:color="auto" w:fill="auto"/>
          </w:tcPr>
          <w:p w14:paraId="125B8D5D" w14:textId="77777777" w:rsidR="00D97B37" w:rsidRPr="00422380" w:rsidRDefault="00D97B37" w:rsidP="00C62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5D4AEEB1" w14:textId="77777777" w:rsidR="00D97B37" w:rsidRPr="00422380" w:rsidRDefault="00D97B37" w:rsidP="00C62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22380">
              <w:rPr>
                <w:rFonts w:ascii="Angsana New" w:hAnsi="Angsana New" w:hint="cs"/>
                <w:sz w:val="28"/>
                <w:szCs w:val="28"/>
                <w:cs/>
              </w:rPr>
              <w:t>(ค่าใช้จ่าย)</w:t>
            </w:r>
          </w:p>
        </w:tc>
        <w:tc>
          <w:tcPr>
            <w:tcW w:w="270" w:type="dxa"/>
          </w:tcPr>
          <w:p w14:paraId="1EB3E833" w14:textId="77777777" w:rsidR="00D97B37" w:rsidRPr="00422380" w:rsidRDefault="00D97B37" w:rsidP="00C62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76DFB594" w14:textId="77777777" w:rsidR="00D97B37" w:rsidRPr="00422380" w:rsidRDefault="00D97B37" w:rsidP="00C62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22380">
              <w:rPr>
                <w:rFonts w:ascii="Angsana New" w:hAnsi="Angsana New" w:hint="cs"/>
                <w:sz w:val="28"/>
                <w:szCs w:val="28"/>
                <w:cs/>
              </w:rPr>
              <w:t>สุทธิจาก</w:t>
            </w:r>
          </w:p>
        </w:tc>
      </w:tr>
      <w:tr w:rsidR="00D97B37" w:rsidRPr="00422380" w14:paraId="3E8F26E5" w14:textId="77777777" w:rsidTr="003A51EA">
        <w:trPr>
          <w:tblHeader/>
        </w:trPr>
        <w:tc>
          <w:tcPr>
            <w:tcW w:w="2706" w:type="dxa"/>
            <w:shd w:val="clear" w:color="auto" w:fill="auto"/>
          </w:tcPr>
          <w:p w14:paraId="39800B52" w14:textId="77777777" w:rsidR="00D97B37" w:rsidRPr="00422380" w:rsidRDefault="00D97B37" w:rsidP="00C62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422380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885" w:type="dxa"/>
            <w:shd w:val="clear" w:color="auto" w:fill="auto"/>
          </w:tcPr>
          <w:p w14:paraId="003F1DD6" w14:textId="77777777" w:rsidR="00D97B37" w:rsidRPr="00422380" w:rsidRDefault="00D97B37" w:rsidP="00C62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22380">
              <w:rPr>
                <w:rFonts w:ascii="Angsana New" w:hAnsi="Angsana New" w:hint="cs"/>
                <w:sz w:val="28"/>
                <w:szCs w:val="28"/>
                <w:cs/>
              </w:rPr>
              <w:t>เงินได้</w:t>
            </w:r>
          </w:p>
        </w:tc>
        <w:tc>
          <w:tcPr>
            <w:tcW w:w="268" w:type="dxa"/>
            <w:shd w:val="clear" w:color="auto" w:fill="auto"/>
          </w:tcPr>
          <w:p w14:paraId="10685471" w14:textId="77777777" w:rsidR="00D97B37" w:rsidRPr="00422380" w:rsidRDefault="00D97B37" w:rsidP="00C62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</w:tcPr>
          <w:p w14:paraId="0D7C2149" w14:textId="77777777" w:rsidR="00D97B37" w:rsidRPr="00422380" w:rsidRDefault="00D97B37" w:rsidP="00C62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22380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266" w:type="dxa"/>
          </w:tcPr>
          <w:p w14:paraId="6E15B222" w14:textId="77777777" w:rsidR="00D97B37" w:rsidRPr="00422380" w:rsidRDefault="00D97B37" w:rsidP="00C62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12" w:type="dxa"/>
            <w:shd w:val="clear" w:color="auto" w:fill="auto"/>
          </w:tcPr>
          <w:p w14:paraId="515FB2B9" w14:textId="77777777" w:rsidR="00D97B37" w:rsidRPr="00422380" w:rsidRDefault="00D97B37" w:rsidP="00C62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22380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266" w:type="dxa"/>
            <w:shd w:val="clear" w:color="auto" w:fill="auto"/>
          </w:tcPr>
          <w:p w14:paraId="5F5856AC" w14:textId="77777777" w:rsidR="00D97B37" w:rsidRPr="00422380" w:rsidRDefault="00D97B37" w:rsidP="00C62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4" w:type="dxa"/>
            <w:shd w:val="clear" w:color="auto" w:fill="auto"/>
          </w:tcPr>
          <w:p w14:paraId="5B01DACD" w14:textId="77777777" w:rsidR="00D97B37" w:rsidRPr="00422380" w:rsidRDefault="00D97B37" w:rsidP="00C62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22380">
              <w:rPr>
                <w:rFonts w:ascii="Angsana New" w:hAnsi="Angsana New" w:hint="cs"/>
                <w:sz w:val="28"/>
                <w:szCs w:val="28"/>
                <w:cs/>
              </w:rPr>
              <w:t>เงินได้</w:t>
            </w:r>
          </w:p>
        </w:tc>
        <w:tc>
          <w:tcPr>
            <w:tcW w:w="270" w:type="dxa"/>
            <w:shd w:val="clear" w:color="auto" w:fill="auto"/>
          </w:tcPr>
          <w:p w14:paraId="7133CDE6" w14:textId="77777777" w:rsidR="00D97B37" w:rsidRPr="00422380" w:rsidRDefault="00D97B37" w:rsidP="00C62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6B6EF22E" w14:textId="77777777" w:rsidR="00D97B37" w:rsidRPr="00422380" w:rsidRDefault="00D97B37" w:rsidP="00C62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22380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270" w:type="dxa"/>
          </w:tcPr>
          <w:p w14:paraId="1A4DB1D8" w14:textId="77777777" w:rsidR="00D97B37" w:rsidRPr="00422380" w:rsidRDefault="00D97B37" w:rsidP="00C62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31AC6AEF" w14:textId="77777777" w:rsidR="00D97B37" w:rsidRPr="00422380" w:rsidRDefault="00D97B37" w:rsidP="00C62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22380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</w:t>
            </w:r>
          </w:p>
        </w:tc>
      </w:tr>
      <w:tr w:rsidR="00D97B37" w:rsidRPr="00422380" w14:paraId="3407CB4F" w14:textId="77777777" w:rsidTr="003A51EA">
        <w:trPr>
          <w:tblHeader/>
        </w:trPr>
        <w:tc>
          <w:tcPr>
            <w:tcW w:w="2706" w:type="dxa"/>
            <w:shd w:val="clear" w:color="auto" w:fill="auto"/>
          </w:tcPr>
          <w:p w14:paraId="14D3F164" w14:textId="77777777" w:rsidR="00D97B37" w:rsidRPr="00422380" w:rsidRDefault="00D97B37" w:rsidP="00C62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014" w:type="dxa"/>
            <w:gridSpan w:val="11"/>
            <w:shd w:val="clear" w:color="auto" w:fill="auto"/>
          </w:tcPr>
          <w:p w14:paraId="21E046C6" w14:textId="77777777" w:rsidR="00D97B37" w:rsidRPr="00422380" w:rsidRDefault="00D97B37" w:rsidP="00C62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422380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D97B37" w:rsidRPr="00422380" w14:paraId="432CB8F4" w14:textId="77777777" w:rsidTr="003A51EA">
        <w:trPr>
          <w:tblHeader/>
        </w:trPr>
        <w:tc>
          <w:tcPr>
            <w:tcW w:w="2706" w:type="dxa"/>
            <w:shd w:val="clear" w:color="auto" w:fill="auto"/>
          </w:tcPr>
          <w:p w14:paraId="2A0F6413" w14:textId="77777777" w:rsidR="00D97B37" w:rsidRPr="00422380" w:rsidRDefault="00D97B37" w:rsidP="00C62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422380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7014" w:type="dxa"/>
            <w:gridSpan w:val="11"/>
            <w:shd w:val="clear" w:color="auto" w:fill="auto"/>
          </w:tcPr>
          <w:p w14:paraId="2B7F0698" w14:textId="77777777" w:rsidR="00D97B37" w:rsidRPr="00422380" w:rsidRDefault="00D97B37" w:rsidP="00C62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</w:tr>
      <w:tr w:rsidR="00F528C6" w:rsidRPr="00422380" w14:paraId="2DC31FD9" w14:textId="77777777" w:rsidTr="00FC5E6B">
        <w:tc>
          <w:tcPr>
            <w:tcW w:w="2706" w:type="dxa"/>
            <w:shd w:val="clear" w:color="auto" w:fill="auto"/>
          </w:tcPr>
          <w:p w14:paraId="25C04A46" w14:textId="6B769FB4" w:rsidR="00F528C6" w:rsidRPr="00422380" w:rsidRDefault="00F528C6" w:rsidP="00C62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34" w:right="-131" w:hanging="234"/>
              <w:rPr>
                <w:rFonts w:ascii="Angsana New" w:hAnsi="Angsana New"/>
                <w:sz w:val="28"/>
                <w:szCs w:val="28"/>
                <w:cs/>
              </w:rPr>
            </w:pPr>
            <w:r w:rsidRPr="00422380">
              <w:rPr>
                <w:rFonts w:ascii="Angsana New" w:hAnsi="Angsana New" w:hint="cs"/>
                <w:sz w:val="28"/>
                <w:szCs w:val="28"/>
                <w:cs/>
              </w:rPr>
              <w:t>กำไร (ขาดทุน) จากการประมาณตามหลักคณิตศาสตร์ประกันภัย</w:t>
            </w:r>
          </w:p>
        </w:tc>
        <w:tc>
          <w:tcPr>
            <w:tcW w:w="885" w:type="dxa"/>
            <w:shd w:val="clear" w:color="auto" w:fill="auto"/>
            <w:vAlign w:val="bottom"/>
          </w:tcPr>
          <w:p w14:paraId="5CEE2CE7" w14:textId="1FB20403" w:rsidR="00F528C6" w:rsidRPr="00422380" w:rsidRDefault="00767723" w:rsidP="00C62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2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22380">
              <w:rPr>
                <w:rFonts w:ascii="Angsana New" w:hAnsi="Angsana New"/>
                <w:sz w:val="28"/>
                <w:szCs w:val="28"/>
              </w:rPr>
              <w:t>15,017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383D9314" w14:textId="77777777" w:rsidR="00F528C6" w:rsidRPr="00422380" w:rsidRDefault="00F528C6" w:rsidP="00C62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after="0" w:line="240" w:lineRule="auto"/>
              <w:ind w:left="-108" w:right="-10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2D403517" w14:textId="27A4BDB9" w:rsidR="00F528C6" w:rsidRPr="00422380" w:rsidRDefault="00767723" w:rsidP="00C62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 w:line="240" w:lineRule="auto"/>
              <w:ind w:left="-108" w:right="-10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2380">
              <w:rPr>
                <w:rFonts w:ascii="Angsana New" w:hAnsi="Angsana New"/>
                <w:sz w:val="28"/>
                <w:szCs w:val="28"/>
              </w:rPr>
              <w:t>(3,003)</w:t>
            </w:r>
          </w:p>
        </w:tc>
        <w:tc>
          <w:tcPr>
            <w:tcW w:w="266" w:type="dxa"/>
            <w:vAlign w:val="bottom"/>
          </w:tcPr>
          <w:p w14:paraId="1341907F" w14:textId="77777777" w:rsidR="00F528C6" w:rsidRPr="00422380" w:rsidRDefault="00F528C6" w:rsidP="00C62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after="0" w:line="240" w:lineRule="auto"/>
              <w:ind w:left="-108" w:right="-10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12" w:type="dxa"/>
            <w:shd w:val="clear" w:color="auto" w:fill="auto"/>
            <w:vAlign w:val="bottom"/>
          </w:tcPr>
          <w:p w14:paraId="55510325" w14:textId="68AE811E" w:rsidR="00F528C6" w:rsidRPr="00422380" w:rsidRDefault="00767723" w:rsidP="00C62ECC">
            <w:pPr>
              <w:pStyle w:val="3"/>
              <w:tabs>
                <w:tab w:val="clear" w:pos="360"/>
                <w:tab w:val="clear" w:pos="720"/>
                <w:tab w:val="decimal" w:pos="718"/>
              </w:tabs>
              <w:ind w:right="-1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22380">
              <w:rPr>
                <w:rFonts w:ascii="Angsana New" w:hAnsi="Angsana New"/>
                <w:sz w:val="28"/>
                <w:szCs w:val="28"/>
                <w:lang w:val="en-US"/>
              </w:rPr>
              <w:t>12,014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1FF28653" w14:textId="77777777" w:rsidR="00F528C6" w:rsidRPr="00422380" w:rsidRDefault="00F528C6" w:rsidP="00C62ECC">
            <w:pPr>
              <w:pStyle w:val="3"/>
              <w:tabs>
                <w:tab w:val="clear" w:pos="360"/>
                <w:tab w:val="clear" w:pos="720"/>
                <w:tab w:val="decimal" w:pos="972"/>
              </w:tabs>
              <w:ind w:righ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3617D680" w14:textId="26D1AE20" w:rsidR="00F528C6" w:rsidRPr="00422380" w:rsidRDefault="00F528C6" w:rsidP="00C62ECC">
            <w:pPr>
              <w:pStyle w:val="3"/>
              <w:tabs>
                <w:tab w:val="clear" w:pos="360"/>
                <w:tab w:val="clear" w:pos="720"/>
                <w:tab w:val="decimal" w:pos="761"/>
              </w:tabs>
              <w:ind w:right="-113"/>
              <w:rPr>
                <w:rFonts w:ascii="Angsana New" w:hAnsi="Angsana New"/>
                <w:sz w:val="28"/>
                <w:szCs w:val="28"/>
              </w:rPr>
            </w:pPr>
            <w:r w:rsidRPr="00422380">
              <w:rPr>
                <w:rFonts w:ascii="Angsana New" w:hAnsi="Angsana New"/>
                <w:sz w:val="28"/>
                <w:szCs w:val="28"/>
              </w:rPr>
              <w:t>(18,616)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B8CB6C1" w14:textId="77777777" w:rsidR="00F528C6" w:rsidRPr="00422380" w:rsidRDefault="00F528C6" w:rsidP="00C62ECC">
            <w:pPr>
              <w:pStyle w:val="3"/>
              <w:tabs>
                <w:tab w:val="clear" w:pos="360"/>
                <w:tab w:val="clear" w:pos="720"/>
                <w:tab w:val="decimal" w:pos="711"/>
              </w:tabs>
              <w:ind w:right="-11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04BE42D" w14:textId="288D7C5F" w:rsidR="00F528C6" w:rsidRPr="00422380" w:rsidRDefault="00F528C6" w:rsidP="00C62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left="-108" w:right="-104"/>
              <w:rPr>
                <w:rFonts w:ascii="Angsana New" w:hAnsi="Angsana New"/>
                <w:sz w:val="28"/>
                <w:szCs w:val="28"/>
              </w:rPr>
            </w:pPr>
            <w:r w:rsidRPr="00422380">
              <w:rPr>
                <w:rFonts w:ascii="Angsana New" w:hAnsi="Angsana New"/>
                <w:sz w:val="28"/>
                <w:szCs w:val="28"/>
              </w:rPr>
              <w:t>3,723</w:t>
            </w:r>
          </w:p>
        </w:tc>
        <w:tc>
          <w:tcPr>
            <w:tcW w:w="270" w:type="dxa"/>
            <w:vAlign w:val="bottom"/>
          </w:tcPr>
          <w:p w14:paraId="2A7D78ED" w14:textId="77777777" w:rsidR="00F528C6" w:rsidRPr="00422380" w:rsidRDefault="00F528C6" w:rsidP="00C62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after="0" w:line="240" w:lineRule="auto"/>
              <w:ind w:left="-108" w:right="-10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2A94E933" w14:textId="4528D2C9" w:rsidR="00F528C6" w:rsidRPr="00422380" w:rsidRDefault="00F528C6" w:rsidP="00C62ECC">
            <w:pPr>
              <w:pStyle w:val="3"/>
              <w:tabs>
                <w:tab w:val="clear" w:pos="360"/>
                <w:tab w:val="clear" w:pos="720"/>
                <w:tab w:val="decimal" w:pos="711"/>
              </w:tabs>
              <w:ind w:right="-1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22380">
              <w:rPr>
                <w:rFonts w:ascii="Angsana New" w:hAnsi="Angsana New"/>
                <w:sz w:val="28"/>
                <w:szCs w:val="28"/>
                <w:lang w:val="en-US"/>
              </w:rPr>
              <w:t>(14,893)</w:t>
            </w:r>
          </w:p>
        </w:tc>
      </w:tr>
      <w:tr w:rsidR="00F528C6" w:rsidRPr="004E1A8B" w14:paraId="6F4CD2F9" w14:textId="77777777" w:rsidTr="00FC5E6B">
        <w:tc>
          <w:tcPr>
            <w:tcW w:w="2706" w:type="dxa"/>
            <w:shd w:val="clear" w:color="auto" w:fill="auto"/>
          </w:tcPr>
          <w:p w14:paraId="31A984E6" w14:textId="3A566D2A" w:rsidR="00F528C6" w:rsidRPr="004E1A8B" w:rsidRDefault="00C62ECC" w:rsidP="00C62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34" w:right="-131" w:hanging="234"/>
              <w:rPr>
                <w:rFonts w:ascii="Angsana New" w:hAnsi="Angsana New"/>
                <w:sz w:val="28"/>
                <w:szCs w:val="28"/>
                <w:cs/>
              </w:rPr>
            </w:pPr>
            <w:r w:rsidRPr="004E1A8B">
              <w:rPr>
                <w:rFonts w:ascii="Angsana New" w:hAnsi="Angsana New" w:hint="cs"/>
                <w:sz w:val="28"/>
                <w:szCs w:val="28"/>
                <w:cs/>
              </w:rPr>
              <w:t>กำไร (ขาดทุน) จาก</w:t>
            </w:r>
            <w:r w:rsidR="00F528C6" w:rsidRPr="004E1A8B">
              <w:rPr>
                <w:rFonts w:ascii="Angsana New" w:hAnsi="Angsana New" w:hint="cs"/>
                <w:sz w:val="28"/>
                <w:szCs w:val="28"/>
                <w:cs/>
              </w:rPr>
              <w:t>สินทรัพย์ทางการเงิน</w:t>
            </w:r>
            <w:r w:rsidR="00F528C6" w:rsidRPr="004E1A8B">
              <w:rPr>
                <w:rFonts w:ascii="Angsana New" w:hAnsi="Angsana New"/>
                <w:sz w:val="28"/>
                <w:szCs w:val="28"/>
                <w:cs/>
              </w:rPr>
              <w:t>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885" w:type="dxa"/>
            <w:shd w:val="clear" w:color="auto" w:fill="auto"/>
            <w:vAlign w:val="bottom"/>
          </w:tcPr>
          <w:p w14:paraId="4F5C46D1" w14:textId="767CD98A" w:rsidR="00F528C6" w:rsidRPr="004E1A8B" w:rsidRDefault="00767723" w:rsidP="00C62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2"/>
              </w:tabs>
              <w:spacing w:after="0" w:line="240" w:lineRule="auto"/>
              <w:ind w:left="-108" w:right="-10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E1A8B">
              <w:rPr>
                <w:rFonts w:ascii="Angsana New" w:hAnsi="Angsana New"/>
                <w:sz w:val="28"/>
                <w:szCs w:val="28"/>
              </w:rPr>
              <w:t>(2,662)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2215A2E9" w14:textId="77777777" w:rsidR="00F528C6" w:rsidRPr="004E1A8B" w:rsidRDefault="00F528C6" w:rsidP="00C62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2"/>
              </w:tabs>
              <w:spacing w:after="0" w:line="240" w:lineRule="auto"/>
              <w:ind w:left="-108" w:right="-10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33177619" w14:textId="2636CEAC" w:rsidR="00F528C6" w:rsidRPr="004E1A8B" w:rsidRDefault="00767723" w:rsidP="00C62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 w:line="240" w:lineRule="auto"/>
              <w:ind w:left="-108" w:right="-10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E1A8B">
              <w:rPr>
                <w:rFonts w:ascii="Angsana New" w:hAnsi="Angsana New"/>
                <w:sz w:val="28"/>
                <w:szCs w:val="28"/>
              </w:rPr>
              <w:t>532</w:t>
            </w:r>
          </w:p>
        </w:tc>
        <w:tc>
          <w:tcPr>
            <w:tcW w:w="266" w:type="dxa"/>
            <w:vAlign w:val="bottom"/>
          </w:tcPr>
          <w:p w14:paraId="261A726D" w14:textId="77777777" w:rsidR="00F528C6" w:rsidRPr="004E1A8B" w:rsidRDefault="00F528C6" w:rsidP="00C62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2"/>
              </w:tabs>
              <w:spacing w:after="0" w:line="240" w:lineRule="auto"/>
              <w:ind w:left="-108" w:right="-10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12" w:type="dxa"/>
            <w:shd w:val="clear" w:color="auto" w:fill="auto"/>
            <w:vAlign w:val="bottom"/>
          </w:tcPr>
          <w:p w14:paraId="5FA4952A" w14:textId="509955F3" w:rsidR="00F528C6" w:rsidRPr="004E1A8B" w:rsidRDefault="00767723" w:rsidP="00C62ECC">
            <w:pPr>
              <w:pStyle w:val="3"/>
              <w:tabs>
                <w:tab w:val="clear" w:pos="360"/>
                <w:tab w:val="clear" w:pos="720"/>
                <w:tab w:val="decimal" w:pos="718"/>
              </w:tabs>
              <w:ind w:right="-113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E1A8B">
              <w:rPr>
                <w:rFonts w:ascii="Angsana New" w:hAnsi="Angsana New"/>
                <w:sz w:val="28"/>
                <w:szCs w:val="28"/>
                <w:lang w:val="en-US"/>
              </w:rPr>
              <w:t>(2,130)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47FB56BB" w14:textId="77777777" w:rsidR="00F528C6" w:rsidRPr="004E1A8B" w:rsidRDefault="00F528C6" w:rsidP="00C62ECC">
            <w:pPr>
              <w:pStyle w:val="3"/>
              <w:tabs>
                <w:tab w:val="clear" w:pos="360"/>
                <w:tab w:val="clear" w:pos="720"/>
                <w:tab w:val="decimal" w:pos="718"/>
              </w:tabs>
              <w:ind w:right="-11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103B220C" w14:textId="79F874D9" w:rsidR="00F528C6" w:rsidRPr="004E1A8B" w:rsidRDefault="00F528C6" w:rsidP="00C62ECC">
            <w:pPr>
              <w:pStyle w:val="3"/>
              <w:tabs>
                <w:tab w:val="clear" w:pos="360"/>
                <w:tab w:val="clear" w:pos="720"/>
                <w:tab w:val="decimal" w:pos="761"/>
              </w:tabs>
              <w:ind w:right="-113"/>
              <w:rPr>
                <w:rFonts w:ascii="Angsana New" w:hAnsi="Angsana New"/>
                <w:sz w:val="28"/>
                <w:szCs w:val="28"/>
                <w:cs/>
              </w:rPr>
            </w:pPr>
            <w:r w:rsidRPr="004E1A8B">
              <w:rPr>
                <w:rFonts w:ascii="Angsana New" w:hAnsi="Angsana New"/>
                <w:sz w:val="28"/>
                <w:szCs w:val="28"/>
              </w:rPr>
              <w:t>1,546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795DF3B" w14:textId="77777777" w:rsidR="00F528C6" w:rsidRPr="004E1A8B" w:rsidRDefault="00F528C6" w:rsidP="00C62ECC">
            <w:pPr>
              <w:pStyle w:val="3"/>
              <w:tabs>
                <w:tab w:val="clear" w:pos="360"/>
                <w:tab w:val="clear" w:pos="720"/>
                <w:tab w:val="decimal" w:pos="531"/>
              </w:tabs>
              <w:ind w:right="-11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BA1AF1A" w14:textId="78912116" w:rsidR="00F528C6" w:rsidRPr="004E1A8B" w:rsidRDefault="00F528C6" w:rsidP="00C62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left="-108" w:right="-104"/>
              <w:rPr>
                <w:rFonts w:ascii="Angsana New" w:hAnsi="Angsana New"/>
                <w:sz w:val="28"/>
                <w:szCs w:val="28"/>
                <w:cs/>
              </w:rPr>
            </w:pPr>
            <w:r w:rsidRPr="004E1A8B">
              <w:rPr>
                <w:rFonts w:ascii="Angsana New" w:hAnsi="Angsana New"/>
                <w:sz w:val="28"/>
                <w:szCs w:val="28"/>
              </w:rPr>
              <w:t>(309)</w:t>
            </w:r>
          </w:p>
        </w:tc>
        <w:tc>
          <w:tcPr>
            <w:tcW w:w="270" w:type="dxa"/>
            <w:vAlign w:val="bottom"/>
          </w:tcPr>
          <w:p w14:paraId="64C75C06" w14:textId="77777777" w:rsidR="00F528C6" w:rsidRPr="004E1A8B" w:rsidRDefault="00F528C6" w:rsidP="00C62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after="0" w:line="240" w:lineRule="auto"/>
              <w:ind w:left="-108" w:right="-10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4F223B61" w14:textId="45DAA00D" w:rsidR="00F528C6" w:rsidRPr="004E1A8B" w:rsidRDefault="00F528C6" w:rsidP="00C62ECC">
            <w:pPr>
              <w:pStyle w:val="3"/>
              <w:tabs>
                <w:tab w:val="clear" w:pos="360"/>
                <w:tab w:val="clear" w:pos="720"/>
                <w:tab w:val="decimal" w:pos="711"/>
              </w:tabs>
              <w:ind w:right="-113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E1A8B">
              <w:rPr>
                <w:rFonts w:ascii="Angsana New" w:hAnsi="Angsana New"/>
                <w:sz w:val="28"/>
                <w:szCs w:val="28"/>
                <w:lang w:val="en-US"/>
              </w:rPr>
              <w:t>1,237</w:t>
            </w:r>
          </w:p>
        </w:tc>
      </w:tr>
      <w:tr w:rsidR="00F528C6" w:rsidRPr="004E1A8B" w14:paraId="26950EDE" w14:textId="77777777" w:rsidTr="00FC5E6B">
        <w:tc>
          <w:tcPr>
            <w:tcW w:w="2706" w:type="dxa"/>
            <w:shd w:val="clear" w:color="auto" w:fill="auto"/>
          </w:tcPr>
          <w:p w14:paraId="3873DA41" w14:textId="28B8E6D0" w:rsidR="00F528C6" w:rsidRPr="004E1A8B" w:rsidRDefault="00C62ECC" w:rsidP="00C62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34" w:right="-131" w:hanging="234"/>
              <w:rPr>
                <w:rFonts w:ascii="Angsana New" w:hAnsi="Angsana New"/>
                <w:sz w:val="28"/>
                <w:szCs w:val="28"/>
                <w:cs/>
              </w:rPr>
            </w:pPr>
            <w:r w:rsidRPr="004E1A8B">
              <w:rPr>
                <w:rFonts w:ascii="Angsana New" w:hAnsi="Angsana New" w:hint="cs"/>
                <w:sz w:val="28"/>
                <w:szCs w:val="28"/>
                <w:cs/>
              </w:rPr>
              <w:t>ขาดทุนจาก</w:t>
            </w:r>
            <w:r w:rsidR="00F528C6" w:rsidRPr="004E1A8B">
              <w:rPr>
                <w:rFonts w:ascii="Angsana New" w:hAnsi="Angsana New"/>
                <w:sz w:val="28"/>
                <w:szCs w:val="28"/>
                <w:cs/>
              </w:rPr>
              <w:t>การตีราคาสินทรัพย์ใหม่</w:t>
            </w:r>
          </w:p>
        </w:tc>
        <w:tc>
          <w:tcPr>
            <w:tcW w:w="8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88C9E7" w14:textId="258320EC" w:rsidR="00F528C6" w:rsidRPr="004E1A8B" w:rsidRDefault="00767723" w:rsidP="00C62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2"/>
              </w:tabs>
              <w:spacing w:after="0" w:line="240" w:lineRule="auto"/>
              <w:ind w:right="-104"/>
              <w:rPr>
                <w:rFonts w:ascii="Angsana New" w:hAnsi="Angsana New"/>
                <w:sz w:val="28"/>
                <w:szCs w:val="28"/>
              </w:rPr>
            </w:pPr>
            <w:r w:rsidRPr="004E1A8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4DB67809" w14:textId="77777777" w:rsidR="00F528C6" w:rsidRPr="004E1A8B" w:rsidRDefault="00F528C6" w:rsidP="00C62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2"/>
              </w:tabs>
              <w:spacing w:after="0" w:line="240" w:lineRule="auto"/>
              <w:ind w:left="-108" w:right="-10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6C27D84B" w14:textId="3292C8D0" w:rsidR="00F528C6" w:rsidRPr="004E1A8B" w:rsidRDefault="00767723" w:rsidP="00C62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0"/>
              </w:tabs>
              <w:spacing w:after="0" w:line="240" w:lineRule="auto"/>
              <w:ind w:left="-108" w:right="-10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E1A8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66" w:type="dxa"/>
            <w:vAlign w:val="bottom"/>
          </w:tcPr>
          <w:p w14:paraId="4FA1AC15" w14:textId="77777777" w:rsidR="00F528C6" w:rsidRPr="004E1A8B" w:rsidRDefault="00F528C6" w:rsidP="00C62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2"/>
              </w:tabs>
              <w:spacing w:after="0" w:line="240" w:lineRule="auto"/>
              <w:ind w:left="-108" w:right="-10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537EC5" w14:textId="442EAD8D" w:rsidR="00F528C6" w:rsidRPr="004E1A8B" w:rsidRDefault="00767723" w:rsidP="00C62ECC">
            <w:pPr>
              <w:pStyle w:val="3"/>
              <w:tabs>
                <w:tab w:val="clear" w:pos="360"/>
                <w:tab w:val="clear" w:pos="720"/>
                <w:tab w:val="decimal" w:pos="538"/>
              </w:tabs>
              <w:ind w:right="-1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E1A8B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0632F694" w14:textId="77777777" w:rsidR="00F528C6" w:rsidRPr="004E1A8B" w:rsidRDefault="00F528C6" w:rsidP="00C62ECC">
            <w:pPr>
              <w:pStyle w:val="3"/>
              <w:tabs>
                <w:tab w:val="clear" w:pos="360"/>
                <w:tab w:val="clear" w:pos="720"/>
                <w:tab w:val="decimal" w:pos="718"/>
              </w:tabs>
              <w:ind w:right="-11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2A4948" w14:textId="434A19B5" w:rsidR="00F528C6" w:rsidRPr="004E1A8B" w:rsidRDefault="00F528C6" w:rsidP="00C62ECC">
            <w:pPr>
              <w:pStyle w:val="3"/>
              <w:tabs>
                <w:tab w:val="clear" w:pos="360"/>
                <w:tab w:val="clear" w:pos="720"/>
                <w:tab w:val="decimal" w:pos="761"/>
              </w:tabs>
              <w:ind w:right="-113"/>
              <w:rPr>
                <w:rFonts w:ascii="Angsana New" w:hAnsi="Angsana New"/>
                <w:sz w:val="28"/>
                <w:szCs w:val="28"/>
                <w:cs/>
              </w:rPr>
            </w:pPr>
            <w:r w:rsidRPr="004E1A8B">
              <w:rPr>
                <w:rFonts w:ascii="Angsana New" w:hAnsi="Angsana New"/>
                <w:sz w:val="28"/>
                <w:szCs w:val="28"/>
              </w:rPr>
              <w:t>(25,698)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D4A2DDE" w14:textId="77777777" w:rsidR="00F528C6" w:rsidRPr="004E1A8B" w:rsidRDefault="00F528C6" w:rsidP="00C62ECC">
            <w:pPr>
              <w:pStyle w:val="3"/>
              <w:tabs>
                <w:tab w:val="clear" w:pos="360"/>
                <w:tab w:val="clear" w:pos="720"/>
                <w:tab w:val="decimal" w:pos="531"/>
              </w:tabs>
              <w:ind w:right="-11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CE67E8" w14:textId="18EE2722" w:rsidR="00F528C6" w:rsidRPr="004E1A8B" w:rsidRDefault="00F528C6" w:rsidP="00C62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left="-108" w:right="-104"/>
              <w:rPr>
                <w:rFonts w:ascii="Angsana New" w:hAnsi="Angsana New"/>
                <w:sz w:val="28"/>
                <w:szCs w:val="28"/>
              </w:rPr>
            </w:pPr>
            <w:r w:rsidRPr="004E1A8B">
              <w:rPr>
                <w:rFonts w:ascii="Angsana New" w:hAnsi="Angsana New"/>
                <w:sz w:val="28"/>
                <w:szCs w:val="28"/>
              </w:rPr>
              <w:t>5,140</w:t>
            </w:r>
          </w:p>
        </w:tc>
        <w:tc>
          <w:tcPr>
            <w:tcW w:w="270" w:type="dxa"/>
            <w:vAlign w:val="bottom"/>
          </w:tcPr>
          <w:p w14:paraId="3674E2FC" w14:textId="77777777" w:rsidR="00F528C6" w:rsidRPr="004E1A8B" w:rsidRDefault="00F528C6" w:rsidP="00C62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after="0" w:line="240" w:lineRule="auto"/>
              <w:ind w:left="-108" w:right="-10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D349DC3" w14:textId="16AC10BD" w:rsidR="00F528C6" w:rsidRPr="004E1A8B" w:rsidRDefault="00F528C6" w:rsidP="00C62ECC">
            <w:pPr>
              <w:pStyle w:val="3"/>
              <w:tabs>
                <w:tab w:val="clear" w:pos="360"/>
                <w:tab w:val="clear" w:pos="720"/>
                <w:tab w:val="decimal" w:pos="711"/>
              </w:tabs>
              <w:ind w:right="-113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E1A8B">
              <w:rPr>
                <w:rFonts w:ascii="Angsana New" w:hAnsi="Angsana New"/>
                <w:sz w:val="28"/>
                <w:szCs w:val="28"/>
                <w:lang w:val="en-US"/>
              </w:rPr>
              <w:t>(20,558)</w:t>
            </w:r>
          </w:p>
        </w:tc>
      </w:tr>
      <w:tr w:rsidR="00F528C6" w:rsidRPr="004E1A8B" w14:paraId="11673FE9" w14:textId="77777777" w:rsidTr="00FC5E6B">
        <w:trPr>
          <w:trHeight w:val="299"/>
        </w:trPr>
        <w:tc>
          <w:tcPr>
            <w:tcW w:w="2706" w:type="dxa"/>
            <w:shd w:val="clear" w:color="auto" w:fill="auto"/>
          </w:tcPr>
          <w:p w14:paraId="71469962" w14:textId="77777777" w:rsidR="00F528C6" w:rsidRPr="004E1A8B" w:rsidRDefault="00F528C6" w:rsidP="00C62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  <w:cs/>
              </w:rPr>
            </w:pPr>
            <w:r w:rsidRPr="004E1A8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C77396A" w14:textId="6E184AB2" w:rsidR="00F528C6" w:rsidRPr="004E1A8B" w:rsidRDefault="00767723" w:rsidP="00C62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2"/>
              </w:tabs>
              <w:spacing w:after="0" w:line="240" w:lineRule="auto"/>
              <w:ind w:left="-108" w:right="-10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E1A8B">
              <w:rPr>
                <w:rFonts w:ascii="Angsana New" w:hAnsi="Angsana New"/>
                <w:b/>
                <w:bCs/>
                <w:sz w:val="28"/>
                <w:szCs w:val="28"/>
              </w:rPr>
              <w:t>12,355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44E2783E" w14:textId="77777777" w:rsidR="00F528C6" w:rsidRPr="004E1A8B" w:rsidRDefault="00F528C6" w:rsidP="00C62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after="0" w:line="240" w:lineRule="auto"/>
              <w:ind w:left="-108" w:right="-10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2BA91B" w14:textId="732C6578" w:rsidR="00F528C6" w:rsidRPr="004E1A8B" w:rsidRDefault="00767723" w:rsidP="00C62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 w:line="240" w:lineRule="auto"/>
              <w:ind w:left="-108" w:right="-10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E1A8B">
              <w:rPr>
                <w:rFonts w:ascii="Angsana New" w:hAnsi="Angsana New"/>
                <w:b/>
                <w:bCs/>
                <w:sz w:val="28"/>
                <w:szCs w:val="28"/>
              </w:rPr>
              <w:t>(2,471)</w:t>
            </w:r>
          </w:p>
        </w:tc>
        <w:tc>
          <w:tcPr>
            <w:tcW w:w="266" w:type="dxa"/>
            <w:vAlign w:val="bottom"/>
          </w:tcPr>
          <w:p w14:paraId="09034EB3" w14:textId="77777777" w:rsidR="00F528C6" w:rsidRPr="004E1A8B" w:rsidRDefault="00F528C6" w:rsidP="00C62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after="0" w:line="240" w:lineRule="auto"/>
              <w:ind w:left="-108" w:right="-104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EEECCFE" w14:textId="57B8A72C" w:rsidR="00F528C6" w:rsidRPr="004E1A8B" w:rsidRDefault="00767723" w:rsidP="00C62ECC">
            <w:pPr>
              <w:pStyle w:val="3"/>
              <w:tabs>
                <w:tab w:val="clear" w:pos="360"/>
                <w:tab w:val="clear" w:pos="720"/>
                <w:tab w:val="decimal" w:pos="718"/>
              </w:tabs>
              <w:ind w:right="-113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4E1A8B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9,884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0A3B0D4F" w14:textId="77777777" w:rsidR="00F528C6" w:rsidRPr="004E1A8B" w:rsidRDefault="00F528C6" w:rsidP="00C62ECC">
            <w:pPr>
              <w:pStyle w:val="3"/>
              <w:tabs>
                <w:tab w:val="clear" w:pos="360"/>
                <w:tab w:val="clear" w:pos="720"/>
                <w:tab w:val="decimal" w:pos="718"/>
              </w:tabs>
              <w:ind w:right="-11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67A4BCB" w14:textId="557DC61C" w:rsidR="00F528C6" w:rsidRPr="004E1A8B" w:rsidRDefault="00F528C6" w:rsidP="00C62ECC">
            <w:pPr>
              <w:pStyle w:val="3"/>
              <w:tabs>
                <w:tab w:val="clear" w:pos="360"/>
                <w:tab w:val="clear" w:pos="720"/>
                <w:tab w:val="decimal" w:pos="761"/>
              </w:tabs>
              <w:ind w:right="-11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E1A8B">
              <w:rPr>
                <w:rFonts w:ascii="Angsana New" w:hAnsi="Angsana New"/>
                <w:b/>
                <w:bCs/>
                <w:sz w:val="28"/>
                <w:szCs w:val="28"/>
              </w:rPr>
              <w:t>(42,768)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CBA7825" w14:textId="77777777" w:rsidR="00F528C6" w:rsidRPr="004E1A8B" w:rsidRDefault="00F528C6" w:rsidP="00C62ECC">
            <w:pPr>
              <w:pStyle w:val="3"/>
              <w:tabs>
                <w:tab w:val="clear" w:pos="360"/>
                <w:tab w:val="clear" w:pos="720"/>
                <w:tab w:val="decimal" w:pos="531"/>
              </w:tabs>
              <w:ind w:right="-113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8A015A2" w14:textId="2D9BCF43" w:rsidR="00F528C6" w:rsidRPr="004E1A8B" w:rsidRDefault="00F528C6" w:rsidP="00C62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left="-108" w:right="-104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E1A8B">
              <w:rPr>
                <w:rFonts w:ascii="Angsana New" w:hAnsi="Angsana New"/>
                <w:b/>
                <w:bCs/>
                <w:sz w:val="28"/>
                <w:szCs w:val="28"/>
              </w:rPr>
              <w:t>8,554</w:t>
            </w:r>
          </w:p>
        </w:tc>
        <w:tc>
          <w:tcPr>
            <w:tcW w:w="270" w:type="dxa"/>
            <w:vAlign w:val="bottom"/>
          </w:tcPr>
          <w:p w14:paraId="406ABACC" w14:textId="77777777" w:rsidR="00F528C6" w:rsidRPr="004E1A8B" w:rsidRDefault="00F528C6" w:rsidP="00C62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-10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8D00DF" w14:textId="1F00A16C" w:rsidR="00F528C6" w:rsidRPr="004E1A8B" w:rsidRDefault="00F528C6" w:rsidP="00C62ECC">
            <w:pPr>
              <w:pStyle w:val="3"/>
              <w:tabs>
                <w:tab w:val="clear" w:pos="360"/>
                <w:tab w:val="clear" w:pos="720"/>
                <w:tab w:val="decimal" w:pos="711"/>
              </w:tabs>
              <w:ind w:right="-113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4E1A8B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(34,214)</w:t>
            </w:r>
          </w:p>
        </w:tc>
      </w:tr>
      <w:tr w:rsidR="00FC5E6B" w:rsidRPr="004E1A8B" w14:paraId="4533A01C" w14:textId="77777777" w:rsidTr="003A51EA">
        <w:trPr>
          <w:trHeight w:val="299"/>
        </w:trPr>
        <w:tc>
          <w:tcPr>
            <w:tcW w:w="2706" w:type="dxa"/>
            <w:shd w:val="clear" w:color="auto" w:fill="auto"/>
          </w:tcPr>
          <w:p w14:paraId="410B7967" w14:textId="77777777" w:rsidR="00FC5E6B" w:rsidRPr="004E1A8B" w:rsidRDefault="00FC5E6B" w:rsidP="00C62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8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03D4140" w14:textId="77777777" w:rsidR="00FC5E6B" w:rsidRPr="004E1A8B" w:rsidRDefault="00FC5E6B" w:rsidP="00C62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2"/>
              </w:tabs>
              <w:spacing w:after="0" w:line="240" w:lineRule="auto"/>
              <w:ind w:left="-108" w:right="-10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68" w:type="dxa"/>
            <w:shd w:val="clear" w:color="auto" w:fill="auto"/>
            <w:vAlign w:val="bottom"/>
          </w:tcPr>
          <w:p w14:paraId="78FD3679" w14:textId="77777777" w:rsidR="00FC5E6B" w:rsidRPr="004E1A8B" w:rsidRDefault="00FC5E6B" w:rsidP="00C62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after="0" w:line="240" w:lineRule="auto"/>
              <w:ind w:left="-108" w:right="-10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  <w:vAlign w:val="bottom"/>
          </w:tcPr>
          <w:p w14:paraId="251FB479" w14:textId="77777777" w:rsidR="00FC5E6B" w:rsidRPr="004E1A8B" w:rsidRDefault="00FC5E6B" w:rsidP="00C62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 w:line="240" w:lineRule="auto"/>
              <w:ind w:left="-108" w:right="-10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66" w:type="dxa"/>
            <w:vAlign w:val="bottom"/>
          </w:tcPr>
          <w:p w14:paraId="4C5B4AD1" w14:textId="77777777" w:rsidR="00FC5E6B" w:rsidRPr="004E1A8B" w:rsidRDefault="00FC5E6B" w:rsidP="00C62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after="0" w:line="240" w:lineRule="auto"/>
              <w:ind w:left="-108" w:right="-104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1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5520AFE" w14:textId="77777777" w:rsidR="00FC5E6B" w:rsidRPr="004E1A8B" w:rsidRDefault="00FC5E6B" w:rsidP="00C62ECC">
            <w:pPr>
              <w:pStyle w:val="3"/>
              <w:tabs>
                <w:tab w:val="clear" w:pos="360"/>
                <w:tab w:val="clear" w:pos="720"/>
                <w:tab w:val="decimal" w:pos="718"/>
              </w:tabs>
              <w:ind w:right="-113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66" w:type="dxa"/>
            <w:shd w:val="clear" w:color="auto" w:fill="auto"/>
            <w:vAlign w:val="bottom"/>
          </w:tcPr>
          <w:p w14:paraId="177C8EAA" w14:textId="77777777" w:rsidR="00FC5E6B" w:rsidRPr="004E1A8B" w:rsidRDefault="00FC5E6B" w:rsidP="00C62ECC">
            <w:pPr>
              <w:pStyle w:val="3"/>
              <w:tabs>
                <w:tab w:val="clear" w:pos="360"/>
                <w:tab w:val="clear" w:pos="720"/>
                <w:tab w:val="decimal" w:pos="718"/>
              </w:tabs>
              <w:ind w:right="-11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079C1D0" w14:textId="77777777" w:rsidR="00FC5E6B" w:rsidRPr="004E1A8B" w:rsidRDefault="00FC5E6B" w:rsidP="00C62ECC">
            <w:pPr>
              <w:pStyle w:val="3"/>
              <w:tabs>
                <w:tab w:val="clear" w:pos="360"/>
                <w:tab w:val="clear" w:pos="720"/>
                <w:tab w:val="decimal" w:pos="531"/>
              </w:tabs>
              <w:ind w:right="-11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A0D08EC" w14:textId="77777777" w:rsidR="00FC5E6B" w:rsidRPr="004E1A8B" w:rsidRDefault="00FC5E6B" w:rsidP="00C62ECC">
            <w:pPr>
              <w:pStyle w:val="3"/>
              <w:tabs>
                <w:tab w:val="clear" w:pos="360"/>
                <w:tab w:val="clear" w:pos="720"/>
                <w:tab w:val="decimal" w:pos="531"/>
              </w:tabs>
              <w:ind w:right="-113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11C470F" w14:textId="77777777" w:rsidR="00FC5E6B" w:rsidRPr="004E1A8B" w:rsidRDefault="00FC5E6B" w:rsidP="00C62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after="0" w:line="240" w:lineRule="auto"/>
              <w:ind w:left="-108" w:right="-10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14DEF813" w14:textId="77777777" w:rsidR="00FC5E6B" w:rsidRPr="004E1A8B" w:rsidRDefault="00FC5E6B" w:rsidP="00C62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-10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48DF9A6A" w14:textId="77777777" w:rsidR="00FC5E6B" w:rsidRPr="004E1A8B" w:rsidRDefault="00FC5E6B" w:rsidP="00C62ECC">
            <w:pPr>
              <w:pStyle w:val="3"/>
              <w:tabs>
                <w:tab w:val="clear" w:pos="360"/>
                <w:tab w:val="clear" w:pos="720"/>
                <w:tab w:val="decimal" w:pos="711"/>
              </w:tabs>
              <w:ind w:right="-113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</w:tr>
    </w:tbl>
    <w:p w14:paraId="13081B42" w14:textId="77777777" w:rsidR="00D97B37" w:rsidRPr="004E1A8B" w:rsidRDefault="00D97B37" w:rsidP="00D97B3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40"/>
        <w:rPr>
          <w:rFonts w:ascii="Angsana New" w:hAnsi="Angsana New"/>
          <w:sz w:val="2"/>
          <w:szCs w:val="2"/>
        </w:rPr>
      </w:pPr>
    </w:p>
    <w:tbl>
      <w:tblPr>
        <w:tblW w:w="972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82"/>
        <w:gridCol w:w="976"/>
        <w:gridCol w:w="85"/>
        <w:gridCol w:w="160"/>
        <w:gridCol w:w="944"/>
        <w:gridCol w:w="245"/>
        <w:gridCol w:w="21"/>
        <w:gridCol w:w="862"/>
        <w:gridCol w:w="331"/>
        <w:gridCol w:w="152"/>
        <w:gridCol w:w="267"/>
        <w:gridCol w:w="572"/>
        <w:gridCol w:w="270"/>
        <w:gridCol w:w="158"/>
        <w:gridCol w:w="29"/>
        <w:gridCol w:w="233"/>
        <w:gridCol w:w="47"/>
        <w:gridCol w:w="436"/>
        <w:gridCol w:w="239"/>
        <w:gridCol w:w="656"/>
        <w:gridCol w:w="6"/>
        <w:gridCol w:w="358"/>
      </w:tblGrid>
      <w:tr w:rsidR="00D97B37" w:rsidRPr="004E1A8B" w14:paraId="0E5FC14C" w14:textId="77777777" w:rsidTr="00C62ECC">
        <w:tc>
          <w:tcPr>
            <w:tcW w:w="1379" w:type="pct"/>
            <w:shd w:val="clear" w:color="auto" w:fill="auto"/>
          </w:tcPr>
          <w:p w14:paraId="390A7E35" w14:textId="77777777" w:rsidR="00D97B37" w:rsidRPr="004E1A8B" w:rsidRDefault="00D97B37" w:rsidP="00C62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621" w:type="pct"/>
            <w:gridSpan w:val="21"/>
            <w:shd w:val="clear" w:color="auto" w:fill="auto"/>
          </w:tcPr>
          <w:p w14:paraId="629878D0" w14:textId="77777777" w:rsidR="00D97B37" w:rsidRPr="004E1A8B" w:rsidRDefault="00D97B37" w:rsidP="00C62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E1A8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97B37" w:rsidRPr="004E1A8B" w14:paraId="7DD4616A" w14:textId="77777777" w:rsidTr="00C62ECC">
        <w:tc>
          <w:tcPr>
            <w:tcW w:w="1379" w:type="pct"/>
            <w:shd w:val="clear" w:color="auto" w:fill="auto"/>
          </w:tcPr>
          <w:p w14:paraId="0A872C25" w14:textId="77777777" w:rsidR="00D97B37" w:rsidRPr="004E1A8B" w:rsidRDefault="00D97B37" w:rsidP="00C62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691" w:type="pct"/>
            <w:gridSpan w:val="7"/>
            <w:shd w:val="clear" w:color="auto" w:fill="auto"/>
          </w:tcPr>
          <w:p w14:paraId="7EB54F5E" w14:textId="52C7D768" w:rsidR="00D97B37" w:rsidRPr="004E1A8B" w:rsidRDefault="00D97B37" w:rsidP="00C62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E1A8B">
              <w:rPr>
                <w:rFonts w:ascii="Angsana New" w:hAnsi="Angsana New"/>
                <w:sz w:val="28"/>
                <w:szCs w:val="28"/>
              </w:rPr>
              <w:t>256</w:t>
            </w:r>
            <w:r w:rsidR="00F528C6" w:rsidRPr="004E1A8B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70" w:type="pct"/>
            <w:shd w:val="clear" w:color="auto" w:fill="auto"/>
          </w:tcPr>
          <w:p w14:paraId="0CB2D7BE" w14:textId="77777777" w:rsidR="00D97B37" w:rsidRPr="004E1A8B" w:rsidRDefault="00D97B37" w:rsidP="00C62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60" w:type="pct"/>
            <w:gridSpan w:val="13"/>
            <w:shd w:val="clear" w:color="auto" w:fill="auto"/>
          </w:tcPr>
          <w:p w14:paraId="440B3A9D" w14:textId="21A3A442" w:rsidR="00D97B37" w:rsidRPr="004E1A8B" w:rsidRDefault="00D97B37" w:rsidP="00C62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E1A8B">
              <w:rPr>
                <w:rFonts w:ascii="Angsana New" w:hAnsi="Angsana New"/>
                <w:sz w:val="28"/>
                <w:szCs w:val="28"/>
              </w:rPr>
              <w:t>256</w:t>
            </w:r>
            <w:r w:rsidR="00F528C6" w:rsidRPr="004E1A8B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D97B37" w:rsidRPr="004E1A8B" w14:paraId="500FA1BF" w14:textId="77777777" w:rsidTr="00C62ECC">
        <w:tc>
          <w:tcPr>
            <w:tcW w:w="1379" w:type="pct"/>
            <w:shd w:val="clear" w:color="auto" w:fill="auto"/>
          </w:tcPr>
          <w:p w14:paraId="57AA0B2E" w14:textId="77777777" w:rsidR="00D97B37" w:rsidRPr="004E1A8B" w:rsidRDefault="00D97B37" w:rsidP="00C62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02" w:type="pct"/>
            <w:shd w:val="clear" w:color="auto" w:fill="auto"/>
          </w:tcPr>
          <w:p w14:paraId="317BBE4D" w14:textId="77777777" w:rsidR="00D97B37" w:rsidRPr="004E1A8B" w:rsidRDefault="00D97B37" w:rsidP="00C62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" w:type="pct"/>
            <w:gridSpan w:val="2"/>
            <w:shd w:val="clear" w:color="auto" w:fill="auto"/>
          </w:tcPr>
          <w:p w14:paraId="73405A99" w14:textId="77777777" w:rsidR="00D97B37" w:rsidRPr="004E1A8B" w:rsidRDefault="00D97B37" w:rsidP="00C62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3" w:type="pct"/>
          </w:tcPr>
          <w:p w14:paraId="06E09C7E" w14:textId="77777777" w:rsidR="00D97B37" w:rsidRPr="004E1A8B" w:rsidRDefault="00D97B37" w:rsidP="00C62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E1A8B">
              <w:rPr>
                <w:rFonts w:ascii="Angsana New" w:hAnsi="Angsana New" w:hint="cs"/>
                <w:sz w:val="28"/>
                <w:szCs w:val="28"/>
                <w:cs/>
              </w:rPr>
              <w:t>รายได้</w:t>
            </w:r>
          </w:p>
        </w:tc>
        <w:tc>
          <w:tcPr>
            <w:tcW w:w="126" w:type="pct"/>
          </w:tcPr>
          <w:p w14:paraId="71E03974" w14:textId="77777777" w:rsidR="00D97B37" w:rsidRPr="004E1A8B" w:rsidRDefault="00D97B37" w:rsidP="00C62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54" w:type="pct"/>
            <w:gridSpan w:val="2"/>
            <w:shd w:val="clear" w:color="auto" w:fill="auto"/>
          </w:tcPr>
          <w:p w14:paraId="4209135F" w14:textId="77777777" w:rsidR="00D97B37" w:rsidRPr="004E1A8B" w:rsidRDefault="00D97B37" w:rsidP="00C62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0" w:type="pct"/>
            <w:shd w:val="clear" w:color="auto" w:fill="auto"/>
          </w:tcPr>
          <w:p w14:paraId="713903A4" w14:textId="77777777" w:rsidR="00D97B37" w:rsidRPr="004E1A8B" w:rsidRDefault="00D97B37" w:rsidP="00C62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9" w:type="pct"/>
            <w:gridSpan w:val="3"/>
            <w:shd w:val="clear" w:color="auto" w:fill="auto"/>
          </w:tcPr>
          <w:p w14:paraId="334DAC81" w14:textId="77777777" w:rsidR="00D97B37" w:rsidRPr="004E1A8B" w:rsidRDefault="00D97B37" w:rsidP="00C62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9" w:type="pct"/>
            <w:shd w:val="clear" w:color="auto" w:fill="auto"/>
          </w:tcPr>
          <w:p w14:paraId="45DFA981" w14:textId="77777777" w:rsidR="00D97B37" w:rsidRPr="004E1A8B" w:rsidRDefault="00D97B37" w:rsidP="00C62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4" w:type="pct"/>
            <w:gridSpan w:val="5"/>
            <w:shd w:val="clear" w:color="auto" w:fill="auto"/>
          </w:tcPr>
          <w:p w14:paraId="30768F22" w14:textId="77777777" w:rsidR="00D97B37" w:rsidRPr="004E1A8B" w:rsidRDefault="00D97B37" w:rsidP="00C62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E1A8B">
              <w:rPr>
                <w:rFonts w:ascii="Angsana New" w:hAnsi="Angsana New" w:hint="cs"/>
                <w:sz w:val="28"/>
                <w:szCs w:val="28"/>
                <w:cs/>
              </w:rPr>
              <w:t>รายได้</w:t>
            </w:r>
          </w:p>
        </w:tc>
        <w:tc>
          <w:tcPr>
            <w:tcW w:w="123" w:type="pct"/>
          </w:tcPr>
          <w:p w14:paraId="4F5DD9F3" w14:textId="77777777" w:rsidR="00D97B37" w:rsidRPr="004E1A8B" w:rsidRDefault="00D97B37" w:rsidP="00C62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25" w:type="pct"/>
            <w:gridSpan w:val="3"/>
          </w:tcPr>
          <w:p w14:paraId="5E7F2DDF" w14:textId="77777777" w:rsidR="00D97B37" w:rsidRPr="004E1A8B" w:rsidRDefault="00D97B37" w:rsidP="00C62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D97B37" w:rsidRPr="004E1A8B" w14:paraId="68EC609F" w14:textId="77777777" w:rsidTr="00C62ECC">
        <w:tc>
          <w:tcPr>
            <w:tcW w:w="1379" w:type="pct"/>
            <w:shd w:val="clear" w:color="auto" w:fill="auto"/>
          </w:tcPr>
          <w:p w14:paraId="02BCFF25" w14:textId="77777777" w:rsidR="00D97B37" w:rsidRPr="004E1A8B" w:rsidRDefault="00D97B37" w:rsidP="00C62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02" w:type="pct"/>
            <w:shd w:val="clear" w:color="auto" w:fill="auto"/>
          </w:tcPr>
          <w:p w14:paraId="2794F15B" w14:textId="77777777" w:rsidR="00D97B37" w:rsidRPr="004E1A8B" w:rsidRDefault="00D97B37" w:rsidP="00C62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E1A8B">
              <w:rPr>
                <w:rFonts w:ascii="Angsana New" w:hAnsi="Angsana New" w:hint="cs"/>
                <w:sz w:val="28"/>
                <w:szCs w:val="28"/>
                <w:cs/>
              </w:rPr>
              <w:t>ก่อนภาษี</w:t>
            </w:r>
          </w:p>
        </w:tc>
        <w:tc>
          <w:tcPr>
            <w:tcW w:w="126" w:type="pct"/>
            <w:gridSpan w:val="2"/>
            <w:shd w:val="clear" w:color="auto" w:fill="auto"/>
          </w:tcPr>
          <w:p w14:paraId="17FBEB68" w14:textId="77777777" w:rsidR="00D97B37" w:rsidRPr="004E1A8B" w:rsidRDefault="00D97B37" w:rsidP="00C62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3" w:type="pct"/>
          </w:tcPr>
          <w:p w14:paraId="3682B9DE" w14:textId="77777777" w:rsidR="00D97B37" w:rsidRPr="004E1A8B" w:rsidRDefault="00D97B37" w:rsidP="00C62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0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E1A8B">
              <w:rPr>
                <w:rFonts w:ascii="Angsana New" w:hAnsi="Angsana New" w:hint="cs"/>
                <w:sz w:val="28"/>
                <w:szCs w:val="28"/>
                <w:cs/>
              </w:rPr>
              <w:t>(ค่าใช้จ่าย)</w:t>
            </w:r>
          </w:p>
        </w:tc>
        <w:tc>
          <w:tcPr>
            <w:tcW w:w="126" w:type="pct"/>
          </w:tcPr>
          <w:p w14:paraId="50213F42" w14:textId="77777777" w:rsidR="00D97B37" w:rsidRPr="004E1A8B" w:rsidRDefault="00D97B37" w:rsidP="00C62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54" w:type="pct"/>
            <w:gridSpan w:val="2"/>
            <w:shd w:val="clear" w:color="auto" w:fill="auto"/>
          </w:tcPr>
          <w:p w14:paraId="26849700" w14:textId="77777777" w:rsidR="00D97B37" w:rsidRPr="004E1A8B" w:rsidRDefault="00D97B37" w:rsidP="00C62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E1A8B">
              <w:rPr>
                <w:rFonts w:ascii="Angsana New" w:hAnsi="Angsana New" w:hint="cs"/>
                <w:sz w:val="28"/>
                <w:szCs w:val="28"/>
                <w:cs/>
              </w:rPr>
              <w:t>สุทธิจาก</w:t>
            </w:r>
          </w:p>
        </w:tc>
        <w:tc>
          <w:tcPr>
            <w:tcW w:w="170" w:type="pct"/>
            <w:shd w:val="clear" w:color="auto" w:fill="auto"/>
          </w:tcPr>
          <w:p w14:paraId="47A1B48A" w14:textId="77777777" w:rsidR="00D97B37" w:rsidRPr="004E1A8B" w:rsidRDefault="00D97B37" w:rsidP="00C62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9" w:type="pct"/>
            <w:gridSpan w:val="3"/>
            <w:shd w:val="clear" w:color="auto" w:fill="auto"/>
          </w:tcPr>
          <w:p w14:paraId="2197EE4C" w14:textId="77777777" w:rsidR="00D97B37" w:rsidRPr="004E1A8B" w:rsidRDefault="00D97B37" w:rsidP="00C62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E1A8B">
              <w:rPr>
                <w:rFonts w:ascii="Angsana New" w:hAnsi="Angsana New" w:hint="cs"/>
                <w:sz w:val="28"/>
                <w:szCs w:val="28"/>
                <w:cs/>
              </w:rPr>
              <w:t>ก่อนภาษี</w:t>
            </w:r>
          </w:p>
        </w:tc>
        <w:tc>
          <w:tcPr>
            <w:tcW w:w="139" w:type="pct"/>
            <w:shd w:val="clear" w:color="auto" w:fill="auto"/>
          </w:tcPr>
          <w:p w14:paraId="5C9D9D1E" w14:textId="77777777" w:rsidR="00D97B37" w:rsidRPr="004E1A8B" w:rsidRDefault="00D97B37" w:rsidP="00C62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4" w:type="pct"/>
            <w:gridSpan w:val="5"/>
            <w:shd w:val="clear" w:color="auto" w:fill="auto"/>
          </w:tcPr>
          <w:p w14:paraId="25A17AFD" w14:textId="77777777" w:rsidR="00D97B37" w:rsidRPr="004E1A8B" w:rsidRDefault="00D97B37" w:rsidP="00C62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E1A8B">
              <w:rPr>
                <w:rFonts w:ascii="Angsana New" w:hAnsi="Angsana New" w:hint="cs"/>
                <w:sz w:val="28"/>
                <w:szCs w:val="28"/>
                <w:cs/>
              </w:rPr>
              <w:t>(ค่าใช้จ่าย)</w:t>
            </w:r>
          </w:p>
        </w:tc>
        <w:tc>
          <w:tcPr>
            <w:tcW w:w="123" w:type="pct"/>
          </w:tcPr>
          <w:p w14:paraId="3EF815C0" w14:textId="77777777" w:rsidR="00D97B37" w:rsidRPr="004E1A8B" w:rsidRDefault="00D97B37" w:rsidP="00C62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25" w:type="pct"/>
            <w:gridSpan w:val="3"/>
          </w:tcPr>
          <w:p w14:paraId="4E67386C" w14:textId="77777777" w:rsidR="00D97B37" w:rsidRPr="004E1A8B" w:rsidRDefault="00D97B37" w:rsidP="00C62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E1A8B">
              <w:rPr>
                <w:rFonts w:ascii="Angsana New" w:hAnsi="Angsana New" w:hint="cs"/>
                <w:sz w:val="28"/>
                <w:szCs w:val="28"/>
                <w:cs/>
              </w:rPr>
              <w:t>สุทธิจาก</w:t>
            </w:r>
          </w:p>
        </w:tc>
      </w:tr>
      <w:tr w:rsidR="00D97B37" w:rsidRPr="004E1A8B" w14:paraId="2CBCF975" w14:textId="77777777" w:rsidTr="00C62ECC">
        <w:tc>
          <w:tcPr>
            <w:tcW w:w="1379" w:type="pct"/>
            <w:shd w:val="clear" w:color="auto" w:fill="auto"/>
          </w:tcPr>
          <w:p w14:paraId="4F43A859" w14:textId="77777777" w:rsidR="00D97B37" w:rsidRPr="004E1A8B" w:rsidRDefault="00D97B37" w:rsidP="00C62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4E1A8B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502" w:type="pct"/>
            <w:shd w:val="clear" w:color="auto" w:fill="auto"/>
          </w:tcPr>
          <w:p w14:paraId="719E5072" w14:textId="77777777" w:rsidR="00D97B37" w:rsidRPr="004E1A8B" w:rsidRDefault="00D97B37" w:rsidP="00C62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E1A8B">
              <w:rPr>
                <w:rFonts w:ascii="Angsana New" w:hAnsi="Angsana New" w:hint="cs"/>
                <w:sz w:val="28"/>
                <w:szCs w:val="28"/>
                <w:cs/>
              </w:rPr>
              <w:t>เงินได้</w:t>
            </w:r>
          </w:p>
        </w:tc>
        <w:tc>
          <w:tcPr>
            <w:tcW w:w="126" w:type="pct"/>
            <w:gridSpan w:val="2"/>
            <w:shd w:val="clear" w:color="auto" w:fill="auto"/>
          </w:tcPr>
          <w:p w14:paraId="618117C1" w14:textId="77777777" w:rsidR="00D97B37" w:rsidRPr="004E1A8B" w:rsidRDefault="00D97B37" w:rsidP="00C62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3" w:type="pct"/>
          </w:tcPr>
          <w:p w14:paraId="30792826" w14:textId="77777777" w:rsidR="00D97B37" w:rsidRPr="004E1A8B" w:rsidRDefault="00D97B37" w:rsidP="00C62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E1A8B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26" w:type="pct"/>
          </w:tcPr>
          <w:p w14:paraId="3305F5E6" w14:textId="77777777" w:rsidR="00D97B37" w:rsidRPr="004E1A8B" w:rsidRDefault="00D97B37" w:rsidP="00C62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54" w:type="pct"/>
            <w:gridSpan w:val="2"/>
            <w:shd w:val="clear" w:color="auto" w:fill="auto"/>
          </w:tcPr>
          <w:p w14:paraId="06B745F6" w14:textId="77777777" w:rsidR="00D97B37" w:rsidRPr="004E1A8B" w:rsidRDefault="00D97B37" w:rsidP="00C62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E1A8B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70" w:type="pct"/>
            <w:shd w:val="clear" w:color="auto" w:fill="auto"/>
          </w:tcPr>
          <w:p w14:paraId="400393D5" w14:textId="77777777" w:rsidR="00D97B37" w:rsidRPr="004E1A8B" w:rsidRDefault="00D97B37" w:rsidP="00C62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9" w:type="pct"/>
            <w:gridSpan w:val="3"/>
            <w:shd w:val="clear" w:color="auto" w:fill="auto"/>
          </w:tcPr>
          <w:p w14:paraId="644B2553" w14:textId="77777777" w:rsidR="00D97B37" w:rsidRPr="004E1A8B" w:rsidRDefault="00D97B37" w:rsidP="00C62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E1A8B">
              <w:rPr>
                <w:rFonts w:ascii="Angsana New" w:hAnsi="Angsana New" w:hint="cs"/>
                <w:sz w:val="28"/>
                <w:szCs w:val="28"/>
                <w:cs/>
              </w:rPr>
              <w:t>เงินได้</w:t>
            </w:r>
          </w:p>
        </w:tc>
        <w:tc>
          <w:tcPr>
            <w:tcW w:w="139" w:type="pct"/>
            <w:shd w:val="clear" w:color="auto" w:fill="auto"/>
          </w:tcPr>
          <w:p w14:paraId="31E3BDEA" w14:textId="77777777" w:rsidR="00D97B37" w:rsidRPr="004E1A8B" w:rsidRDefault="00D97B37" w:rsidP="00C62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4" w:type="pct"/>
            <w:gridSpan w:val="5"/>
            <w:shd w:val="clear" w:color="auto" w:fill="auto"/>
          </w:tcPr>
          <w:p w14:paraId="08F98EE8" w14:textId="77777777" w:rsidR="00D97B37" w:rsidRPr="004E1A8B" w:rsidRDefault="00D97B37" w:rsidP="00C62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E1A8B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23" w:type="pct"/>
          </w:tcPr>
          <w:p w14:paraId="68EC060A" w14:textId="77777777" w:rsidR="00D97B37" w:rsidRPr="004E1A8B" w:rsidRDefault="00D97B37" w:rsidP="00C62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25" w:type="pct"/>
            <w:gridSpan w:val="3"/>
          </w:tcPr>
          <w:p w14:paraId="41B08A78" w14:textId="77777777" w:rsidR="00D97B37" w:rsidRPr="004E1A8B" w:rsidRDefault="00D97B37" w:rsidP="00C62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E1A8B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</w:t>
            </w:r>
          </w:p>
        </w:tc>
      </w:tr>
      <w:tr w:rsidR="00D97B37" w:rsidRPr="004E1A8B" w14:paraId="54B63E3E" w14:textId="77777777" w:rsidTr="00C62ECC">
        <w:trPr>
          <w:trHeight w:val="389"/>
          <w:tblHeader/>
        </w:trPr>
        <w:tc>
          <w:tcPr>
            <w:tcW w:w="1379" w:type="pct"/>
            <w:shd w:val="clear" w:color="auto" w:fill="auto"/>
          </w:tcPr>
          <w:p w14:paraId="68BACB81" w14:textId="77777777" w:rsidR="00D97B37" w:rsidRPr="004E1A8B" w:rsidRDefault="00D97B37" w:rsidP="00C62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621" w:type="pct"/>
            <w:gridSpan w:val="21"/>
            <w:shd w:val="clear" w:color="auto" w:fill="auto"/>
          </w:tcPr>
          <w:p w14:paraId="611DF113" w14:textId="77777777" w:rsidR="00D97B37" w:rsidRPr="004E1A8B" w:rsidRDefault="00D97B37" w:rsidP="00C62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4E1A8B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D97B37" w:rsidRPr="004E1A8B" w14:paraId="0F2CA655" w14:textId="77777777" w:rsidTr="00C62ECC">
        <w:trPr>
          <w:tblHeader/>
        </w:trPr>
        <w:tc>
          <w:tcPr>
            <w:tcW w:w="1379" w:type="pct"/>
            <w:shd w:val="clear" w:color="auto" w:fill="auto"/>
          </w:tcPr>
          <w:p w14:paraId="6E7EB047" w14:textId="77777777" w:rsidR="00D97B37" w:rsidRPr="004E1A8B" w:rsidRDefault="00D97B37" w:rsidP="00C62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4E1A8B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3621" w:type="pct"/>
            <w:gridSpan w:val="21"/>
            <w:shd w:val="clear" w:color="auto" w:fill="auto"/>
          </w:tcPr>
          <w:p w14:paraId="0D3D993E" w14:textId="77777777" w:rsidR="00D97B37" w:rsidRPr="004E1A8B" w:rsidRDefault="00D97B37" w:rsidP="00C62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</w:tr>
      <w:tr w:rsidR="00F528C6" w:rsidRPr="004E1A8B" w14:paraId="504B2FA4" w14:textId="77777777" w:rsidTr="00C62ECC">
        <w:tc>
          <w:tcPr>
            <w:tcW w:w="1379" w:type="pct"/>
            <w:shd w:val="clear" w:color="auto" w:fill="auto"/>
          </w:tcPr>
          <w:p w14:paraId="3EF5D74E" w14:textId="33570E22" w:rsidR="00F528C6" w:rsidRPr="004E1A8B" w:rsidRDefault="00F528C6" w:rsidP="00C62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34" w:right="-131" w:hanging="234"/>
              <w:rPr>
                <w:rFonts w:ascii="Angsana New" w:hAnsi="Angsana New"/>
                <w:sz w:val="28"/>
                <w:szCs w:val="28"/>
                <w:cs/>
              </w:rPr>
            </w:pPr>
            <w:r w:rsidRPr="004E1A8B">
              <w:rPr>
                <w:rFonts w:ascii="Angsana New" w:hAnsi="Angsana New" w:hint="cs"/>
                <w:sz w:val="28"/>
                <w:szCs w:val="28"/>
                <w:cs/>
              </w:rPr>
              <w:t>กำไร (ขาดทุน) จากการประมาณตามหลักคณิตศาสตร์ประกันภัย</w:t>
            </w:r>
            <w:r w:rsidRPr="004E1A8B">
              <w:rPr>
                <w:rFonts w:ascii="Angsana New" w:hAnsi="Angsana New"/>
                <w:sz w:val="28"/>
                <w:szCs w:val="28"/>
                <w:cs/>
              </w:rPr>
              <w:t xml:space="preserve">        </w:t>
            </w:r>
          </w:p>
        </w:tc>
        <w:tc>
          <w:tcPr>
            <w:tcW w:w="502" w:type="pct"/>
            <w:shd w:val="clear" w:color="auto" w:fill="auto"/>
            <w:vAlign w:val="bottom"/>
          </w:tcPr>
          <w:p w14:paraId="7851AFA9" w14:textId="28C0959D" w:rsidR="00F528C6" w:rsidRPr="004E1A8B" w:rsidRDefault="00767723" w:rsidP="00C62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2"/>
                <w:tab w:val="left" w:pos="627"/>
              </w:tabs>
              <w:spacing w:after="0" w:line="240" w:lineRule="auto"/>
              <w:ind w:left="-108" w:right="-10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E1A8B">
              <w:rPr>
                <w:rFonts w:ascii="Angsana New" w:hAnsi="Angsana New"/>
                <w:sz w:val="28"/>
                <w:szCs w:val="28"/>
              </w:rPr>
              <w:t>15,38</w:t>
            </w:r>
            <w:r w:rsidR="00AC5A41" w:rsidRPr="004E1A8B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26" w:type="pct"/>
            <w:gridSpan w:val="2"/>
            <w:shd w:val="clear" w:color="auto" w:fill="auto"/>
            <w:vAlign w:val="bottom"/>
          </w:tcPr>
          <w:p w14:paraId="70CCEEE9" w14:textId="77777777" w:rsidR="00F528C6" w:rsidRPr="004E1A8B" w:rsidRDefault="00F528C6" w:rsidP="00C62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2"/>
                <w:tab w:val="decimal" w:pos="670"/>
              </w:tabs>
              <w:spacing w:after="0" w:line="240" w:lineRule="auto"/>
              <w:ind w:left="-108" w:right="-10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3" w:type="pct"/>
            <w:vAlign w:val="bottom"/>
          </w:tcPr>
          <w:p w14:paraId="00F65F0E" w14:textId="40C4F379" w:rsidR="00F528C6" w:rsidRPr="004E1A8B" w:rsidRDefault="00767723" w:rsidP="00C62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 w:line="240" w:lineRule="auto"/>
              <w:ind w:left="-108" w:right="-10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E1A8B">
              <w:rPr>
                <w:rFonts w:ascii="Angsana New" w:hAnsi="Angsana New"/>
                <w:sz w:val="28"/>
                <w:szCs w:val="28"/>
              </w:rPr>
              <w:t>(3,076)</w:t>
            </w:r>
          </w:p>
        </w:tc>
        <w:tc>
          <w:tcPr>
            <w:tcW w:w="126" w:type="pct"/>
            <w:vAlign w:val="bottom"/>
          </w:tcPr>
          <w:p w14:paraId="06A939B0" w14:textId="77777777" w:rsidR="00F528C6" w:rsidRPr="004E1A8B" w:rsidRDefault="00F528C6" w:rsidP="00C62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2"/>
                <w:tab w:val="decimal" w:pos="670"/>
              </w:tabs>
              <w:spacing w:after="0" w:line="240" w:lineRule="auto"/>
              <w:ind w:left="-108" w:right="-10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54" w:type="pct"/>
            <w:gridSpan w:val="2"/>
            <w:shd w:val="clear" w:color="auto" w:fill="auto"/>
            <w:vAlign w:val="bottom"/>
          </w:tcPr>
          <w:p w14:paraId="2516BEC0" w14:textId="7952A231" w:rsidR="00F528C6" w:rsidRPr="004E1A8B" w:rsidRDefault="00767723" w:rsidP="00C62ECC">
            <w:pPr>
              <w:pStyle w:val="3"/>
              <w:tabs>
                <w:tab w:val="clear" w:pos="360"/>
                <w:tab w:val="clear" w:pos="720"/>
                <w:tab w:val="decimal" w:pos="718"/>
              </w:tabs>
              <w:ind w:right="-1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E1A8B">
              <w:rPr>
                <w:rFonts w:ascii="Angsana New" w:hAnsi="Angsana New"/>
                <w:sz w:val="28"/>
                <w:szCs w:val="28"/>
                <w:lang w:val="en-US"/>
              </w:rPr>
              <w:t>12,30</w:t>
            </w:r>
            <w:r w:rsidR="00AC5A41" w:rsidRPr="004E1A8B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170" w:type="pct"/>
            <w:shd w:val="clear" w:color="auto" w:fill="auto"/>
            <w:vAlign w:val="bottom"/>
          </w:tcPr>
          <w:p w14:paraId="74A0985B" w14:textId="77777777" w:rsidR="00F528C6" w:rsidRPr="004E1A8B" w:rsidRDefault="00F528C6" w:rsidP="00C62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2"/>
                <w:tab w:val="decimal" w:pos="666"/>
              </w:tabs>
              <w:spacing w:after="0" w:line="240" w:lineRule="auto"/>
              <w:ind w:left="-108" w:right="-10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9" w:type="pct"/>
            <w:gridSpan w:val="3"/>
            <w:shd w:val="clear" w:color="auto" w:fill="auto"/>
            <w:vAlign w:val="bottom"/>
          </w:tcPr>
          <w:p w14:paraId="5001DC59" w14:textId="2D39D099" w:rsidR="00F528C6" w:rsidRPr="004E1A8B" w:rsidRDefault="00F528C6" w:rsidP="00C62ECC">
            <w:pPr>
              <w:pStyle w:val="3"/>
              <w:tabs>
                <w:tab w:val="clear" w:pos="360"/>
                <w:tab w:val="clear" w:pos="720"/>
                <w:tab w:val="decimal" w:pos="761"/>
              </w:tabs>
              <w:ind w:right="-113"/>
              <w:rPr>
                <w:rFonts w:ascii="Angsana New" w:hAnsi="Angsana New"/>
                <w:sz w:val="28"/>
                <w:szCs w:val="28"/>
              </w:rPr>
            </w:pPr>
            <w:r w:rsidRPr="004E1A8B">
              <w:rPr>
                <w:rFonts w:ascii="Angsana New" w:hAnsi="Angsana New"/>
                <w:sz w:val="28"/>
                <w:szCs w:val="28"/>
              </w:rPr>
              <w:t>(18,452)</w:t>
            </w:r>
          </w:p>
        </w:tc>
        <w:tc>
          <w:tcPr>
            <w:tcW w:w="139" w:type="pct"/>
            <w:shd w:val="clear" w:color="auto" w:fill="auto"/>
            <w:vAlign w:val="bottom"/>
          </w:tcPr>
          <w:p w14:paraId="726F192C" w14:textId="77777777" w:rsidR="00F528C6" w:rsidRPr="004E1A8B" w:rsidRDefault="00F528C6" w:rsidP="00C62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2"/>
                <w:tab w:val="decimal" w:pos="670"/>
              </w:tabs>
              <w:spacing w:after="0" w:line="240" w:lineRule="auto"/>
              <w:ind w:left="-108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4" w:type="pct"/>
            <w:gridSpan w:val="5"/>
            <w:shd w:val="clear" w:color="auto" w:fill="auto"/>
            <w:vAlign w:val="bottom"/>
          </w:tcPr>
          <w:p w14:paraId="2B259AD5" w14:textId="241124A5" w:rsidR="00F528C6" w:rsidRPr="004E1A8B" w:rsidRDefault="00F528C6" w:rsidP="00C62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left="-108" w:right="-104"/>
              <w:rPr>
                <w:rFonts w:ascii="Angsana New" w:hAnsi="Angsana New"/>
                <w:sz w:val="28"/>
                <w:szCs w:val="28"/>
              </w:rPr>
            </w:pPr>
            <w:r w:rsidRPr="004E1A8B">
              <w:rPr>
                <w:rFonts w:ascii="Angsana New" w:hAnsi="Angsana New"/>
                <w:sz w:val="28"/>
                <w:szCs w:val="28"/>
              </w:rPr>
              <w:t>3,690</w:t>
            </w:r>
          </w:p>
        </w:tc>
        <w:tc>
          <w:tcPr>
            <w:tcW w:w="123" w:type="pct"/>
            <w:vAlign w:val="bottom"/>
          </w:tcPr>
          <w:p w14:paraId="5CB19BF1" w14:textId="77777777" w:rsidR="00F528C6" w:rsidRPr="004E1A8B" w:rsidRDefault="00F528C6" w:rsidP="00C62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2"/>
                <w:tab w:val="decimal" w:pos="689"/>
              </w:tabs>
              <w:spacing w:after="0" w:line="240" w:lineRule="auto"/>
              <w:ind w:left="-108" w:right="-10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25" w:type="pct"/>
            <w:gridSpan w:val="3"/>
            <w:vAlign w:val="bottom"/>
          </w:tcPr>
          <w:p w14:paraId="24B86018" w14:textId="5FACA0D6" w:rsidR="00F528C6" w:rsidRPr="004E1A8B" w:rsidRDefault="00F528C6" w:rsidP="00C62ECC">
            <w:pPr>
              <w:pStyle w:val="3"/>
              <w:tabs>
                <w:tab w:val="clear" w:pos="360"/>
                <w:tab w:val="clear" w:pos="720"/>
                <w:tab w:val="decimal" w:pos="711"/>
              </w:tabs>
              <w:ind w:right="-1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E1A8B">
              <w:rPr>
                <w:rFonts w:ascii="Angsana New" w:hAnsi="Angsana New"/>
                <w:sz w:val="28"/>
                <w:szCs w:val="28"/>
                <w:lang w:val="en-US"/>
              </w:rPr>
              <w:t>(14,762)</w:t>
            </w:r>
          </w:p>
        </w:tc>
      </w:tr>
      <w:tr w:rsidR="00F528C6" w:rsidRPr="004E1A8B" w14:paraId="643E04C3" w14:textId="77777777" w:rsidTr="00C62ECC">
        <w:tc>
          <w:tcPr>
            <w:tcW w:w="1379" w:type="pct"/>
            <w:shd w:val="clear" w:color="auto" w:fill="auto"/>
          </w:tcPr>
          <w:p w14:paraId="6F6F85E2" w14:textId="102A1DA8" w:rsidR="00F528C6" w:rsidRPr="004E1A8B" w:rsidRDefault="00C62ECC" w:rsidP="00C62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34" w:right="-131" w:hanging="234"/>
              <w:rPr>
                <w:rFonts w:ascii="Angsana New" w:hAnsi="Angsana New"/>
                <w:sz w:val="28"/>
                <w:szCs w:val="28"/>
                <w:cs/>
              </w:rPr>
            </w:pPr>
            <w:r w:rsidRPr="004E1A8B">
              <w:rPr>
                <w:rFonts w:ascii="Angsana New" w:hAnsi="Angsana New" w:hint="cs"/>
                <w:sz w:val="28"/>
                <w:szCs w:val="28"/>
                <w:cs/>
              </w:rPr>
              <w:t>กำไร (ขาดทุน) จาก</w:t>
            </w:r>
            <w:r w:rsidR="00F528C6" w:rsidRPr="004E1A8B">
              <w:rPr>
                <w:rFonts w:ascii="Angsana New" w:hAnsi="Angsana New" w:hint="cs"/>
                <w:sz w:val="28"/>
                <w:szCs w:val="28"/>
                <w:cs/>
              </w:rPr>
              <w:t>สินทรัพย์ทางการเงิน</w:t>
            </w:r>
            <w:r w:rsidR="00F528C6" w:rsidRPr="004E1A8B">
              <w:rPr>
                <w:rFonts w:ascii="Angsana New" w:hAnsi="Angsana New"/>
                <w:sz w:val="28"/>
                <w:szCs w:val="28"/>
                <w:cs/>
              </w:rPr>
              <w:t>ที่วัดมูลค่าด้วยมูลค่ายุติธรรมผ่านกำไร</w:t>
            </w:r>
            <w:r w:rsidR="00F528C6" w:rsidRPr="004E1A8B">
              <w:rPr>
                <w:rFonts w:ascii="Angsana New" w:hAnsi="Angsana New" w:hint="cs"/>
                <w:sz w:val="28"/>
                <w:szCs w:val="28"/>
                <w:cs/>
              </w:rPr>
              <w:t>ขาดทุน</w:t>
            </w:r>
            <w:r w:rsidR="00F528C6" w:rsidRPr="004E1A8B">
              <w:rPr>
                <w:rFonts w:ascii="Angsana New" w:hAnsi="Angsana New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502" w:type="pct"/>
            <w:shd w:val="clear" w:color="auto" w:fill="auto"/>
            <w:vAlign w:val="bottom"/>
          </w:tcPr>
          <w:p w14:paraId="2470311B" w14:textId="0461FA1A" w:rsidR="00F528C6" w:rsidRPr="004E1A8B" w:rsidRDefault="00767723" w:rsidP="00C62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7"/>
              </w:tabs>
              <w:spacing w:after="0" w:line="240" w:lineRule="auto"/>
              <w:ind w:left="-108" w:right="-10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E1A8B">
              <w:rPr>
                <w:rFonts w:ascii="Angsana New" w:hAnsi="Angsana New"/>
                <w:sz w:val="28"/>
                <w:szCs w:val="28"/>
              </w:rPr>
              <w:t>(2,662)</w:t>
            </w:r>
          </w:p>
        </w:tc>
        <w:tc>
          <w:tcPr>
            <w:tcW w:w="126" w:type="pct"/>
            <w:gridSpan w:val="2"/>
            <w:shd w:val="clear" w:color="auto" w:fill="auto"/>
            <w:vAlign w:val="bottom"/>
          </w:tcPr>
          <w:p w14:paraId="7F1891FA" w14:textId="77777777" w:rsidR="00F528C6" w:rsidRPr="004E1A8B" w:rsidRDefault="00F528C6" w:rsidP="00C62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2"/>
              </w:tabs>
              <w:spacing w:after="0" w:line="240" w:lineRule="auto"/>
              <w:ind w:left="-108" w:right="-10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3" w:type="pct"/>
            <w:vAlign w:val="bottom"/>
          </w:tcPr>
          <w:p w14:paraId="6CA5145C" w14:textId="568D140C" w:rsidR="00F528C6" w:rsidRPr="004E1A8B" w:rsidRDefault="00767723" w:rsidP="00C62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 w:line="240" w:lineRule="auto"/>
              <w:ind w:left="-108" w:right="-10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E1A8B">
              <w:rPr>
                <w:rFonts w:ascii="Angsana New" w:hAnsi="Angsana New"/>
                <w:sz w:val="28"/>
                <w:szCs w:val="28"/>
              </w:rPr>
              <w:t>532</w:t>
            </w:r>
          </w:p>
        </w:tc>
        <w:tc>
          <w:tcPr>
            <w:tcW w:w="126" w:type="pct"/>
            <w:vAlign w:val="bottom"/>
          </w:tcPr>
          <w:p w14:paraId="140B0709" w14:textId="77777777" w:rsidR="00F528C6" w:rsidRPr="004E1A8B" w:rsidRDefault="00F528C6" w:rsidP="00C62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2"/>
              </w:tabs>
              <w:spacing w:after="0" w:line="240" w:lineRule="auto"/>
              <w:ind w:left="-108" w:right="-10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54" w:type="pct"/>
            <w:gridSpan w:val="2"/>
            <w:shd w:val="clear" w:color="auto" w:fill="auto"/>
            <w:vAlign w:val="bottom"/>
          </w:tcPr>
          <w:p w14:paraId="06199042" w14:textId="7D427632" w:rsidR="00F528C6" w:rsidRPr="004E1A8B" w:rsidRDefault="00BF1AE4" w:rsidP="00C62ECC">
            <w:pPr>
              <w:pStyle w:val="3"/>
              <w:tabs>
                <w:tab w:val="clear" w:pos="360"/>
                <w:tab w:val="clear" w:pos="720"/>
                <w:tab w:val="decimal" w:pos="718"/>
              </w:tabs>
              <w:ind w:right="-113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E1A8B">
              <w:rPr>
                <w:rFonts w:ascii="Angsana New" w:hAnsi="Angsana New"/>
                <w:sz w:val="28"/>
                <w:szCs w:val="28"/>
                <w:lang w:val="en-US"/>
              </w:rPr>
              <w:t>(2,130)</w:t>
            </w:r>
          </w:p>
        </w:tc>
        <w:tc>
          <w:tcPr>
            <w:tcW w:w="170" w:type="pct"/>
            <w:shd w:val="clear" w:color="auto" w:fill="auto"/>
            <w:vAlign w:val="bottom"/>
          </w:tcPr>
          <w:p w14:paraId="1DBFD8FE" w14:textId="77777777" w:rsidR="00F528C6" w:rsidRPr="004E1A8B" w:rsidRDefault="00F528C6" w:rsidP="00C62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2"/>
              </w:tabs>
              <w:spacing w:after="0" w:line="240" w:lineRule="auto"/>
              <w:ind w:left="-108" w:right="-10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9" w:type="pct"/>
            <w:gridSpan w:val="3"/>
            <w:shd w:val="clear" w:color="auto" w:fill="auto"/>
            <w:vAlign w:val="bottom"/>
          </w:tcPr>
          <w:p w14:paraId="63F457C5" w14:textId="1927E076" w:rsidR="00F528C6" w:rsidRPr="004E1A8B" w:rsidRDefault="00F528C6" w:rsidP="00C62ECC">
            <w:pPr>
              <w:pStyle w:val="3"/>
              <w:tabs>
                <w:tab w:val="clear" w:pos="360"/>
                <w:tab w:val="clear" w:pos="720"/>
                <w:tab w:val="decimal" w:pos="761"/>
              </w:tabs>
              <w:ind w:right="-113"/>
              <w:rPr>
                <w:rFonts w:ascii="Angsana New" w:hAnsi="Angsana New"/>
                <w:sz w:val="28"/>
                <w:szCs w:val="28"/>
                <w:cs/>
              </w:rPr>
            </w:pPr>
            <w:r w:rsidRPr="004E1A8B">
              <w:rPr>
                <w:rFonts w:ascii="Angsana New" w:hAnsi="Angsana New"/>
                <w:sz w:val="28"/>
                <w:szCs w:val="28"/>
              </w:rPr>
              <w:t>1,546</w:t>
            </w:r>
          </w:p>
        </w:tc>
        <w:tc>
          <w:tcPr>
            <w:tcW w:w="139" w:type="pct"/>
            <w:shd w:val="clear" w:color="auto" w:fill="auto"/>
            <w:vAlign w:val="bottom"/>
          </w:tcPr>
          <w:p w14:paraId="2FD8160E" w14:textId="77777777" w:rsidR="00F528C6" w:rsidRPr="004E1A8B" w:rsidRDefault="00F528C6" w:rsidP="00C62ECC">
            <w:pPr>
              <w:pStyle w:val="acctfourfigures"/>
              <w:tabs>
                <w:tab w:val="clear" w:pos="765"/>
                <w:tab w:val="decimal" w:pos="152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464" w:type="pct"/>
            <w:gridSpan w:val="5"/>
            <w:shd w:val="clear" w:color="auto" w:fill="auto"/>
            <w:vAlign w:val="bottom"/>
          </w:tcPr>
          <w:p w14:paraId="0FD2E9BC" w14:textId="4CFEC65C" w:rsidR="00F528C6" w:rsidRPr="004E1A8B" w:rsidRDefault="00F528C6" w:rsidP="00C62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left="-108" w:right="-104"/>
              <w:rPr>
                <w:rFonts w:ascii="Angsana New" w:hAnsi="Angsana New"/>
                <w:sz w:val="28"/>
                <w:szCs w:val="28"/>
                <w:cs/>
              </w:rPr>
            </w:pPr>
            <w:r w:rsidRPr="004E1A8B">
              <w:rPr>
                <w:rFonts w:ascii="Angsana New" w:hAnsi="Angsana New"/>
                <w:sz w:val="28"/>
                <w:szCs w:val="28"/>
              </w:rPr>
              <w:t>(309)</w:t>
            </w:r>
          </w:p>
        </w:tc>
        <w:tc>
          <w:tcPr>
            <w:tcW w:w="123" w:type="pct"/>
            <w:vAlign w:val="bottom"/>
          </w:tcPr>
          <w:p w14:paraId="295D9230" w14:textId="77777777" w:rsidR="00F528C6" w:rsidRPr="004E1A8B" w:rsidRDefault="00F528C6" w:rsidP="00C62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2"/>
              </w:tabs>
              <w:spacing w:after="0" w:line="240" w:lineRule="auto"/>
              <w:ind w:left="-108" w:right="-10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25" w:type="pct"/>
            <w:gridSpan w:val="3"/>
            <w:vAlign w:val="bottom"/>
          </w:tcPr>
          <w:p w14:paraId="05BDFA75" w14:textId="2CA0DADC" w:rsidR="00F528C6" w:rsidRPr="004E1A8B" w:rsidRDefault="00F528C6" w:rsidP="00C62ECC">
            <w:pPr>
              <w:pStyle w:val="3"/>
              <w:tabs>
                <w:tab w:val="clear" w:pos="360"/>
                <w:tab w:val="clear" w:pos="720"/>
                <w:tab w:val="decimal" w:pos="711"/>
              </w:tabs>
              <w:ind w:right="-113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E1A8B">
              <w:rPr>
                <w:rFonts w:ascii="Angsana New" w:hAnsi="Angsana New"/>
                <w:sz w:val="28"/>
                <w:szCs w:val="28"/>
                <w:lang w:val="en-US"/>
              </w:rPr>
              <w:t>1,237</w:t>
            </w:r>
          </w:p>
        </w:tc>
      </w:tr>
      <w:tr w:rsidR="00F528C6" w:rsidRPr="00422380" w14:paraId="0E1FEA3C" w14:textId="77777777" w:rsidTr="00C62ECC">
        <w:tc>
          <w:tcPr>
            <w:tcW w:w="1379" w:type="pct"/>
            <w:shd w:val="clear" w:color="auto" w:fill="auto"/>
          </w:tcPr>
          <w:p w14:paraId="473EDAF3" w14:textId="77777777" w:rsidR="00C46DA1" w:rsidRPr="004E1A8B" w:rsidRDefault="00C62ECC" w:rsidP="00C62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</w:rPr>
            </w:pPr>
            <w:r w:rsidRPr="004E1A8B">
              <w:rPr>
                <w:rFonts w:ascii="Angsana New" w:hAnsi="Angsana New" w:hint="cs"/>
                <w:sz w:val="28"/>
                <w:szCs w:val="28"/>
                <w:cs/>
              </w:rPr>
              <w:t>ขาดทุนจาก</w:t>
            </w:r>
            <w:r w:rsidR="00F528C6" w:rsidRPr="004E1A8B">
              <w:rPr>
                <w:rFonts w:ascii="Angsana New" w:hAnsi="Angsana New" w:hint="cs"/>
                <w:sz w:val="28"/>
                <w:szCs w:val="28"/>
                <w:cs/>
              </w:rPr>
              <w:t>การตีราคาสินทรัพย์</w:t>
            </w:r>
          </w:p>
          <w:p w14:paraId="25D15858" w14:textId="5CD0CE6D" w:rsidR="00F528C6" w:rsidRPr="004E1A8B" w:rsidRDefault="00C46DA1" w:rsidP="00C62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  <w:cs/>
              </w:rPr>
            </w:pPr>
            <w:r w:rsidRPr="004E1A8B">
              <w:rPr>
                <w:rFonts w:ascii="Angsana New" w:hAnsi="Angsana New" w:hint="cs"/>
                <w:sz w:val="28"/>
                <w:szCs w:val="28"/>
                <w:cs/>
              </w:rPr>
              <w:t xml:space="preserve">     </w:t>
            </w:r>
            <w:r w:rsidR="00F528C6" w:rsidRPr="004E1A8B">
              <w:rPr>
                <w:rFonts w:ascii="Angsana New" w:hAnsi="Angsana New" w:hint="cs"/>
                <w:sz w:val="28"/>
                <w:szCs w:val="28"/>
                <w:cs/>
              </w:rPr>
              <w:t>ใหม่</w:t>
            </w:r>
          </w:p>
        </w:tc>
        <w:tc>
          <w:tcPr>
            <w:tcW w:w="50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36ED0D" w14:textId="3DC457D1" w:rsidR="00F528C6" w:rsidRPr="004E1A8B" w:rsidRDefault="00767723" w:rsidP="00C62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after="0" w:line="240" w:lineRule="auto"/>
              <w:ind w:left="-108" w:right="-10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E1A8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" w:type="pct"/>
            <w:gridSpan w:val="2"/>
            <w:shd w:val="clear" w:color="auto" w:fill="auto"/>
            <w:vAlign w:val="bottom"/>
          </w:tcPr>
          <w:p w14:paraId="3530F7B2" w14:textId="77777777" w:rsidR="00F528C6" w:rsidRPr="004E1A8B" w:rsidRDefault="00F528C6" w:rsidP="00C62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2"/>
              </w:tabs>
              <w:spacing w:after="0" w:line="240" w:lineRule="auto"/>
              <w:ind w:left="-108" w:right="-10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3" w:type="pct"/>
            <w:tcBorders>
              <w:bottom w:val="single" w:sz="4" w:space="0" w:color="auto"/>
            </w:tcBorders>
            <w:vAlign w:val="bottom"/>
          </w:tcPr>
          <w:p w14:paraId="329B37C3" w14:textId="7D46F68F" w:rsidR="00F528C6" w:rsidRPr="004E1A8B" w:rsidRDefault="00767723" w:rsidP="00C62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"/>
              </w:tabs>
              <w:spacing w:after="0" w:line="240" w:lineRule="auto"/>
              <w:ind w:left="-108" w:right="-10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E1A8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" w:type="pct"/>
            <w:vAlign w:val="bottom"/>
          </w:tcPr>
          <w:p w14:paraId="07B7145A" w14:textId="77777777" w:rsidR="00F528C6" w:rsidRPr="004E1A8B" w:rsidRDefault="00F528C6" w:rsidP="00C62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2"/>
              </w:tabs>
              <w:spacing w:after="0" w:line="240" w:lineRule="auto"/>
              <w:ind w:left="-108" w:right="-10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54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947260" w14:textId="0F237DC9" w:rsidR="00F528C6" w:rsidRPr="004E1A8B" w:rsidRDefault="00767723" w:rsidP="00C62ECC">
            <w:pPr>
              <w:pStyle w:val="3"/>
              <w:tabs>
                <w:tab w:val="clear" w:pos="360"/>
                <w:tab w:val="clear" w:pos="720"/>
                <w:tab w:val="decimal" w:pos="561"/>
              </w:tabs>
              <w:ind w:right="-1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E1A8B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70" w:type="pct"/>
            <w:shd w:val="clear" w:color="auto" w:fill="auto"/>
            <w:vAlign w:val="bottom"/>
          </w:tcPr>
          <w:p w14:paraId="7AF490C2" w14:textId="77777777" w:rsidR="00F528C6" w:rsidRPr="004E1A8B" w:rsidRDefault="00F528C6" w:rsidP="00C62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2"/>
              </w:tabs>
              <w:spacing w:after="0" w:line="240" w:lineRule="auto"/>
              <w:ind w:left="-108" w:right="-10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9" w:type="pct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62520C" w14:textId="37FE2DEE" w:rsidR="00F528C6" w:rsidRPr="004E1A8B" w:rsidRDefault="00F528C6" w:rsidP="00C62ECC">
            <w:pPr>
              <w:pStyle w:val="3"/>
              <w:tabs>
                <w:tab w:val="clear" w:pos="360"/>
                <w:tab w:val="clear" w:pos="720"/>
                <w:tab w:val="decimal" w:pos="761"/>
              </w:tabs>
              <w:ind w:right="-113"/>
              <w:rPr>
                <w:rFonts w:ascii="Angsana New" w:hAnsi="Angsana New"/>
                <w:sz w:val="28"/>
                <w:szCs w:val="28"/>
                <w:cs/>
              </w:rPr>
            </w:pPr>
            <w:r w:rsidRPr="004E1A8B">
              <w:rPr>
                <w:rFonts w:ascii="Angsana New" w:hAnsi="Angsana New"/>
                <w:sz w:val="28"/>
                <w:szCs w:val="28"/>
              </w:rPr>
              <w:t>(25,698)</w:t>
            </w:r>
          </w:p>
        </w:tc>
        <w:tc>
          <w:tcPr>
            <w:tcW w:w="139" w:type="pct"/>
            <w:shd w:val="clear" w:color="auto" w:fill="auto"/>
            <w:vAlign w:val="bottom"/>
          </w:tcPr>
          <w:p w14:paraId="3DF25BAB" w14:textId="77777777" w:rsidR="00F528C6" w:rsidRPr="004E1A8B" w:rsidRDefault="00F528C6" w:rsidP="00C62ECC">
            <w:pPr>
              <w:pStyle w:val="acctfourfigures"/>
              <w:tabs>
                <w:tab w:val="clear" w:pos="765"/>
                <w:tab w:val="decimal" w:pos="152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464" w:type="pct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B389A3" w14:textId="5C1592F1" w:rsidR="00F528C6" w:rsidRPr="004E1A8B" w:rsidRDefault="00F528C6" w:rsidP="00C62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left="-108" w:right="-104"/>
              <w:rPr>
                <w:rFonts w:ascii="Angsana New" w:hAnsi="Angsana New"/>
                <w:sz w:val="28"/>
                <w:szCs w:val="28"/>
              </w:rPr>
            </w:pPr>
            <w:r w:rsidRPr="004E1A8B">
              <w:rPr>
                <w:rFonts w:ascii="Angsana New" w:hAnsi="Angsana New"/>
                <w:sz w:val="28"/>
                <w:szCs w:val="28"/>
              </w:rPr>
              <w:t>5,140</w:t>
            </w:r>
          </w:p>
        </w:tc>
        <w:tc>
          <w:tcPr>
            <w:tcW w:w="123" w:type="pct"/>
            <w:vAlign w:val="bottom"/>
          </w:tcPr>
          <w:p w14:paraId="23B3F5E1" w14:textId="77777777" w:rsidR="00F528C6" w:rsidRPr="004E1A8B" w:rsidRDefault="00F528C6" w:rsidP="00C62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2"/>
              </w:tabs>
              <w:spacing w:after="0" w:line="240" w:lineRule="auto"/>
              <w:ind w:left="-108" w:right="-10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25" w:type="pct"/>
            <w:gridSpan w:val="3"/>
            <w:tcBorders>
              <w:bottom w:val="single" w:sz="4" w:space="0" w:color="auto"/>
            </w:tcBorders>
            <w:vAlign w:val="bottom"/>
          </w:tcPr>
          <w:p w14:paraId="49EC6D0A" w14:textId="6AD88D83" w:rsidR="00F528C6" w:rsidRPr="00422380" w:rsidRDefault="00F528C6" w:rsidP="00C62ECC">
            <w:pPr>
              <w:pStyle w:val="3"/>
              <w:tabs>
                <w:tab w:val="clear" w:pos="360"/>
                <w:tab w:val="clear" w:pos="720"/>
                <w:tab w:val="decimal" w:pos="711"/>
              </w:tabs>
              <w:ind w:right="-113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E1A8B">
              <w:rPr>
                <w:rFonts w:ascii="Angsana New" w:hAnsi="Angsana New"/>
                <w:sz w:val="28"/>
                <w:szCs w:val="28"/>
                <w:lang w:val="en-US"/>
              </w:rPr>
              <w:t>(20,558)</w:t>
            </w:r>
          </w:p>
        </w:tc>
      </w:tr>
      <w:tr w:rsidR="00F528C6" w:rsidRPr="00422380" w14:paraId="72F2AF2D" w14:textId="77777777" w:rsidTr="00C62ECC">
        <w:tc>
          <w:tcPr>
            <w:tcW w:w="1379" w:type="pct"/>
            <w:shd w:val="clear" w:color="auto" w:fill="auto"/>
          </w:tcPr>
          <w:p w14:paraId="3A4997C3" w14:textId="77777777" w:rsidR="00F528C6" w:rsidRPr="00422380" w:rsidRDefault="00F528C6" w:rsidP="00C62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  <w:cs/>
              </w:rPr>
            </w:pPr>
            <w:r w:rsidRPr="0042238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0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44FF566" w14:textId="09854603" w:rsidR="00F528C6" w:rsidRPr="00422380" w:rsidRDefault="00767723" w:rsidP="00C62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7"/>
              </w:tabs>
              <w:spacing w:after="0" w:line="240" w:lineRule="auto"/>
              <w:ind w:left="-108" w:right="-10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22380">
              <w:rPr>
                <w:rFonts w:ascii="Angsana New" w:hAnsi="Angsana New"/>
                <w:b/>
                <w:bCs/>
                <w:sz w:val="28"/>
                <w:szCs w:val="28"/>
              </w:rPr>
              <w:t>12,7</w:t>
            </w:r>
            <w:r w:rsidR="00AC5A41" w:rsidRPr="00422380">
              <w:rPr>
                <w:rFonts w:ascii="Angsana New" w:hAnsi="Angsana New"/>
                <w:b/>
                <w:bCs/>
                <w:sz w:val="28"/>
                <w:szCs w:val="28"/>
              </w:rPr>
              <w:t>20</w:t>
            </w:r>
          </w:p>
        </w:tc>
        <w:tc>
          <w:tcPr>
            <w:tcW w:w="126" w:type="pct"/>
            <w:gridSpan w:val="2"/>
            <w:shd w:val="clear" w:color="auto" w:fill="auto"/>
            <w:vAlign w:val="bottom"/>
          </w:tcPr>
          <w:p w14:paraId="7A86108F" w14:textId="77777777" w:rsidR="00F528C6" w:rsidRPr="00422380" w:rsidRDefault="00F528C6" w:rsidP="00C62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2"/>
              </w:tabs>
              <w:spacing w:after="0" w:line="240" w:lineRule="auto"/>
              <w:ind w:left="-108" w:right="-10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8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363B3C" w14:textId="7107D7CE" w:rsidR="00F528C6" w:rsidRPr="00422380" w:rsidRDefault="00767723" w:rsidP="00C62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 w:line="240" w:lineRule="auto"/>
              <w:ind w:left="-108" w:right="-104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22380">
              <w:rPr>
                <w:rFonts w:ascii="Angsana New" w:hAnsi="Angsana New"/>
                <w:b/>
                <w:bCs/>
                <w:sz w:val="28"/>
                <w:szCs w:val="28"/>
              </w:rPr>
              <w:t>(2,544)</w:t>
            </w:r>
          </w:p>
        </w:tc>
        <w:tc>
          <w:tcPr>
            <w:tcW w:w="126" w:type="pct"/>
            <w:vAlign w:val="bottom"/>
          </w:tcPr>
          <w:p w14:paraId="2F8B14E3" w14:textId="77777777" w:rsidR="00F528C6" w:rsidRPr="00422380" w:rsidRDefault="00F528C6" w:rsidP="00C62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2"/>
              </w:tabs>
              <w:spacing w:after="0" w:line="240" w:lineRule="auto"/>
              <w:ind w:left="-108" w:right="-104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54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5AD02C3" w14:textId="16E82E87" w:rsidR="00F528C6" w:rsidRPr="00422380" w:rsidRDefault="00767723" w:rsidP="00C62ECC">
            <w:pPr>
              <w:pStyle w:val="3"/>
              <w:tabs>
                <w:tab w:val="clear" w:pos="360"/>
                <w:tab w:val="clear" w:pos="720"/>
                <w:tab w:val="decimal" w:pos="718"/>
              </w:tabs>
              <w:ind w:right="-113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422380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</w:t>
            </w:r>
            <w:r w:rsidR="00BF1AE4" w:rsidRPr="00422380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0,17</w:t>
            </w:r>
            <w:r w:rsidR="00AC5A41" w:rsidRPr="00422380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6</w:t>
            </w:r>
          </w:p>
        </w:tc>
        <w:tc>
          <w:tcPr>
            <w:tcW w:w="170" w:type="pct"/>
            <w:shd w:val="clear" w:color="auto" w:fill="auto"/>
            <w:vAlign w:val="bottom"/>
          </w:tcPr>
          <w:p w14:paraId="594FB274" w14:textId="77777777" w:rsidR="00F528C6" w:rsidRPr="00422380" w:rsidRDefault="00F528C6" w:rsidP="00C62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2"/>
              </w:tabs>
              <w:spacing w:after="0" w:line="240" w:lineRule="auto"/>
              <w:ind w:left="-108" w:right="-10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9" w:type="pct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17DEE25" w14:textId="4225D0DC" w:rsidR="00F528C6" w:rsidRPr="00422380" w:rsidRDefault="00F528C6" w:rsidP="00C62ECC">
            <w:pPr>
              <w:pStyle w:val="3"/>
              <w:tabs>
                <w:tab w:val="clear" w:pos="360"/>
                <w:tab w:val="clear" w:pos="720"/>
                <w:tab w:val="decimal" w:pos="761"/>
              </w:tabs>
              <w:ind w:right="-113"/>
              <w:rPr>
                <w:rFonts w:ascii="Angsana New" w:hAnsi="Angsana New"/>
                <w:sz w:val="28"/>
                <w:szCs w:val="28"/>
                <w:cs/>
              </w:rPr>
            </w:pPr>
            <w:r w:rsidRPr="00422380">
              <w:rPr>
                <w:rFonts w:ascii="Angsana New" w:hAnsi="Angsana New"/>
                <w:b/>
                <w:bCs/>
                <w:sz w:val="28"/>
                <w:szCs w:val="28"/>
              </w:rPr>
              <w:t>(42,604)</w:t>
            </w:r>
          </w:p>
        </w:tc>
        <w:tc>
          <w:tcPr>
            <w:tcW w:w="139" w:type="pct"/>
            <w:shd w:val="clear" w:color="auto" w:fill="auto"/>
            <w:vAlign w:val="bottom"/>
          </w:tcPr>
          <w:p w14:paraId="3725F1C3" w14:textId="77777777" w:rsidR="00F528C6" w:rsidRPr="00422380" w:rsidRDefault="00F528C6" w:rsidP="00C62ECC">
            <w:pPr>
              <w:pStyle w:val="acctfourfigures"/>
              <w:tabs>
                <w:tab w:val="clear" w:pos="765"/>
                <w:tab w:val="decimal" w:pos="152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464" w:type="pct"/>
            <w:gridSpan w:val="5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5B88408" w14:textId="516BAF24" w:rsidR="00F528C6" w:rsidRPr="00422380" w:rsidRDefault="00F528C6" w:rsidP="00C62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spacing w:after="0" w:line="240" w:lineRule="auto"/>
              <w:ind w:left="-108" w:right="-104"/>
              <w:rPr>
                <w:rFonts w:ascii="Angsana New" w:hAnsi="Angsana New"/>
                <w:sz w:val="28"/>
                <w:szCs w:val="28"/>
              </w:rPr>
            </w:pPr>
            <w:r w:rsidRPr="00422380">
              <w:rPr>
                <w:rFonts w:ascii="Angsana New" w:hAnsi="Angsana New"/>
                <w:b/>
                <w:bCs/>
                <w:sz w:val="28"/>
                <w:szCs w:val="28"/>
              </w:rPr>
              <w:t>8,521</w:t>
            </w:r>
          </w:p>
        </w:tc>
        <w:tc>
          <w:tcPr>
            <w:tcW w:w="123" w:type="pct"/>
            <w:vAlign w:val="bottom"/>
          </w:tcPr>
          <w:p w14:paraId="52ADF79A" w14:textId="77777777" w:rsidR="00F528C6" w:rsidRPr="00422380" w:rsidRDefault="00F528C6" w:rsidP="00C62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2"/>
              </w:tabs>
              <w:spacing w:after="0" w:line="240" w:lineRule="auto"/>
              <w:ind w:left="-108" w:right="-10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25" w:type="pct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00C0D5" w14:textId="26A40073" w:rsidR="00F528C6" w:rsidRPr="00422380" w:rsidRDefault="00F528C6" w:rsidP="00C62ECC">
            <w:pPr>
              <w:pStyle w:val="3"/>
              <w:tabs>
                <w:tab w:val="clear" w:pos="360"/>
                <w:tab w:val="clear" w:pos="720"/>
                <w:tab w:val="decimal" w:pos="692"/>
              </w:tabs>
              <w:ind w:right="-113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22380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(34,083)</w:t>
            </w:r>
          </w:p>
        </w:tc>
      </w:tr>
      <w:tr w:rsidR="00D97B37" w:rsidRPr="00422380" w14:paraId="59E60C54" w14:textId="77777777" w:rsidTr="00C62ECC">
        <w:tblPrEx>
          <w:tblLook w:val="01E0" w:firstRow="1" w:lastRow="1" w:firstColumn="1" w:lastColumn="1" w:noHBand="0" w:noVBand="0"/>
        </w:tblPrEx>
        <w:trPr>
          <w:gridAfter w:val="2"/>
          <w:wAfter w:w="192" w:type="pct"/>
        </w:trPr>
        <w:tc>
          <w:tcPr>
            <w:tcW w:w="1925" w:type="pct"/>
            <w:gridSpan w:val="3"/>
            <w:shd w:val="clear" w:color="auto" w:fill="FFFFFF"/>
          </w:tcPr>
          <w:p w14:paraId="00537F80" w14:textId="77777777" w:rsidR="00D97B37" w:rsidRPr="00422380" w:rsidRDefault="00D97B37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422380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lastRenderedPageBreak/>
              <w:t>ก</w:t>
            </w:r>
            <w:r w:rsidRPr="00422380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 xml:space="preserve">ารกระทบยอดเพื่อหาอัตราภาษีที่แท้จริง </w:t>
            </w:r>
          </w:p>
        </w:tc>
        <w:tc>
          <w:tcPr>
            <w:tcW w:w="2883" w:type="pct"/>
            <w:gridSpan w:val="17"/>
            <w:shd w:val="clear" w:color="auto" w:fill="FFFFFF"/>
          </w:tcPr>
          <w:p w14:paraId="1E4F0E58" w14:textId="77777777" w:rsidR="00D97B37" w:rsidRPr="00422380" w:rsidRDefault="00D97B37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22380">
              <w:rPr>
                <w:rFonts w:ascii="Angsana New" w:hAnsi="Angsana New"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D97B37" w:rsidRPr="00422380" w14:paraId="353AFED1" w14:textId="77777777" w:rsidTr="00C62ECC">
        <w:tblPrEx>
          <w:tblLook w:val="01E0" w:firstRow="1" w:lastRow="1" w:firstColumn="1" w:lastColumn="1" w:noHBand="0" w:noVBand="0"/>
        </w:tblPrEx>
        <w:trPr>
          <w:gridAfter w:val="2"/>
          <w:wAfter w:w="192" w:type="pct"/>
        </w:trPr>
        <w:tc>
          <w:tcPr>
            <w:tcW w:w="1925" w:type="pct"/>
            <w:gridSpan w:val="3"/>
            <w:shd w:val="clear" w:color="auto" w:fill="FFFFFF"/>
          </w:tcPr>
          <w:p w14:paraId="6973C9E1" w14:textId="77777777" w:rsidR="00D97B37" w:rsidRPr="00422380" w:rsidRDefault="00D97B37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26"/>
                <w:szCs w:val="26"/>
                <w:cs/>
              </w:rPr>
            </w:pPr>
          </w:p>
        </w:tc>
        <w:tc>
          <w:tcPr>
            <w:tcW w:w="1390" w:type="pct"/>
            <w:gridSpan w:val="7"/>
            <w:shd w:val="clear" w:color="auto" w:fill="FFFFFF"/>
          </w:tcPr>
          <w:p w14:paraId="1A14B500" w14:textId="540F07CB" w:rsidR="00D97B37" w:rsidRPr="00422380" w:rsidRDefault="00D97B37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22380">
              <w:rPr>
                <w:rFonts w:ascii="Angsana New" w:hAnsi="Angsana New"/>
                <w:sz w:val="26"/>
                <w:szCs w:val="26"/>
              </w:rPr>
              <w:t>256</w:t>
            </w:r>
            <w:r w:rsidR="00F528C6" w:rsidRPr="00422380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37" w:type="pct"/>
            <w:shd w:val="clear" w:color="auto" w:fill="FFFFFF"/>
          </w:tcPr>
          <w:p w14:paraId="277088EF" w14:textId="77777777" w:rsidR="00D97B37" w:rsidRPr="00422380" w:rsidRDefault="00D97B37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6" w:type="pct"/>
            <w:gridSpan w:val="9"/>
            <w:shd w:val="clear" w:color="auto" w:fill="FFFFFF"/>
          </w:tcPr>
          <w:p w14:paraId="2341FAB0" w14:textId="368F81FC" w:rsidR="00D97B37" w:rsidRPr="00422380" w:rsidRDefault="00D97B37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22380">
              <w:rPr>
                <w:rFonts w:ascii="Angsana New" w:hAnsi="Angsana New"/>
                <w:sz w:val="26"/>
                <w:szCs w:val="26"/>
              </w:rPr>
              <w:t>256</w:t>
            </w:r>
            <w:r w:rsidR="00F528C6" w:rsidRPr="00422380">
              <w:rPr>
                <w:rFonts w:ascii="Angsana New" w:hAnsi="Angsana New"/>
                <w:sz w:val="26"/>
                <w:szCs w:val="26"/>
              </w:rPr>
              <w:t>6</w:t>
            </w:r>
          </w:p>
        </w:tc>
      </w:tr>
      <w:tr w:rsidR="00D97B37" w:rsidRPr="00422380" w14:paraId="7416C01A" w14:textId="77777777" w:rsidTr="00C62ECC">
        <w:tblPrEx>
          <w:tblLook w:val="01E0" w:firstRow="1" w:lastRow="1" w:firstColumn="1" w:lastColumn="1" w:noHBand="0" w:noVBand="0"/>
        </w:tblPrEx>
        <w:trPr>
          <w:gridAfter w:val="2"/>
          <w:wAfter w:w="192" w:type="pct"/>
        </w:trPr>
        <w:tc>
          <w:tcPr>
            <w:tcW w:w="1925" w:type="pct"/>
            <w:gridSpan w:val="3"/>
            <w:shd w:val="clear" w:color="auto" w:fill="FFFFFF"/>
          </w:tcPr>
          <w:p w14:paraId="334E5957" w14:textId="77777777" w:rsidR="00D97B37" w:rsidRPr="00422380" w:rsidRDefault="00D97B37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67" w:type="pct"/>
            <w:gridSpan w:val="2"/>
            <w:shd w:val="clear" w:color="auto" w:fill="FFFFFF"/>
          </w:tcPr>
          <w:p w14:paraId="5FC62809" w14:textId="77777777" w:rsidR="00D97B37" w:rsidRPr="00422380" w:rsidRDefault="00D97B37" w:rsidP="003A51EA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422380">
              <w:rPr>
                <w:rFonts w:ascii="Angsana New" w:hAnsi="Angsana New"/>
                <w:sz w:val="26"/>
                <w:szCs w:val="26"/>
                <w:cs/>
                <w:lang w:bidi="th-TH"/>
              </w:rPr>
              <w:t>อัตราภาษี</w:t>
            </w:r>
          </w:p>
          <w:p w14:paraId="4FFABB68" w14:textId="77777777" w:rsidR="00D97B37" w:rsidRPr="00422380" w:rsidRDefault="00D97B37" w:rsidP="003A51EA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bidi="th-TH"/>
              </w:rPr>
            </w:pPr>
            <w:r w:rsidRPr="00422380">
              <w:rPr>
                <w:rFonts w:ascii="Angsana New" w:hAnsi="Angsana New"/>
                <w:i/>
                <w:iCs/>
                <w:sz w:val="26"/>
                <w:szCs w:val="26"/>
                <w:cs/>
                <w:lang w:bidi="th-TH"/>
              </w:rPr>
              <w:t>(ร้อยละ)</w:t>
            </w:r>
          </w:p>
        </w:tc>
        <w:tc>
          <w:tcPr>
            <w:tcW w:w="121" w:type="pct"/>
            <w:shd w:val="clear" w:color="auto" w:fill="FFFFFF"/>
          </w:tcPr>
          <w:p w14:paraId="60F47253" w14:textId="77777777" w:rsidR="00D97B37" w:rsidRPr="00422380" w:rsidRDefault="00D97B37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702" w:type="pct"/>
            <w:gridSpan w:val="4"/>
            <w:shd w:val="clear" w:color="auto" w:fill="FFFFFF"/>
          </w:tcPr>
          <w:p w14:paraId="1CD2C96C" w14:textId="77777777" w:rsidR="00D97B37" w:rsidRPr="00422380" w:rsidRDefault="00D97B37" w:rsidP="003A51EA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  <w:p w14:paraId="5D8603F5" w14:textId="77777777" w:rsidR="00D97B37" w:rsidRPr="00422380" w:rsidRDefault="00D97B37" w:rsidP="0037325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bidi="th-TH"/>
              </w:rPr>
            </w:pPr>
            <w:r w:rsidRPr="00422380">
              <w:rPr>
                <w:rFonts w:ascii="Angsana New" w:hAnsi="Angsana New"/>
                <w:i/>
                <w:iCs/>
                <w:sz w:val="26"/>
                <w:szCs w:val="26"/>
                <w:cs/>
                <w:lang w:bidi="th-TH"/>
              </w:rPr>
              <w:t>(</w:t>
            </w:r>
            <w:r w:rsidRPr="00422380">
              <w:rPr>
                <w:rFonts w:ascii="Angsana New" w:hAnsi="Angsana New" w:hint="cs"/>
                <w:i/>
                <w:iCs/>
                <w:sz w:val="26"/>
                <w:szCs w:val="26"/>
                <w:cs/>
                <w:lang w:bidi="th-TH"/>
              </w:rPr>
              <w:t>พัน</w:t>
            </w:r>
            <w:r w:rsidRPr="00422380">
              <w:rPr>
                <w:rFonts w:ascii="Angsana New" w:hAnsi="Angsana New"/>
                <w:i/>
                <w:iCs/>
                <w:sz w:val="26"/>
                <w:szCs w:val="26"/>
                <w:cs/>
                <w:lang w:bidi="th-TH"/>
              </w:rPr>
              <w:t>บาท)</w:t>
            </w:r>
          </w:p>
        </w:tc>
        <w:tc>
          <w:tcPr>
            <w:tcW w:w="137" w:type="pct"/>
            <w:shd w:val="clear" w:color="auto" w:fill="FFFFFF"/>
          </w:tcPr>
          <w:p w14:paraId="7952B208" w14:textId="77777777" w:rsidR="00D97B37" w:rsidRPr="00422380" w:rsidRDefault="00D97B37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514" w:type="pct"/>
            <w:gridSpan w:val="3"/>
            <w:shd w:val="clear" w:color="auto" w:fill="FFFFFF"/>
          </w:tcPr>
          <w:p w14:paraId="7484C98D" w14:textId="77777777" w:rsidR="00D97B37" w:rsidRPr="00422380" w:rsidRDefault="00D97B37" w:rsidP="003A51EA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422380">
              <w:rPr>
                <w:rFonts w:ascii="Angsana New" w:hAnsi="Angsana New"/>
                <w:sz w:val="26"/>
                <w:szCs w:val="26"/>
                <w:cs/>
                <w:lang w:bidi="th-TH"/>
              </w:rPr>
              <w:t>อัตราภาษี</w:t>
            </w:r>
          </w:p>
          <w:p w14:paraId="25350EC0" w14:textId="77777777" w:rsidR="00D97B37" w:rsidRPr="00422380" w:rsidRDefault="00D97B37" w:rsidP="003A51EA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422380">
              <w:rPr>
                <w:rFonts w:ascii="Angsana New" w:hAnsi="Angsana New"/>
                <w:i/>
                <w:iCs/>
                <w:sz w:val="26"/>
                <w:szCs w:val="26"/>
                <w:cs/>
                <w:lang w:bidi="th-TH"/>
              </w:rPr>
              <w:t>(ร้อยละ)</w:t>
            </w:r>
          </w:p>
        </w:tc>
        <w:tc>
          <w:tcPr>
            <w:tcW w:w="135" w:type="pct"/>
            <w:gridSpan w:val="2"/>
            <w:shd w:val="clear" w:color="auto" w:fill="FFFFFF"/>
          </w:tcPr>
          <w:p w14:paraId="7F839E35" w14:textId="77777777" w:rsidR="00D97B37" w:rsidRPr="00422380" w:rsidRDefault="00D97B37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708" w:type="pct"/>
            <w:gridSpan w:val="4"/>
            <w:shd w:val="clear" w:color="auto" w:fill="FFFFFF"/>
          </w:tcPr>
          <w:p w14:paraId="77595BE0" w14:textId="77777777" w:rsidR="00D97B37" w:rsidRPr="00422380" w:rsidRDefault="00D97B37" w:rsidP="003A51E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  <w:p w14:paraId="3A268DB2" w14:textId="77777777" w:rsidR="00D97B37" w:rsidRPr="00422380" w:rsidRDefault="00D97B37" w:rsidP="0037325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bidi="th-TH"/>
              </w:rPr>
            </w:pPr>
            <w:r w:rsidRPr="00422380">
              <w:rPr>
                <w:rFonts w:ascii="Angsana New" w:hAnsi="Angsana New"/>
                <w:i/>
                <w:iCs/>
                <w:sz w:val="26"/>
                <w:szCs w:val="26"/>
                <w:cs/>
                <w:lang w:bidi="th-TH"/>
              </w:rPr>
              <w:t>(</w:t>
            </w:r>
            <w:r w:rsidRPr="00422380">
              <w:rPr>
                <w:rFonts w:ascii="Angsana New" w:hAnsi="Angsana New" w:hint="cs"/>
                <w:i/>
                <w:iCs/>
                <w:sz w:val="26"/>
                <w:szCs w:val="26"/>
                <w:cs/>
                <w:lang w:bidi="th-TH"/>
              </w:rPr>
              <w:t>พัน</w:t>
            </w:r>
            <w:r w:rsidRPr="00422380">
              <w:rPr>
                <w:rFonts w:ascii="Angsana New" w:hAnsi="Angsana New"/>
                <w:i/>
                <w:iCs/>
                <w:sz w:val="26"/>
                <w:szCs w:val="26"/>
                <w:cs/>
                <w:lang w:bidi="th-TH"/>
              </w:rPr>
              <w:t>บาท)</w:t>
            </w:r>
          </w:p>
        </w:tc>
      </w:tr>
      <w:tr w:rsidR="00F528C6" w:rsidRPr="00FA340B" w14:paraId="28372C51" w14:textId="77777777" w:rsidTr="00C62ECC">
        <w:tblPrEx>
          <w:tblLook w:val="01E0" w:firstRow="1" w:lastRow="1" w:firstColumn="1" w:lastColumn="1" w:noHBand="0" w:noVBand="0"/>
        </w:tblPrEx>
        <w:trPr>
          <w:gridAfter w:val="2"/>
          <w:wAfter w:w="192" w:type="pct"/>
        </w:trPr>
        <w:tc>
          <w:tcPr>
            <w:tcW w:w="1925" w:type="pct"/>
            <w:gridSpan w:val="3"/>
            <w:shd w:val="clear" w:color="auto" w:fill="FFFFFF"/>
          </w:tcPr>
          <w:p w14:paraId="27D48881" w14:textId="77777777" w:rsidR="00F528C6" w:rsidRPr="00422380" w:rsidRDefault="00F528C6" w:rsidP="00F52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422380">
              <w:rPr>
                <w:rFonts w:ascii="Angsana New" w:hAnsi="Angsana New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567" w:type="pct"/>
            <w:gridSpan w:val="2"/>
            <w:shd w:val="clear" w:color="auto" w:fill="FFFFFF"/>
          </w:tcPr>
          <w:p w14:paraId="1F857570" w14:textId="77777777" w:rsidR="00F528C6" w:rsidRPr="00422380" w:rsidRDefault="00F528C6" w:rsidP="00F528C6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color w:val="B8CCE4"/>
                <w:sz w:val="26"/>
                <w:szCs w:val="26"/>
                <w:lang w:val="en-US" w:bidi="th-TH"/>
              </w:rPr>
            </w:pPr>
          </w:p>
        </w:tc>
        <w:tc>
          <w:tcPr>
            <w:tcW w:w="121" w:type="pct"/>
            <w:shd w:val="clear" w:color="auto" w:fill="FFFFFF"/>
          </w:tcPr>
          <w:p w14:paraId="5DF7027B" w14:textId="77777777" w:rsidR="00F528C6" w:rsidRPr="00422380" w:rsidRDefault="00F528C6" w:rsidP="00F52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color w:val="B8CCE4"/>
                <w:sz w:val="26"/>
                <w:szCs w:val="26"/>
              </w:rPr>
            </w:pPr>
          </w:p>
        </w:tc>
        <w:tc>
          <w:tcPr>
            <w:tcW w:w="702" w:type="pct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68271CBF" w14:textId="1C100D1F" w:rsidR="00F528C6" w:rsidRPr="004E1A8B" w:rsidRDefault="00125798" w:rsidP="00125798">
            <w:pPr>
              <w:pStyle w:val="acctfourfigures"/>
              <w:tabs>
                <w:tab w:val="clear" w:pos="765"/>
                <w:tab w:val="decimal" w:pos="865"/>
                <w:tab w:val="decimal" w:pos="955"/>
              </w:tabs>
              <w:spacing w:line="240" w:lineRule="auto"/>
              <w:ind w:left="-79" w:right="62"/>
              <w:jc w:val="right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4E1A8B">
              <w:rPr>
                <w:rFonts w:ascii="Angsana New" w:hAnsi="Angsana New"/>
                <w:sz w:val="26"/>
                <w:szCs w:val="26"/>
                <w:lang w:val="en-US" w:bidi="th-TH"/>
              </w:rPr>
              <w:t>750,</w:t>
            </w:r>
            <w:r w:rsidR="00E06AA7" w:rsidRPr="004E1A8B">
              <w:rPr>
                <w:rFonts w:ascii="Angsana New" w:hAnsi="Angsana New"/>
                <w:sz w:val="26"/>
                <w:szCs w:val="26"/>
                <w:lang w:val="en-US" w:bidi="th-TH"/>
              </w:rPr>
              <w:t>1</w:t>
            </w:r>
            <w:r w:rsidR="00B74876" w:rsidRPr="004E1A8B">
              <w:rPr>
                <w:rFonts w:ascii="Angsana New" w:hAnsi="Angsana New"/>
                <w:sz w:val="26"/>
                <w:szCs w:val="26"/>
                <w:lang w:val="en-US" w:bidi="th-TH"/>
              </w:rPr>
              <w:t>75</w:t>
            </w:r>
          </w:p>
        </w:tc>
        <w:tc>
          <w:tcPr>
            <w:tcW w:w="137" w:type="pct"/>
            <w:shd w:val="clear" w:color="auto" w:fill="FFFFFF"/>
          </w:tcPr>
          <w:p w14:paraId="3F86B316" w14:textId="77777777" w:rsidR="00F528C6" w:rsidRPr="00422380" w:rsidRDefault="00F528C6" w:rsidP="00F52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514" w:type="pct"/>
            <w:gridSpan w:val="3"/>
            <w:shd w:val="clear" w:color="auto" w:fill="FFFFFF"/>
          </w:tcPr>
          <w:p w14:paraId="2D913BD1" w14:textId="77777777" w:rsidR="00F528C6" w:rsidRPr="00422380" w:rsidRDefault="00F528C6" w:rsidP="00F528C6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color w:val="B8CCE4"/>
                <w:sz w:val="26"/>
                <w:szCs w:val="26"/>
                <w:lang w:val="en-US" w:bidi="th-TH"/>
              </w:rPr>
            </w:pPr>
          </w:p>
        </w:tc>
        <w:tc>
          <w:tcPr>
            <w:tcW w:w="135" w:type="pct"/>
            <w:gridSpan w:val="2"/>
            <w:shd w:val="clear" w:color="auto" w:fill="FFFFFF"/>
          </w:tcPr>
          <w:p w14:paraId="37B09F30" w14:textId="77777777" w:rsidR="00F528C6" w:rsidRPr="00422380" w:rsidRDefault="00F528C6" w:rsidP="00F52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color w:val="B8CCE4"/>
                <w:sz w:val="26"/>
                <w:szCs w:val="26"/>
              </w:rPr>
            </w:pPr>
          </w:p>
        </w:tc>
        <w:tc>
          <w:tcPr>
            <w:tcW w:w="708" w:type="pct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0DD7BB40" w14:textId="238CCA2D" w:rsidR="00F528C6" w:rsidRPr="00FA340B" w:rsidRDefault="00F528C6" w:rsidP="00F528C6">
            <w:pPr>
              <w:pStyle w:val="acctfourfigures"/>
              <w:tabs>
                <w:tab w:val="clear" w:pos="765"/>
                <w:tab w:val="decimal" w:pos="1056"/>
              </w:tabs>
              <w:spacing w:line="240" w:lineRule="auto"/>
              <w:ind w:left="-79" w:right="-143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FA340B">
              <w:rPr>
                <w:rFonts w:ascii="Angsana New" w:hAnsi="Angsana New"/>
                <w:sz w:val="26"/>
                <w:szCs w:val="26"/>
                <w:lang w:val="en-US" w:bidi="th-TH"/>
              </w:rPr>
              <w:t>720</w:t>
            </w:r>
            <w:r w:rsidR="006416EA" w:rsidRPr="00FA340B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="00FA340B" w:rsidRPr="00FA340B">
              <w:rPr>
                <w:rFonts w:ascii="Angsana New" w:hAnsi="Angsana New"/>
                <w:sz w:val="26"/>
                <w:szCs w:val="26"/>
                <w:lang w:val="en-US" w:bidi="th-TH"/>
              </w:rPr>
              <w:t>313</w:t>
            </w:r>
          </w:p>
        </w:tc>
      </w:tr>
      <w:tr w:rsidR="00F528C6" w:rsidRPr="00422380" w14:paraId="15B6CF2F" w14:textId="77777777" w:rsidTr="00C62ECC">
        <w:tblPrEx>
          <w:tblLook w:val="01E0" w:firstRow="1" w:lastRow="1" w:firstColumn="1" w:lastColumn="1" w:noHBand="0" w:noVBand="0"/>
        </w:tblPrEx>
        <w:trPr>
          <w:gridAfter w:val="2"/>
          <w:wAfter w:w="192" w:type="pct"/>
        </w:trPr>
        <w:tc>
          <w:tcPr>
            <w:tcW w:w="1925" w:type="pct"/>
            <w:gridSpan w:val="3"/>
            <w:shd w:val="clear" w:color="auto" w:fill="FFFFFF"/>
          </w:tcPr>
          <w:p w14:paraId="67ABDD64" w14:textId="77777777" w:rsidR="00F528C6" w:rsidRPr="00422380" w:rsidRDefault="00F528C6" w:rsidP="00F52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422380">
              <w:rPr>
                <w:rFonts w:ascii="Angsana New" w:hAnsi="Angsana New"/>
                <w:sz w:val="26"/>
                <w:szCs w:val="26"/>
                <w:cs/>
              </w:rPr>
              <w:t>จำนวนภาษีตามอัตราภาษีเงินได้</w:t>
            </w:r>
          </w:p>
        </w:tc>
        <w:tc>
          <w:tcPr>
            <w:tcW w:w="567" w:type="pct"/>
            <w:gridSpan w:val="2"/>
            <w:shd w:val="clear" w:color="auto" w:fill="FFFFFF"/>
          </w:tcPr>
          <w:p w14:paraId="4759277C" w14:textId="3E43E9B4" w:rsidR="00F528C6" w:rsidRPr="00422380" w:rsidRDefault="00125798" w:rsidP="00F528C6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422380">
              <w:rPr>
                <w:rFonts w:ascii="Angsana New" w:hAnsi="Angsana New"/>
                <w:sz w:val="26"/>
                <w:szCs w:val="26"/>
                <w:lang w:val="en-US" w:bidi="th-TH"/>
              </w:rPr>
              <w:t>20.00</w:t>
            </w:r>
          </w:p>
        </w:tc>
        <w:tc>
          <w:tcPr>
            <w:tcW w:w="121" w:type="pct"/>
            <w:shd w:val="clear" w:color="auto" w:fill="FFFFFF"/>
          </w:tcPr>
          <w:p w14:paraId="424C97F0" w14:textId="77777777" w:rsidR="00F528C6" w:rsidRPr="00422380" w:rsidRDefault="00F528C6" w:rsidP="00F52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702" w:type="pct"/>
            <w:gridSpan w:val="4"/>
            <w:tcBorders>
              <w:top w:val="single" w:sz="4" w:space="0" w:color="auto"/>
            </w:tcBorders>
            <w:shd w:val="clear" w:color="auto" w:fill="FFFFFF"/>
          </w:tcPr>
          <w:p w14:paraId="0F6DAE81" w14:textId="1C768645" w:rsidR="00F528C6" w:rsidRPr="004E1A8B" w:rsidRDefault="00125798" w:rsidP="00F528C6">
            <w:pPr>
              <w:pStyle w:val="acctfourfigures"/>
              <w:tabs>
                <w:tab w:val="clear" w:pos="765"/>
                <w:tab w:val="decimal" w:pos="865"/>
                <w:tab w:val="decimal" w:pos="955"/>
              </w:tabs>
              <w:spacing w:line="240" w:lineRule="auto"/>
              <w:ind w:left="-79" w:right="62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4E1A8B">
              <w:rPr>
                <w:rFonts w:ascii="Angsana New" w:hAnsi="Angsana New"/>
                <w:sz w:val="26"/>
                <w:szCs w:val="26"/>
                <w:lang w:val="en-US" w:bidi="th-TH"/>
              </w:rPr>
              <w:t>150,0</w:t>
            </w:r>
            <w:r w:rsidR="00E06AA7" w:rsidRPr="004E1A8B">
              <w:rPr>
                <w:rFonts w:ascii="Angsana New" w:hAnsi="Angsana New"/>
                <w:sz w:val="26"/>
                <w:szCs w:val="26"/>
                <w:lang w:val="en-US" w:bidi="th-TH"/>
              </w:rPr>
              <w:t>3</w:t>
            </w:r>
            <w:r w:rsidR="00B74876" w:rsidRPr="004E1A8B">
              <w:rPr>
                <w:rFonts w:ascii="Angsana New" w:hAnsi="Angsana New"/>
                <w:sz w:val="26"/>
                <w:szCs w:val="26"/>
                <w:lang w:val="en-US" w:bidi="th-TH"/>
              </w:rPr>
              <w:t>5</w:t>
            </w:r>
          </w:p>
        </w:tc>
        <w:tc>
          <w:tcPr>
            <w:tcW w:w="137" w:type="pct"/>
            <w:shd w:val="clear" w:color="auto" w:fill="FFFFFF"/>
          </w:tcPr>
          <w:p w14:paraId="7DCC35F2" w14:textId="77777777" w:rsidR="00F528C6" w:rsidRPr="00422380" w:rsidRDefault="00F528C6" w:rsidP="00F52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514" w:type="pct"/>
            <w:gridSpan w:val="3"/>
            <w:shd w:val="clear" w:color="auto" w:fill="FFFFFF"/>
          </w:tcPr>
          <w:p w14:paraId="1E3E6FC4" w14:textId="691BD6EA" w:rsidR="00F528C6" w:rsidRPr="00422380" w:rsidRDefault="00F528C6" w:rsidP="00F528C6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422380">
              <w:rPr>
                <w:rFonts w:ascii="Angsana New" w:hAnsi="Angsana New"/>
                <w:sz w:val="26"/>
                <w:szCs w:val="26"/>
                <w:lang w:val="en-US" w:bidi="th-TH"/>
              </w:rPr>
              <w:t>20.00</w:t>
            </w:r>
          </w:p>
        </w:tc>
        <w:tc>
          <w:tcPr>
            <w:tcW w:w="135" w:type="pct"/>
            <w:gridSpan w:val="2"/>
            <w:shd w:val="clear" w:color="auto" w:fill="FFFFFF"/>
          </w:tcPr>
          <w:p w14:paraId="5C526694" w14:textId="77777777" w:rsidR="00F528C6" w:rsidRPr="00422380" w:rsidRDefault="00F528C6" w:rsidP="00F52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708" w:type="pct"/>
            <w:gridSpan w:val="4"/>
            <w:tcBorders>
              <w:top w:val="single" w:sz="4" w:space="0" w:color="auto"/>
            </w:tcBorders>
            <w:shd w:val="clear" w:color="auto" w:fill="FFFFFF"/>
          </w:tcPr>
          <w:p w14:paraId="60361454" w14:textId="0FAFF607" w:rsidR="00F528C6" w:rsidRPr="00FA340B" w:rsidRDefault="00F528C6" w:rsidP="00F528C6">
            <w:pPr>
              <w:pStyle w:val="acctfourfigures"/>
              <w:tabs>
                <w:tab w:val="clear" w:pos="765"/>
                <w:tab w:val="decimal" w:pos="1056"/>
              </w:tabs>
              <w:spacing w:line="240" w:lineRule="auto"/>
              <w:ind w:left="-79" w:right="-14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FA340B">
              <w:rPr>
                <w:rFonts w:ascii="Angsana New" w:hAnsi="Angsana New"/>
                <w:sz w:val="26"/>
                <w:szCs w:val="26"/>
                <w:lang w:val="en-US" w:bidi="th-TH"/>
              </w:rPr>
              <w:t>144,0</w:t>
            </w:r>
            <w:r w:rsidR="00FA340B">
              <w:rPr>
                <w:rFonts w:ascii="Angsana New" w:hAnsi="Angsana New"/>
                <w:sz w:val="26"/>
                <w:szCs w:val="26"/>
                <w:lang w:val="en-US" w:bidi="th-TH"/>
              </w:rPr>
              <w:t>63</w:t>
            </w:r>
          </w:p>
        </w:tc>
      </w:tr>
      <w:tr w:rsidR="00F528C6" w:rsidRPr="00422380" w14:paraId="2FF35F4F" w14:textId="77777777" w:rsidTr="00C62ECC">
        <w:tblPrEx>
          <w:tblLook w:val="01E0" w:firstRow="1" w:lastRow="1" w:firstColumn="1" w:lastColumn="1" w:noHBand="0" w:noVBand="0"/>
        </w:tblPrEx>
        <w:trPr>
          <w:gridAfter w:val="2"/>
          <w:wAfter w:w="192" w:type="pct"/>
        </w:trPr>
        <w:tc>
          <w:tcPr>
            <w:tcW w:w="1925" w:type="pct"/>
            <w:gridSpan w:val="3"/>
            <w:shd w:val="clear" w:color="auto" w:fill="FFFFFF"/>
          </w:tcPr>
          <w:p w14:paraId="2136EA6F" w14:textId="77777777" w:rsidR="00F528C6" w:rsidRPr="00422380" w:rsidRDefault="00F528C6" w:rsidP="00F52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422380">
              <w:rPr>
                <w:rFonts w:ascii="Angsana New" w:hAnsi="Angsana New" w:hint="cs"/>
                <w:sz w:val="26"/>
                <w:szCs w:val="26"/>
                <w:cs/>
              </w:rPr>
              <w:t>การลดอัตราภาษีจากการได้รับสิทธิใน</w:t>
            </w:r>
          </w:p>
        </w:tc>
        <w:tc>
          <w:tcPr>
            <w:tcW w:w="567" w:type="pct"/>
            <w:gridSpan w:val="2"/>
            <w:shd w:val="clear" w:color="auto" w:fill="FFFFFF"/>
          </w:tcPr>
          <w:p w14:paraId="52CC6C2E" w14:textId="77777777" w:rsidR="00F528C6" w:rsidRPr="00422380" w:rsidRDefault="00F528C6" w:rsidP="00F528C6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" w:type="pct"/>
            <w:shd w:val="clear" w:color="auto" w:fill="FFFFFF"/>
          </w:tcPr>
          <w:p w14:paraId="075F01F9" w14:textId="77777777" w:rsidR="00F528C6" w:rsidRPr="00422380" w:rsidRDefault="00F528C6" w:rsidP="00F52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702" w:type="pct"/>
            <w:gridSpan w:val="4"/>
            <w:shd w:val="clear" w:color="auto" w:fill="FFFFFF"/>
          </w:tcPr>
          <w:p w14:paraId="62DB5817" w14:textId="77777777" w:rsidR="00F528C6" w:rsidRPr="004E1A8B" w:rsidRDefault="00F528C6" w:rsidP="00F528C6">
            <w:pPr>
              <w:pStyle w:val="acctfourfigures"/>
              <w:tabs>
                <w:tab w:val="clear" w:pos="765"/>
                <w:tab w:val="left" w:pos="954"/>
                <w:tab w:val="decimal" w:pos="980"/>
              </w:tabs>
              <w:spacing w:line="240" w:lineRule="auto"/>
              <w:ind w:left="-79" w:right="12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37" w:type="pct"/>
            <w:shd w:val="clear" w:color="auto" w:fill="FFFFFF"/>
          </w:tcPr>
          <w:p w14:paraId="13CF51C2" w14:textId="77777777" w:rsidR="00F528C6" w:rsidRPr="00422380" w:rsidRDefault="00F528C6" w:rsidP="00F52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514" w:type="pct"/>
            <w:gridSpan w:val="3"/>
            <w:shd w:val="clear" w:color="auto" w:fill="FFFFFF"/>
          </w:tcPr>
          <w:p w14:paraId="13804C6E" w14:textId="77777777" w:rsidR="00F528C6" w:rsidRPr="00422380" w:rsidRDefault="00F528C6" w:rsidP="00F528C6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" w:type="pct"/>
            <w:gridSpan w:val="2"/>
            <w:shd w:val="clear" w:color="auto" w:fill="FFFFFF"/>
          </w:tcPr>
          <w:p w14:paraId="3C00E058" w14:textId="77777777" w:rsidR="00F528C6" w:rsidRPr="00422380" w:rsidRDefault="00F528C6" w:rsidP="00F52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708" w:type="pct"/>
            <w:gridSpan w:val="4"/>
            <w:shd w:val="clear" w:color="auto" w:fill="FFFFFF"/>
          </w:tcPr>
          <w:p w14:paraId="08AB5548" w14:textId="77777777" w:rsidR="00F528C6" w:rsidRPr="00FA340B" w:rsidRDefault="00F528C6" w:rsidP="00F528C6">
            <w:pPr>
              <w:pStyle w:val="acctfourfigures"/>
              <w:tabs>
                <w:tab w:val="clear" w:pos="765"/>
                <w:tab w:val="decimal" w:pos="1056"/>
              </w:tabs>
              <w:spacing w:line="240" w:lineRule="auto"/>
              <w:ind w:left="-79" w:right="-14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</w:tr>
      <w:tr w:rsidR="00F528C6" w:rsidRPr="00422380" w14:paraId="53E0BDD6" w14:textId="77777777" w:rsidTr="00C62ECC">
        <w:tblPrEx>
          <w:tblLook w:val="01E0" w:firstRow="1" w:lastRow="1" w:firstColumn="1" w:lastColumn="1" w:noHBand="0" w:noVBand="0"/>
        </w:tblPrEx>
        <w:trPr>
          <w:gridAfter w:val="2"/>
          <w:wAfter w:w="192" w:type="pct"/>
        </w:trPr>
        <w:tc>
          <w:tcPr>
            <w:tcW w:w="1925" w:type="pct"/>
            <w:gridSpan w:val="3"/>
            <w:shd w:val="clear" w:color="auto" w:fill="FFFFFF"/>
          </w:tcPr>
          <w:p w14:paraId="269C1D5D" w14:textId="77777777" w:rsidR="00F528C6" w:rsidRPr="00422380" w:rsidRDefault="00F528C6" w:rsidP="00F52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422380">
              <w:rPr>
                <w:rFonts w:ascii="Angsana New" w:hAnsi="Angsana New" w:hint="cs"/>
                <w:sz w:val="26"/>
                <w:szCs w:val="26"/>
                <w:cs/>
              </w:rPr>
              <w:t xml:space="preserve">   เขตพัฒนาพิเศษเฉพาะกิจ</w:t>
            </w:r>
          </w:p>
        </w:tc>
        <w:tc>
          <w:tcPr>
            <w:tcW w:w="567" w:type="pct"/>
            <w:gridSpan w:val="2"/>
            <w:shd w:val="clear" w:color="auto" w:fill="FFFFFF"/>
          </w:tcPr>
          <w:p w14:paraId="4E1F2D16" w14:textId="77777777" w:rsidR="00F528C6" w:rsidRPr="00422380" w:rsidRDefault="00F528C6" w:rsidP="00F528C6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" w:type="pct"/>
            <w:shd w:val="clear" w:color="auto" w:fill="FFFFFF"/>
          </w:tcPr>
          <w:p w14:paraId="1D117697" w14:textId="77777777" w:rsidR="00F528C6" w:rsidRPr="00422380" w:rsidRDefault="00F528C6" w:rsidP="00F52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702" w:type="pct"/>
            <w:gridSpan w:val="4"/>
            <w:shd w:val="clear" w:color="auto" w:fill="FFFFFF"/>
          </w:tcPr>
          <w:p w14:paraId="41FF5147" w14:textId="494D8F4A" w:rsidR="00F528C6" w:rsidRPr="004E1A8B" w:rsidRDefault="00125798" w:rsidP="00F528C6">
            <w:pPr>
              <w:pStyle w:val="acctfourfigures"/>
              <w:tabs>
                <w:tab w:val="clear" w:pos="765"/>
                <w:tab w:val="left" w:pos="954"/>
                <w:tab w:val="decimal" w:pos="980"/>
              </w:tabs>
              <w:spacing w:line="240" w:lineRule="auto"/>
              <w:ind w:left="-79" w:right="12"/>
              <w:jc w:val="right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4E1A8B">
              <w:rPr>
                <w:rFonts w:ascii="Angsana New" w:hAnsi="Angsana New"/>
                <w:sz w:val="26"/>
                <w:szCs w:val="26"/>
                <w:lang w:val="en-US" w:bidi="th-TH"/>
              </w:rPr>
              <w:t>(8,771)</w:t>
            </w:r>
          </w:p>
        </w:tc>
        <w:tc>
          <w:tcPr>
            <w:tcW w:w="137" w:type="pct"/>
            <w:shd w:val="clear" w:color="auto" w:fill="FFFFFF"/>
          </w:tcPr>
          <w:p w14:paraId="7ADDE323" w14:textId="77777777" w:rsidR="00F528C6" w:rsidRPr="00422380" w:rsidRDefault="00F528C6" w:rsidP="00F52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514" w:type="pct"/>
            <w:gridSpan w:val="3"/>
            <w:shd w:val="clear" w:color="auto" w:fill="FFFFFF"/>
          </w:tcPr>
          <w:p w14:paraId="2D5FA775" w14:textId="77777777" w:rsidR="00F528C6" w:rsidRPr="00422380" w:rsidRDefault="00F528C6" w:rsidP="00F528C6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" w:type="pct"/>
            <w:gridSpan w:val="2"/>
            <w:shd w:val="clear" w:color="auto" w:fill="FFFFFF"/>
          </w:tcPr>
          <w:p w14:paraId="49A80327" w14:textId="77777777" w:rsidR="00F528C6" w:rsidRPr="00422380" w:rsidRDefault="00F528C6" w:rsidP="00F52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708" w:type="pct"/>
            <w:gridSpan w:val="4"/>
            <w:shd w:val="clear" w:color="auto" w:fill="FFFFFF"/>
          </w:tcPr>
          <w:p w14:paraId="4D8DCC3A" w14:textId="65EB3765" w:rsidR="00F528C6" w:rsidRPr="00FA340B" w:rsidRDefault="00F528C6" w:rsidP="00125798">
            <w:pPr>
              <w:pStyle w:val="acctfourfigures"/>
              <w:tabs>
                <w:tab w:val="clear" w:pos="765"/>
                <w:tab w:val="decimal" w:pos="1056"/>
              </w:tabs>
              <w:spacing w:line="240" w:lineRule="auto"/>
              <w:ind w:left="-79" w:right="-14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FA340B">
              <w:rPr>
                <w:rFonts w:ascii="Angsana New" w:hAnsi="Angsana New"/>
                <w:sz w:val="26"/>
                <w:szCs w:val="26"/>
                <w:lang w:val="en-US" w:bidi="th-TH"/>
              </w:rPr>
              <w:t>(9,027)</w:t>
            </w:r>
          </w:p>
        </w:tc>
      </w:tr>
      <w:tr w:rsidR="00B30738" w:rsidRPr="00422380" w14:paraId="68837059" w14:textId="77777777" w:rsidTr="00C62ECC">
        <w:tblPrEx>
          <w:tblLook w:val="01E0" w:firstRow="1" w:lastRow="1" w:firstColumn="1" w:lastColumn="1" w:noHBand="0" w:noVBand="0"/>
        </w:tblPrEx>
        <w:trPr>
          <w:gridAfter w:val="2"/>
          <w:wAfter w:w="192" w:type="pct"/>
        </w:trPr>
        <w:tc>
          <w:tcPr>
            <w:tcW w:w="1925" w:type="pct"/>
            <w:gridSpan w:val="3"/>
            <w:shd w:val="clear" w:color="auto" w:fill="FFFFFF"/>
          </w:tcPr>
          <w:p w14:paraId="6FDFA2BD" w14:textId="518E0391" w:rsidR="00B30738" w:rsidRPr="00422380" w:rsidRDefault="00B30738" w:rsidP="00B30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422380">
              <w:rPr>
                <w:rFonts w:ascii="Angsana New" w:hAnsi="Angsana New" w:hint="cs"/>
                <w:sz w:val="26"/>
                <w:szCs w:val="26"/>
                <w:cs/>
              </w:rPr>
              <w:t xml:space="preserve">กำไรสุทธิจากกิจการที่ได้รับการส่งเสริมการลงทุน                         </w:t>
            </w:r>
            <w:r w:rsidRPr="00422380">
              <w:rPr>
                <w:rFonts w:ascii="Angsana New" w:hAnsi="Angsana New"/>
                <w:sz w:val="26"/>
                <w:szCs w:val="26"/>
                <w:cs/>
              </w:rPr>
              <w:t xml:space="preserve">    </w:t>
            </w:r>
            <w:r w:rsidRPr="00422380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567" w:type="pct"/>
            <w:gridSpan w:val="2"/>
            <w:shd w:val="clear" w:color="auto" w:fill="FFFFFF"/>
          </w:tcPr>
          <w:p w14:paraId="7173315B" w14:textId="77777777" w:rsidR="00B30738" w:rsidRPr="00422380" w:rsidRDefault="00B30738" w:rsidP="00B30738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21" w:type="pct"/>
            <w:shd w:val="clear" w:color="auto" w:fill="FFFFFF"/>
          </w:tcPr>
          <w:p w14:paraId="6B396445" w14:textId="77777777" w:rsidR="00B30738" w:rsidRPr="00422380" w:rsidRDefault="00B30738" w:rsidP="00B30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702" w:type="pct"/>
            <w:gridSpan w:val="4"/>
            <w:shd w:val="clear" w:color="auto" w:fill="FFFFFF"/>
          </w:tcPr>
          <w:p w14:paraId="13C8A0C8" w14:textId="066282B2" w:rsidR="00B30738" w:rsidRPr="004E1A8B" w:rsidRDefault="00B30738" w:rsidP="00B30738">
            <w:pPr>
              <w:pStyle w:val="acctfourfigures"/>
              <w:tabs>
                <w:tab w:val="clear" w:pos="765"/>
                <w:tab w:val="decimal" w:pos="659"/>
              </w:tabs>
              <w:spacing w:line="240" w:lineRule="auto"/>
              <w:ind w:left="-79" w:right="310"/>
              <w:jc w:val="right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4E1A8B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37" w:type="pct"/>
            <w:shd w:val="clear" w:color="auto" w:fill="FFFFFF"/>
          </w:tcPr>
          <w:p w14:paraId="12CCD9EC" w14:textId="77777777" w:rsidR="00B30738" w:rsidRPr="00422380" w:rsidRDefault="00B30738" w:rsidP="00B30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514" w:type="pct"/>
            <w:gridSpan w:val="3"/>
            <w:shd w:val="clear" w:color="auto" w:fill="FFFFFF"/>
          </w:tcPr>
          <w:p w14:paraId="57D0EE3A" w14:textId="77777777" w:rsidR="00B30738" w:rsidRPr="00422380" w:rsidRDefault="00B30738" w:rsidP="00B30738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35" w:type="pct"/>
            <w:gridSpan w:val="2"/>
            <w:shd w:val="clear" w:color="auto" w:fill="FFFFFF"/>
          </w:tcPr>
          <w:p w14:paraId="05500974" w14:textId="77777777" w:rsidR="00B30738" w:rsidRPr="00422380" w:rsidRDefault="00B30738" w:rsidP="00B30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708" w:type="pct"/>
            <w:gridSpan w:val="4"/>
            <w:shd w:val="clear" w:color="auto" w:fill="FFFFFF"/>
          </w:tcPr>
          <w:p w14:paraId="6A876D92" w14:textId="6E80889E" w:rsidR="00B30738" w:rsidRPr="00FA340B" w:rsidRDefault="00B30738" w:rsidP="00B30738">
            <w:pPr>
              <w:pStyle w:val="acctfourfigures"/>
              <w:tabs>
                <w:tab w:val="clear" w:pos="765"/>
                <w:tab w:val="decimal" w:pos="1056"/>
              </w:tabs>
              <w:spacing w:line="240" w:lineRule="auto"/>
              <w:ind w:left="-79" w:right="-143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FA340B">
              <w:rPr>
                <w:rFonts w:ascii="Angsana New" w:hAnsi="Angsana New"/>
                <w:sz w:val="26"/>
                <w:szCs w:val="26"/>
                <w:lang w:val="en-US" w:bidi="th-TH"/>
              </w:rPr>
              <w:t>(20,565)</w:t>
            </w:r>
          </w:p>
        </w:tc>
      </w:tr>
      <w:tr w:rsidR="00B30738" w:rsidRPr="00422380" w14:paraId="41B45834" w14:textId="77777777" w:rsidTr="00C62ECC">
        <w:tblPrEx>
          <w:tblLook w:val="01E0" w:firstRow="1" w:lastRow="1" w:firstColumn="1" w:lastColumn="1" w:noHBand="0" w:noVBand="0"/>
        </w:tblPrEx>
        <w:trPr>
          <w:gridAfter w:val="2"/>
          <w:wAfter w:w="192" w:type="pct"/>
        </w:trPr>
        <w:tc>
          <w:tcPr>
            <w:tcW w:w="1925" w:type="pct"/>
            <w:gridSpan w:val="3"/>
            <w:shd w:val="clear" w:color="auto" w:fill="FFFFFF"/>
          </w:tcPr>
          <w:p w14:paraId="37EF6375" w14:textId="77777777" w:rsidR="00B30738" w:rsidRPr="00422380" w:rsidRDefault="00B30738" w:rsidP="00B30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422380">
              <w:rPr>
                <w:rFonts w:ascii="Angsana New" w:hAnsi="Angsana New" w:hint="cs"/>
                <w:sz w:val="26"/>
                <w:szCs w:val="26"/>
                <w:cs/>
              </w:rPr>
              <w:t>ค่าใช้จ่ายที่หักได้เพิ่มเติมทางภาษี</w:t>
            </w:r>
          </w:p>
        </w:tc>
        <w:tc>
          <w:tcPr>
            <w:tcW w:w="567" w:type="pct"/>
            <w:gridSpan w:val="2"/>
            <w:shd w:val="clear" w:color="auto" w:fill="FFFFFF"/>
          </w:tcPr>
          <w:p w14:paraId="75C74A6E" w14:textId="77777777" w:rsidR="00B30738" w:rsidRPr="00422380" w:rsidRDefault="00B30738" w:rsidP="00B30738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" w:type="pct"/>
            <w:shd w:val="clear" w:color="auto" w:fill="FFFFFF"/>
          </w:tcPr>
          <w:p w14:paraId="797F5060" w14:textId="77777777" w:rsidR="00B30738" w:rsidRPr="00422380" w:rsidRDefault="00B30738" w:rsidP="00B30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702" w:type="pct"/>
            <w:gridSpan w:val="4"/>
            <w:shd w:val="clear" w:color="auto" w:fill="FFFFFF"/>
          </w:tcPr>
          <w:p w14:paraId="243B5ACD" w14:textId="29445224" w:rsidR="00B30738" w:rsidRPr="004E1A8B" w:rsidRDefault="00B30738" w:rsidP="00B30738">
            <w:pPr>
              <w:pStyle w:val="acctfourfigures"/>
              <w:tabs>
                <w:tab w:val="clear" w:pos="765"/>
                <w:tab w:val="left" w:pos="809"/>
                <w:tab w:val="decimal" w:pos="978"/>
              </w:tabs>
              <w:spacing w:line="240" w:lineRule="auto"/>
              <w:ind w:left="-79" w:right="12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4E1A8B">
              <w:rPr>
                <w:rFonts w:ascii="Angsana New" w:hAnsi="Angsana New"/>
                <w:sz w:val="26"/>
                <w:szCs w:val="26"/>
                <w:lang w:val="en-US" w:bidi="th-TH"/>
              </w:rPr>
              <w:t>(2,101)</w:t>
            </w:r>
          </w:p>
        </w:tc>
        <w:tc>
          <w:tcPr>
            <w:tcW w:w="137" w:type="pct"/>
            <w:shd w:val="clear" w:color="auto" w:fill="FFFFFF"/>
          </w:tcPr>
          <w:p w14:paraId="141741EB" w14:textId="77777777" w:rsidR="00B30738" w:rsidRPr="00422380" w:rsidRDefault="00B30738" w:rsidP="00B30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514" w:type="pct"/>
            <w:gridSpan w:val="3"/>
            <w:shd w:val="clear" w:color="auto" w:fill="FFFFFF"/>
          </w:tcPr>
          <w:p w14:paraId="5B4886DF" w14:textId="77777777" w:rsidR="00B30738" w:rsidRPr="00422380" w:rsidRDefault="00B30738" w:rsidP="00B30738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" w:type="pct"/>
            <w:gridSpan w:val="2"/>
            <w:shd w:val="clear" w:color="auto" w:fill="FFFFFF"/>
          </w:tcPr>
          <w:p w14:paraId="086B0330" w14:textId="77777777" w:rsidR="00B30738" w:rsidRPr="00422380" w:rsidRDefault="00B30738" w:rsidP="00B30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708" w:type="pct"/>
            <w:gridSpan w:val="4"/>
            <w:shd w:val="clear" w:color="auto" w:fill="FFFFFF"/>
          </w:tcPr>
          <w:p w14:paraId="0C660AAD" w14:textId="390F5CA6" w:rsidR="00B30738" w:rsidRPr="00FA340B" w:rsidRDefault="00B30738" w:rsidP="00B30738">
            <w:pPr>
              <w:pStyle w:val="acctfourfigures"/>
              <w:tabs>
                <w:tab w:val="clear" w:pos="765"/>
                <w:tab w:val="decimal" w:pos="1056"/>
              </w:tabs>
              <w:spacing w:line="240" w:lineRule="auto"/>
              <w:ind w:left="-79" w:right="-14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FA340B">
              <w:rPr>
                <w:rFonts w:ascii="Angsana New" w:hAnsi="Angsana New"/>
                <w:sz w:val="26"/>
                <w:szCs w:val="26"/>
                <w:lang w:val="en-US" w:bidi="th-TH"/>
              </w:rPr>
              <w:t>(2,227)</w:t>
            </w:r>
          </w:p>
        </w:tc>
      </w:tr>
      <w:tr w:rsidR="00B30738" w:rsidRPr="00422380" w14:paraId="440A3A19" w14:textId="77777777" w:rsidTr="00C62ECC">
        <w:tblPrEx>
          <w:tblLook w:val="01E0" w:firstRow="1" w:lastRow="1" w:firstColumn="1" w:lastColumn="1" w:noHBand="0" w:noVBand="0"/>
        </w:tblPrEx>
        <w:trPr>
          <w:gridAfter w:val="2"/>
          <w:wAfter w:w="192" w:type="pct"/>
        </w:trPr>
        <w:tc>
          <w:tcPr>
            <w:tcW w:w="1925" w:type="pct"/>
            <w:gridSpan w:val="3"/>
            <w:shd w:val="clear" w:color="auto" w:fill="FFFFFF"/>
          </w:tcPr>
          <w:p w14:paraId="3EA89610" w14:textId="77777777" w:rsidR="00B30738" w:rsidRPr="00422380" w:rsidRDefault="00B30738" w:rsidP="00B30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0"/>
              <w:rPr>
                <w:rFonts w:ascii="Angsana New" w:hAnsi="Angsana New"/>
                <w:sz w:val="26"/>
                <w:szCs w:val="26"/>
              </w:rPr>
            </w:pPr>
            <w:r w:rsidRPr="00422380">
              <w:rPr>
                <w:rFonts w:ascii="Angsana New" w:hAnsi="Angsana New"/>
                <w:sz w:val="26"/>
                <w:szCs w:val="26"/>
                <w:cs/>
              </w:rPr>
              <w:t>ค่าใช้จ่ายต้องห้ามทางภาษี</w:t>
            </w:r>
          </w:p>
        </w:tc>
        <w:tc>
          <w:tcPr>
            <w:tcW w:w="567" w:type="pct"/>
            <w:gridSpan w:val="2"/>
            <w:shd w:val="clear" w:color="auto" w:fill="FFFFFF"/>
          </w:tcPr>
          <w:p w14:paraId="6491AF1D" w14:textId="77777777" w:rsidR="00B30738" w:rsidRPr="00422380" w:rsidRDefault="00B30738" w:rsidP="00B30738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" w:type="pct"/>
            <w:shd w:val="clear" w:color="auto" w:fill="FFFFFF"/>
          </w:tcPr>
          <w:p w14:paraId="43F7DA6E" w14:textId="77777777" w:rsidR="00B30738" w:rsidRPr="00422380" w:rsidRDefault="00B30738" w:rsidP="00B30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702" w:type="pct"/>
            <w:gridSpan w:val="4"/>
            <w:shd w:val="clear" w:color="auto" w:fill="FFFFFF"/>
          </w:tcPr>
          <w:p w14:paraId="16838136" w14:textId="0E296D5B" w:rsidR="00B30738" w:rsidRPr="004E1A8B" w:rsidRDefault="00E06AA7" w:rsidP="00B30738">
            <w:pPr>
              <w:pStyle w:val="acctfourfigures"/>
              <w:tabs>
                <w:tab w:val="clear" w:pos="765"/>
                <w:tab w:val="decimal" w:pos="865"/>
                <w:tab w:val="decimal" w:pos="955"/>
              </w:tabs>
              <w:spacing w:line="240" w:lineRule="auto"/>
              <w:ind w:left="-79" w:right="62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4E1A8B">
              <w:rPr>
                <w:rFonts w:ascii="Angsana New" w:hAnsi="Angsana New"/>
                <w:sz w:val="26"/>
                <w:szCs w:val="26"/>
                <w:lang w:val="en-US" w:bidi="th-TH"/>
              </w:rPr>
              <w:t>1</w:t>
            </w:r>
            <w:r w:rsidR="00E1346B" w:rsidRPr="004E1A8B">
              <w:rPr>
                <w:rFonts w:ascii="Angsana New" w:hAnsi="Angsana New"/>
                <w:sz w:val="26"/>
                <w:szCs w:val="26"/>
                <w:lang w:val="en-US" w:bidi="th-TH"/>
              </w:rPr>
              <w:t>3,37</w:t>
            </w:r>
            <w:r w:rsidR="00014762" w:rsidRPr="004E1A8B">
              <w:rPr>
                <w:rFonts w:ascii="Angsana New" w:hAnsi="Angsana New"/>
                <w:sz w:val="26"/>
                <w:szCs w:val="26"/>
                <w:lang w:val="en-US" w:bidi="th-TH"/>
              </w:rPr>
              <w:t>6</w:t>
            </w:r>
          </w:p>
        </w:tc>
        <w:tc>
          <w:tcPr>
            <w:tcW w:w="137" w:type="pct"/>
            <w:shd w:val="clear" w:color="auto" w:fill="FFFFFF"/>
          </w:tcPr>
          <w:p w14:paraId="4E00A086" w14:textId="77777777" w:rsidR="00B30738" w:rsidRPr="00422380" w:rsidRDefault="00B30738" w:rsidP="00B30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14" w:type="pct"/>
            <w:gridSpan w:val="3"/>
            <w:shd w:val="clear" w:color="auto" w:fill="FFFFFF"/>
          </w:tcPr>
          <w:p w14:paraId="091B1F75" w14:textId="77777777" w:rsidR="00B30738" w:rsidRPr="00422380" w:rsidRDefault="00B30738" w:rsidP="00B30738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" w:type="pct"/>
            <w:gridSpan w:val="2"/>
            <w:shd w:val="clear" w:color="auto" w:fill="FFFFFF"/>
          </w:tcPr>
          <w:p w14:paraId="709278C2" w14:textId="77777777" w:rsidR="00B30738" w:rsidRPr="00422380" w:rsidRDefault="00B30738" w:rsidP="00B30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708" w:type="pct"/>
            <w:gridSpan w:val="4"/>
            <w:shd w:val="clear" w:color="auto" w:fill="FFFFFF"/>
          </w:tcPr>
          <w:p w14:paraId="3E2F9F97" w14:textId="4741C629" w:rsidR="00B30738" w:rsidRPr="00FA340B" w:rsidRDefault="00B30738" w:rsidP="00B30738">
            <w:pPr>
              <w:pStyle w:val="acctfourfigures"/>
              <w:tabs>
                <w:tab w:val="clear" w:pos="765"/>
                <w:tab w:val="decimal" w:pos="1056"/>
              </w:tabs>
              <w:spacing w:line="240" w:lineRule="auto"/>
              <w:ind w:left="-79" w:right="-14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FA340B">
              <w:rPr>
                <w:rFonts w:ascii="Angsana New" w:hAnsi="Angsana New"/>
                <w:sz w:val="26"/>
                <w:szCs w:val="26"/>
                <w:lang w:val="en-US" w:bidi="th-TH"/>
              </w:rPr>
              <w:t>29,8</w:t>
            </w:r>
            <w:r w:rsidR="00FA340B">
              <w:rPr>
                <w:rFonts w:ascii="Angsana New" w:hAnsi="Angsana New"/>
                <w:sz w:val="26"/>
                <w:szCs w:val="26"/>
                <w:lang w:val="en-US" w:bidi="th-TH"/>
              </w:rPr>
              <w:t>49</w:t>
            </w:r>
          </w:p>
        </w:tc>
      </w:tr>
      <w:tr w:rsidR="00B30738" w:rsidRPr="00422380" w14:paraId="64F32673" w14:textId="77777777" w:rsidTr="00C62ECC">
        <w:tblPrEx>
          <w:tblLook w:val="01E0" w:firstRow="1" w:lastRow="1" w:firstColumn="1" w:lastColumn="1" w:noHBand="0" w:noVBand="0"/>
        </w:tblPrEx>
        <w:trPr>
          <w:gridAfter w:val="2"/>
          <w:wAfter w:w="192" w:type="pct"/>
        </w:trPr>
        <w:tc>
          <w:tcPr>
            <w:tcW w:w="1925" w:type="pct"/>
            <w:gridSpan w:val="3"/>
            <w:shd w:val="clear" w:color="auto" w:fill="FFFFFF"/>
          </w:tcPr>
          <w:p w14:paraId="60D632F6" w14:textId="1D8C3D92" w:rsidR="00B30738" w:rsidRPr="00422380" w:rsidRDefault="00B30738" w:rsidP="00B30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422380">
              <w:rPr>
                <w:rFonts w:ascii="Angsana New" w:hAnsi="Angsana New"/>
                <w:sz w:val="26"/>
                <w:szCs w:val="26"/>
                <w:cs/>
              </w:rPr>
              <w:t>การใช้ขาดทุนทางภาษีที่เดิมไม่ได้บันทึก</w:t>
            </w:r>
          </w:p>
        </w:tc>
        <w:tc>
          <w:tcPr>
            <w:tcW w:w="567" w:type="pct"/>
            <w:gridSpan w:val="2"/>
            <w:shd w:val="clear" w:color="auto" w:fill="FFFFFF"/>
          </w:tcPr>
          <w:p w14:paraId="146DE4E1" w14:textId="77777777" w:rsidR="00B30738" w:rsidRPr="00422380" w:rsidRDefault="00B30738" w:rsidP="00B30738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" w:type="pct"/>
            <w:shd w:val="clear" w:color="auto" w:fill="FFFFFF"/>
          </w:tcPr>
          <w:p w14:paraId="56F25996" w14:textId="77777777" w:rsidR="00B30738" w:rsidRPr="00422380" w:rsidRDefault="00B30738" w:rsidP="00B30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702" w:type="pct"/>
            <w:gridSpan w:val="4"/>
            <w:shd w:val="clear" w:color="auto" w:fill="FFFFFF"/>
            <w:vAlign w:val="bottom"/>
          </w:tcPr>
          <w:p w14:paraId="2A63C522" w14:textId="5D2354BB" w:rsidR="00B30738" w:rsidRPr="004E1A8B" w:rsidRDefault="00B30738" w:rsidP="00B30738">
            <w:pPr>
              <w:pStyle w:val="acctfourfigures"/>
              <w:tabs>
                <w:tab w:val="clear" w:pos="765"/>
                <w:tab w:val="left" w:pos="809"/>
                <w:tab w:val="decimal" w:pos="978"/>
              </w:tabs>
              <w:spacing w:line="240" w:lineRule="auto"/>
              <w:ind w:left="-79" w:right="12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4E1A8B">
              <w:rPr>
                <w:rFonts w:ascii="Angsana New" w:hAnsi="Angsana New"/>
                <w:sz w:val="26"/>
                <w:szCs w:val="26"/>
                <w:lang w:val="en-US" w:bidi="th-TH"/>
              </w:rPr>
              <w:t>(4,</w:t>
            </w:r>
            <w:r w:rsidR="00E1346B" w:rsidRPr="004E1A8B">
              <w:rPr>
                <w:rFonts w:ascii="Angsana New" w:hAnsi="Angsana New"/>
                <w:sz w:val="26"/>
                <w:szCs w:val="26"/>
                <w:lang w:val="en-US" w:bidi="th-TH"/>
              </w:rPr>
              <w:t>071</w:t>
            </w:r>
            <w:r w:rsidRPr="004E1A8B">
              <w:rPr>
                <w:rFonts w:ascii="Angsana New" w:hAnsi="Angsana New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137" w:type="pct"/>
            <w:shd w:val="clear" w:color="auto" w:fill="FFFFFF"/>
            <w:vAlign w:val="bottom"/>
          </w:tcPr>
          <w:p w14:paraId="508E6392" w14:textId="77777777" w:rsidR="00B30738" w:rsidRPr="00422380" w:rsidRDefault="00B30738" w:rsidP="00B30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14" w:type="pct"/>
            <w:gridSpan w:val="3"/>
            <w:shd w:val="clear" w:color="auto" w:fill="FFFFFF"/>
          </w:tcPr>
          <w:p w14:paraId="018EB70D" w14:textId="77777777" w:rsidR="00B30738" w:rsidRPr="00422380" w:rsidRDefault="00B30738" w:rsidP="00B30738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" w:type="pct"/>
            <w:gridSpan w:val="2"/>
            <w:shd w:val="clear" w:color="auto" w:fill="FFFFFF"/>
          </w:tcPr>
          <w:p w14:paraId="5B112D7C" w14:textId="77777777" w:rsidR="00B30738" w:rsidRPr="00422380" w:rsidRDefault="00B30738" w:rsidP="00B30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708" w:type="pct"/>
            <w:gridSpan w:val="4"/>
            <w:shd w:val="clear" w:color="auto" w:fill="FFFFFF"/>
            <w:vAlign w:val="bottom"/>
          </w:tcPr>
          <w:p w14:paraId="3D0ADDFE" w14:textId="2F9A011C" w:rsidR="00B30738" w:rsidRPr="00422380" w:rsidRDefault="00B30738" w:rsidP="00B30738">
            <w:pPr>
              <w:pStyle w:val="acctfourfigures"/>
              <w:tabs>
                <w:tab w:val="clear" w:pos="765"/>
                <w:tab w:val="decimal" w:pos="1056"/>
              </w:tabs>
              <w:spacing w:line="240" w:lineRule="auto"/>
              <w:ind w:left="-79" w:right="-14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422380">
              <w:rPr>
                <w:rFonts w:ascii="Angsana New" w:hAnsi="Angsana New"/>
                <w:sz w:val="26"/>
                <w:szCs w:val="26"/>
                <w:lang w:val="en-US" w:bidi="th-TH"/>
              </w:rPr>
              <w:t>(20,080)</w:t>
            </w:r>
          </w:p>
        </w:tc>
      </w:tr>
      <w:tr w:rsidR="00B30738" w:rsidRPr="00422380" w14:paraId="3EF91788" w14:textId="77777777" w:rsidTr="00C62ECC">
        <w:tblPrEx>
          <w:tblLook w:val="01E0" w:firstRow="1" w:lastRow="1" w:firstColumn="1" w:lastColumn="1" w:noHBand="0" w:noVBand="0"/>
        </w:tblPrEx>
        <w:trPr>
          <w:gridAfter w:val="2"/>
          <w:wAfter w:w="192" w:type="pct"/>
        </w:trPr>
        <w:tc>
          <w:tcPr>
            <w:tcW w:w="1925" w:type="pct"/>
            <w:gridSpan w:val="3"/>
            <w:shd w:val="clear" w:color="auto" w:fill="FFFFFF"/>
          </w:tcPr>
          <w:p w14:paraId="5763AD8B" w14:textId="77777777" w:rsidR="00B30738" w:rsidRPr="00422380" w:rsidRDefault="00B30738" w:rsidP="00B30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0"/>
              <w:rPr>
                <w:rFonts w:ascii="Angsana New" w:hAnsi="Angsana New"/>
                <w:sz w:val="26"/>
                <w:szCs w:val="26"/>
              </w:rPr>
            </w:pPr>
            <w:r w:rsidRPr="00422380">
              <w:rPr>
                <w:rFonts w:ascii="Angsana New" w:hAnsi="Angsana New" w:hint="cs"/>
                <w:sz w:val="26"/>
                <w:szCs w:val="26"/>
                <w:cs/>
              </w:rPr>
              <w:t>ผลขาดทุนในปีปัจจุบันที่ไม่รับรู้เป็นสินทรัพย์</w:t>
            </w:r>
            <w:r w:rsidRPr="00422380"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Pr="00422380">
              <w:rPr>
                <w:rFonts w:ascii="Angsana New" w:hAnsi="Angsana New" w:hint="cs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567" w:type="pct"/>
            <w:gridSpan w:val="2"/>
            <w:shd w:val="clear" w:color="auto" w:fill="FFFFFF"/>
          </w:tcPr>
          <w:p w14:paraId="26058CE2" w14:textId="77777777" w:rsidR="00B30738" w:rsidRPr="00422380" w:rsidRDefault="00B30738" w:rsidP="00B30738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21" w:type="pct"/>
            <w:shd w:val="clear" w:color="auto" w:fill="FFFFFF"/>
          </w:tcPr>
          <w:p w14:paraId="3DFA7658" w14:textId="77777777" w:rsidR="00B30738" w:rsidRPr="00422380" w:rsidRDefault="00B30738" w:rsidP="00B30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2" w:type="pct"/>
            <w:gridSpan w:val="4"/>
            <w:shd w:val="clear" w:color="auto" w:fill="FFFFFF"/>
            <w:vAlign w:val="bottom"/>
          </w:tcPr>
          <w:p w14:paraId="4C9AE94E" w14:textId="4C86FFED" w:rsidR="00B30738" w:rsidRPr="00422380" w:rsidRDefault="00B30738" w:rsidP="00B30738">
            <w:pPr>
              <w:pStyle w:val="acctfourfigures"/>
              <w:tabs>
                <w:tab w:val="clear" w:pos="765"/>
                <w:tab w:val="left" w:pos="745"/>
                <w:tab w:val="decimal" w:pos="980"/>
              </w:tabs>
              <w:spacing w:line="240" w:lineRule="auto"/>
              <w:ind w:left="-79" w:right="316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422380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37" w:type="pct"/>
            <w:shd w:val="clear" w:color="auto" w:fill="FFFFFF"/>
            <w:vAlign w:val="bottom"/>
          </w:tcPr>
          <w:p w14:paraId="6DF53F48" w14:textId="77777777" w:rsidR="00B30738" w:rsidRPr="00422380" w:rsidRDefault="00B30738" w:rsidP="00B30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4"/>
                <w:tab w:val="decimal" w:pos="980"/>
              </w:tabs>
              <w:spacing w:line="240" w:lineRule="auto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14" w:type="pct"/>
            <w:gridSpan w:val="3"/>
            <w:shd w:val="clear" w:color="auto" w:fill="FFFFFF"/>
          </w:tcPr>
          <w:p w14:paraId="7489A736" w14:textId="77777777" w:rsidR="00B30738" w:rsidRPr="00422380" w:rsidRDefault="00B30738" w:rsidP="00B30738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35" w:type="pct"/>
            <w:gridSpan w:val="2"/>
            <w:shd w:val="clear" w:color="auto" w:fill="FFFFFF"/>
          </w:tcPr>
          <w:p w14:paraId="5FE0BEC6" w14:textId="77777777" w:rsidR="00B30738" w:rsidRPr="00422380" w:rsidRDefault="00B30738" w:rsidP="00B30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8" w:type="pct"/>
            <w:gridSpan w:val="4"/>
            <w:shd w:val="clear" w:color="auto" w:fill="FFFFFF"/>
            <w:vAlign w:val="bottom"/>
          </w:tcPr>
          <w:p w14:paraId="4C038B05" w14:textId="45029F90" w:rsidR="00B30738" w:rsidRPr="00422380" w:rsidRDefault="00B30738" w:rsidP="00B30738">
            <w:pPr>
              <w:pStyle w:val="acctfourfigures"/>
              <w:tabs>
                <w:tab w:val="clear" w:pos="765"/>
                <w:tab w:val="decimal" w:pos="1056"/>
              </w:tabs>
              <w:spacing w:line="240" w:lineRule="auto"/>
              <w:ind w:left="-79" w:right="-143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422380">
              <w:rPr>
                <w:rFonts w:ascii="Angsana New" w:hAnsi="Angsana New"/>
                <w:sz w:val="26"/>
                <w:szCs w:val="26"/>
                <w:lang w:val="en-US" w:bidi="th-TH"/>
              </w:rPr>
              <w:t>350</w:t>
            </w:r>
          </w:p>
        </w:tc>
      </w:tr>
      <w:tr w:rsidR="00B30738" w:rsidRPr="00422380" w14:paraId="25E3A3E3" w14:textId="77777777" w:rsidTr="00C62ECC">
        <w:tblPrEx>
          <w:tblLook w:val="01E0" w:firstRow="1" w:lastRow="1" w:firstColumn="1" w:lastColumn="1" w:noHBand="0" w:noVBand="0"/>
        </w:tblPrEx>
        <w:trPr>
          <w:gridAfter w:val="2"/>
          <w:wAfter w:w="192" w:type="pct"/>
        </w:trPr>
        <w:tc>
          <w:tcPr>
            <w:tcW w:w="1925" w:type="pct"/>
            <w:gridSpan w:val="3"/>
            <w:shd w:val="clear" w:color="auto" w:fill="FFFFFF"/>
          </w:tcPr>
          <w:p w14:paraId="750898A4" w14:textId="77777777" w:rsidR="00B30738" w:rsidRPr="00422380" w:rsidRDefault="00B30738" w:rsidP="00B30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422380">
              <w:rPr>
                <w:rFonts w:ascii="Angsana New" w:hAnsi="Angsana New"/>
                <w:sz w:val="26"/>
                <w:szCs w:val="26"/>
                <w:cs/>
              </w:rPr>
              <w:t>ภาษีงวดก่อนๆ ที่บันทึกสูงไป</w:t>
            </w:r>
          </w:p>
        </w:tc>
        <w:tc>
          <w:tcPr>
            <w:tcW w:w="567" w:type="pct"/>
            <w:gridSpan w:val="2"/>
            <w:shd w:val="clear" w:color="auto" w:fill="FFFFFF"/>
          </w:tcPr>
          <w:p w14:paraId="65D4BC6B" w14:textId="77777777" w:rsidR="00B30738" w:rsidRPr="00422380" w:rsidRDefault="00B30738" w:rsidP="00B30738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" w:type="pct"/>
            <w:shd w:val="clear" w:color="auto" w:fill="FFFFFF"/>
          </w:tcPr>
          <w:p w14:paraId="2D4D43FE" w14:textId="77777777" w:rsidR="00B30738" w:rsidRPr="00422380" w:rsidRDefault="00B30738" w:rsidP="00B30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702" w:type="pct"/>
            <w:gridSpan w:val="4"/>
            <w:shd w:val="clear" w:color="auto" w:fill="FFFFFF"/>
          </w:tcPr>
          <w:p w14:paraId="08362910" w14:textId="72150EA5" w:rsidR="00B30738" w:rsidRPr="00422380" w:rsidRDefault="00B30738" w:rsidP="00B30738">
            <w:pPr>
              <w:pStyle w:val="acctfourfigures"/>
              <w:tabs>
                <w:tab w:val="clear" w:pos="765"/>
                <w:tab w:val="left" w:pos="954"/>
                <w:tab w:val="decimal" w:pos="980"/>
              </w:tabs>
              <w:spacing w:line="240" w:lineRule="auto"/>
              <w:ind w:left="-79" w:right="316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422380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37" w:type="pct"/>
            <w:shd w:val="clear" w:color="auto" w:fill="FFFFFF"/>
          </w:tcPr>
          <w:p w14:paraId="20D210B9" w14:textId="77777777" w:rsidR="00B30738" w:rsidRPr="00422380" w:rsidRDefault="00B30738" w:rsidP="00B30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4"/>
                <w:tab w:val="decimal" w:pos="980"/>
              </w:tabs>
              <w:spacing w:line="240" w:lineRule="auto"/>
              <w:ind w:right="4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14" w:type="pct"/>
            <w:gridSpan w:val="3"/>
            <w:shd w:val="clear" w:color="auto" w:fill="FFFFFF"/>
          </w:tcPr>
          <w:p w14:paraId="35D84EBE" w14:textId="77777777" w:rsidR="00B30738" w:rsidRPr="00422380" w:rsidRDefault="00B30738" w:rsidP="00B30738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" w:type="pct"/>
            <w:gridSpan w:val="2"/>
            <w:shd w:val="clear" w:color="auto" w:fill="FFFFFF"/>
          </w:tcPr>
          <w:p w14:paraId="46519814" w14:textId="77777777" w:rsidR="00B30738" w:rsidRPr="00422380" w:rsidRDefault="00B30738" w:rsidP="00B30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708" w:type="pct"/>
            <w:gridSpan w:val="4"/>
            <w:shd w:val="clear" w:color="auto" w:fill="FFFFFF"/>
          </w:tcPr>
          <w:p w14:paraId="434414ED" w14:textId="507D4C4F" w:rsidR="00B30738" w:rsidRPr="00422380" w:rsidRDefault="00B30738" w:rsidP="00B30738">
            <w:pPr>
              <w:pStyle w:val="acctfourfigures"/>
              <w:tabs>
                <w:tab w:val="clear" w:pos="765"/>
                <w:tab w:val="decimal" w:pos="1056"/>
              </w:tabs>
              <w:spacing w:line="240" w:lineRule="auto"/>
              <w:ind w:left="-79" w:right="-14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422380">
              <w:rPr>
                <w:rFonts w:ascii="Angsana New" w:hAnsi="Angsana New"/>
                <w:sz w:val="26"/>
                <w:szCs w:val="26"/>
                <w:lang w:val="en-US" w:bidi="th-TH"/>
              </w:rPr>
              <w:t xml:space="preserve">   (86)</w:t>
            </w:r>
          </w:p>
        </w:tc>
      </w:tr>
      <w:tr w:rsidR="00B30738" w:rsidRPr="00422380" w14:paraId="5AAE8297" w14:textId="77777777" w:rsidTr="00C62ECC">
        <w:tblPrEx>
          <w:tblLook w:val="01E0" w:firstRow="1" w:lastRow="1" w:firstColumn="1" w:lastColumn="1" w:noHBand="0" w:noVBand="0"/>
        </w:tblPrEx>
        <w:trPr>
          <w:gridAfter w:val="2"/>
          <w:wAfter w:w="192" w:type="pct"/>
        </w:trPr>
        <w:tc>
          <w:tcPr>
            <w:tcW w:w="1925" w:type="pct"/>
            <w:gridSpan w:val="3"/>
            <w:shd w:val="clear" w:color="auto" w:fill="FFFFFF"/>
          </w:tcPr>
          <w:p w14:paraId="29130280" w14:textId="77777777" w:rsidR="00B30738" w:rsidRPr="00422380" w:rsidRDefault="00B30738" w:rsidP="00B30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2238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567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5953A378" w14:textId="0FE0CF3C" w:rsidR="00B30738" w:rsidRPr="00422380" w:rsidRDefault="00B30738" w:rsidP="00B30738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422380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19.7</w:t>
            </w:r>
            <w:r w:rsidR="00745512" w:rsidRPr="00422380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9</w:t>
            </w:r>
          </w:p>
        </w:tc>
        <w:tc>
          <w:tcPr>
            <w:tcW w:w="121" w:type="pct"/>
            <w:shd w:val="clear" w:color="auto" w:fill="FFFFFF"/>
          </w:tcPr>
          <w:p w14:paraId="78B30A8E" w14:textId="77777777" w:rsidR="00B30738" w:rsidRPr="00422380" w:rsidRDefault="00B30738" w:rsidP="00B30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2" w:type="pct"/>
            <w:gridSpan w:val="4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07A8F33C" w14:textId="0993F0AC" w:rsidR="00B30738" w:rsidRPr="00422380" w:rsidRDefault="00B30738" w:rsidP="00B30738">
            <w:pPr>
              <w:pStyle w:val="acctfourfigures"/>
              <w:tabs>
                <w:tab w:val="clear" w:pos="765"/>
                <w:tab w:val="left" w:pos="359"/>
              </w:tabs>
              <w:spacing w:line="240" w:lineRule="auto"/>
              <w:ind w:left="-79" w:right="46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422380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148,468</w:t>
            </w:r>
          </w:p>
        </w:tc>
        <w:tc>
          <w:tcPr>
            <w:tcW w:w="137" w:type="pct"/>
            <w:shd w:val="clear" w:color="auto" w:fill="FFFFFF"/>
          </w:tcPr>
          <w:p w14:paraId="7787EBD5" w14:textId="77777777" w:rsidR="00B30738" w:rsidRPr="00422380" w:rsidRDefault="00B30738" w:rsidP="00B30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514" w:type="pct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346F3C92" w14:textId="03ADA7B5" w:rsidR="00B30738" w:rsidRPr="00422380" w:rsidRDefault="00B30738" w:rsidP="00B30738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422380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16.98</w:t>
            </w:r>
          </w:p>
        </w:tc>
        <w:tc>
          <w:tcPr>
            <w:tcW w:w="135" w:type="pct"/>
            <w:gridSpan w:val="2"/>
            <w:shd w:val="clear" w:color="auto" w:fill="FFFFFF"/>
          </w:tcPr>
          <w:p w14:paraId="2A737FFC" w14:textId="77777777" w:rsidR="00B30738" w:rsidRPr="00422380" w:rsidRDefault="00B30738" w:rsidP="00B30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8" w:type="pct"/>
            <w:gridSpan w:val="4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2C01C34F" w14:textId="11CA7763" w:rsidR="00B30738" w:rsidRPr="00422380" w:rsidRDefault="00B30738" w:rsidP="00B30738">
            <w:pPr>
              <w:pStyle w:val="acctfourfigures"/>
              <w:tabs>
                <w:tab w:val="clear" w:pos="765"/>
                <w:tab w:val="left" w:pos="359"/>
              </w:tabs>
              <w:spacing w:line="240" w:lineRule="auto"/>
              <w:ind w:left="-79" w:right="93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422380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122,277</w:t>
            </w:r>
          </w:p>
        </w:tc>
      </w:tr>
      <w:tr w:rsidR="00B30738" w:rsidRPr="00422380" w14:paraId="4A8B03FD" w14:textId="77777777" w:rsidTr="00C62ECC">
        <w:tblPrEx>
          <w:tblLook w:val="01E0" w:firstRow="1" w:lastRow="1" w:firstColumn="1" w:lastColumn="1" w:noHBand="0" w:noVBand="0"/>
        </w:tblPrEx>
        <w:trPr>
          <w:gridAfter w:val="1"/>
          <w:wAfter w:w="189" w:type="pct"/>
        </w:trPr>
        <w:tc>
          <w:tcPr>
            <w:tcW w:w="1925" w:type="pct"/>
            <w:gridSpan w:val="3"/>
            <w:shd w:val="clear" w:color="auto" w:fill="FFFFFF"/>
          </w:tcPr>
          <w:p w14:paraId="73D4D356" w14:textId="77777777" w:rsidR="00B30738" w:rsidRPr="00422380" w:rsidRDefault="00B30738" w:rsidP="00B30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886" w:type="pct"/>
            <w:gridSpan w:val="18"/>
            <w:shd w:val="clear" w:color="auto" w:fill="FFFFFF"/>
          </w:tcPr>
          <w:p w14:paraId="46BC8D71" w14:textId="77777777" w:rsidR="00B30738" w:rsidRPr="00422380" w:rsidRDefault="00B30738" w:rsidP="00B30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Cs/>
                <w:sz w:val="26"/>
                <w:szCs w:val="26"/>
                <w:cs/>
              </w:rPr>
            </w:pPr>
          </w:p>
        </w:tc>
      </w:tr>
      <w:tr w:rsidR="00B30738" w:rsidRPr="00422380" w14:paraId="7FA32ABA" w14:textId="77777777" w:rsidTr="00C62ECC">
        <w:tblPrEx>
          <w:tblLook w:val="01E0" w:firstRow="1" w:lastRow="1" w:firstColumn="1" w:lastColumn="1" w:noHBand="0" w:noVBand="0"/>
        </w:tblPrEx>
        <w:trPr>
          <w:gridAfter w:val="1"/>
          <w:wAfter w:w="189" w:type="pct"/>
        </w:trPr>
        <w:tc>
          <w:tcPr>
            <w:tcW w:w="1925" w:type="pct"/>
            <w:gridSpan w:val="3"/>
            <w:shd w:val="clear" w:color="auto" w:fill="FFFFFF"/>
          </w:tcPr>
          <w:p w14:paraId="5224D5E1" w14:textId="77777777" w:rsidR="00B30738" w:rsidRPr="00422380" w:rsidRDefault="00B30738" w:rsidP="00B30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422380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br w:type="page"/>
              <w:t>การกระทบยอดเพื่อหาอัตราภาษีที่แท้จริง</w:t>
            </w:r>
          </w:p>
        </w:tc>
        <w:tc>
          <w:tcPr>
            <w:tcW w:w="2886" w:type="pct"/>
            <w:gridSpan w:val="18"/>
            <w:shd w:val="clear" w:color="auto" w:fill="FFFFFF"/>
          </w:tcPr>
          <w:p w14:paraId="6A2DF1D3" w14:textId="77777777" w:rsidR="00B30738" w:rsidRPr="00422380" w:rsidRDefault="00B30738" w:rsidP="00B30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Cs/>
                <w:sz w:val="26"/>
                <w:szCs w:val="26"/>
                <w:cs/>
              </w:rPr>
            </w:pPr>
            <w:r w:rsidRPr="00422380">
              <w:rPr>
                <w:rFonts w:ascii="Angsana New" w:hAnsi="Angsana New"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30738" w:rsidRPr="00422380" w14:paraId="0AC8C75C" w14:textId="77777777" w:rsidTr="00C62ECC">
        <w:tblPrEx>
          <w:tblLook w:val="01E0" w:firstRow="1" w:lastRow="1" w:firstColumn="1" w:lastColumn="1" w:noHBand="0" w:noVBand="0"/>
        </w:tblPrEx>
        <w:trPr>
          <w:gridAfter w:val="1"/>
          <w:wAfter w:w="189" w:type="pct"/>
        </w:trPr>
        <w:tc>
          <w:tcPr>
            <w:tcW w:w="1925" w:type="pct"/>
            <w:gridSpan w:val="3"/>
            <w:shd w:val="clear" w:color="auto" w:fill="FFFFFF"/>
          </w:tcPr>
          <w:p w14:paraId="31AB242C" w14:textId="77777777" w:rsidR="00B30738" w:rsidRPr="00422380" w:rsidRDefault="00B30738" w:rsidP="00B30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26"/>
                <w:szCs w:val="26"/>
                <w:cs/>
              </w:rPr>
            </w:pPr>
          </w:p>
        </w:tc>
        <w:tc>
          <w:tcPr>
            <w:tcW w:w="1390" w:type="pct"/>
            <w:gridSpan w:val="7"/>
            <w:shd w:val="clear" w:color="auto" w:fill="FFFFFF"/>
          </w:tcPr>
          <w:p w14:paraId="0D97768B" w14:textId="219EE8AB" w:rsidR="00B30738" w:rsidRPr="00422380" w:rsidRDefault="00B30738" w:rsidP="00B30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Cs/>
                <w:sz w:val="26"/>
                <w:szCs w:val="26"/>
              </w:rPr>
            </w:pPr>
            <w:r w:rsidRPr="00422380">
              <w:rPr>
                <w:rFonts w:ascii="Angsana New" w:hAnsi="Angsana New"/>
                <w:bCs/>
                <w:sz w:val="26"/>
                <w:szCs w:val="26"/>
              </w:rPr>
              <w:t>2567</w:t>
            </w:r>
          </w:p>
        </w:tc>
        <w:tc>
          <w:tcPr>
            <w:tcW w:w="137" w:type="pct"/>
            <w:shd w:val="clear" w:color="auto" w:fill="FFFFFF"/>
          </w:tcPr>
          <w:p w14:paraId="06AB5BB6" w14:textId="77777777" w:rsidR="00B30738" w:rsidRPr="00422380" w:rsidRDefault="00B30738" w:rsidP="00B30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359" w:type="pct"/>
            <w:gridSpan w:val="10"/>
            <w:shd w:val="clear" w:color="auto" w:fill="FFFFFF"/>
          </w:tcPr>
          <w:p w14:paraId="76EA04D8" w14:textId="7BEBDA85" w:rsidR="00B30738" w:rsidRPr="00422380" w:rsidRDefault="00B30738" w:rsidP="00B30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Cs/>
                <w:sz w:val="26"/>
                <w:szCs w:val="26"/>
              </w:rPr>
            </w:pPr>
            <w:r w:rsidRPr="00422380">
              <w:rPr>
                <w:rFonts w:ascii="Angsana New" w:hAnsi="Angsana New"/>
                <w:bCs/>
                <w:sz w:val="26"/>
                <w:szCs w:val="26"/>
              </w:rPr>
              <w:t>2566</w:t>
            </w:r>
          </w:p>
        </w:tc>
      </w:tr>
      <w:tr w:rsidR="00B30738" w:rsidRPr="00422380" w14:paraId="415021EE" w14:textId="77777777" w:rsidTr="00C62ECC">
        <w:tblPrEx>
          <w:tblLook w:val="01E0" w:firstRow="1" w:lastRow="1" w:firstColumn="1" w:lastColumn="1" w:noHBand="0" w:noVBand="0"/>
        </w:tblPrEx>
        <w:trPr>
          <w:gridAfter w:val="1"/>
          <w:wAfter w:w="189" w:type="pct"/>
        </w:trPr>
        <w:tc>
          <w:tcPr>
            <w:tcW w:w="1925" w:type="pct"/>
            <w:gridSpan w:val="3"/>
            <w:shd w:val="clear" w:color="auto" w:fill="FFFFFF"/>
          </w:tcPr>
          <w:p w14:paraId="5394D5AF" w14:textId="77777777" w:rsidR="00B30738" w:rsidRPr="00422380" w:rsidRDefault="00B30738" w:rsidP="00B30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67" w:type="pct"/>
            <w:gridSpan w:val="2"/>
            <w:shd w:val="clear" w:color="auto" w:fill="FFFFFF"/>
          </w:tcPr>
          <w:p w14:paraId="0FD67C6F" w14:textId="77777777" w:rsidR="00B30738" w:rsidRPr="00422380" w:rsidRDefault="00B30738" w:rsidP="00B30738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422380">
              <w:rPr>
                <w:rFonts w:ascii="Angsana New" w:hAnsi="Angsana New"/>
                <w:sz w:val="26"/>
                <w:szCs w:val="26"/>
                <w:cs/>
                <w:lang w:bidi="th-TH"/>
              </w:rPr>
              <w:t>อัตราภาษี</w:t>
            </w:r>
          </w:p>
          <w:p w14:paraId="32706A58" w14:textId="77777777" w:rsidR="00B30738" w:rsidRPr="00422380" w:rsidRDefault="00B30738" w:rsidP="00B30738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bCs/>
                <w:sz w:val="26"/>
                <w:szCs w:val="26"/>
                <w:lang w:bidi="th-TH"/>
              </w:rPr>
            </w:pPr>
            <w:r w:rsidRPr="00422380">
              <w:rPr>
                <w:rFonts w:ascii="Angsana New" w:hAnsi="Angsana New"/>
                <w:sz w:val="26"/>
                <w:szCs w:val="26"/>
                <w:cs/>
                <w:lang w:bidi="th-TH"/>
              </w:rPr>
              <w:t>(ร้อยละ)</w:t>
            </w:r>
          </w:p>
        </w:tc>
        <w:tc>
          <w:tcPr>
            <w:tcW w:w="137" w:type="pct"/>
            <w:gridSpan w:val="2"/>
            <w:shd w:val="clear" w:color="auto" w:fill="FFFFFF"/>
          </w:tcPr>
          <w:p w14:paraId="1DAC7867" w14:textId="77777777" w:rsidR="00B30738" w:rsidRPr="00422380" w:rsidRDefault="00B30738" w:rsidP="00B30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686" w:type="pct"/>
            <w:gridSpan w:val="3"/>
            <w:shd w:val="clear" w:color="auto" w:fill="FFFFFF"/>
          </w:tcPr>
          <w:p w14:paraId="7C93D75D" w14:textId="77777777" w:rsidR="00B30738" w:rsidRPr="00422380" w:rsidRDefault="00B30738" w:rsidP="00B3073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i/>
                <w:iCs/>
                <w:sz w:val="26"/>
                <w:szCs w:val="26"/>
                <w:lang w:bidi="th-TH"/>
              </w:rPr>
            </w:pPr>
          </w:p>
          <w:p w14:paraId="4EBA03B8" w14:textId="77777777" w:rsidR="00B30738" w:rsidRPr="00422380" w:rsidRDefault="00B30738" w:rsidP="00B3073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bidi="th-TH"/>
              </w:rPr>
            </w:pPr>
            <w:r w:rsidRPr="00422380">
              <w:rPr>
                <w:rFonts w:ascii="Angsana New" w:hAnsi="Angsana New"/>
                <w:i/>
                <w:iCs/>
                <w:sz w:val="26"/>
                <w:szCs w:val="26"/>
                <w:cs/>
                <w:lang w:bidi="th-TH"/>
              </w:rPr>
              <w:t>(</w:t>
            </w:r>
            <w:r w:rsidRPr="00422380">
              <w:rPr>
                <w:rFonts w:ascii="Angsana New" w:hAnsi="Angsana New" w:hint="cs"/>
                <w:i/>
                <w:iCs/>
                <w:sz w:val="26"/>
                <w:szCs w:val="26"/>
                <w:cs/>
                <w:lang w:bidi="th-TH"/>
              </w:rPr>
              <w:t>พัน</w:t>
            </w:r>
            <w:r w:rsidRPr="00422380">
              <w:rPr>
                <w:rFonts w:ascii="Angsana New" w:hAnsi="Angsana New"/>
                <w:i/>
                <w:iCs/>
                <w:sz w:val="26"/>
                <w:szCs w:val="26"/>
                <w:cs/>
                <w:lang w:bidi="th-TH"/>
              </w:rPr>
              <w:t>บาท)</w:t>
            </w:r>
          </w:p>
        </w:tc>
        <w:tc>
          <w:tcPr>
            <w:tcW w:w="137" w:type="pct"/>
            <w:shd w:val="clear" w:color="auto" w:fill="FFFFFF"/>
          </w:tcPr>
          <w:p w14:paraId="512D8A47" w14:textId="77777777" w:rsidR="00B30738" w:rsidRPr="00422380" w:rsidRDefault="00B30738" w:rsidP="00B30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529" w:type="pct"/>
            <w:gridSpan w:val="4"/>
            <w:shd w:val="clear" w:color="auto" w:fill="FFFFFF"/>
          </w:tcPr>
          <w:p w14:paraId="5B1E96DD" w14:textId="77777777" w:rsidR="00B30738" w:rsidRPr="00422380" w:rsidRDefault="00B30738" w:rsidP="00B30738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422380">
              <w:rPr>
                <w:rFonts w:ascii="Angsana New" w:hAnsi="Angsana New"/>
                <w:sz w:val="26"/>
                <w:szCs w:val="26"/>
                <w:cs/>
                <w:lang w:bidi="th-TH"/>
              </w:rPr>
              <w:t>อัตราภาษี</w:t>
            </w:r>
          </w:p>
          <w:p w14:paraId="3F8E8AA8" w14:textId="77777777" w:rsidR="00B30738" w:rsidRPr="00422380" w:rsidRDefault="00B30738" w:rsidP="00B30738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bCs/>
                <w:sz w:val="26"/>
                <w:szCs w:val="26"/>
              </w:rPr>
            </w:pPr>
            <w:r w:rsidRPr="00422380">
              <w:rPr>
                <w:rFonts w:ascii="Angsana New" w:hAnsi="Angsana New"/>
                <w:sz w:val="26"/>
                <w:szCs w:val="26"/>
                <w:cs/>
                <w:lang w:bidi="th-TH"/>
              </w:rPr>
              <w:t>(ร้อยละ)</w:t>
            </w:r>
          </w:p>
        </w:tc>
        <w:tc>
          <w:tcPr>
            <w:tcW w:w="144" w:type="pct"/>
            <w:gridSpan w:val="2"/>
            <w:shd w:val="clear" w:color="auto" w:fill="FFFFFF"/>
          </w:tcPr>
          <w:p w14:paraId="5A6A17DC" w14:textId="77777777" w:rsidR="00B30738" w:rsidRPr="00422380" w:rsidRDefault="00B30738" w:rsidP="00B30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686" w:type="pct"/>
            <w:gridSpan w:val="4"/>
            <w:shd w:val="clear" w:color="auto" w:fill="FFFFFF"/>
          </w:tcPr>
          <w:p w14:paraId="3322420B" w14:textId="77777777" w:rsidR="00B30738" w:rsidRPr="00422380" w:rsidRDefault="00B30738" w:rsidP="00B3073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i/>
                <w:iCs/>
                <w:sz w:val="26"/>
                <w:szCs w:val="26"/>
                <w:lang w:bidi="th-TH"/>
              </w:rPr>
            </w:pPr>
          </w:p>
          <w:p w14:paraId="444C61C8" w14:textId="77777777" w:rsidR="00B30738" w:rsidRPr="00422380" w:rsidRDefault="00B30738" w:rsidP="00B3073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bidi="th-TH"/>
              </w:rPr>
            </w:pPr>
            <w:r w:rsidRPr="00422380">
              <w:rPr>
                <w:rFonts w:ascii="Angsana New" w:hAnsi="Angsana New"/>
                <w:i/>
                <w:iCs/>
                <w:sz w:val="26"/>
                <w:szCs w:val="26"/>
                <w:cs/>
                <w:lang w:bidi="th-TH"/>
              </w:rPr>
              <w:t>(</w:t>
            </w:r>
            <w:r w:rsidRPr="00422380">
              <w:rPr>
                <w:rFonts w:ascii="Angsana New" w:hAnsi="Angsana New" w:hint="cs"/>
                <w:i/>
                <w:iCs/>
                <w:sz w:val="26"/>
                <w:szCs w:val="26"/>
                <w:cs/>
                <w:lang w:bidi="th-TH"/>
              </w:rPr>
              <w:t>พัน</w:t>
            </w:r>
            <w:r w:rsidRPr="00422380">
              <w:rPr>
                <w:rFonts w:ascii="Angsana New" w:hAnsi="Angsana New"/>
                <w:i/>
                <w:iCs/>
                <w:sz w:val="26"/>
                <w:szCs w:val="26"/>
                <w:cs/>
                <w:lang w:bidi="th-TH"/>
              </w:rPr>
              <w:t>บาท)</w:t>
            </w:r>
          </w:p>
        </w:tc>
      </w:tr>
      <w:tr w:rsidR="00B30738" w:rsidRPr="00422380" w14:paraId="0F9B3488" w14:textId="77777777" w:rsidTr="00C62ECC">
        <w:tblPrEx>
          <w:tblLook w:val="01E0" w:firstRow="1" w:lastRow="1" w:firstColumn="1" w:lastColumn="1" w:noHBand="0" w:noVBand="0"/>
        </w:tblPrEx>
        <w:trPr>
          <w:gridAfter w:val="1"/>
          <w:wAfter w:w="189" w:type="pct"/>
        </w:trPr>
        <w:tc>
          <w:tcPr>
            <w:tcW w:w="1925" w:type="pct"/>
            <w:gridSpan w:val="3"/>
            <w:shd w:val="clear" w:color="auto" w:fill="FFFFFF"/>
          </w:tcPr>
          <w:p w14:paraId="3A326CFF" w14:textId="77777777" w:rsidR="00B30738" w:rsidRPr="00422380" w:rsidRDefault="00B30738" w:rsidP="00B30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422380">
              <w:rPr>
                <w:rFonts w:ascii="Angsana New" w:hAnsi="Angsana New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567" w:type="pct"/>
            <w:gridSpan w:val="2"/>
            <w:shd w:val="clear" w:color="auto" w:fill="FFFFFF"/>
          </w:tcPr>
          <w:p w14:paraId="3B8C3BB1" w14:textId="77777777" w:rsidR="00B30738" w:rsidRPr="00422380" w:rsidRDefault="00B30738" w:rsidP="00B30738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color w:val="B8CCE4"/>
                <w:sz w:val="26"/>
                <w:szCs w:val="26"/>
                <w:lang w:val="en-US" w:bidi="th-TH"/>
              </w:rPr>
            </w:pPr>
          </w:p>
        </w:tc>
        <w:tc>
          <w:tcPr>
            <w:tcW w:w="137" w:type="pct"/>
            <w:gridSpan w:val="2"/>
            <w:shd w:val="clear" w:color="auto" w:fill="FFFFFF"/>
          </w:tcPr>
          <w:p w14:paraId="0DDAD2F7" w14:textId="77777777" w:rsidR="00B30738" w:rsidRPr="00422380" w:rsidRDefault="00B30738" w:rsidP="00B30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color w:val="B8CCE4"/>
                <w:sz w:val="26"/>
                <w:szCs w:val="26"/>
              </w:rPr>
            </w:pPr>
          </w:p>
        </w:tc>
        <w:tc>
          <w:tcPr>
            <w:tcW w:w="686" w:type="pct"/>
            <w:gridSpan w:val="3"/>
            <w:tcBorders>
              <w:bottom w:val="single" w:sz="4" w:space="0" w:color="auto"/>
            </w:tcBorders>
            <w:shd w:val="clear" w:color="auto" w:fill="FFFFFF"/>
          </w:tcPr>
          <w:p w14:paraId="1EDC0328" w14:textId="2E8CF2BF" w:rsidR="00B30738" w:rsidRPr="00422380" w:rsidRDefault="00B30738" w:rsidP="00B30738">
            <w:pPr>
              <w:pStyle w:val="acctfourfigures"/>
              <w:tabs>
                <w:tab w:val="clear" w:pos="765"/>
                <w:tab w:val="decimal" w:pos="1056"/>
              </w:tabs>
              <w:spacing w:line="240" w:lineRule="auto"/>
              <w:ind w:left="-79" w:right="-14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422380">
              <w:rPr>
                <w:rFonts w:ascii="Angsana New" w:hAnsi="Angsana New"/>
                <w:sz w:val="26"/>
                <w:szCs w:val="26"/>
                <w:lang w:val="en-US" w:bidi="th-TH"/>
              </w:rPr>
              <w:t>731,788</w:t>
            </w:r>
          </w:p>
        </w:tc>
        <w:tc>
          <w:tcPr>
            <w:tcW w:w="137" w:type="pct"/>
            <w:shd w:val="clear" w:color="auto" w:fill="FFFFFF"/>
          </w:tcPr>
          <w:p w14:paraId="7971DC8F" w14:textId="77777777" w:rsidR="00B30738" w:rsidRPr="00422380" w:rsidRDefault="00B30738" w:rsidP="00B30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529" w:type="pct"/>
            <w:gridSpan w:val="4"/>
            <w:shd w:val="clear" w:color="auto" w:fill="FFFFFF"/>
          </w:tcPr>
          <w:p w14:paraId="202761A6" w14:textId="77777777" w:rsidR="00B30738" w:rsidRPr="00422380" w:rsidRDefault="00B30738" w:rsidP="00B30738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color w:val="B8CCE4"/>
                <w:sz w:val="26"/>
                <w:szCs w:val="26"/>
                <w:lang w:val="en-US" w:bidi="th-TH"/>
              </w:rPr>
            </w:pPr>
          </w:p>
        </w:tc>
        <w:tc>
          <w:tcPr>
            <w:tcW w:w="144" w:type="pct"/>
            <w:gridSpan w:val="2"/>
            <w:shd w:val="clear" w:color="auto" w:fill="FFFFFF"/>
          </w:tcPr>
          <w:p w14:paraId="21D9CEFC" w14:textId="77777777" w:rsidR="00B30738" w:rsidRPr="00422380" w:rsidRDefault="00B30738" w:rsidP="00B30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color w:val="B8CCE4"/>
                <w:sz w:val="26"/>
                <w:szCs w:val="26"/>
              </w:rPr>
            </w:pPr>
          </w:p>
        </w:tc>
        <w:tc>
          <w:tcPr>
            <w:tcW w:w="686" w:type="pct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3BE65D6F" w14:textId="63843DBC" w:rsidR="00B30738" w:rsidRPr="00422380" w:rsidRDefault="00B30738" w:rsidP="00B30738">
            <w:pPr>
              <w:pStyle w:val="acctfourfigures"/>
              <w:tabs>
                <w:tab w:val="clear" w:pos="765"/>
                <w:tab w:val="decimal" w:pos="1056"/>
              </w:tabs>
              <w:spacing w:line="240" w:lineRule="auto"/>
              <w:ind w:left="-79" w:right="-14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422380">
              <w:rPr>
                <w:rFonts w:ascii="Angsana New" w:hAnsi="Angsana New"/>
                <w:sz w:val="26"/>
                <w:szCs w:val="26"/>
                <w:lang w:val="en-US" w:bidi="th-TH"/>
              </w:rPr>
              <w:t>532,847</w:t>
            </w:r>
          </w:p>
        </w:tc>
      </w:tr>
      <w:tr w:rsidR="00B30738" w:rsidRPr="00422380" w14:paraId="17B2B8A5" w14:textId="77777777" w:rsidTr="00C62ECC">
        <w:tblPrEx>
          <w:tblLook w:val="01E0" w:firstRow="1" w:lastRow="1" w:firstColumn="1" w:lastColumn="1" w:noHBand="0" w:noVBand="0"/>
        </w:tblPrEx>
        <w:trPr>
          <w:gridAfter w:val="1"/>
          <w:wAfter w:w="189" w:type="pct"/>
        </w:trPr>
        <w:tc>
          <w:tcPr>
            <w:tcW w:w="1925" w:type="pct"/>
            <w:gridSpan w:val="3"/>
            <w:shd w:val="clear" w:color="auto" w:fill="FFFFFF"/>
          </w:tcPr>
          <w:p w14:paraId="503B0AA4" w14:textId="77777777" w:rsidR="00B30738" w:rsidRPr="00422380" w:rsidRDefault="00B30738" w:rsidP="00B30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422380">
              <w:rPr>
                <w:rFonts w:ascii="Angsana New" w:hAnsi="Angsana New"/>
                <w:sz w:val="26"/>
                <w:szCs w:val="26"/>
                <w:cs/>
              </w:rPr>
              <w:t>จำนวนภาษีตามอัตราภาษีเงินได้</w:t>
            </w:r>
          </w:p>
        </w:tc>
        <w:tc>
          <w:tcPr>
            <w:tcW w:w="567" w:type="pct"/>
            <w:gridSpan w:val="2"/>
            <w:shd w:val="clear" w:color="auto" w:fill="FFFFFF"/>
          </w:tcPr>
          <w:p w14:paraId="04140921" w14:textId="30C85E2B" w:rsidR="00B30738" w:rsidRPr="00422380" w:rsidRDefault="00B30738" w:rsidP="00B30738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422380">
              <w:rPr>
                <w:rFonts w:ascii="Angsana New" w:hAnsi="Angsana New"/>
                <w:sz w:val="26"/>
                <w:szCs w:val="26"/>
                <w:lang w:val="en-US" w:bidi="th-TH"/>
              </w:rPr>
              <w:t>20.00</w:t>
            </w:r>
          </w:p>
        </w:tc>
        <w:tc>
          <w:tcPr>
            <w:tcW w:w="137" w:type="pct"/>
            <w:gridSpan w:val="2"/>
            <w:shd w:val="clear" w:color="auto" w:fill="FFFFFF"/>
          </w:tcPr>
          <w:p w14:paraId="0FAED869" w14:textId="77777777" w:rsidR="00B30738" w:rsidRPr="00422380" w:rsidRDefault="00B30738" w:rsidP="00B30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686" w:type="pct"/>
            <w:gridSpan w:val="3"/>
            <w:tcBorders>
              <w:top w:val="single" w:sz="4" w:space="0" w:color="auto"/>
            </w:tcBorders>
            <w:shd w:val="clear" w:color="auto" w:fill="FFFFFF"/>
          </w:tcPr>
          <w:p w14:paraId="41B0E812" w14:textId="6DBF185A" w:rsidR="00B30738" w:rsidRPr="00422380" w:rsidRDefault="00B30738" w:rsidP="00B30738">
            <w:pPr>
              <w:pStyle w:val="acctfourfigures"/>
              <w:tabs>
                <w:tab w:val="clear" w:pos="765"/>
                <w:tab w:val="decimal" w:pos="1056"/>
              </w:tabs>
              <w:spacing w:line="240" w:lineRule="auto"/>
              <w:ind w:left="-79" w:right="-14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422380">
              <w:rPr>
                <w:rFonts w:ascii="Angsana New" w:hAnsi="Angsana New"/>
                <w:sz w:val="26"/>
                <w:szCs w:val="26"/>
                <w:lang w:val="en-US" w:bidi="th-TH"/>
              </w:rPr>
              <w:t>146,358</w:t>
            </w:r>
          </w:p>
        </w:tc>
        <w:tc>
          <w:tcPr>
            <w:tcW w:w="137" w:type="pct"/>
            <w:shd w:val="clear" w:color="auto" w:fill="FFFFFF"/>
          </w:tcPr>
          <w:p w14:paraId="3AC3CFA9" w14:textId="77777777" w:rsidR="00B30738" w:rsidRPr="00422380" w:rsidRDefault="00B30738" w:rsidP="00B30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529" w:type="pct"/>
            <w:gridSpan w:val="4"/>
            <w:shd w:val="clear" w:color="auto" w:fill="FFFFFF"/>
          </w:tcPr>
          <w:p w14:paraId="05024710" w14:textId="5B408F44" w:rsidR="00B30738" w:rsidRPr="00422380" w:rsidRDefault="00B30738" w:rsidP="00B30738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422380">
              <w:rPr>
                <w:rFonts w:ascii="Angsana New" w:hAnsi="Angsana New"/>
                <w:sz w:val="26"/>
                <w:szCs w:val="26"/>
                <w:lang w:val="en-US" w:bidi="th-TH"/>
              </w:rPr>
              <w:t>20.00</w:t>
            </w:r>
          </w:p>
        </w:tc>
        <w:tc>
          <w:tcPr>
            <w:tcW w:w="144" w:type="pct"/>
            <w:gridSpan w:val="2"/>
            <w:shd w:val="clear" w:color="auto" w:fill="FFFFFF"/>
          </w:tcPr>
          <w:p w14:paraId="436CDAEC" w14:textId="77777777" w:rsidR="00B30738" w:rsidRPr="00422380" w:rsidRDefault="00B30738" w:rsidP="00B30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686" w:type="pct"/>
            <w:gridSpan w:val="4"/>
            <w:tcBorders>
              <w:top w:val="single" w:sz="4" w:space="0" w:color="auto"/>
            </w:tcBorders>
            <w:shd w:val="clear" w:color="auto" w:fill="FFFFFF"/>
          </w:tcPr>
          <w:p w14:paraId="42176CB8" w14:textId="6241C0FF" w:rsidR="00B30738" w:rsidRPr="00422380" w:rsidRDefault="00B30738" w:rsidP="00B30738">
            <w:pPr>
              <w:pStyle w:val="acctfourfigures"/>
              <w:tabs>
                <w:tab w:val="clear" w:pos="765"/>
                <w:tab w:val="decimal" w:pos="1056"/>
              </w:tabs>
              <w:spacing w:line="240" w:lineRule="auto"/>
              <w:ind w:left="-79" w:right="-14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422380">
              <w:rPr>
                <w:rFonts w:ascii="Angsana New" w:hAnsi="Angsana New"/>
                <w:sz w:val="26"/>
                <w:szCs w:val="26"/>
                <w:lang w:val="en-US" w:bidi="th-TH"/>
              </w:rPr>
              <w:t>106,569</w:t>
            </w:r>
          </w:p>
        </w:tc>
      </w:tr>
      <w:tr w:rsidR="00B30738" w:rsidRPr="00422380" w14:paraId="6428BB63" w14:textId="77777777" w:rsidTr="00C62ECC">
        <w:tblPrEx>
          <w:tblLook w:val="01E0" w:firstRow="1" w:lastRow="1" w:firstColumn="1" w:lastColumn="1" w:noHBand="0" w:noVBand="0"/>
        </w:tblPrEx>
        <w:trPr>
          <w:gridAfter w:val="1"/>
          <w:wAfter w:w="189" w:type="pct"/>
        </w:trPr>
        <w:tc>
          <w:tcPr>
            <w:tcW w:w="1925" w:type="pct"/>
            <w:gridSpan w:val="3"/>
            <w:shd w:val="clear" w:color="auto" w:fill="FFFFFF"/>
          </w:tcPr>
          <w:p w14:paraId="3E6257B3" w14:textId="77777777" w:rsidR="00B30738" w:rsidRPr="00422380" w:rsidRDefault="00B30738" w:rsidP="00B30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422380">
              <w:rPr>
                <w:rFonts w:ascii="Angsana New" w:hAnsi="Angsana New" w:hint="cs"/>
                <w:sz w:val="26"/>
                <w:szCs w:val="26"/>
                <w:cs/>
              </w:rPr>
              <w:t>การลดอัตราภาษีจากการได้รับสิทธิใน</w:t>
            </w:r>
          </w:p>
        </w:tc>
        <w:tc>
          <w:tcPr>
            <w:tcW w:w="567" w:type="pct"/>
            <w:gridSpan w:val="2"/>
            <w:shd w:val="clear" w:color="auto" w:fill="FFFFFF"/>
          </w:tcPr>
          <w:p w14:paraId="5DCB4BFC" w14:textId="77777777" w:rsidR="00B30738" w:rsidRPr="00422380" w:rsidRDefault="00B30738" w:rsidP="00B30738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37" w:type="pct"/>
            <w:gridSpan w:val="2"/>
            <w:shd w:val="clear" w:color="auto" w:fill="FFFFFF"/>
          </w:tcPr>
          <w:p w14:paraId="5B2EFA35" w14:textId="77777777" w:rsidR="00B30738" w:rsidRPr="00422380" w:rsidRDefault="00B30738" w:rsidP="00B30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686" w:type="pct"/>
            <w:gridSpan w:val="3"/>
            <w:shd w:val="clear" w:color="auto" w:fill="FFFFFF"/>
          </w:tcPr>
          <w:p w14:paraId="3441A02B" w14:textId="77777777" w:rsidR="00B30738" w:rsidRPr="00422380" w:rsidRDefault="00B30738" w:rsidP="00B30738">
            <w:pPr>
              <w:pStyle w:val="acctfourfigures"/>
              <w:tabs>
                <w:tab w:val="clear" w:pos="765"/>
                <w:tab w:val="decimal" w:pos="1056"/>
              </w:tabs>
              <w:spacing w:line="240" w:lineRule="auto"/>
              <w:ind w:left="-79" w:right="-14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37" w:type="pct"/>
            <w:shd w:val="clear" w:color="auto" w:fill="FFFFFF"/>
          </w:tcPr>
          <w:p w14:paraId="54AA4E16" w14:textId="77777777" w:rsidR="00B30738" w:rsidRPr="00422380" w:rsidRDefault="00B30738" w:rsidP="00B30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529" w:type="pct"/>
            <w:gridSpan w:val="4"/>
            <w:shd w:val="clear" w:color="auto" w:fill="FFFFFF"/>
          </w:tcPr>
          <w:p w14:paraId="2482923D" w14:textId="77777777" w:rsidR="00B30738" w:rsidRPr="00422380" w:rsidRDefault="00B30738" w:rsidP="00B30738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44" w:type="pct"/>
            <w:gridSpan w:val="2"/>
            <w:shd w:val="clear" w:color="auto" w:fill="FFFFFF"/>
          </w:tcPr>
          <w:p w14:paraId="4030E562" w14:textId="77777777" w:rsidR="00B30738" w:rsidRPr="00422380" w:rsidRDefault="00B30738" w:rsidP="00B30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686" w:type="pct"/>
            <w:gridSpan w:val="4"/>
            <w:shd w:val="clear" w:color="auto" w:fill="FFFFFF"/>
          </w:tcPr>
          <w:p w14:paraId="2EDCB56C" w14:textId="77777777" w:rsidR="00B30738" w:rsidRPr="00422380" w:rsidRDefault="00B30738" w:rsidP="00B30738">
            <w:pPr>
              <w:pStyle w:val="acctfourfigures"/>
              <w:tabs>
                <w:tab w:val="clear" w:pos="765"/>
                <w:tab w:val="decimal" w:pos="1056"/>
              </w:tabs>
              <w:spacing w:line="240" w:lineRule="auto"/>
              <w:ind w:left="-79" w:right="-14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</w:tr>
      <w:tr w:rsidR="00B30738" w:rsidRPr="00422380" w14:paraId="51CCBAC6" w14:textId="77777777" w:rsidTr="00C62ECC">
        <w:tblPrEx>
          <w:tblLook w:val="01E0" w:firstRow="1" w:lastRow="1" w:firstColumn="1" w:lastColumn="1" w:noHBand="0" w:noVBand="0"/>
        </w:tblPrEx>
        <w:trPr>
          <w:gridAfter w:val="1"/>
          <w:wAfter w:w="189" w:type="pct"/>
        </w:trPr>
        <w:tc>
          <w:tcPr>
            <w:tcW w:w="1925" w:type="pct"/>
            <w:gridSpan w:val="3"/>
            <w:shd w:val="clear" w:color="auto" w:fill="FFFFFF"/>
          </w:tcPr>
          <w:p w14:paraId="09A9A5ED" w14:textId="77777777" w:rsidR="00B30738" w:rsidRPr="00422380" w:rsidRDefault="00B30738" w:rsidP="00B30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422380">
              <w:rPr>
                <w:rFonts w:ascii="Angsana New" w:hAnsi="Angsana New"/>
                <w:sz w:val="26"/>
                <w:szCs w:val="26"/>
                <w:cs/>
              </w:rPr>
              <w:t xml:space="preserve">   </w:t>
            </w:r>
            <w:r w:rsidRPr="00422380">
              <w:rPr>
                <w:rFonts w:ascii="Angsana New" w:hAnsi="Angsana New" w:hint="cs"/>
                <w:sz w:val="26"/>
                <w:szCs w:val="26"/>
                <w:cs/>
              </w:rPr>
              <w:t>เขตพัฒนาพิเศษเฉพาะกิจ</w:t>
            </w:r>
          </w:p>
        </w:tc>
        <w:tc>
          <w:tcPr>
            <w:tcW w:w="567" w:type="pct"/>
            <w:gridSpan w:val="2"/>
            <w:shd w:val="clear" w:color="auto" w:fill="FFFFFF"/>
          </w:tcPr>
          <w:p w14:paraId="4C4F2A39" w14:textId="77777777" w:rsidR="00B30738" w:rsidRPr="00422380" w:rsidRDefault="00B30738" w:rsidP="00B30738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37" w:type="pct"/>
            <w:gridSpan w:val="2"/>
            <w:shd w:val="clear" w:color="auto" w:fill="FFFFFF"/>
          </w:tcPr>
          <w:p w14:paraId="14139E3B" w14:textId="77777777" w:rsidR="00B30738" w:rsidRPr="00422380" w:rsidRDefault="00B30738" w:rsidP="00B30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686" w:type="pct"/>
            <w:gridSpan w:val="3"/>
            <w:shd w:val="clear" w:color="auto" w:fill="FFFFFF"/>
          </w:tcPr>
          <w:p w14:paraId="4FAA08E3" w14:textId="27D3A7FE" w:rsidR="00B30738" w:rsidRPr="00422380" w:rsidRDefault="00B30738" w:rsidP="00B30738">
            <w:pPr>
              <w:pStyle w:val="acctfourfigures"/>
              <w:tabs>
                <w:tab w:val="clear" w:pos="765"/>
                <w:tab w:val="decimal" w:pos="1056"/>
              </w:tabs>
              <w:spacing w:line="240" w:lineRule="auto"/>
              <w:ind w:left="-79" w:right="-14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422380">
              <w:rPr>
                <w:rFonts w:ascii="Angsana New" w:hAnsi="Angsana New"/>
                <w:sz w:val="26"/>
                <w:szCs w:val="26"/>
                <w:lang w:val="en-US" w:bidi="th-TH"/>
              </w:rPr>
              <w:t>(8,771)</w:t>
            </w:r>
          </w:p>
        </w:tc>
        <w:tc>
          <w:tcPr>
            <w:tcW w:w="137" w:type="pct"/>
            <w:shd w:val="clear" w:color="auto" w:fill="FFFFFF"/>
          </w:tcPr>
          <w:p w14:paraId="4923C2EF" w14:textId="77777777" w:rsidR="00B30738" w:rsidRPr="00422380" w:rsidRDefault="00B30738" w:rsidP="00B30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529" w:type="pct"/>
            <w:gridSpan w:val="4"/>
            <w:shd w:val="clear" w:color="auto" w:fill="FFFFFF"/>
          </w:tcPr>
          <w:p w14:paraId="7BFA15D3" w14:textId="77777777" w:rsidR="00B30738" w:rsidRPr="00422380" w:rsidRDefault="00B30738" w:rsidP="00B30738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44" w:type="pct"/>
            <w:gridSpan w:val="2"/>
            <w:shd w:val="clear" w:color="auto" w:fill="FFFFFF"/>
          </w:tcPr>
          <w:p w14:paraId="44243909" w14:textId="77777777" w:rsidR="00B30738" w:rsidRPr="00422380" w:rsidRDefault="00B30738" w:rsidP="00B30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686" w:type="pct"/>
            <w:gridSpan w:val="4"/>
            <w:shd w:val="clear" w:color="auto" w:fill="FFFFFF"/>
          </w:tcPr>
          <w:p w14:paraId="3CACF200" w14:textId="05179FB5" w:rsidR="00B30738" w:rsidRPr="00422380" w:rsidRDefault="00B30738" w:rsidP="00B30738">
            <w:pPr>
              <w:pStyle w:val="acctfourfigures"/>
              <w:tabs>
                <w:tab w:val="clear" w:pos="765"/>
                <w:tab w:val="decimal" w:pos="1056"/>
              </w:tabs>
              <w:spacing w:line="240" w:lineRule="auto"/>
              <w:ind w:left="-79" w:right="-14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422380">
              <w:rPr>
                <w:rFonts w:ascii="Angsana New" w:hAnsi="Angsana New"/>
                <w:sz w:val="26"/>
                <w:szCs w:val="26"/>
                <w:lang w:val="en-US" w:bidi="th-TH"/>
              </w:rPr>
              <w:t>(9,027)</w:t>
            </w:r>
          </w:p>
        </w:tc>
      </w:tr>
      <w:tr w:rsidR="00B30738" w:rsidRPr="00422380" w14:paraId="21A7A3EE" w14:textId="77777777" w:rsidTr="00C62ECC">
        <w:tblPrEx>
          <w:tblLook w:val="01E0" w:firstRow="1" w:lastRow="1" w:firstColumn="1" w:lastColumn="1" w:noHBand="0" w:noVBand="0"/>
        </w:tblPrEx>
        <w:trPr>
          <w:gridAfter w:val="1"/>
          <w:wAfter w:w="189" w:type="pct"/>
        </w:trPr>
        <w:tc>
          <w:tcPr>
            <w:tcW w:w="1925" w:type="pct"/>
            <w:gridSpan w:val="3"/>
            <w:shd w:val="clear" w:color="auto" w:fill="FFFFFF"/>
          </w:tcPr>
          <w:p w14:paraId="3626106D" w14:textId="77777777" w:rsidR="00B30738" w:rsidRPr="00422380" w:rsidRDefault="00B30738" w:rsidP="00B30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422380">
              <w:rPr>
                <w:rFonts w:ascii="Angsana New" w:hAnsi="Angsana New" w:hint="cs"/>
                <w:sz w:val="26"/>
                <w:szCs w:val="26"/>
                <w:cs/>
              </w:rPr>
              <w:t>รายได้เงินปันผลรับที่ได้รับยกเว้นภาษีเงินได้</w:t>
            </w:r>
          </w:p>
        </w:tc>
        <w:tc>
          <w:tcPr>
            <w:tcW w:w="567" w:type="pct"/>
            <w:gridSpan w:val="2"/>
            <w:shd w:val="clear" w:color="auto" w:fill="FFFFFF"/>
          </w:tcPr>
          <w:p w14:paraId="6D50FEE9" w14:textId="77777777" w:rsidR="00B30738" w:rsidRPr="00422380" w:rsidRDefault="00B30738" w:rsidP="00B30738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37" w:type="pct"/>
            <w:gridSpan w:val="2"/>
            <w:shd w:val="clear" w:color="auto" w:fill="FFFFFF"/>
          </w:tcPr>
          <w:p w14:paraId="57501E43" w14:textId="77777777" w:rsidR="00B30738" w:rsidRPr="00422380" w:rsidRDefault="00B30738" w:rsidP="00B30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686" w:type="pct"/>
            <w:gridSpan w:val="3"/>
            <w:shd w:val="clear" w:color="auto" w:fill="FFFFFF"/>
          </w:tcPr>
          <w:p w14:paraId="37A5E6A7" w14:textId="5875A576" w:rsidR="00B30738" w:rsidRPr="00422380" w:rsidRDefault="00B30738" w:rsidP="00B30738">
            <w:pPr>
              <w:pStyle w:val="acctfourfigures"/>
              <w:tabs>
                <w:tab w:val="clear" w:pos="765"/>
                <w:tab w:val="decimal" w:pos="1056"/>
              </w:tabs>
              <w:spacing w:line="240" w:lineRule="auto"/>
              <w:ind w:left="-79" w:right="-143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422380">
              <w:rPr>
                <w:rFonts w:ascii="Angsana New" w:hAnsi="Angsana New"/>
                <w:sz w:val="26"/>
                <w:szCs w:val="26"/>
                <w:lang w:val="en-US" w:bidi="th-TH"/>
              </w:rPr>
              <w:t>(31,048)</w:t>
            </w:r>
          </w:p>
        </w:tc>
        <w:tc>
          <w:tcPr>
            <w:tcW w:w="137" w:type="pct"/>
            <w:shd w:val="clear" w:color="auto" w:fill="FFFFFF"/>
          </w:tcPr>
          <w:p w14:paraId="728E673C" w14:textId="77777777" w:rsidR="00B30738" w:rsidRPr="00422380" w:rsidRDefault="00B30738" w:rsidP="00B30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529" w:type="pct"/>
            <w:gridSpan w:val="4"/>
            <w:shd w:val="clear" w:color="auto" w:fill="FFFFFF"/>
          </w:tcPr>
          <w:p w14:paraId="5C1B6F71" w14:textId="77777777" w:rsidR="00B30738" w:rsidRPr="00422380" w:rsidRDefault="00B30738" w:rsidP="00B30738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44" w:type="pct"/>
            <w:gridSpan w:val="2"/>
            <w:shd w:val="clear" w:color="auto" w:fill="FFFFFF"/>
          </w:tcPr>
          <w:p w14:paraId="238F2BA0" w14:textId="77777777" w:rsidR="00B30738" w:rsidRPr="00422380" w:rsidRDefault="00B30738" w:rsidP="00B30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686" w:type="pct"/>
            <w:gridSpan w:val="4"/>
            <w:shd w:val="clear" w:color="auto" w:fill="FFFFFF"/>
          </w:tcPr>
          <w:p w14:paraId="46897057" w14:textId="72021049" w:rsidR="00B30738" w:rsidRPr="00422380" w:rsidRDefault="00B30738" w:rsidP="00B30738">
            <w:pPr>
              <w:pStyle w:val="acctfourfigures"/>
              <w:tabs>
                <w:tab w:val="clear" w:pos="765"/>
                <w:tab w:val="decimal" w:pos="1056"/>
              </w:tabs>
              <w:spacing w:line="240" w:lineRule="auto"/>
              <w:ind w:left="-79" w:right="-143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422380">
              <w:rPr>
                <w:rFonts w:ascii="Angsana New" w:hAnsi="Angsana New"/>
                <w:sz w:val="26"/>
                <w:szCs w:val="26"/>
                <w:lang w:val="en-US" w:bidi="th-TH"/>
              </w:rPr>
              <w:t>(14,949)</w:t>
            </w:r>
          </w:p>
        </w:tc>
      </w:tr>
      <w:tr w:rsidR="00B30738" w:rsidRPr="00422380" w14:paraId="290D25D3" w14:textId="77777777" w:rsidTr="00C62ECC">
        <w:tblPrEx>
          <w:tblLook w:val="01E0" w:firstRow="1" w:lastRow="1" w:firstColumn="1" w:lastColumn="1" w:noHBand="0" w:noVBand="0"/>
        </w:tblPrEx>
        <w:trPr>
          <w:gridAfter w:val="1"/>
          <w:wAfter w:w="189" w:type="pct"/>
        </w:trPr>
        <w:tc>
          <w:tcPr>
            <w:tcW w:w="1925" w:type="pct"/>
            <w:gridSpan w:val="3"/>
            <w:shd w:val="clear" w:color="auto" w:fill="FFFFFF"/>
          </w:tcPr>
          <w:p w14:paraId="3748B1A3" w14:textId="77777777" w:rsidR="00B30738" w:rsidRPr="00422380" w:rsidRDefault="00B30738" w:rsidP="00B30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422380">
              <w:rPr>
                <w:rFonts w:ascii="Angsana New" w:hAnsi="Angsana New" w:hint="cs"/>
                <w:sz w:val="26"/>
                <w:szCs w:val="26"/>
                <w:cs/>
              </w:rPr>
              <w:t>ค่าใช้จ่ายที่หักได้เพิ่มเติมทางภาษี</w:t>
            </w:r>
          </w:p>
        </w:tc>
        <w:tc>
          <w:tcPr>
            <w:tcW w:w="567" w:type="pct"/>
            <w:gridSpan w:val="2"/>
            <w:shd w:val="clear" w:color="auto" w:fill="FFFFFF"/>
          </w:tcPr>
          <w:p w14:paraId="7AD37B53" w14:textId="77777777" w:rsidR="00B30738" w:rsidRPr="00422380" w:rsidRDefault="00B30738" w:rsidP="00B30738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37" w:type="pct"/>
            <w:gridSpan w:val="2"/>
            <w:shd w:val="clear" w:color="auto" w:fill="FFFFFF"/>
          </w:tcPr>
          <w:p w14:paraId="1E2F1970" w14:textId="77777777" w:rsidR="00B30738" w:rsidRPr="00422380" w:rsidRDefault="00B30738" w:rsidP="00B30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686" w:type="pct"/>
            <w:gridSpan w:val="3"/>
            <w:shd w:val="clear" w:color="auto" w:fill="FFFFFF"/>
          </w:tcPr>
          <w:p w14:paraId="0FEFA1F3" w14:textId="5E282B63" w:rsidR="00B30738" w:rsidRPr="00422380" w:rsidRDefault="00B30738" w:rsidP="00B30738">
            <w:pPr>
              <w:pStyle w:val="acctfourfigures"/>
              <w:tabs>
                <w:tab w:val="clear" w:pos="765"/>
                <w:tab w:val="decimal" w:pos="1056"/>
              </w:tabs>
              <w:spacing w:line="240" w:lineRule="auto"/>
              <w:ind w:left="-79" w:right="-14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422380">
              <w:rPr>
                <w:rFonts w:ascii="Angsana New" w:hAnsi="Angsana New"/>
                <w:sz w:val="26"/>
                <w:szCs w:val="26"/>
                <w:lang w:val="en-US" w:bidi="th-TH"/>
              </w:rPr>
              <w:t>(2,101)</w:t>
            </w:r>
          </w:p>
        </w:tc>
        <w:tc>
          <w:tcPr>
            <w:tcW w:w="137" w:type="pct"/>
            <w:shd w:val="clear" w:color="auto" w:fill="FFFFFF"/>
          </w:tcPr>
          <w:p w14:paraId="7724ACF5" w14:textId="77777777" w:rsidR="00B30738" w:rsidRPr="00422380" w:rsidRDefault="00B30738" w:rsidP="00B30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529" w:type="pct"/>
            <w:gridSpan w:val="4"/>
            <w:shd w:val="clear" w:color="auto" w:fill="FFFFFF"/>
          </w:tcPr>
          <w:p w14:paraId="550C305C" w14:textId="77777777" w:rsidR="00B30738" w:rsidRPr="00422380" w:rsidRDefault="00B30738" w:rsidP="00B30738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44" w:type="pct"/>
            <w:gridSpan w:val="2"/>
            <w:shd w:val="clear" w:color="auto" w:fill="FFFFFF"/>
          </w:tcPr>
          <w:p w14:paraId="4FA80EEA" w14:textId="77777777" w:rsidR="00B30738" w:rsidRPr="00422380" w:rsidRDefault="00B30738" w:rsidP="00B30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686" w:type="pct"/>
            <w:gridSpan w:val="4"/>
            <w:shd w:val="clear" w:color="auto" w:fill="FFFFFF"/>
          </w:tcPr>
          <w:p w14:paraId="7D510A82" w14:textId="77B5E44C" w:rsidR="00B30738" w:rsidRPr="00422380" w:rsidRDefault="00B30738" w:rsidP="00B30738">
            <w:pPr>
              <w:pStyle w:val="acctfourfigures"/>
              <w:tabs>
                <w:tab w:val="clear" w:pos="765"/>
                <w:tab w:val="decimal" w:pos="1056"/>
              </w:tabs>
              <w:spacing w:line="240" w:lineRule="auto"/>
              <w:ind w:left="-79" w:right="-14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422380">
              <w:rPr>
                <w:rFonts w:ascii="Angsana New" w:hAnsi="Angsana New"/>
                <w:sz w:val="26"/>
                <w:szCs w:val="26"/>
                <w:lang w:val="en-US" w:bidi="th-TH"/>
              </w:rPr>
              <w:t>(2,227)</w:t>
            </w:r>
          </w:p>
        </w:tc>
      </w:tr>
      <w:tr w:rsidR="00B30738" w:rsidRPr="00422380" w14:paraId="15EBBEB0" w14:textId="77777777" w:rsidTr="00C62ECC">
        <w:tblPrEx>
          <w:tblLook w:val="01E0" w:firstRow="1" w:lastRow="1" w:firstColumn="1" w:lastColumn="1" w:noHBand="0" w:noVBand="0"/>
        </w:tblPrEx>
        <w:trPr>
          <w:gridAfter w:val="1"/>
          <w:wAfter w:w="189" w:type="pct"/>
        </w:trPr>
        <w:tc>
          <w:tcPr>
            <w:tcW w:w="1925" w:type="pct"/>
            <w:gridSpan w:val="3"/>
            <w:shd w:val="clear" w:color="auto" w:fill="FFFFFF"/>
          </w:tcPr>
          <w:p w14:paraId="7870C838" w14:textId="77777777" w:rsidR="00B30738" w:rsidRPr="00422380" w:rsidRDefault="00B30738" w:rsidP="00B30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422380">
              <w:rPr>
                <w:rFonts w:ascii="Angsana New" w:hAnsi="Angsana New"/>
                <w:sz w:val="26"/>
                <w:szCs w:val="26"/>
                <w:cs/>
              </w:rPr>
              <w:t>ค่าใช้จ่ายต้องห้ามทางภาษี</w:t>
            </w:r>
          </w:p>
        </w:tc>
        <w:tc>
          <w:tcPr>
            <w:tcW w:w="567" w:type="pct"/>
            <w:gridSpan w:val="2"/>
            <w:shd w:val="clear" w:color="auto" w:fill="FFFFFF"/>
          </w:tcPr>
          <w:p w14:paraId="19BE11DE" w14:textId="77777777" w:rsidR="00B30738" w:rsidRPr="00422380" w:rsidRDefault="00B30738" w:rsidP="00B30738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37" w:type="pct"/>
            <w:gridSpan w:val="2"/>
            <w:shd w:val="clear" w:color="auto" w:fill="FFFFFF"/>
          </w:tcPr>
          <w:p w14:paraId="2BC03F80" w14:textId="77777777" w:rsidR="00B30738" w:rsidRPr="00422380" w:rsidRDefault="00B30738" w:rsidP="00B30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686" w:type="pct"/>
            <w:gridSpan w:val="3"/>
            <w:shd w:val="clear" w:color="auto" w:fill="auto"/>
          </w:tcPr>
          <w:p w14:paraId="0950E0C7" w14:textId="5EE54C0D" w:rsidR="00B30738" w:rsidRPr="00422380" w:rsidRDefault="00B30738" w:rsidP="00B30738">
            <w:pPr>
              <w:pStyle w:val="acctfourfigures"/>
              <w:tabs>
                <w:tab w:val="clear" w:pos="765"/>
                <w:tab w:val="decimal" w:pos="1056"/>
              </w:tabs>
              <w:spacing w:line="240" w:lineRule="auto"/>
              <w:ind w:left="-79" w:right="-14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422380">
              <w:rPr>
                <w:rFonts w:ascii="Angsana New" w:hAnsi="Angsana New"/>
                <w:sz w:val="26"/>
                <w:szCs w:val="26"/>
                <w:lang w:val="en-US" w:bidi="th-TH"/>
              </w:rPr>
              <w:t>6,929</w:t>
            </w:r>
          </w:p>
        </w:tc>
        <w:tc>
          <w:tcPr>
            <w:tcW w:w="137" w:type="pct"/>
            <w:shd w:val="clear" w:color="auto" w:fill="FFFFFF"/>
          </w:tcPr>
          <w:p w14:paraId="7ECBEC82" w14:textId="77777777" w:rsidR="00B30738" w:rsidRPr="00422380" w:rsidRDefault="00B30738" w:rsidP="00B30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529" w:type="pct"/>
            <w:gridSpan w:val="4"/>
            <w:shd w:val="clear" w:color="auto" w:fill="FFFFFF"/>
          </w:tcPr>
          <w:p w14:paraId="703D3C99" w14:textId="77777777" w:rsidR="00B30738" w:rsidRPr="00422380" w:rsidRDefault="00B30738" w:rsidP="00B30738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44" w:type="pct"/>
            <w:gridSpan w:val="2"/>
            <w:shd w:val="clear" w:color="auto" w:fill="FFFFFF"/>
          </w:tcPr>
          <w:p w14:paraId="784A9FB5" w14:textId="77777777" w:rsidR="00B30738" w:rsidRPr="00422380" w:rsidRDefault="00B30738" w:rsidP="00B30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686" w:type="pct"/>
            <w:gridSpan w:val="4"/>
            <w:shd w:val="clear" w:color="auto" w:fill="FFFFFF"/>
          </w:tcPr>
          <w:p w14:paraId="61DDD2C5" w14:textId="76288982" w:rsidR="00B30738" w:rsidRPr="00422380" w:rsidRDefault="00B30738" w:rsidP="00B30738">
            <w:pPr>
              <w:pStyle w:val="acctfourfigures"/>
              <w:tabs>
                <w:tab w:val="clear" w:pos="765"/>
                <w:tab w:val="decimal" w:pos="1056"/>
              </w:tabs>
              <w:spacing w:line="240" w:lineRule="auto"/>
              <w:ind w:left="-79" w:right="-14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422380">
              <w:rPr>
                <w:rFonts w:ascii="Angsana New" w:hAnsi="Angsana New"/>
                <w:sz w:val="26"/>
                <w:szCs w:val="26"/>
                <w:lang w:val="en-US" w:bidi="th-TH"/>
              </w:rPr>
              <w:t>29,664</w:t>
            </w:r>
          </w:p>
        </w:tc>
      </w:tr>
      <w:tr w:rsidR="00B30738" w:rsidRPr="00422380" w14:paraId="1414A37A" w14:textId="77777777" w:rsidTr="00C62ECC">
        <w:tblPrEx>
          <w:tblLook w:val="01E0" w:firstRow="1" w:lastRow="1" w:firstColumn="1" w:lastColumn="1" w:noHBand="0" w:noVBand="0"/>
        </w:tblPrEx>
        <w:trPr>
          <w:gridAfter w:val="1"/>
          <w:wAfter w:w="189" w:type="pct"/>
        </w:trPr>
        <w:tc>
          <w:tcPr>
            <w:tcW w:w="1925" w:type="pct"/>
            <w:gridSpan w:val="3"/>
            <w:shd w:val="clear" w:color="auto" w:fill="FFFFFF"/>
          </w:tcPr>
          <w:p w14:paraId="0FFF27BA" w14:textId="77777777" w:rsidR="00B30738" w:rsidRPr="00422380" w:rsidRDefault="00B30738" w:rsidP="00B30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422380">
              <w:rPr>
                <w:rFonts w:ascii="Angsana New" w:hAnsi="Angsana New"/>
                <w:sz w:val="26"/>
                <w:szCs w:val="26"/>
                <w:cs/>
              </w:rPr>
              <w:t>ภาษีงวดก่อนๆ ที่บันทึกสูงไป</w:t>
            </w:r>
          </w:p>
        </w:tc>
        <w:tc>
          <w:tcPr>
            <w:tcW w:w="567" w:type="pct"/>
            <w:gridSpan w:val="2"/>
            <w:shd w:val="clear" w:color="auto" w:fill="FFFFFF"/>
          </w:tcPr>
          <w:p w14:paraId="4AA3D07A" w14:textId="77777777" w:rsidR="00B30738" w:rsidRPr="00422380" w:rsidRDefault="00B30738" w:rsidP="00B30738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37" w:type="pct"/>
            <w:gridSpan w:val="2"/>
            <w:shd w:val="clear" w:color="auto" w:fill="FFFFFF"/>
          </w:tcPr>
          <w:p w14:paraId="0981C438" w14:textId="77777777" w:rsidR="00B30738" w:rsidRPr="00422380" w:rsidRDefault="00B30738" w:rsidP="00B30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686" w:type="pct"/>
            <w:gridSpan w:val="3"/>
            <w:shd w:val="clear" w:color="auto" w:fill="auto"/>
          </w:tcPr>
          <w:p w14:paraId="52516166" w14:textId="6A4F77C3" w:rsidR="00B30738" w:rsidRPr="00422380" w:rsidRDefault="00B30738" w:rsidP="00B30738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left="-79" w:right="-14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422380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37" w:type="pct"/>
            <w:shd w:val="clear" w:color="auto" w:fill="FFFFFF"/>
          </w:tcPr>
          <w:p w14:paraId="171263B8" w14:textId="77777777" w:rsidR="00B30738" w:rsidRPr="00422380" w:rsidRDefault="00B30738" w:rsidP="00B30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529" w:type="pct"/>
            <w:gridSpan w:val="4"/>
            <w:shd w:val="clear" w:color="auto" w:fill="FFFFFF"/>
          </w:tcPr>
          <w:p w14:paraId="37883F45" w14:textId="77777777" w:rsidR="00B30738" w:rsidRPr="00422380" w:rsidRDefault="00B30738" w:rsidP="00B30738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44" w:type="pct"/>
            <w:gridSpan w:val="2"/>
            <w:shd w:val="clear" w:color="auto" w:fill="FFFFFF"/>
          </w:tcPr>
          <w:p w14:paraId="00F0011A" w14:textId="77777777" w:rsidR="00B30738" w:rsidRPr="00422380" w:rsidRDefault="00B30738" w:rsidP="00B30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686" w:type="pct"/>
            <w:gridSpan w:val="4"/>
            <w:shd w:val="clear" w:color="auto" w:fill="FFFFFF"/>
          </w:tcPr>
          <w:p w14:paraId="1266FD6B" w14:textId="3221ADEA" w:rsidR="00B30738" w:rsidRPr="00422380" w:rsidRDefault="00B30738" w:rsidP="00B30738">
            <w:pPr>
              <w:pStyle w:val="acctfourfigures"/>
              <w:tabs>
                <w:tab w:val="clear" w:pos="765"/>
                <w:tab w:val="decimal" w:pos="1056"/>
              </w:tabs>
              <w:spacing w:line="240" w:lineRule="auto"/>
              <w:ind w:left="-79" w:right="-14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422380">
              <w:rPr>
                <w:rFonts w:ascii="Angsana New" w:hAnsi="Angsana New"/>
                <w:sz w:val="26"/>
                <w:szCs w:val="26"/>
                <w:lang w:val="en-US" w:bidi="th-TH"/>
              </w:rPr>
              <w:t>(86)</w:t>
            </w:r>
          </w:p>
        </w:tc>
      </w:tr>
      <w:tr w:rsidR="00B30738" w:rsidRPr="00422380" w14:paraId="05BA1B4C" w14:textId="77777777" w:rsidTr="00C62ECC">
        <w:tblPrEx>
          <w:tblLook w:val="01E0" w:firstRow="1" w:lastRow="1" w:firstColumn="1" w:lastColumn="1" w:noHBand="0" w:noVBand="0"/>
        </w:tblPrEx>
        <w:trPr>
          <w:gridAfter w:val="1"/>
          <w:wAfter w:w="189" w:type="pct"/>
        </w:trPr>
        <w:tc>
          <w:tcPr>
            <w:tcW w:w="1925" w:type="pct"/>
            <w:gridSpan w:val="3"/>
            <w:shd w:val="clear" w:color="auto" w:fill="FFFFFF"/>
          </w:tcPr>
          <w:p w14:paraId="76D047BC" w14:textId="77777777" w:rsidR="00B30738" w:rsidRPr="00422380" w:rsidRDefault="00B30738" w:rsidP="00B30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2238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567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2F5CF9A3" w14:textId="4FC411A4" w:rsidR="00B30738" w:rsidRPr="00422380" w:rsidRDefault="00B30738" w:rsidP="00B30738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422380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15.22</w:t>
            </w:r>
          </w:p>
        </w:tc>
        <w:tc>
          <w:tcPr>
            <w:tcW w:w="137" w:type="pct"/>
            <w:gridSpan w:val="2"/>
            <w:shd w:val="clear" w:color="auto" w:fill="FFFFFF"/>
          </w:tcPr>
          <w:p w14:paraId="1CE1A787" w14:textId="77777777" w:rsidR="00B30738" w:rsidRPr="00422380" w:rsidRDefault="00B30738" w:rsidP="00B30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0"/>
              </w:tabs>
              <w:spacing w:line="240" w:lineRule="auto"/>
              <w:ind w:left="-376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86" w:type="pct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E49A32" w14:textId="2087B2A4" w:rsidR="00B30738" w:rsidRPr="00422380" w:rsidRDefault="00B30738" w:rsidP="00B30738">
            <w:pPr>
              <w:pStyle w:val="acctfourfigures"/>
              <w:tabs>
                <w:tab w:val="clear" w:pos="765"/>
                <w:tab w:val="left" w:pos="359"/>
                <w:tab w:val="left" w:pos="700"/>
              </w:tabs>
              <w:spacing w:line="240" w:lineRule="auto"/>
              <w:ind w:left="-376" w:right="40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422380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111,367</w:t>
            </w:r>
          </w:p>
        </w:tc>
        <w:tc>
          <w:tcPr>
            <w:tcW w:w="137" w:type="pct"/>
            <w:shd w:val="clear" w:color="auto" w:fill="FFFFFF"/>
          </w:tcPr>
          <w:p w14:paraId="37FC33D3" w14:textId="77777777" w:rsidR="00B30738" w:rsidRPr="00422380" w:rsidRDefault="00B30738" w:rsidP="00B30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0"/>
              </w:tabs>
              <w:spacing w:line="240" w:lineRule="auto"/>
              <w:ind w:left="-376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529" w:type="pct"/>
            <w:gridSpan w:val="4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615D0050" w14:textId="615EF153" w:rsidR="00B30738" w:rsidRPr="00422380" w:rsidRDefault="00B30738" w:rsidP="00B30738">
            <w:pPr>
              <w:pStyle w:val="acctfourfigures"/>
              <w:tabs>
                <w:tab w:val="clear" w:pos="765"/>
                <w:tab w:val="left" w:pos="651"/>
              </w:tabs>
              <w:spacing w:line="240" w:lineRule="auto"/>
              <w:ind w:left="-376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422380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 xml:space="preserve">       20.63</w:t>
            </w:r>
          </w:p>
        </w:tc>
        <w:tc>
          <w:tcPr>
            <w:tcW w:w="144" w:type="pct"/>
            <w:gridSpan w:val="2"/>
            <w:shd w:val="clear" w:color="auto" w:fill="FFFFFF"/>
          </w:tcPr>
          <w:p w14:paraId="47E1F506" w14:textId="77777777" w:rsidR="00B30738" w:rsidRPr="00422380" w:rsidRDefault="00B30738" w:rsidP="00B30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4"/>
                <w:tab w:val="left" w:pos="700"/>
              </w:tabs>
              <w:spacing w:line="240" w:lineRule="auto"/>
              <w:ind w:left="-376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86" w:type="pct"/>
            <w:gridSpan w:val="4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4281B99A" w14:textId="12F7CEAD" w:rsidR="00B30738" w:rsidRPr="00422380" w:rsidRDefault="00B30738" w:rsidP="00B30738">
            <w:pPr>
              <w:pStyle w:val="acctfourfigures"/>
              <w:tabs>
                <w:tab w:val="clear" w:pos="765"/>
                <w:tab w:val="left" w:pos="359"/>
                <w:tab w:val="left" w:pos="700"/>
              </w:tabs>
              <w:spacing w:line="240" w:lineRule="auto"/>
              <w:ind w:left="-376" w:right="73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422380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109,944</w:t>
            </w:r>
          </w:p>
        </w:tc>
      </w:tr>
    </w:tbl>
    <w:p w14:paraId="4FB5D7A0" w14:textId="77777777" w:rsidR="00D97B37" w:rsidRPr="00422380" w:rsidRDefault="00D97B37" w:rsidP="00D97B3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340" w:right="-115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0E1DE4A1" w14:textId="6641348F" w:rsidR="00D97B37" w:rsidRPr="00422380" w:rsidRDefault="00D97B37" w:rsidP="00D97B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115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2BD89D40" w14:textId="77777777" w:rsidR="00D97B37" w:rsidRPr="00422380" w:rsidRDefault="00D97B37" w:rsidP="00342064">
      <w:pPr>
        <w:pStyle w:val="ListParagraph"/>
        <w:numPr>
          <w:ilvl w:val="0"/>
          <w:numId w:val="3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422380">
        <w:rPr>
          <w:rFonts w:ascii="Angsana New" w:hAnsi="Angsana New"/>
          <w:i/>
          <w:iCs/>
          <w:sz w:val="30"/>
          <w:szCs w:val="30"/>
        </w:rPr>
        <w:br w:type="page"/>
      </w:r>
    </w:p>
    <w:p w14:paraId="301572E6" w14:textId="77777777" w:rsidR="00D97B37" w:rsidRPr="00422380" w:rsidRDefault="00D97B37" w:rsidP="00D97B3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340" w:right="-115"/>
        <w:jc w:val="thaiDistribute"/>
        <w:rPr>
          <w:rFonts w:ascii="Angsana New" w:hAnsi="Angsana New"/>
          <w:i/>
          <w:iCs/>
          <w:sz w:val="30"/>
          <w:szCs w:val="30"/>
        </w:rPr>
      </w:pPr>
      <w:r w:rsidRPr="00422380">
        <w:rPr>
          <w:rFonts w:ascii="Angsana New" w:hAnsi="Angsana New"/>
          <w:i/>
          <w:iCs/>
          <w:sz w:val="30"/>
          <w:szCs w:val="30"/>
          <w:cs/>
        </w:rPr>
        <w:lastRenderedPageBreak/>
        <w:t>การลดอัตราภาษีเงินได้นิติบุคคล</w:t>
      </w:r>
    </w:p>
    <w:p w14:paraId="41E5A271" w14:textId="77777777" w:rsidR="00D97B37" w:rsidRPr="00422380" w:rsidRDefault="00D97B37" w:rsidP="00D97B3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340" w:right="-115"/>
        <w:jc w:val="thaiDistribute"/>
        <w:rPr>
          <w:rFonts w:ascii="Angsana New" w:hAnsi="Angsana New"/>
          <w:i/>
          <w:iCs/>
          <w:sz w:val="32"/>
          <w:szCs w:val="32"/>
        </w:rPr>
      </w:pPr>
    </w:p>
    <w:p w14:paraId="2195AE6E" w14:textId="13AA2520" w:rsidR="00D97B37" w:rsidRPr="00422380" w:rsidRDefault="00D97B37" w:rsidP="00D97B3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340"/>
        <w:jc w:val="thaiDistribute"/>
        <w:rPr>
          <w:rFonts w:ascii="Angsana New" w:hAnsi="Angsana New"/>
          <w:sz w:val="30"/>
          <w:szCs w:val="30"/>
        </w:rPr>
      </w:pPr>
      <w:r w:rsidRPr="00422380">
        <w:rPr>
          <w:rFonts w:ascii="Angsana New" w:hAnsi="Angsana New"/>
          <w:sz w:val="30"/>
          <w:szCs w:val="30"/>
          <w:cs/>
        </w:rPr>
        <w:t xml:space="preserve">กลุ่มบริษัทได้รับสิทธิลดอัตราภาษีตามพระราชกฤษฎีกาออกตามความในประมวลรัษฎากรว่าด้วยการลดอัตราและยกเว้นรัษฎากร ฉบับที่ </w:t>
      </w:r>
      <w:r w:rsidRPr="00422380">
        <w:rPr>
          <w:rFonts w:ascii="Angsana New" w:hAnsi="Angsana New"/>
          <w:sz w:val="30"/>
          <w:szCs w:val="30"/>
        </w:rPr>
        <w:t>7</w:t>
      </w:r>
      <w:r w:rsidR="0032026C" w:rsidRPr="00422380">
        <w:rPr>
          <w:rFonts w:ascii="Angsana New" w:hAnsi="Angsana New"/>
          <w:sz w:val="30"/>
          <w:szCs w:val="30"/>
        </w:rPr>
        <w:t>83</w:t>
      </w:r>
      <w:r w:rsidRPr="00422380">
        <w:rPr>
          <w:rFonts w:ascii="Angsana New" w:hAnsi="Angsana New"/>
          <w:sz w:val="30"/>
          <w:szCs w:val="30"/>
          <w:cs/>
        </w:rPr>
        <w:t xml:space="preserve"> ลงวันที่ </w:t>
      </w:r>
      <w:r w:rsidR="0032026C" w:rsidRPr="00422380">
        <w:rPr>
          <w:rFonts w:ascii="Angsana New" w:hAnsi="Angsana New"/>
          <w:sz w:val="30"/>
          <w:szCs w:val="30"/>
        </w:rPr>
        <w:t>4</w:t>
      </w:r>
      <w:r w:rsidRPr="00422380">
        <w:rPr>
          <w:rFonts w:ascii="Angsana New" w:hAnsi="Angsana New"/>
          <w:sz w:val="30"/>
          <w:szCs w:val="30"/>
          <w:cs/>
        </w:rPr>
        <w:t xml:space="preserve"> </w:t>
      </w:r>
      <w:r w:rsidR="0032026C" w:rsidRPr="00422380">
        <w:rPr>
          <w:rFonts w:ascii="Angsana New" w:hAnsi="Angsana New" w:hint="cs"/>
          <w:sz w:val="30"/>
          <w:szCs w:val="30"/>
          <w:cs/>
        </w:rPr>
        <w:t>มิถุนายน</w:t>
      </w:r>
      <w:r w:rsidRPr="00422380">
        <w:rPr>
          <w:rFonts w:ascii="Angsana New" w:hAnsi="Angsana New" w:hint="cs"/>
          <w:sz w:val="30"/>
          <w:szCs w:val="30"/>
          <w:cs/>
        </w:rPr>
        <w:t xml:space="preserve"> </w:t>
      </w:r>
      <w:r w:rsidRPr="00422380">
        <w:rPr>
          <w:rFonts w:ascii="Angsana New" w:hAnsi="Angsana New"/>
          <w:sz w:val="30"/>
          <w:szCs w:val="30"/>
        </w:rPr>
        <w:t>256</w:t>
      </w:r>
      <w:r w:rsidR="0032026C" w:rsidRPr="00422380">
        <w:rPr>
          <w:rFonts w:ascii="Angsana New" w:hAnsi="Angsana New"/>
          <w:sz w:val="30"/>
          <w:szCs w:val="30"/>
        </w:rPr>
        <w:t>7</w:t>
      </w:r>
      <w:r w:rsidRPr="00422380">
        <w:rPr>
          <w:rFonts w:ascii="Angsana New" w:hAnsi="Angsana New"/>
          <w:sz w:val="30"/>
          <w:szCs w:val="30"/>
          <w:cs/>
        </w:rPr>
        <w:t xml:space="preserve"> ให้สิทธิทางภาษีสำหรับบริษัทหรือห้างหุ้นส่วนนิติบุคคลซึ่งมีสถานที่ประกอบกิจการตั้งอยู่ในเขตพัฒนาพิเศษเฉพาะกิจ และมีรายได้ที่เกิดขึ้นจากการผลิตสินค้า ขายสินค้า หรือบริการในเขตพัฒนาพิเศษเฉพาะกิจ โดยลดอัตราภาษีเงินได้เป็นร้อยละ </w:t>
      </w:r>
      <w:r w:rsidRPr="00422380">
        <w:rPr>
          <w:rFonts w:ascii="Angsana New" w:hAnsi="Angsana New"/>
          <w:sz w:val="30"/>
          <w:szCs w:val="30"/>
        </w:rPr>
        <w:t>3</w:t>
      </w:r>
      <w:r w:rsidRPr="00422380">
        <w:rPr>
          <w:rFonts w:ascii="Angsana New" w:hAnsi="Angsana New"/>
          <w:sz w:val="30"/>
          <w:szCs w:val="30"/>
          <w:cs/>
        </w:rPr>
        <w:t xml:space="preserve"> ของกำไรสุทธิทางภาษี </w:t>
      </w:r>
      <w:r w:rsidRPr="00422380">
        <w:rPr>
          <w:rFonts w:ascii="Angsana New" w:hAnsi="Angsana New" w:hint="cs"/>
          <w:sz w:val="30"/>
          <w:szCs w:val="30"/>
          <w:cs/>
        </w:rPr>
        <w:t>สำหรับเงินได้พึงประเมินที่ได้รับตั้งแต่</w:t>
      </w:r>
      <w:r w:rsidRPr="00422380">
        <w:rPr>
          <w:rFonts w:ascii="Angsana New" w:hAnsi="Angsana New"/>
          <w:sz w:val="30"/>
          <w:szCs w:val="30"/>
          <w:cs/>
        </w:rPr>
        <w:t xml:space="preserve">วันที่ </w:t>
      </w:r>
      <w:r w:rsidRPr="00422380">
        <w:rPr>
          <w:rFonts w:ascii="Angsana New" w:hAnsi="Angsana New"/>
          <w:sz w:val="30"/>
          <w:szCs w:val="30"/>
        </w:rPr>
        <w:t>1</w:t>
      </w:r>
      <w:r w:rsidRPr="00422380">
        <w:rPr>
          <w:rFonts w:ascii="Angsana New" w:hAnsi="Angsana New"/>
          <w:sz w:val="30"/>
          <w:szCs w:val="30"/>
          <w:cs/>
        </w:rPr>
        <w:t xml:space="preserve"> มกราคม </w:t>
      </w:r>
      <w:r w:rsidRPr="00422380">
        <w:rPr>
          <w:rFonts w:ascii="Angsana New" w:hAnsi="Angsana New"/>
          <w:sz w:val="30"/>
          <w:szCs w:val="30"/>
        </w:rPr>
        <w:t>256</w:t>
      </w:r>
      <w:r w:rsidR="0032026C" w:rsidRPr="00422380">
        <w:rPr>
          <w:rFonts w:ascii="Angsana New" w:hAnsi="Angsana New"/>
          <w:sz w:val="30"/>
          <w:szCs w:val="30"/>
        </w:rPr>
        <w:t>7</w:t>
      </w:r>
      <w:r w:rsidRPr="00422380">
        <w:rPr>
          <w:rFonts w:ascii="Angsana New" w:hAnsi="Angsana New"/>
          <w:sz w:val="30"/>
          <w:szCs w:val="30"/>
        </w:rPr>
        <w:t xml:space="preserve"> </w:t>
      </w:r>
      <w:r w:rsidRPr="00422380">
        <w:rPr>
          <w:rFonts w:ascii="Angsana New" w:hAnsi="Angsana New"/>
          <w:sz w:val="30"/>
          <w:szCs w:val="30"/>
          <w:cs/>
        </w:rPr>
        <w:t xml:space="preserve">ถึงวันที่ </w:t>
      </w:r>
      <w:r w:rsidRPr="00422380">
        <w:rPr>
          <w:rFonts w:ascii="Angsana New" w:hAnsi="Angsana New"/>
          <w:sz w:val="30"/>
          <w:szCs w:val="30"/>
        </w:rPr>
        <w:t>31</w:t>
      </w:r>
      <w:r w:rsidRPr="00422380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422380">
        <w:rPr>
          <w:rFonts w:ascii="Angsana New" w:hAnsi="Angsana New"/>
          <w:sz w:val="30"/>
          <w:szCs w:val="30"/>
        </w:rPr>
        <w:t>256</w:t>
      </w:r>
      <w:r w:rsidR="0032026C" w:rsidRPr="00422380">
        <w:rPr>
          <w:rFonts w:ascii="Angsana New" w:hAnsi="Angsana New"/>
          <w:sz w:val="30"/>
          <w:szCs w:val="30"/>
        </w:rPr>
        <w:t>9</w:t>
      </w:r>
    </w:p>
    <w:p w14:paraId="06518296" w14:textId="77777777" w:rsidR="00D97B37" w:rsidRPr="00422380" w:rsidRDefault="00D97B37" w:rsidP="00D97B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2"/>
          <w:szCs w:val="32"/>
        </w:rPr>
      </w:pPr>
    </w:p>
    <w:tbl>
      <w:tblPr>
        <w:tblW w:w="9129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3593"/>
        <w:gridCol w:w="1169"/>
        <w:gridCol w:w="270"/>
        <w:gridCol w:w="1170"/>
        <w:gridCol w:w="272"/>
        <w:gridCol w:w="1170"/>
        <w:gridCol w:w="270"/>
        <w:gridCol w:w="1206"/>
        <w:gridCol w:w="9"/>
      </w:tblGrid>
      <w:tr w:rsidR="00D97B37" w:rsidRPr="00422380" w14:paraId="6B4995AA" w14:textId="77777777" w:rsidTr="004702B7">
        <w:trPr>
          <w:gridAfter w:val="1"/>
          <w:wAfter w:w="9" w:type="dxa"/>
          <w:trHeight w:val="70"/>
        </w:trPr>
        <w:tc>
          <w:tcPr>
            <w:tcW w:w="3593" w:type="dxa"/>
          </w:tcPr>
          <w:p w14:paraId="000B790E" w14:textId="77777777" w:rsidR="00D97B37" w:rsidRPr="00422380" w:rsidRDefault="00D97B37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27" w:type="dxa"/>
            <w:gridSpan w:val="7"/>
          </w:tcPr>
          <w:p w14:paraId="532FC947" w14:textId="77777777" w:rsidR="00D97B37" w:rsidRPr="00422380" w:rsidRDefault="00D97B37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238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D97B37" w:rsidRPr="00422380" w14:paraId="2C94C8FF" w14:textId="77777777" w:rsidTr="004702B7">
        <w:trPr>
          <w:gridAfter w:val="1"/>
          <w:wAfter w:w="9" w:type="dxa"/>
          <w:trHeight w:val="344"/>
        </w:trPr>
        <w:tc>
          <w:tcPr>
            <w:tcW w:w="3593" w:type="dxa"/>
          </w:tcPr>
          <w:p w14:paraId="00FF7F51" w14:textId="77777777" w:rsidR="00D97B37" w:rsidRPr="00422380" w:rsidRDefault="00D97B37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2238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2609" w:type="dxa"/>
            <w:gridSpan w:val="3"/>
          </w:tcPr>
          <w:p w14:paraId="64C3F0E9" w14:textId="77777777" w:rsidR="00D97B37" w:rsidRPr="00422380" w:rsidRDefault="00D97B37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22380">
              <w:rPr>
                <w:rFonts w:ascii="Angsana New" w:hAnsi="Angsana New" w:hint="cs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72" w:type="dxa"/>
          </w:tcPr>
          <w:p w14:paraId="4BFDF41C" w14:textId="77777777" w:rsidR="00D97B37" w:rsidRPr="00422380" w:rsidRDefault="00D97B37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6" w:type="dxa"/>
            <w:gridSpan w:val="3"/>
          </w:tcPr>
          <w:p w14:paraId="688AB6D4" w14:textId="77777777" w:rsidR="00D97B37" w:rsidRPr="00422380" w:rsidRDefault="00D97B37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22380">
              <w:rPr>
                <w:rFonts w:ascii="Angsana New" w:hAnsi="Angsana New" w:hint="cs"/>
                <w:sz w:val="30"/>
                <w:szCs w:val="30"/>
                <w:cs/>
              </w:rPr>
              <w:t>หนี้สิน</w:t>
            </w:r>
          </w:p>
        </w:tc>
      </w:tr>
      <w:tr w:rsidR="00D97B37" w:rsidRPr="00422380" w14:paraId="7F41CFFE" w14:textId="77777777" w:rsidTr="004702B7">
        <w:trPr>
          <w:gridAfter w:val="1"/>
          <w:wAfter w:w="9" w:type="dxa"/>
          <w:trHeight w:val="344"/>
        </w:trPr>
        <w:tc>
          <w:tcPr>
            <w:tcW w:w="3593" w:type="dxa"/>
          </w:tcPr>
          <w:p w14:paraId="62EF9A47" w14:textId="77777777" w:rsidR="00D97B37" w:rsidRPr="00422380" w:rsidRDefault="00D97B37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2238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42238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422380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42238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69" w:type="dxa"/>
          </w:tcPr>
          <w:p w14:paraId="1CFE861D" w14:textId="4F721E81" w:rsidR="00D97B37" w:rsidRPr="00422380" w:rsidRDefault="00D97B37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2380">
              <w:rPr>
                <w:rFonts w:ascii="Angsana New" w:hAnsi="Angsana New"/>
                <w:sz w:val="30"/>
                <w:szCs w:val="30"/>
              </w:rPr>
              <w:t>256</w:t>
            </w:r>
            <w:r w:rsidR="0086374B" w:rsidRPr="00422380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6B6BC4B9" w14:textId="77777777" w:rsidR="00D97B37" w:rsidRPr="00422380" w:rsidRDefault="00D97B37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066E445" w14:textId="40B0E073" w:rsidR="00D97B37" w:rsidRPr="00422380" w:rsidRDefault="00D97B37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2380">
              <w:rPr>
                <w:rFonts w:ascii="Angsana New" w:hAnsi="Angsana New"/>
                <w:sz w:val="30"/>
                <w:szCs w:val="30"/>
              </w:rPr>
              <w:t>256</w:t>
            </w:r>
            <w:r w:rsidR="0086374B" w:rsidRPr="00422380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2" w:type="dxa"/>
          </w:tcPr>
          <w:p w14:paraId="264FF6AC" w14:textId="77777777" w:rsidR="00D97B37" w:rsidRPr="00422380" w:rsidRDefault="00D97B37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4B6E286" w14:textId="6B92AA07" w:rsidR="00D97B37" w:rsidRPr="00422380" w:rsidRDefault="00D97B37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2380">
              <w:rPr>
                <w:rFonts w:ascii="Angsana New" w:hAnsi="Angsana New"/>
                <w:sz w:val="30"/>
                <w:szCs w:val="30"/>
              </w:rPr>
              <w:t>256</w:t>
            </w:r>
            <w:r w:rsidR="0086374B" w:rsidRPr="00422380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571D17CE" w14:textId="77777777" w:rsidR="00D97B37" w:rsidRPr="00422380" w:rsidRDefault="00D97B37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6" w:type="dxa"/>
          </w:tcPr>
          <w:p w14:paraId="12270D9C" w14:textId="1473D813" w:rsidR="00D97B37" w:rsidRPr="00422380" w:rsidRDefault="00D97B37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2380">
              <w:rPr>
                <w:rFonts w:ascii="Angsana New" w:hAnsi="Angsana New"/>
                <w:sz w:val="30"/>
                <w:szCs w:val="30"/>
              </w:rPr>
              <w:t>256</w:t>
            </w:r>
            <w:r w:rsidR="0086374B" w:rsidRPr="00422380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D97B37" w:rsidRPr="00422380" w14:paraId="1661D50D" w14:textId="77777777" w:rsidTr="004702B7">
        <w:trPr>
          <w:gridAfter w:val="1"/>
          <w:wAfter w:w="9" w:type="dxa"/>
          <w:trHeight w:val="288"/>
        </w:trPr>
        <w:tc>
          <w:tcPr>
            <w:tcW w:w="3593" w:type="dxa"/>
          </w:tcPr>
          <w:p w14:paraId="1AD53791" w14:textId="77777777" w:rsidR="00D97B37" w:rsidRPr="00422380" w:rsidRDefault="00D97B37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27" w:type="dxa"/>
            <w:gridSpan w:val="7"/>
          </w:tcPr>
          <w:p w14:paraId="00C1658F" w14:textId="77777777" w:rsidR="00D97B37" w:rsidRPr="00422380" w:rsidRDefault="00D97B37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422380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6374B" w:rsidRPr="00422380" w14:paraId="3DAA9028" w14:textId="77777777" w:rsidTr="004702B7">
        <w:trPr>
          <w:gridAfter w:val="1"/>
          <w:wAfter w:w="9" w:type="dxa"/>
        </w:trPr>
        <w:tc>
          <w:tcPr>
            <w:tcW w:w="3593" w:type="dxa"/>
          </w:tcPr>
          <w:p w14:paraId="42370CBF" w14:textId="77777777" w:rsidR="0086374B" w:rsidRPr="00422380" w:rsidRDefault="0086374B" w:rsidP="00863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22380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169" w:type="dxa"/>
            <w:vAlign w:val="bottom"/>
          </w:tcPr>
          <w:p w14:paraId="54F0C321" w14:textId="773A62DE" w:rsidR="0086374B" w:rsidRPr="004E1A8B" w:rsidRDefault="00D624E8" w:rsidP="00863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4E1A8B">
              <w:rPr>
                <w:rFonts w:ascii="Angsana New" w:hAnsi="Angsana New"/>
                <w:sz w:val="30"/>
                <w:szCs w:val="30"/>
              </w:rPr>
              <w:t>1</w:t>
            </w:r>
            <w:r w:rsidR="000B2F23" w:rsidRPr="004E1A8B">
              <w:rPr>
                <w:rFonts w:ascii="Angsana New" w:hAnsi="Angsana New"/>
                <w:sz w:val="30"/>
                <w:szCs w:val="30"/>
              </w:rPr>
              <w:t>72,864</w:t>
            </w:r>
          </w:p>
        </w:tc>
        <w:tc>
          <w:tcPr>
            <w:tcW w:w="270" w:type="dxa"/>
            <w:vAlign w:val="bottom"/>
          </w:tcPr>
          <w:p w14:paraId="337AB2F0" w14:textId="77777777" w:rsidR="0086374B" w:rsidRPr="004E1A8B" w:rsidRDefault="0086374B" w:rsidP="00863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52F74E3" w14:textId="66D6006D" w:rsidR="0086374B" w:rsidRPr="00A75F8A" w:rsidRDefault="0086374B" w:rsidP="00863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A75F8A">
              <w:rPr>
                <w:rFonts w:ascii="Angsana New" w:hAnsi="Angsana New"/>
                <w:sz w:val="30"/>
                <w:szCs w:val="30"/>
              </w:rPr>
              <w:t>1</w:t>
            </w:r>
            <w:r w:rsidR="00F4527A" w:rsidRPr="00A75F8A">
              <w:rPr>
                <w:rFonts w:ascii="Angsana New" w:hAnsi="Angsana New"/>
                <w:sz w:val="30"/>
                <w:szCs w:val="30"/>
              </w:rPr>
              <w:t>16,589</w:t>
            </w:r>
          </w:p>
        </w:tc>
        <w:tc>
          <w:tcPr>
            <w:tcW w:w="272" w:type="dxa"/>
            <w:vAlign w:val="bottom"/>
          </w:tcPr>
          <w:p w14:paraId="08A3D7D3" w14:textId="77777777" w:rsidR="0086374B" w:rsidRPr="00A75F8A" w:rsidRDefault="0086374B" w:rsidP="00863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09B6557" w14:textId="0804D619" w:rsidR="0086374B" w:rsidRPr="00A75F8A" w:rsidRDefault="00D624E8" w:rsidP="00863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A75F8A">
              <w:rPr>
                <w:rFonts w:ascii="Angsana New" w:hAnsi="Angsana New"/>
                <w:sz w:val="30"/>
                <w:szCs w:val="30"/>
              </w:rPr>
              <w:t>(</w:t>
            </w:r>
            <w:r w:rsidR="000B2F23" w:rsidRPr="00A75F8A">
              <w:rPr>
                <w:rFonts w:ascii="Angsana New" w:hAnsi="Angsana New"/>
                <w:sz w:val="30"/>
                <w:szCs w:val="30"/>
              </w:rPr>
              <w:t>448,804</w:t>
            </w:r>
            <w:r w:rsidRPr="00A75F8A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348B6A1C" w14:textId="77777777" w:rsidR="0086374B" w:rsidRPr="00A75F8A" w:rsidRDefault="0086374B" w:rsidP="00863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6" w:type="dxa"/>
            <w:vAlign w:val="bottom"/>
          </w:tcPr>
          <w:p w14:paraId="63729427" w14:textId="5F595915" w:rsidR="0086374B" w:rsidRPr="00A75F8A" w:rsidRDefault="0086374B" w:rsidP="00863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A75F8A">
              <w:rPr>
                <w:rFonts w:ascii="Angsana New" w:hAnsi="Angsana New"/>
                <w:sz w:val="30"/>
                <w:szCs w:val="30"/>
              </w:rPr>
              <w:t>(</w:t>
            </w:r>
            <w:r w:rsidR="00F4527A" w:rsidRPr="00A75F8A">
              <w:rPr>
                <w:rFonts w:ascii="Angsana New" w:hAnsi="Angsana New"/>
                <w:sz w:val="30"/>
                <w:szCs w:val="30"/>
              </w:rPr>
              <w:t>409,874</w:t>
            </w:r>
            <w:r w:rsidRPr="00A75F8A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86374B" w:rsidRPr="00422380" w14:paraId="68A6E592" w14:textId="77777777" w:rsidTr="004702B7">
        <w:trPr>
          <w:gridAfter w:val="1"/>
          <w:wAfter w:w="9" w:type="dxa"/>
        </w:trPr>
        <w:tc>
          <w:tcPr>
            <w:tcW w:w="3593" w:type="dxa"/>
          </w:tcPr>
          <w:p w14:paraId="53692F43" w14:textId="77777777" w:rsidR="0086374B" w:rsidRPr="00422380" w:rsidRDefault="0086374B" w:rsidP="00863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22380">
              <w:rPr>
                <w:rFonts w:ascii="Angsana New" w:hAnsi="Angsana New" w:hint="cs"/>
                <w:sz w:val="30"/>
                <w:szCs w:val="30"/>
                <w:cs/>
              </w:rPr>
              <w:t>การหักกลบรายการของภาษี</w:t>
            </w:r>
          </w:p>
        </w:tc>
        <w:tc>
          <w:tcPr>
            <w:tcW w:w="1169" w:type="dxa"/>
            <w:tcBorders>
              <w:bottom w:val="single" w:sz="4" w:space="0" w:color="auto"/>
            </w:tcBorders>
            <w:vAlign w:val="bottom"/>
          </w:tcPr>
          <w:p w14:paraId="05470A4A" w14:textId="36820720" w:rsidR="0086374B" w:rsidRPr="004E1A8B" w:rsidRDefault="00D624E8" w:rsidP="00863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4E1A8B">
              <w:rPr>
                <w:rFonts w:ascii="Angsana New" w:hAnsi="Angsana New"/>
                <w:sz w:val="30"/>
                <w:szCs w:val="30"/>
              </w:rPr>
              <w:t>(1</w:t>
            </w:r>
            <w:r w:rsidR="000B2F23" w:rsidRPr="004E1A8B">
              <w:rPr>
                <w:rFonts w:ascii="Angsana New" w:hAnsi="Angsana New"/>
                <w:sz w:val="30"/>
                <w:szCs w:val="30"/>
              </w:rPr>
              <w:t>71,210</w:t>
            </w:r>
            <w:r w:rsidRPr="004E1A8B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11627068" w14:textId="77777777" w:rsidR="0086374B" w:rsidRPr="004E1A8B" w:rsidRDefault="0086374B" w:rsidP="00863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87F101D" w14:textId="3E732DDD" w:rsidR="0086374B" w:rsidRPr="00A75F8A" w:rsidRDefault="0086374B" w:rsidP="00863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A75F8A">
              <w:rPr>
                <w:rFonts w:ascii="Angsana New" w:hAnsi="Angsana New"/>
                <w:sz w:val="30"/>
                <w:szCs w:val="30"/>
              </w:rPr>
              <w:t>(1</w:t>
            </w:r>
            <w:r w:rsidR="00F4527A" w:rsidRPr="00A75F8A">
              <w:rPr>
                <w:rFonts w:ascii="Angsana New" w:hAnsi="Angsana New"/>
                <w:sz w:val="30"/>
                <w:szCs w:val="30"/>
              </w:rPr>
              <w:t>15,075</w:t>
            </w:r>
            <w:r w:rsidRPr="00A75F8A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2" w:type="dxa"/>
            <w:vAlign w:val="bottom"/>
          </w:tcPr>
          <w:p w14:paraId="0D99E335" w14:textId="77777777" w:rsidR="0086374B" w:rsidRPr="00A75F8A" w:rsidRDefault="0086374B" w:rsidP="00863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AE2458" w14:textId="70635347" w:rsidR="0086374B" w:rsidRPr="00A75F8A" w:rsidRDefault="000B2F23" w:rsidP="00863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A75F8A">
              <w:rPr>
                <w:rFonts w:ascii="Angsana New" w:hAnsi="Angsana New"/>
                <w:sz w:val="30"/>
                <w:szCs w:val="30"/>
              </w:rPr>
              <w:t>171,210</w:t>
            </w:r>
          </w:p>
        </w:tc>
        <w:tc>
          <w:tcPr>
            <w:tcW w:w="270" w:type="dxa"/>
            <w:vAlign w:val="bottom"/>
          </w:tcPr>
          <w:p w14:paraId="2AB537BC" w14:textId="77777777" w:rsidR="0086374B" w:rsidRPr="00A75F8A" w:rsidRDefault="0086374B" w:rsidP="00863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  <w:vAlign w:val="bottom"/>
          </w:tcPr>
          <w:p w14:paraId="0527F321" w14:textId="53302AE3" w:rsidR="0086374B" w:rsidRPr="00A75F8A" w:rsidRDefault="0086374B" w:rsidP="00863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A75F8A">
              <w:rPr>
                <w:rFonts w:ascii="Angsana New" w:hAnsi="Angsana New"/>
                <w:sz w:val="30"/>
                <w:szCs w:val="30"/>
              </w:rPr>
              <w:t>1</w:t>
            </w:r>
            <w:r w:rsidR="00F4527A" w:rsidRPr="00A75F8A">
              <w:rPr>
                <w:rFonts w:ascii="Angsana New" w:hAnsi="Angsana New"/>
                <w:sz w:val="30"/>
                <w:szCs w:val="30"/>
              </w:rPr>
              <w:t>15,075</w:t>
            </w:r>
          </w:p>
        </w:tc>
      </w:tr>
      <w:tr w:rsidR="0086374B" w:rsidRPr="00422380" w14:paraId="1CC3403C" w14:textId="77777777" w:rsidTr="004702B7">
        <w:trPr>
          <w:gridAfter w:val="1"/>
          <w:wAfter w:w="9" w:type="dxa"/>
        </w:trPr>
        <w:tc>
          <w:tcPr>
            <w:tcW w:w="3593" w:type="dxa"/>
          </w:tcPr>
          <w:p w14:paraId="65C1EECC" w14:textId="77777777" w:rsidR="0086374B" w:rsidRPr="00422380" w:rsidRDefault="0086374B" w:rsidP="00863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238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สินทรัพย์ (หนี้สิน) ภาษีเงินได้</w:t>
            </w:r>
          </w:p>
          <w:p w14:paraId="5BF3035D" w14:textId="77777777" w:rsidR="0086374B" w:rsidRPr="00422380" w:rsidRDefault="0086374B" w:rsidP="00863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2238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  รอการตัดบัญชี</w:t>
            </w:r>
            <w:r w:rsidRPr="004223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D4FF46" w14:textId="760D5DCD" w:rsidR="0086374B" w:rsidRPr="004E1A8B" w:rsidRDefault="00D624E8" w:rsidP="00863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E1A8B">
              <w:rPr>
                <w:rFonts w:ascii="Angsana New" w:hAnsi="Angsana New"/>
                <w:b/>
                <w:bCs/>
                <w:sz w:val="30"/>
                <w:szCs w:val="30"/>
              </w:rPr>
              <w:t>1,654</w:t>
            </w:r>
          </w:p>
        </w:tc>
        <w:tc>
          <w:tcPr>
            <w:tcW w:w="270" w:type="dxa"/>
            <w:vAlign w:val="bottom"/>
          </w:tcPr>
          <w:p w14:paraId="4A51D6E7" w14:textId="77777777" w:rsidR="0086374B" w:rsidRPr="004E1A8B" w:rsidRDefault="0086374B" w:rsidP="00863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AE37C8" w14:textId="13D5A57B" w:rsidR="0086374B" w:rsidRPr="004E1A8B" w:rsidRDefault="0086374B" w:rsidP="00863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E1A8B">
              <w:rPr>
                <w:rFonts w:ascii="Angsana New" w:hAnsi="Angsana New"/>
                <w:b/>
                <w:bCs/>
                <w:sz w:val="30"/>
                <w:szCs w:val="30"/>
              </w:rPr>
              <w:t>1,514</w:t>
            </w:r>
          </w:p>
        </w:tc>
        <w:tc>
          <w:tcPr>
            <w:tcW w:w="272" w:type="dxa"/>
            <w:vAlign w:val="bottom"/>
          </w:tcPr>
          <w:p w14:paraId="769EC1A7" w14:textId="77777777" w:rsidR="0086374B" w:rsidRPr="004E1A8B" w:rsidRDefault="0086374B" w:rsidP="00863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378273E" w14:textId="63F3692E" w:rsidR="0086374B" w:rsidRPr="004E1A8B" w:rsidRDefault="00D624E8" w:rsidP="00863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E1A8B">
              <w:rPr>
                <w:rFonts w:ascii="Angsana New" w:hAnsi="Angsana New"/>
                <w:b/>
                <w:bCs/>
                <w:sz w:val="30"/>
                <w:szCs w:val="30"/>
              </w:rPr>
              <w:t>(277,</w:t>
            </w:r>
            <w:r w:rsidR="00C01C89" w:rsidRPr="004E1A8B">
              <w:rPr>
                <w:rFonts w:ascii="Angsana New" w:hAnsi="Angsana New"/>
                <w:b/>
                <w:bCs/>
                <w:sz w:val="30"/>
                <w:szCs w:val="30"/>
              </w:rPr>
              <w:t>594</w:t>
            </w:r>
            <w:r w:rsidRPr="004E1A8B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73864DDC" w14:textId="77777777" w:rsidR="0086374B" w:rsidRPr="00422380" w:rsidRDefault="0086374B" w:rsidP="00863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65F70C" w14:textId="06006893" w:rsidR="0086374B" w:rsidRPr="00422380" w:rsidRDefault="0086374B" w:rsidP="00863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2380">
              <w:rPr>
                <w:rFonts w:ascii="Angsana New" w:hAnsi="Angsana New"/>
                <w:b/>
                <w:bCs/>
                <w:sz w:val="30"/>
                <w:szCs w:val="30"/>
              </w:rPr>
              <w:t>(294,799)</w:t>
            </w:r>
          </w:p>
        </w:tc>
      </w:tr>
      <w:tr w:rsidR="00D97B37" w:rsidRPr="00422380" w14:paraId="020994A4" w14:textId="77777777" w:rsidTr="004702B7">
        <w:trPr>
          <w:trHeight w:val="479"/>
        </w:trPr>
        <w:tc>
          <w:tcPr>
            <w:tcW w:w="3593" w:type="dxa"/>
          </w:tcPr>
          <w:p w14:paraId="0983EC1C" w14:textId="77777777" w:rsidR="00D97B37" w:rsidRPr="00422380" w:rsidRDefault="00D97B37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thaiDistribute"/>
              <w:rPr>
                <w:rFonts w:ascii="Angsana New" w:hAnsi="Angsana New"/>
                <w:sz w:val="12"/>
                <w:szCs w:val="12"/>
              </w:rPr>
            </w:pPr>
          </w:p>
          <w:p w14:paraId="25059C08" w14:textId="77777777" w:rsidR="00D97B37" w:rsidRPr="00422380" w:rsidRDefault="00D97B37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36" w:type="dxa"/>
            <w:gridSpan w:val="8"/>
          </w:tcPr>
          <w:p w14:paraId="633F98AD" w14:textId="77777777" w:rsidR="00D97B37" w:rsidRPr="004E1A8B" w:rsidRDefault="00D97B37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hAnsi="Angsana New"/>
                <w:bCs/>
                <w:sz w:val="32"/>
                <w:szCs w:val="32"/>
              </w:rPr>
            </w:pPr>
          </w:p>
          <w:p w14:paraId="19D1006A" w14:textId="77777777" w:rsidR="00D97B37" w:rsidRPr="004E1A8B" w:rsidRDefault="00D97B37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4E1A8B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97B37" w:rsidRPr="00422380" w14:paraId="5EE9276B" w14:textId="77777777" w:rsidTr="004702B7">
        <w:trPr>
          <w:trHeight w:val="344"/>
        </w:trPr>
        <w:tc>
          <w:tcPr>
            <w:tcW w:w="3593" w:type="dxa"/>
          </w:tcPr>
          <w:p w14:paraId="4497F88C" w14:textId="77777777" w:rsidR="00D97B37" w:rsidRPr="00422380" w:rsidRDefault="00D97B37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2238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2609" w:type="dxa"/>
            <w:gridSpan w:val="3"/>
          </w:tcPr>
          <w:p w14:paraId="1526E9B5" w14:textId="77777777" w:rsidR="00D97B37" w:rsidRPr="004E1A8B" w:rsidRDefault="00D97B37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E1A8B">
              <w:rPr>
                <w:rFonts w:ascii="Angsana New" w:hAnsi="Angsana New" w:hint="cs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72" w:type="dxa"/>
          </w:tcPr>
          <w:p w14:paraId="10E07CE1" w14:textId="77777777" w:rsidR="00D97B37" w:rsidRPr="004E1A8B" w:rsidRDefault="00D97B37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55" w:type="dxa"/>
            <w:gridSpan w:val="4"/>
          </w:tcPr>
          <w:p w14:paraId="0F237917" w14:textId="77777777" w:rsidR="00D97B37" w:rsidRPr="004E1A8B" w:rsidRDefault="00D97B37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E1A8B">
              <w:rPr>
                <w:rFonts w:ascii="Angsana New" w:hAnsi="Angsana New" w:hint="cs"/>
                <w:sz w:val="30"/>
                <w:szCs w:val="30"/>
                <w:cs/>
              </w:rPr>
              <w:t>หนี้สิน</w:t>
            </w:r>
          </w:p>
        </w:tc>
      </w:tr>
      <w:tr w:rsidR="00D97B37" w:rsidRPr="00422380" w14:paraId="309CB6F5" w14:textId="77777777" w:rsidTr="004702B7">
        <w:trPr>
          <w:trHeight w:val="344"/>
        </w:trPr>
        <w:tc>
          <w:tcPr>
            <w:tcW w:w="3593" w:type="dxa"/>
          </w:tcPr>
          <w:p w14:paraId="319A1953" w14:textId="77777777" w:rsidR="00D97B37" w:rsidRPr="00422380" w:rsidRDefault="00D97B37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2238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42238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42238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69" w:type="dxa"/>
          </w:tcPr>
          <w:p w14:paraId="7FCA5CBD" w14:textId="38B1B47F" w:rsidR="00D97B37" w:rsidRPr="004E1A8B" w:rsidRDefault="00D97B37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1A8B">
              <w:rPr>
                <w:rFonts w:ascii="Angsana New" w:hAnsi="Angsana New"/>
                <w:sz w:val="30"/>
                <w:szCs w:val="30"/>
              </w:rPr>
              <w:t>256</w:t>
            </w:r>
            <w:r w:rsidR="0086374B" w:rsidRPr="004E1A8B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1154CBD4" w14:textId="77777777" w:rsidR="00D97B37" w:rsidRPr="004E1A8B" w:rsidRDefault="00D97B37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D1C3F95" w14:textId="31CB42AD" w:rsidR="00D97B37" w:rsidRPr="004E1A8B" w:rsidRDefault="00D97B37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1A8B">
              <w:rPr>
                <w:rFonts w:ascii="Angsana New" w:hAnsi="Angsana New"/>
                <w:sz w:val="30"/>
                <w:szCs w:val="30"/>
              </w:rPr>
              <w:t>256</w:t>
            </w:r>
            <w:r w:rsidR="0086374B" w:rsidRPr="004E1A8B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2" w:type="dxa"/>
          </w:tcPr>
          <w:p w14:paraId="3FC0207A" w14:textId="77777777" w:rsidR="00D97B37" w:rsidRPr="004E1A8B" w:rsidRDefault="00D97B37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8AAD125" w14:textId="1DBBAB17" w:rsidR="00D97B37" w:rsidRPr="004E1A8B" w:rsidRDefault="00D97B37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1A8B">
              <w:rPr>
                <w:rFonts w:ascii="Angsana New" w:hAnsi="Angsana New"/>
                <w:sz w:val="30"/>
                <w:szCs w:val="30"/>
              </w:rPr>
              <w:t>256</w:t>
            </w:r>
            <w:r w:rsidR="0086374B" w:rsidRPr="004E1A8B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5C2656B3" w14:textId="77777777" w:rsidR="00D97B37" w:rsidRPr="00422380" w:rsidRDefault="00D97B37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  <w:gridSpan w:val="2"/>
          </w:tcPr>
          <w:p w14:paraId="45D8FE33" w14:textId="50FDC718" w:rsidR="00D97B37" w:rsidRPr="00422380" w:rsidRDefault="00D97B37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2380">
              <w:rPr>
                <w:rFonts w:ascii="Angsana New" w:hAnsi="Angsana New"/>
                <w:sz w:val="30"/>
                <w:szCs w:val="30"/>
              </w:rPr>
              <w:t>256</w:t>
            </w:r>
            <w:r w:rsidR="0086374B" w:rsidRPr="00422380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D97B37" w:rsidRPr="00422380" w14:paraId="35C46D24" w14:textId="77777777" w:rsidTr="004702B7">
        <w:trPr>
          <w:trHeight w:val="288"/>
        </w:trPr>
        <w:tc>
          <w:tcPr>
            <w:tcW w:w="3593" w:type="dxa"/>
          </w:tcPr>
          <w:p w14:paraId="072392F9" w14:textId="77777777" w:rsidR="00D97B37" w:rsidRPr="00422380" w:rsidRDefault="00D97B37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36" w:type="dxa"/>
            <w:gridSpan w:val="8"/>
          </w:tcPr>
          <w:p w14:paraId="7ACA163F" w14:textId="77777777" w:rsidR="00D97B37" w:rsidRPr="004E1A8B" w:rsidRDefault="00D97B37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4E1A8B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6374B" w:rsidRPr="00422380" w14:paraId="3E91AC9F" w14:textId="77777777" w:rsidTr="004702B7">
        <w:tc>
          <w:tcPr>
            <w:tcW w:w="3593" w:type="dxa"/>
          </w:tcPr>
          <w:p w14:paraId="4B9BDA77" w14:textId="77777777" w:rsidR="0086374B" w:rsidRPr="00422380" w:rsidRDefault="0086374B" w:rsidP="00863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22380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169" w:type="dxa"/>
            <w:vAlign w:val="bottom"/>
          </w:tcPr>
          <w:p w14:paraId="3518DFA6" w14:textId="7D4797CA" w:rsidR="0086374B" w:rsidRPr="004E1A8B" w:rsidRDefault="00D624E8" w:rsidP="00863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E1A8B">
              <w:rPr>
                <w:rFonts w:ascii="Angsana New" w:hAnsi="Angsana New"/>
                <w:sz w:val="30"/>
                <w:szCs w:val="30"/>
              </w:rPr>
              <w:t>1</w:t>
            </w:r>
            <w:r w:rsidR="000B2F23" w:rsidRPr="004E1A8B">
              <w:rPr>
                <w:rFonts w:ascii="Angsana New" w:hAnsi="Angsana New"/>
                <w:sz w:val="30"/>
                <w:szCs w:val="30"/>
              </w:rPr>
              <w:t>77,601</w:t>
            </w:r>
          </w:p>
        </w:tc>
        <w:tc>
          <w:tcPr>
            <w:tcW w:w="270" w:type="dxa"/>
            <w:vAlign w:val="bottom"/>
          </w:tcPr>
          <w:p w14:paraId="1648A3AC" w14:textId="77777777" w:rsidR="0086374B" w:rsidRPr="004E1A8B" w:rsidRDefault="0086374B" w:rsidP="00863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BBBB215" w14:textId="0498D2EC" w:rsidR="0086374B" w:rsidRPr="00A75F8A" w:rsidRDefault="0086374B" w:rsidP="00863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A75F8A">
              <w:rPr>
                <w:rFonts w:ascii="Angsana New" w:hAnsi="Angsana New"/>
                <w:sz w:val="30"/>
                <w:szCs w:val="30"/>
              </w:rPr>
              <w:t>1</w:t>
            </w:r>
            <w:r w:rsidR="00F4527A" w:rsidRPr="00A75F8A">
              <w:rPr>
                <w:rFonts w:ascii="Angsana New" w:hAnsi="Angsana New"/>
                <w:sz w:val="30"/>
                <w:szCs w:val="30"/>
              </w:rPr>
              <w:t>16,772</w:t>
            </w:r>
          </w:p>
        </w:tc>
        <w:tc>
          <w:tcPr>
            <w:tcW w:w="272" w:type="dxa"/>
            <w:vAlign w:val="bottom"/>
          </w:tcPr>
          <w:p w14:paraId="6AABBD19" w14:textId="77777777" w:rsidR="0086374B" w:rsidRPr="00A75F8A" w:rsidRDefault="0086374B" w:rsidP="00863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9825075" w14:textId="71EFF26B" w:rsidR="0086374B" w:rsidRPr="00A75F8A" w:rsidRDefault="00D624E8" w:rsidP="00863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A75F8A">
              <w:rPr>
                <w:rFonts w:ascii="Angsana New" w:hAnsi="Angsana New"/>
                <w:sz w:val="30"/>
                <w:szCs w:val="30"/>
              </w:rPr>
              <w:t>(</w:t>
            </w:r>
            <w:r w:rsidR="000B2F23" w:rsidRPr="00A75F8A">
              <w:rPr>
                <w:rFonts w:ascii="Angsana New" w:hAnsi="Angsana New"/>
                <w:sz w:val="30"/>
                <w:szCs w:val="30"/>
              </w:rPr>
              <w:t>446,421</w:t>
            </w:r>
            <w:r w:rsidRPr="00A75F8A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77557350" w14:textId="77777777" w:rsidR="0086374B" w:rsidRPr="00A75F8A" w:rsidRDefault="0086374B" w:rsidP="00863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  <w:gridSpan w:val="2"/>
            <w:vAlign w:val="bottom"/>
          </w:tcPr>
          <w:p w14:paraId="2435C9F6" w14:textId="4259E5F1" w:rsidR="0086374B" w:rsidRPr="00A75F8A" w:rsidRDefault="0086374B" w:rsidP="00863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A75F8A">
              <w:rPr>
                <w:rFonts w:ascii="Angsana New" w:hAnsi="Angsana New"/>
                <w:sz w:val="30"/>
                <w:szCs w:val="30"/>
              </w:rPr>
              <w:t>(</w:t>
            </w:r>
            <w:r w:rsidR="00F4527A" w:rsidRPr="00A75F8A">
              <w:rPr>
                <w:rFonts w:ascii="Angsana New" w:hAnsi="Angsana New"/>
                <w:sz w:val="30"/>
                <w:szCs w:val="30"/>
              </w:rPr>
              <w:t>407,491</w:t>
            </w:r>
            <w:r w:rsidRPr="00A75F8A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86374B" w:rsidRPr="00422380" w14:paraId="268C4FD3" w14:textId="77777777" w:rsidTr="004702B7">
        <w:tc>
          <w:tcPr>
            <w:tcW w:w="3593" w:type="dxa"/>
          </w:tcPr>
          <w:p w14:paraId="759829D3" w14:textId="77777777" w:rsidR="0086374B" w:rsidRPr="00422380" w:rsidRDefault="0086374B" w:rsidP="00863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22380">
              <w:rPr>
                <w:rFonts w:ascii="Angsana New" w:hAnsi="Angsana New" w:hint="cs"/>
                <w:sz w:val="30"/>
                <w:szCs w:val="30"/>
                <w:cs/>
              </w:rPr>
              <w:t>การหักกลบรายการของภาษี</w:t>
            </w:r>
          </w:p>
        </w:tc>
        <w:tc>
          <w:tcPr>
            <w:tcW w:w="1169" w:type="dxa"/>
            <w:tcBorders>
              <w:bottom w:val="single" w:sz="4" w:space="0" w:color="auto"/>
            </w:tcBorders>
            <w:vAlign w:val="bottom"/>
          </w:tcPr>
          <w:p w14:paraId="69896A3A" w14:textId="11ACF274" w:rsidR="0086374B" w:rsidRPr="004E1A8B" w:rsidRDefault="00D624E8" w:rsidP="00863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E1A8B">
              <w:rPr>
                <w:rFonts w:ascii="Angsana New" w:hAnsi="Angsana New"/>
                <w:sz w:val="30"/>
                <w:szCs w:val="30"/>
              </w:rPr>
              <w:t>(1</w:t>
            </w:r>
            <w:r w:rsidR="000B2F23" w:rsidRPr="004E1A8B">
              <w:rPr>
                <w:rFonts w:ascii="Angsana New" w:hAnsi="Angsana New"/>
                <w:sz w:val="30"/>
                <w:szCs w:val="30"/>
              </w:rPr>
              <w:t>77,601</w:t>
            </w:r>
            <w:r w:rsidRPr="004E1A8B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57BD2689" w14:textId="77777777" w:rsidR="0086374B" w:rsidRPr="004E1A8B" w:rsidRDefault="0086374B" w:rsidP="00863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E7C2C17" w14:textId="306BDC5C" w:rsidR="0086374B" w:rsidRPr="00A75F8A" w:rsidRDefault="0086374B" w:rsidP="00863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A75F8A">
              <w:rPr>
                <w:rFonts w:ascii="Angsana New" w:hAnsi="Angsana New"/>
                <w:sz w:val="30"/>
                <w:szCs w:val="30"/>
              </w:rPr>
              <w:t>(1</w:t>
            </w:r>
            <w:r w:rsidR="00F4527A" w:rsidRPr="00A75F8A">
              <w:rPr>
                <w:rFonts w:ascii="Angsana New" w:hAnsi="Angsana New"/>
                <w:sz w:val="30"/>
                <w:szCs w:val="30"/>
              </w:rPr>
              <w:t>16,772</w:t>
            </w:r>
            <w:r w:rsidRPr="00A75F8A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2" w:type="dxa"/>
            <w:vAlign w:val="bottom"/>
          </w:tcPr>
          <w:p w14:paraId="4CB42B6C" w14:textId="77777777" w:rsidR="0086374B" w:rsidRPr="00A75F8A" w:rsidRDefault="0086374B" w:rsidP="00863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6F2A97F" w14:textId="2969B0B6" w:rsidR="0086374B" w:rsidRPr="00A75F8A" w:rsidRDefault="00D624E8" w:rsidP="00863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75F8A">
              <w:rPr>
                <w:rFonts w:ascii="Angsana New" w:hAnsi="Angsana New"/>
                <w:sz w:val="30"/>
                <w:szCs w:val="30"/>
              </w:rPr>
              <w:t>1</w:t>
            </w:r>
            <w:r w:rsidR="000B2F23" w:rsidRPr="00A75F8A">
              <w:rPr>
                <w:rFonts w:ascii="Angsana New" w:hAnsi="Angsana New"/>
                <w:sz w:val="30"/>
                <w:szCs w:val="30"/>
              </w:rPr>
              <w:t>77,601</w:t>
            </w:r>
          </w:p>
        </w:tc>
        <w:tc>
          <w:tcPr>
            <w:tcW w:w="270" w:type="dxa"/>
            <w:vAlign w:val="bottom"/>
          </w:tcPr>
          <w:p w14:paraId="165D501F" w14:textId="77777777" w:rsidR="0086374B" w:rsidRPr="00A75F8A" w:rsidRDefault="0086374B" w:rsidP="00863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  <w:gridSpan w:val="2"/>
            <w:tcBorders>
              <w:bottom w:val="single" w:sz="4" w:space="0" w:color="auto"/>
            </w:tcBorders>
            <w:vAlign w:val="bottom"/>
          </w:tcPr>
          <w:p w14:paraId="14D766B8" w14:textId="31A542F8" w:rsidR="0086374B" w:rsidRPr="00A75F8A" w:rsidRDefault="00F4527A" w:rsidP="00863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75F8A">
              <w:rPr>
                <w:rFonts w:ascii="Angsana New" w:hAnsi="Angsana New"/>
                <w:sz w:val="30"/>
                <w:szCs w:val="30"/>
              </w:rPr>
              <w:t>116,772</w:t>
            </w:r>
          </w:p>
        </w:tc>
      </w:tr>
      <w:tr w:rsidR="0086374B" w:rsidRPr="00422380" w14:paraId="054B0459" w14:textId="77777777" w:rsidTr="004702B7">
        <w:tc>
          <w:tcPr>
            <w:tcW w:w="3593" w:type="dxa"/>
          </w:tcPr>
          <w:p w14:paraId="6FDF2738" w14:textId="77777777" w:rsidR="0086374B" w:rsidRPr="00422380" w:rsidRDefault="0086374B" w:rsidP="00863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2238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หนี้สินภาษีเงินได้รอการตัดบัญชี</w:t>
            </w:r>
            <w:r w:rsidRPr="004223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F079D1" w14:textId="727EB1EF" w:rsidR="0086374B" w:rsidRPr="00422380" w:rsidRDefault="00D624E8" w:rsidP="0086374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1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2380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4A7E251C" w14:textId="77777777" w:rsidR="0086374B" w:rsidRPr="00422380" w:rsidRDefault="0086374B" w:rsidP="00863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62895F" w14:textId="77777777" w:rsidR="0086374B" w:rsidRPr="00422380" w:rsidRDefault="0086374B" w:rsidP="00863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23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72" w:type="dxa"/>
            <w:vAlign w:val="bottom"/>
          </w:tcPr>
          <w:p w14:paraId="333CF86D" w14:textId="77777777" w:rsidR="0086374B" w:rsidRPr="00422380" w:rsidRDefault="0086374B" w:rsidP="00863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132B30" w14:textId="6DCA6166" w:rsidR="0086374B" w:rsidRPr="00422380" w:rsidRDefault="00D624E8" w:rsidP="00863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2380">
              <w:rPr>
                <w:rFonts w:ascii="Angsana New" w:hAnsi="Angsana New"/>
                <w:b/>
                <w:bCs/>
                <w:sz w:val="30"/>
                <w:szCs w:val="30"/>
              </w:rPr>
              <w:t>(268,82</w:t>
            </w:r>
            <w:r w:rsidR="000030A4" w:rsidRPr="00422380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Pr="00422380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0B6CB61E" w14:textId="77777777" w:rsidR="0086374B" w:rsidRPr="00422380" w:rsidRDefault="0086374B" w:rsidP="00863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5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936308" w14:textId="4D1B1497" w:rsidR="0086374B" w:rsidRPr="00422380" w:rsidRDefault="0086374B" w:rsidP="00863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2380">
              <w:rPr>
                <w:rFonts w:ascii="Angsana New" w:hAnsi="Angsana New"/>
                <w:b/>
                <w:bCs/>
                <w:sz w:val="30"/>
                <w:szCs w:val="30"/>
              </w:rPr>
              <w:t>(290,719)</w:t>
            </w:r>
          </w:p>
        </w:tc>
      </w:tr>
    </w:tbl>
    <w:p w14:paraId="39D9B7B7" w14:textId="77777777" w:rsidR="004702B7" w:rsidRPr="00422380" w:rsidRDefault="004702B7">
      <w:r w:rsidRPr="00422380">
        <w:br w:type="page"/>
      </w:r>
    </w:p>
    <w:tbl>
      <w:tblPr>
        <w:tblW w:w="9367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330"/>
        <w:gridCol w:w="1350"/>
        <w:gridCol w:w="270"/>
        <w:gridCol w:w="1262"/>
        <w:gridCol w:w="270"/>
        <w:gridCol w:w="1258"/>
        <w:gridCol w:w="270"/>
        <w:gridCol w:w="1357"/>
      </w:tblGrid>
      <w:tr w:rsidR="00D97B37" w:rsidRPr="00422380" w14:paraId="79662129" w14:textId="77777777" w:rsidTr="004702B7">
        <w:trPr>
          <w:trHeight w:val="333"/>
        </w:trPr>
        <w:tc>
          <w:tcPr>
            <w:tcW w:w="3330" w:type="dxa"/>
          </w:tcPr>
          <w:p w14:paraId="29F28707" w14:textId="55946B00" w:rsidR="00D97B37" w:rsidRPr="00422380" w:rsidRDefault="00D97B37" w:rsidP="003A51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0"/>
              </w:tabs>
              <w:spacing w:after="0"/>
              <w:ind w:right="-127"/>
              <w:rPr>
                <w:rFonts w:ascii="Angsana New" w:hAnsi="Angsana New"/>
                <w:i/>
                <w:iCs/>
                <w:color w:val="0000FF"/>
                <w:sz w:val="24"/>
                <w:szCs w:val="24"/>
                <w:shd w:val="clear" w:color="auto" w:fill="E6E6E6"/>
              </w:rPr>
            </w:pPr>
            <w:r w:rsidRPr="00422380">
              <w:rPr>
                <w:rFonts w:ascii="Angsana New" w:hAnsi="Angsana New"/>
                <w:sz w:val="24"/>
                <w:szCs w:val="24"/>
              </w:rPr>
              <w:lastRenderedPageBreak/>
              <w:br w:type="column"/>
            </w:r>
            <w:r w:rsidRPr="00422380">
              <w:rPr>
                <w:rFonts w:ascii="Angsana New" w:hAnsi="Angsana New"/>
                <w:sz w:val="24"/>
                <w:szCs w:val="24"/>
                <w:cs/>
              </w:rPr>
              <w:br w:type="page"/>
            </w:r>
          </w:p>
        </w:tc>
        <w:tc>
          <w:tcPr>
            <w:tcW w:w="6037" w:type="dxa"/>
            <w:gridSpan w:val="7"/>
            <w:vAlign w:val="bottom"/>
          </w:tcPr>
          <w:p w14:paraId="40182592" w14:textId="77777777" w:rsidR="00D97B37" w:rsidRPr="00422380" w:rsidRDefault="00D97B37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22380">
              <w:rPr>
                <w:rFonts w:ascii="Angsana New" w:hAnsi="Angsana New"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D97B37" w:rsidRPr="00422380" w14:paraId="2B00E0C4" w14:textId="77777777" w:rsidTr="000E4451">
        <w:trPr>
          <w:trHeight w:val="139"/>
        </w:trPr>
        <w:tc>
          <w:tcPr>
            <w:tcW w:w="3330" w:type="dxa"/>
          </w:tcPr>
          <w:p w14:paraId="5E131AE7" w14:textId="77777777" w:rsidR="00D97B37" w:rsidRPr="00422380" w:rsidRDefault="00D97B37" w:rsidP="003A51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="Angsana New" w:hAnsi="Angsana New"/>
                <w:i/>
                <w:iCs/>
                <w:color w:val="0000FF"/>
                <w:sz w:val="24"/>
                <w:szCs w:val="24"/>
                <w:shd w:val="clear" w:color="auto" w:fill="E6E6E6"/>
              </w:rPr>
            </w:pPr>
          </w:p>
        </w:tc>
        <w:tc>
          <w:tcPr>
            <w:tcW w:w="1350" w:type="dxa"/>
            <w:vAlign w:val="bottom"/>
          </w:tcPr>
          <w:p w14:paraId="1DFBF73F" w14:textId="77777777" w:rsidR="00D97B37" w:rsidRPr="00422380" w:rsidRDefault="00D97B37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6648F1DE" w14:textId="77777777" w:rsidR="00D97B37" w:rsidRPr="00422380" w:rsidRDefault="00D97B37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90" w:type="dxa"/>
            <w:gridSpan w:val="3"/>
            <w:tcBorders>
              <w:bottom w:val="single" w:sz="4" w:space="0" w:color="auto"/>
            </w:tcBorders>
            <w:vAlign w:val="bottom"/>
          </w:tcPr>
          <w:p w14:paraId="1773C484" w14:textId="77777777" w:rsidR="00D97B37" w:rsidRPr="00422380" w:rsidRDefault="00D97B37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22380">
              <w:rPr>
                <w:rFonts w:ascii="Angsana New" w:hAnsi="Angsana New"/>
                <w:sz w:val="24"/>
                <w:szCs w:val="24"/>
                <w:cs/>
              </w:rPr>
              <w:t>บันทึกเป็น (รายจ่าย) / รายได้ใน</w:t>
            </w:r>
          </w:p>
        </w:tc>
        <w:tc>
          <w:tcPr>
            <w:tcW w:w="270" w:type="dxa"/>
            <w:vAlign w:val="bottom"/>
          </w:tcPr>
          <w:p w14:paraId="4F46C0E3" w14:textId="77777777" w:rsidR="00D97B37" w:rsidRPr="00422380" w:rsidRDefault="00D97B37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7" w:type="dxa"/>
            <w:vAlign w:val="bottom"/>
          </w:tcPr>
          <w:p w14:paraId="6862A27F" w14:textId="77777777" w:rsidR="00D97B37" w:rsidRPr="00422380" w:rsidRDefault="00D97B37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4702B7" w:rsidRPr="00422380" w14:paraId="1A318A64" w14:textId="77777777" w:rsidTr="000E4451">
        <w:trPr>
          <w:trHeight w:val="139"/>
        </w:trPr>
        <w:tc>
          <w:tcPr>
            <w:tcW w:w="3330" w:type="dxa"/>
            <w:vAlign w:val="bottom"/>
          </w:tcPr>
          <w:p w14:paraId="5BBB97FE" w14:textId="77777777" w:rsidR="004702B7" w:rsidRPr="00422380" w:rsidRDefault="004702B7" w:rsidP="003A51EA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color w:val="0000FF"/>
                <w:sz w:val="24"/>
                <w:szCs w:val="24"/>
              </w:rPr>
            </w:pPr>
            <w:r w:rsidRPr="00422380"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  <w:t>ภาษีเงินได้รอการตัดบัญชี</w:t>
            </w:r>
          </w:p>
        </w:tc>
        <w:tc>
          <w:tcPr>
            <w:tcW w:w="1350" w:type="dxa"/>
            <w:vAlign w:val="bottom"/>
          </w:tcPr>
          <w:p w14:paraId="46C2CE7A" w14:textId="77777777" w:rsidR="004702B7" w:rsidRPr="00422380" w:rsidRDefault="004702B7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22380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ณ วันที่</w:t>
            </w:r>
            <w:r w:rsidRPr="00422380">
              <w:rPr>
                <w:rFonts w:ascii="Angsana New" w:hAnsi="Angsana New"/>
                <w:b/>
                <w:bCs/>
                <w:sz w:val="24"/>
                <w:szCs w:val="24"/>
              </w:rPr>
              <w:br/>
              <w:t xml:space="preserve">1 </w:t>
            </w:r>
            <w:r w:rsidRPr="00422380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มกราคม</w:t>
            </w:r>
          </w:p>
        </w:tc>
        <w:tc>
          <w:tcPr>
            <w:tcW w:w="270" w:type="dxa"/>
            <w:vAlign w:val="bottom"/>
          </w:tcPr>
          <w:p w14:paraId="3A780B0B" w14:textId="77777777" w:rsidR="004702B7" w:rsidRPr="00422380" w:rsidRDefault="004702B7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2" w:type="dxa"/>
            <w:tcBorders>
              <w:top w:val="single" w:sz="4" w:space="0" w:color="auto"/>
            </w:tcBorders>
            <w:vAlign w:val="bottom"/>
          </w:tcPr>
          <w:p w14:paraId="2A4C6DFA" w14:textId="77777777" w:rsidR="004702B7" w:rsidRPr="00422380" w:rsidRDefault="004702B7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422380">
              <w:rPr>
                <w:rFonts w:ascii="Angsana New" w:hAnsi="Angsana New"/>
                <w:sz w:val="24"/>
                <w:szCs w:val="24"/>
                <w:cs/>
              </w:rPr>
              <w:t>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5123E683" w14:textId="77777777" w:rsidR="004702B7" w:rsidRPr="00422380" w:rsidRDefault="004702B7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  <w:vAlign w:val="bottom"/>
          </w:tcPr>
          <w:p w14:paraId="694F0F7F" w14:textId="77777777" w:rsidR="004702B7" w:rsidRPr="00422380" w:rsidRDefault="004702B7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22380">
              <w:rPr>
                <w:rFonts w:ascii="Angsana New" w:hAnsi="Angsana New"/>
                <w:sz w:val="24"/>
                <w:szCs w:val="24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  <w:vAlign w:val="bottom"/>
          </w:tcPr>
          <w:p w14:paraId="344A6878" w14:textId="77777777" w:rsidR="004702B7" w:rsidRPr="00422380" w:rsidRDefault="004702B7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7" w:type="dxa"/>
            <w:vAlign w:val="bottom"/>
          </w:tcPr>
          <w:p w14:paraId="25968323" w14:textId="77777777" w:rsidR="004702B7" w:rsidRPr="00422380" w:rsidRDefault="004702B7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22380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ณ วันที่</w:t>
            </w:r>
            <w:r w:rsidRPr="00422380">
              <w:rPr>
                <w:rFonts w:ascii="Angsana New" w:hAnsi="Angsana New"/>
                <w:b/>
                <w:bCs/>
                <w:sz w:val="24"/>
                <w:szCs w:val="24"/>
              </w:rPr>
              <w:br/>
              <w:t xml:space="preserve">31 </w:t>
            </w:r>
            <w:r w:rsidRPr="00422380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ธันวาคม</w:t>
            </w:r>
          </w:p>
        </w:tc>
      </w:tr>
      <w:tr w:rsidR="000E4451" w:rsidRPr="00422380" w14:paraId="207B34E1" w14:textId="77777777" w:rsidTr="00017260">
        <w:trPr>
          <w:trHeight w:val="209"/>
          <w:tblHeader/>
        </w:trPr>
        <w:tc>
          <w:tcPr>
            <w:tcW w:w="3330" w:type="dxa"/>
          </w:tcPr>
          <w:p w14:paraId="7996EC66" w14:textId="77777777" w:rsidR="000E4451" w:rsidRPr="00422380" w:rsidRDefault="000E4451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037" w:type="dxa"/>
            <w:gridSpan w:val="7"/>
          </w:tcPr>
          <w:p w14:paraId="2DF80F99" w14:textId="2ABFCD9E" w:rsidR="000E4451" w:rsidRPr="00422380" w:rsidRDefault="000E4451" w:rsidP="003A51EA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bidi="th-TH"/>
              </w:rPr>
            </w:pPr>
            <w:r w:rsidRPr="00422380"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4702B7" w:rsidRPr="00422380" w14:paraId="012E90B5" w14:textId="77777777" w:rsidTr="000E4451">
        <w:trPr>
          <w:trHeight w:val="236"/>
          <w:tblHeader/>
        </w:trPr>
        <w:tc>
          <w:tcPr>
            <w:tcW w:w="3330" w:type="dxa"/>
          </w:tcPr>
          <w:p w14:paraId="31A85C7A" w14:textId="46DC9D2A" w:rsidR="004702B7" w:rsidRPr="00422380" w:rsidRDefault="004702B7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24"/>
                <w:szCs w:val="24"/>
              </w:rPr>
            </w:pPr>
            <w:r w:rsidRPr="0042238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</w:t>
            </w:r>
            <w:r w:rsidR="0086374B" w:rsidRPr="0042238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7</w:t>
            </w:r>
          </w:p>
        </w:tc>
        <w:tc>
          <w:tcPr>
            <w:tcW w:w="4410" w:type="dxa"/>
            <w:gridSpan w:val="5"/>
          </w:tcPr>
          <w:p w14:paraId="48CD63D8" w14:textId="77777777" w:rsidR="004702B7" w:rsidRPr="00422380" w:rsidRDefault="004702B7" w:rsidP="003A51EA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019128DB" w14:textId="77777777" w:rsidR="004702B7" w:rsidRPr="00422380" w:rsidRDefault="004702B7" w:rsidP="003A51EA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1357" w:type="dxa"/>
          </w:tcPr>
          <w:p w14:paraId="22F08BC4" w14:textId="0FBDDB42" w:rsidR="004702B7" w:rsidRPr="00422380" w:rsidRDefault="004702B7" w:rsidP="003A51EA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</w:pPr>
          </w:p>
        </w:tc>
      </w:tr>
      <w:tr w:rsidR="004702B7" w:rsidRPr="00422380" w14:paraId="468BA71C" w14:textId="77777777" w:rsidTr="000E4451">
        <w:trPr>
          <w:trHeight w:val="139"/>
        </w:trPr>
        <w:tc>
          <w:tcPr>
            <w:tcW w:w="3330" w:type="dxa"/>
          </w:tcPr>
          <w:p w14:paraId="72723390" w14:textId="77777777" w:rsidR="004702B7" w:rsidRPr="00422380" w:rsidRDefault="004702B7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02"/>
              </w:tabs>
              <w:ind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22380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50" w:type="dxa"/>
          </w:tcPr>
          <w:p w14:paraId="223103EA" w14:textId="77777777" w:rsidR="004702B7" w:rsidRPr="00422380" w:rsidRDefault="004702B7" w:rsidP="003A51EA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4D6FFCE7" w14:textId="77777777" w:rsidR="004702B7" w:rsidRPr="00422380" w:rsidRDefault="004702B7" w:rsidP="003A51E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262" w:type="dxa"/>
          </w:tcPr>
          <w:p w14:paraId="5C45FC0A" w14:textId="77777777" w:rsidR="004702B7" w:rsidRPr="00422380" w:rsidRDefault="004702B7" w:rsidP="003A51EA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03E2E879" w14:textId="77777777" w:rsidR="004702B7" w:rsidRPr="00422380" w:rsidRDefault="004702B7" w:rsidP="003A51E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258" w:type="dxa"/>
          </w:tcPr>
          <w:p w14:paraId="32FD1F75" w14:textId="77777777" w:rsidR="004702B7" w:rsidRPr="00422380" w:rsidRDefault="004702B7" w:rsidP="003A51EA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63A6FC3E" w14:textId="77777777" w:rsidR="004702B7" w:rsidRPr="00422380" w:rsidRDefault="004702B7" w:rsidP="003A51EA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357" w:type="dxa"/>
          </w:tcPr>
          <w:p w14:paraId="1827B65C" w14:textId="77777777" w:rsidR="004702B7" w:rsidRPr="00422380" w:rsidRDefault="004702B7" w:rsidP="003A51EA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</w:tr>
      <w:tr w:rsidR="004702B7" w:rsidRPr="00422380" w14:paraId="1C7F8996" w14:textId="77777777" w:rsidTr="000E4451">
        <w:trPr>
          <w:trHeight w:val="139"/>
        </w:trPr>
        <w:tc>
          <w:tcPr>
            <w:tcW w:w="3330" w:type="dxa"/>
          </w:tcPr>
          <w:p w14:paraId="7696C625" w14:textId="77777777" w:rsidR="004702B7" w:rsidRPr="00422380" w:rsidRDefault="004702B7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79"/>
              <w:rPr>
                <w:rFonts w:ascii="Angsana New" w:hAnsi="Angsana New"/>
                <w:color w:val="0000FF"/>
                <w:sz w:val="24"/>
                <w:szCs w:val="24"/>
                <w:cs/>
              </w:rPr>
            </w:pPr>
            <w:r w:rsidRPr="00422380">
              <w:rPr>
                <w:rFonts w:ascii="Angsana New" w:hAnsi="Angsana New"/>
                <w:sz w:val="24"/>
                <w:szCs w:val="24"/>
                <w:cs/>
              </w:rPr>
              <w:t>ลูกหนี้การค้าและลูกหนี้อื่น</w:t>
            </w:r>
            <w:r w:rsidRPr="00422380">
              <w:rPr>
                <w:rFonts w:ascii="Angsana New" w:hAnsi="Angsana New"/>
                <w:color w:val="0000FF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350" w:type="dxa"/>
          </w:tcPr>
          <w:p w14:paraId="113C65A4" w14:textId="77777777" w:rsidR="004702B7" w:rsidRPr="00422380" w:rsidRDefault="004702B7" w:rsidP="003A51E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55140324" w14:textId="77777777" w:rsidR="004702B7" w:rsidRPr="00422380" w:rsidRDefault="004702B7" w:rsidP="003A51E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262" w:type="dxa"/>
          </w:tcPr>
          <w:p w14:paraId="7BC96F9D" w14:textId="77777777" w:rsidR="004702B7" w:rsidRPr="00422380" w:rsidRDefault="004702B7" w:rsidP="003A51EA">
            <w:pPr>
              <w:pStyle w:val="acctfourfigures"/>
              <w:tabs>
                <w:tab w:val="clear" w:pos="765"/>
              </w:tabs>
              <w:spacing w:line="240" w:lineRule="atLeast"/>
              <w:ind w:left="-38" w:right="72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79CBDDAE" w14:textId="77777777" w:rsidR="004702B7" w:rsidRPr="00422380" w:rsidRDefault="004702B7" w:rsidP="003A51E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258" w:type="dxa"/>
          </w:tcPr>
          <w:p w14:paraId="1D0461F6" w14:textId="77777777" w:rsidR="004702B7" w:rsidRPr="00422380" w:rsidRDefault="004702B7" w:rsidP="003A51EA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55297291" w14:textId="77777777" w:rsidR="004702B7" w:rsidRPr="00422380" w:rsidRDefault="004702B7" w:rsidP="003A51EA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357" w:type="dxa"/>
          </w:tcPr>
          <w:p w14:paraId="321CF8BF" w14:textId="77777777" w:rsidR="004702B7" w:rsidRPr="00422380" w:rsidRDefault="004702B7" w:rsidP="003A51E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</w:tr>
      <w:tr w:rsidR="00FE5CE1" w:rsidRPr="00422380" w14:paraId="48C9F238" w14:textId="77777777" w:rsidTr="000E4451">
        <w:trPr>
          <w:trHeight w:val="139"/>
        </w:trPr>
        <w:tc>
          <w:tcPr>
            <w:tcW w:w="3330" w:type="dxa"/>
          </w:tcPr>
          <w:p w14:paraId="63CDFCEE" w14:textId="77777777" w:rsidR="00FE5CE1" w:rsidRPr="00422380" w:rsidRDefault="00FE5CE1" w:rsidP="00FE5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4"/>
                <w:szCs w:val="24"/>
                <w:cs/>
              </w:rPr>
            </w:pPr>
            <w:r w:rsidRPr="00422380">
              <w:rPr>
                <w:rFonts w:ascii="Angsana New" w:hAnsi="Angsana New"/>
                <w:sz w:val="24"/>
                <w:szCs w:val="24"/>
                <w:cs/>
              </w:rPr>
              <w:t xml:space="preserve">   </w:t>
            </w:r>
            <w:r w:rsidRPr="00422380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</w:t>
            </w:r>
            <w:r w:rsidRPr="00422380"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t>ค่าเผื่อผลขาดทุนด้านเครดิตที่คาดว่าจะเกิดขึ้น</w:t>
            </w:r>
            <w:r w:rsidRPr="00422380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)</w:t>
            </w:r>
          </w:p>
        </w:tc>
        <w:tc>
          <w:tcPr>
            <w:tcW w:w="1350" w:type="dxa"/>
            <w:vAlign w:val="bottom"/>
          </w:tcPr>
          <w:p w14:paraId="706D3490" w14:textId="740D6CF0" w:rsidR="00FE5CE1" w:rsidRPr="00422380" w:rsidRDefault="00FE5CE1" w:rsidP="00FE5CE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422380">
              <w:rPr>
                <w:rFonts w:ascii="Angsana New" w:hAnsi="Angsana New"/>
                <w:sz w:val="24"/>
                <w:szCs w:val="24"/>
                <w:lang w:val="en-US" w:bidi="th-TH"/>
              </w:rPr>
              <w:t>133</w:t>
            </w:r>
          </w:p>
        </w:tc>
        <w:tc>
          <w:tcPr>
            <w:tcW w:w="270" w:type="dxa"/>
            <w:vAlign w:val="bottom"/>
          </w:tcPr>
          <w:p w14:paraId="28866D0D" w14:textId="77777777" w:rsidR="00FE5CE1" w:rsidRPr="00422380" w:rsidRDefault="00FE5CE1" w:rsidP="00FE5CE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262" w:type="dxa"/>
            <w:vAlign w:val="bottom"/>
          </w:tcPr>
          <w:p w14:paraId="48126590" w14:textId="031FC2CB" w:rsidR="00FE5CE1" w:rsidRPr="00422380" w:rsidRDefault="006A1C12" w:rsidP="00FE5CE1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422380">
              <w:rPr>
                <w:rFonts w:ascii="Angsana New" w:hAnsi="Angsana New"/>
                <w:sz w:val="24"/>
                <w:szCs w:val="24"/>
                <w:lang w:val="en-US" w:bidi="th-TH"/>
              </w:rPr>
              <w:t>(9)</w:t>
            </w:r>
          </w:p>
        </w:tc>
        <w:tc>
          <w:tcPr>
            <w:tcW w:w="270" w:type="dxa"/>
            <w:vAlign w:val="bottom"/>
          </w:tcPr>
          <w:p w14:paraId="04CF16FD" w14:textId="77777777" w:rsidR="00FE5CE1" w:rsidRPr="00422380" w:rsidRDefault="00FE5CE1" w:rsidP="00FE5CE1">
            <w:pPr>
              <w:pStyle w:val="acctfourfigures"/>
              <w:tabs>
                <w:tab w:val="clear" w:pos="765"/>
                <w:tab w:val="decimal" w:pos="522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258" w:type="dxa"/>
            <w:vAlign w:val="bottom"/>
          </w:tcPr>
          <w:p w14:paraId="17B19AF0" w14:textId="463D33F1" w:rsidR="00FE5CE1" w:rsidRPr="00422380" w:rsidRDefault="006A1C12" w:rsidP="00FE5CE1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</w:rPr>
            </w:pPr>
            <w:r w:rsidRPr="0042238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30D9BB52" w14:textId="77777777" w:rsidR="00FE5CE1" w:rsidRPr="00422380" w:rsidRDefault="00FE5CE1" w:rsidP="00FE5CE1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357" w:type="dxa"/>
            <w:vAlign w:val="bottom"/>
          </w:tcPr>
          <w:p w14:paraId="2BF3F34F" w14:textId="341AEE31" w:rsidR="00FE5CE1" w:rsidRPr="00422380" w:rsidRDefault="006A1C12" w:rsidP="00FE5CE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422380">
              <w:rPr>
                <w:rFonts w:ascii="Angsana New" w:hAnsi="Angsana New"/>
                <w:sz w:val="24"/>
                <w:szCs w:val="24"/>
                <w:lang w:val="en-US" w:bidi="th-TH"/>
              </w:rPr>
              <w:t>124</w:t>
            </w:r>
          </w:p>
        </w:tc>
      </w:tr>
      <w:tr w:rsidR="00FE5CE1" w:rsidRPr="00422380" w14:paraId="3B12EAC5" w14:textId="77777777" w:rsidTr="000E4451">
        <w:trPr>
          <w:trHeight w:val="139"/>
        </w:trPr>
        <w:tc>
          <w:tcPr>
            <w:tcW w:w="3330" w:type="dxa"/>
          </w:tcPr>
          <w:p w14:paraId="065E23FE" w14:textId="77777777" w:rsidR="00FE5CE1" w:rsidRPr="00422380" w:rsidRDefault="00FE5CE1" w:rsidP="00FE5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4"/>
                <w:szCs w:val="24"/>
              </w:rPr>
            </w:pPr>
            <w:r w:rsidRPr="00422380">
              <w:rPr>
                <w:rFonts w:ascii="Angsana New" w:hAnsi="Angsana New"/>
                <w:sz w:val="24"/>
                <w:szCs w:val="24"/>
                <w:cs/>
              </w:rPr>
              <w:t xml:space="preserve">สินค้าคงเหลือ </w:t>
            </w:r>
            <w:r w:rsidRPr="00422380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(ค่าเผื่อการลดมูลค่า)</w:t>
            </w:r>
          </w:p>
        </w:tc>
        <w:tc>
          <w:tcPr>
            <w:tcW w:w="1350" w:type="dxa"/>
            <w:vAlign w:val="bottom"/>
          </w:tcPr>
          <w:p w14:paraId="64976BFD" w14:textId="5AD580A9" w:rsidR="00FE5CE1" w:rsidRPr="00422380" w:rsidRDefault="00FE5CE1" w:rsidP="00FE5CE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422380">
              <w:rPr>
                <w:rFonts w:ascii="Angsana New" w:hAnsi="Angsana New"/>
                <w:sz w:val="24"/>
                <w:szCs w:val="24"/>
                <w:lang w:val="en-US" w:bidi="th-TH"/>
              </w:rPr>
              <w:t>67</w:t>
            </w:r>
          </w:p>
        </w:tc>
        <w:tc>
          <w:tcPr>
            <w:tcW w:w="270" w:type="dxa"/>
            <w:vAlign w:val="bottom"/>
          </w:tcPr>
          <w:p w14:paraId="2016A2E7" w14:textId="77777777" w:rsidR="00FE5CE1" w:rsidRPr="00422380" w:rsidRDefault="00FE5CE1" w:rsidP="00FE5CE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262" w:type="dxa"/>
          </w:tcPr>
          <w:p w14:paraId="1F74312A" w14:textId="0EAE8570" w:rsidR="00FE5CE1" w:rsidRPr="00422380" w:rsidRDefault="006A1C12" w:rsidP="00FE5CE1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422380">
              <w:rPr>
                <w:rFonts w:ascii="Angsana New" w:hAnsi="Angsana New"/>
                <w:sz w:val="24"/>
                <w:szCs w:val="24"/>
                <w:lang w:val="en-US" w:bidi="th-TH"/>
              </w:rPr>
              <w:t>420</w:t>
            </w:r>
          </w:p>
        </w:tc>
        <w:tc>
          <w:tcPr>
            <w:tcW w:w="270" w:type="dxa"/>
            <w:vAlign w:val="bottom"/>
          </w:tcPr>
          <w:p w14:paraId="478EE968" w14:textId="77777777" w:rsidR="00FE5CE1" w:rsidRPr="00422380" w:rsidRDefault="00FE5CE1" w:rsidP="00FE5CE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258" w:type="dxa"/>
            <w:vAlign w:val="bottom"/>
          </w:tcPr>
          <w:p w14:paraId="509D09C1" w14:textId="34FE8AFB" w:rsidR="00FE5CE1" w:rsidRPr="00422380" w:rsidRDefault="006A1C12" w:rsidP="00FE5CE1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422380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62E6D4E" w14:textId="77777777" w:rsidR="00FE5CE1" w:rsidRPr="00422380" w:rsidRDefault="00FE5CE1" w:rsidP="00FE5CE1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357" w:type="dxa"/>
            <w:vAlign w:val="bottom"/>
          </w:tcPr>
          <w:p w14:paraId="2E242101" w14:textId="6F2F5910" w:rsidR="00FE5CE1" w:rsidRPr="00422380" w:rsidRDefault="006A1C12" w:rsidP="00FE5CE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422380">
              <w:rPr>
                <w:rFonts w:ascii="Angsana New" w:hAnsi="Angsana New"/>
                <w:sz w:val="24"/>
                <w:szCs w:val="24"/>
                <w:lang w:val="en-US" w:bidi="th-TH"/>
              </w:rPr>
              <w:t>487</w:t>
            </w:r>
          </w:p>
        </w:tc>
      </w:tr>
      <w:tr w:rsidR="00FE5CE1" w:rsidRPr="00422380" w14:paraId="4B6F63D1" w14:textId="77777777" w:rsidTr="000E4451">
        <w:trPr>
          <w:trHeight w:val="139"/>
        </w:trPr>
        <w:tc>
          <w:tcPr>
            <w:tcW w:w="3330" w:type="dxa"/>
          </w:tcPr>
          <w:p w14:paraId="5FC56560" w14:textId="164A399B" w:rsidR="00FE5CE1" w:rsidRPr="00422380" w:rsidRDefault="00FE5CE1" w:rsidP="00FE5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right="-79" w:hanging="252"/>
              <w:rPr>
                <w:rFonts w:ascii="Angsana New" w:hAnsi="Angsana New"/>
                <w:sz w:val="24"/>
                <w:szCs w:val="24"/>
                <w:cs/>
              </w:rPr>
            </w:pPr>
            <w:r w:rsidRPr="00422380">
              <w:rPr>
                <w:rFonts w:ascii="Angsana New" w:hAnsi="Angsana New"/>
                <w:sz w:val="24"/>
                <w:szCs w:val="24"/>
                <w:cs/>
              </w:rPr>
              <w:t>สินทรัพย์หมุนเวียนอื่น</w:t>
            </w:r>
            <w:r w:rsidRPr="00422380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422380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(ค่าเผื่อ</w:t>
            </w:r>
            <w:r w:rsidRPr="00422380"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t>การลดมูลค่า</w:t>
            </w:r>
            <w:r w:rsidRPr="00422380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)</w:t>
            </w:r>
          </w:p>
        </w:tc>
        <w:tc>
          <w:tcPr>
            <w:tcW w:w="1350" w:type="dxa"/>
            <w:vAlign w:val="bottom"/>
          </w:tcPr>
          <w:p w14:paraId="32CEFD9A" w14:textId="13424E4B" w:rsidR="00FE5CE1" w:rsidRPr="00422380" w:rsidRDefault="00FE5CE1" w:rsidP="00FE5CE1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right="-73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422380">
              <w:rPr>
                <w:rFonts w:ascii="Angsana New" w:hAnsi="Angsana New"/>
                <w:sz w:val="24"/>
                <w:szCs w:val="24"/>
                <w:lang w:val="en-US" w:bidi="th-TH"/>
              </w:rPr>
              <w:t>3,518</w:t>
            </w:r>
          </w:p>
        </w:tc>
        <w:tc>
          <w:tcPr>
            <w:tcW w:w="270" w:type="dxa"/>
            <w:vAlign w:val="bottom"/>
          </w:tcPr>
          <w:p w14:paraId="49E3BBBC" w14:textId="77777777" w:rsidR="00FE5CE1" w:rsidRPr="00422380" w:rsidRDefault="00FE5CE1" w:rsidP="00FE5CE1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73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262" w:type="dxa"/>
            <w:vAlign w:val="bottom"/>
          </w:tcPr>
          <w:p w14:paraId="40A5FD61" w14:textId="56A3EA90" w:rsidR="00FE5CE1" w:rsidRPr="00422380" w:rsidRDefault="006A1C12" w:rsidP="00FE5CE1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422380">
              <w:rPr>
                <w:rFonts w:ascii="Angsana New" w:hAnsi="Angsana New"/>
                <w:sz w:val="24"/>
                <w:szCs w:val="24"/>
                <w:lang w:val="en-US" w:bidi="th-TH"/>
              </w:rPr>
              <w:t>(28)</w:t>
            </w:r>
          </w:p>
        </w:tc>
        <w:tc>
          <w:tcPr>
            <w:tcW w:w="270" w:type="dxa"/>
            <w:vAlign w:val="bottom"/>
          </w:tcPr>
          <w:p w14:paraId="3AF64329" w14:textId="77777777" w:rsidR="00FE5CE1" w:rsidRPr="00422380" w:rsidRDefault="00FE5CE1" w:rsidP="00FE5CE1">
            <w:pPr>
              <w:pStyle w:val="acctfourfigures"/>
              <w:tabs>
                <w:tab w:val="clear" w:pos="765"/>
                <w:tab w:val="decimal" w:pos="432"/>
                <w:tab w:val="decimal" w:pos="951"/>
              </w:tabs>
              <w:spacing w:line="240" w:lineRule="atLeast"/>
              <w:ind w:right="-73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258" w:type="dxa"/>
            <w:vAlign w:val="bottom"/>
          </w:tcPr>
          <w:p w14:paraId="147B5C55" w14:textId="24267E46" w:rsidR="00FE5CE1" w:rsidRPr="00422380" w:rsidRDefault="006A1C12" w:rsidP="006A1C12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422380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3C05A1E" w14:textId="77777777" w:rsidR="00FE5CE1" w:rsidRPr="00422380" w:rsidRDefault="00FE5CE1" w:rsidP="00FE5CE1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357" w:type="dxa"/>
            <w:vAlign w:val="bottom"/>
          </w:tcPr>
          <w:p w14:paraId="754DF9A7" w14:textId="17154D25" w:rsidR="00FE5CE1" w:rsidRPr="00422380" w:rsidRDefault="006A1C12" w:rsidP="00FE5CE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422380">
              <w:rPr>
                <w:rFonts w:ascii="Angsana New" w:hAnsi="Angsana New"/>
                <w:sz w:val="24"/>
                <w:szCs w:val="24"/>
                <w:lang w:val="en-US" w:bidi="th-TH"/>
              </w:rPr>
              <w:t>3,490</w:t>
            </w:r>
          </w:p>
        </w:tc>
      </w:tr>
      <w:tr w:rsidR="00FE5CE1" w:rsidRPr="00422380" w14:paraId="0CACD2C1" w14:textId="77777777" w:rsidTr="000E4451">
        <w:trPr>
          <w:trHeight w:val="139"/>
        </w:trPr>
        <w:tc>
          <w:tcPr>
            <w:tcW w:w="3330" w:type="dxa"/>
          </w:tcPr>
          <w:p w14:paraId="0B55355A" w14:textId="77777777" w:rsidR="00FE5CE1" w:rsidRPr="00422380" w:rsidRDefault="00FE5CE1" w:rsidP="00FE5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right="-79" w:hanging="252"/>
              <w:rPr>
                <w:rFonts w:ascii="Angsana New" w:hAnsi="Angsana New"/>
                <w:sz w:val="24"/>
                <w:szCs w:val="24"/>
                <w:cs/>
              </w:rPr>
            </w:pPr>
            <w:r w:rsidRPr="00422380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50" w:type="dxa"/>
            <w:vAlign w:val="bottom"/>
          </w:tcPr>
          <w:p w14:paraId="5EEC6ACD" w14:textId="441A64A6" w:rsidR="00FE5CE1" w:rsidRPr="00422380" w:rsidRDefault="00FE5CE1" w:rsidP="00FE5CE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422380">
              <w:rPr>
                <w:rFonts w:ascii="Angsana New" w:hAnsi="Angsana New"/>
                <w:sz w:val="24"/>
                <w:szCs w:val="24"/>
                <w:lang w:val="en-US" w:bidi="th-TH"/>
              </w:rPr>
              <w:t>1,403</w:t>
            </w:r>
          </w:p>
        </w:tc>
        <w:tc>
          <w:tcPr>
            <w:tcW w:w="270" w:type="dxa"/>
            <w:vAlign w:val="bottom"/>
          </w:tcPr>
          <w:p w14:paraId="2ECA21A6" w14:textId="77777777" w:rsidR="00FE5CE1" w:rsidRPr="00422380" w:rsidRDefault="00FE5CE1" w:rsidP="00FE5CE1">
            <w:pPr>
              <w:pStyle w:val="acctfourfigures"/>
              <w:tabs>
                <w:tab w:val="clear" w:pos="765"/>
                <w:tab w:val="decimal" w:pos="527"/>
                <w:tab w:val="decimal" w:pos="561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262" w:type="dxa"/>
            <w:vAlign w:val="bottom"/>
          </w:tcPr>
          <w:p w14:paraId="1B79BBB8" w14:textId="696A76AB" w:rsidR="00FE5CE1" w:rsidRPr="00422380" w:rsidRDefault="006A1C12" w:rsidP="006A1C12">
            <w:pPr>
              <w:pStyle w:val="acctfourfigures"/>
              <w:tabs>
                <w:tab w:val="clear" w:pos="765"/>
                <w:tab w:val="decimal" w:pos="704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422380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823303A" w14:textId="77777777" w:rsidR="00FE5CE1" w:rsidRPr="00422380" w:rsidRDefault="00FE5CE1" w:rsidP="00FE5CE1">
            <w:pPr>
              <w:pStyle w:val="acctfourfigures"/>
              <w:tabs>
                <w:tab w:val="clear" w:pos="765"/>
                <w:tab w:val="decimal" w:pos="432"/>
                <w:tab w:val="decimal" w:pos="524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258" w:type="dxa"/>
            <w:vAlign w:val="bottom"/>
          </w:tcPr>
          <w:p w14:paraId="193A62FC" w14:textId="77777777" w:rsidR="00FE5CE1" w:rsidRPr="00422380" w:rsidRDefault="00FE5CE1" w:rsidP="00FE5CE1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68FDE541" w14:textId="5B852A1E" w:rsidR="006A1C12" w:rsidRPr="00422380" w:rsidRDefault="006A1C12" w:rsidP="005C08C7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422380">
              <w:rPr>
                <w:rFonts w:ascii="Angsana New" w:hAnsi="Angsana New"/>
                <w:sz w:val="24"/>
                <w:szCs w:val="24"/>
                <w:lang w:val="en-US" w:bidi="th-TH"/>
              </w:rPr>
              <w:t>532</w:t>
            </w:r>
          </w:p>
        </w:tc>
        <w:tc>
          <w:tcPr>
            <w:tcW w:w="270" w:type="dxa"/>
            <w:vAlign w:val="bottom"/>
          </w:tcPr>
          <w:p w14:paraId="500D9F8D" w14:textId="77777777" w:rsidR="00FE5CE1" w:rsidRPr="00422380" w:rsidRDefault="00FE5CE1" w:rsidP="00FE5CE1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357" w:type="dxa"/>
            <w:vAlign w:val="bottom"/>
          </w:tcPr>
          <w:p w14:paraId="35AEC448" w14:textId="18EAB782" w:rsidR="00FE5CE1" w:rsidRPr="00422380" w:rsidRDefault="006A1C12" w:rsidP="00FE5CE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422380">
              <w:rPr>
                <w:rFonts w:ascii="Angsana New" w:hAnsi="Angsana New"/>
                <w:sz w:val="24"/>
                <w:szCs w:val="24"/>
                <w:lang w:val="en-US" w:bidi="th-TH"/>
              </w:rPr>
              <w:t>1,935</w:t>
            </w:r>
          </w:p>
        </w:tc>
      </w:tr>
      <w:tr w:rsidR="00FE5CE1" w:rsidRPr="00422380" w14:paraId="4F8E5C10" w14:textId="77777777" w:rsidTr="000E4451">
        <w:trPr>
          <w:trHeight w:val="139"/>
        </w:trPr>
        <w:tc>
          <w:tcPr>
            <w:tcW w:w="3330" w:type="dxa"/>
          </w:tcPr>
          <w:p w14:paraId="5D1DEC5C" w14:textId="77777777" w:rsidR="00FE5CE1" w:rsidRPr="004E1A8B" w:rsidRDefault="00FE5CE1" w:rsidP="00FE5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4E1A8B">
              <w:rPr>
                <w:rFonts w:ascii="Angsana New" w:hAnsi="Angsana New"/>
                <w:sz w:val="24"/>
                <w:szCs w:val="24"/>
                <w:cs/>
              </w:rPr>
              <w:t>ที่ดิน อาคารและอุปกรณ์</w:t>
            </w:r>
          </w:p>
          <w:p w14:paraId="600172BE" w14:textId="77777777" w:rsidR="00FE5CE1" w:rsidRPr="004E1A8B" w:rsidRDefault="00FE5CE1" w:rsidP="00FE5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4E1A8B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 xml:space="preserve">   (ความแตกต่างของค่าเสื่อมราคา)</w:t>
            </w:r>
          </w:p>
        </w:tc>
        <w:tc>
          <w:tcPr>
            <w:tcW w:w="1350" w:type="dxa"/>
            <w:vAlign w:val="bottom"/>
          </w:tcPr>
          <w:p w14:paraId="329BBD63" w14:textId="209682A2" w:rsidR="00FE5CE1" w:rsidRPr="004E1A8B" w:rsidRDefault="00FE5CE1" w:rsidP="00FE5CE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4E1A8B">
              <w:rPr>
                <w:rFonts w:ascii="Angsana New" w:hAnsi="Angsana New"/>
                <w:sz w:val="24"/>
                <w:szCs w:val="24"/>
                <w:lang w:val="en-US" w:bidi="th-TH"/>
              </w:rPr>
              <w:t>13,822</w:t>
            </w:r>
          </w:p>
        </w:tc>
        <w:tc>
          <w:tcPr>
            <w:tcW w:w="270" w:type="dxa"/>
            <w:vAlign w:val="bottom"/>
          </w:tcPr>
          <w:p w14:paraId="1BBD5B0E" w14:textId="77777777" w:rsidR="00FE5CE1" w:rsidRPr="004E1A8B" w:rsidRDefault="00FE5CE1" w:rsidP="00FE5CE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262" w:type="dxa"/>
            <w:vAlign w:val="bottom"/>
          </w:tcPr>
          <w:p w14:paraId="4A5AE4A1" w14:textId="7D28152D" w:rsidR="00FE5CE1" w:rsidRPr="004E1A8B" w:rsidRDefault="006A1C12" w:rsidP="00FE5CE1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4E1A8B">
              <w:rPr>
                <w:rFonts w:ascii="Angsana New" w:hAnsi="Angsana New"/>
                <w:sz w:val="24"/>
                <w:szCs w:val="24"/>
                <w:lang w:val="en-US" w:bidi="th-TH"/>
              </w:rPr>
              <w:t>2,662</w:t>
            </w:r>
          </w:p>
        </w:tc>
        <w:tc>
          <w:tcPr>
            <w:tcW w:w="270" w:type="dxa"/>
            <w:vAlign w:val="bottom"/>
          </w:tcPr>
          <w:p w14:paraId="1C01C557" w14:textId="77777777" w:rsidR="00FE5CE1" w:rsidRPr="004E1A8B" w:rsidRDefault="00FE5CE1" w:rsidP="00FE5CE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258" w:type="dxa"/>
            <w:vAlign w:val="bottom"/>
          </w:tcPr>
          <w:p w14:paraId="0AFC4DB6" w14:textId="73C71B05" w:rsidR="00FE5CE1" w:rsidRPr="004E1A8B" w:rsidRDefault="006A1C12" w:rsidP="00FE5CE1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4E1A8B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70EC98FE" w14:textId="77777777" w:rsidR="00FE5CE1" w:rsidRPr="004E1A8B" w:rsidRDefault="00FE5CE1" w:rsidP="00FE5CE1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357" w:type="dxa"/>
            <w:vAlign w:val="bottom"/>
          </w:tcPr>
          <w:p w14:paraId="3FB64BFF" w14:textId="730CC6C3" w:rsidR="00FE5CE1" w:rsidRPr="004E1A8B" w:rsidRDefault="006A1C12" w:rsidP="00FE5CE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4E1A8B">
              <w:rPr>
                <w:rFonts w:ascii="Angsana New" w:hAnsi="Angsana New"/>
                <w:sz w:val="24"/>
                <w:szCs w:val="24"/>
                <w:lang w:val="en-US" w:bidi="th-TH"/>
              </w:rPr>
              <w:t>16,484</w:t>
            </w:r>
          </w:p>
        </w:tc>
      </w:tr>
      <w:tr w:rsidR="00FE5CE1" w:rsidRPr="00422380" w14:paraId="754DBB4F" w14:textId="77777777" w:rsidTr="000E4451">
        <w:trPr>
          <w:trHeight w:val="139"/>
        </w:trPr>
        <w:tc>
          <w:tcPr>
            <w:tcW w:w="3330" w:type="dxa"/>
            <w:vAlign w:val="bottom"/>
          </w:tcPr>
          <w:p w14:paraId="236EB744" w14:textId="77777777" w:rsidR="00FE5CE1" w:rsidRPr="004E1A8B" w:rsidRDefault="00FE5CE1" w:rsidP="00FE5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4"/>
                <w:szCs w:val="24"/>
                <w:cs/>
              </w:rPr>
            </w:pPr>
            <w:r w:rsidRPr="004E1A8B">
              <w:rPr>
                <w:rFonts w:ascii="Angsana New" w:hAnsi="Angsana New" w:hint="cs"/>
                <w:sz w:val="24"/>
                <w:szCs w:val="24"/>
                <w:cs/>
              </w:rPr>
              <w:t>รายได้ระหว่างกันรอการรับรู้</w:t>
            </w:r>
          </w:p>
        </w:tc>
        <w:tc>
          <w:tcPr>
            <w:tcW w:w="1350" w:type="dxa"/>
            <w:vAlign w:val="bottom"/>
          </w:tcPr>
          <w:p w14:paraId="6979834B" w14:textId="2BD7D1FE" w:rsidR="00FE5CE1" w:rsidRPr="004E1A8B" w:rsidRDefault="00FE5CE1" w:rsidP="00FE5CE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4E1A8B">
              <w:rPr>
                <w:rFonts w:ascii="Angsana New" w:hAnsi="Angsana New"/>
                <w:sz w:val="24"/>
                <w:szCs w:val="24"/>
                <w:lang w:val="en-US" w:bidi="th-TH"/>
              </w:rPr>
              <w:t>7,503</w:t>
            </w:r>
          </w:p>
        </w:tc>
        <w:tc>
          <w:tcPr>
            <w:tcW w:w="270" w:type="dxa"/>
            <w:vAlign w:val="bottom"/>
          </w:tcPr>
          <w:p w14:paraId="75AEBB0B" w14:textId="77777777" w:rsidR="00FE5CE1" w:rsidRPr="004E1A8B" w:rsidRDefault="00FE5CE1" w:rsidP="00FE5CE1">
            <w:pPr>
              <w:pStyle w:val="acctfourfigures"/>
              <w:tabs>
                <w:tab w:val="clear" w:pos="765"/>
                <w:tab w:val="decimal" w:pos="527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262" w:type="dxa"/>
            <w:vAlign w:val="bottom"/>
          </w:tcPr>
          <w:p w14:paraId="4B4A9D4A" w14:textId="4373D0F2" w:rsidR="00FE5CE1" w:rsidRPr="004E1A8B" w:rsidRDefault="006A1C12" w:rsidP="00FE5CE1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4E1A8B">
              <w:rPr>
                <w:rFonts w:ascii="Angsana New" w:hAnsi="Angsana New"/>
                <w:sz w:val="24"/>
                <w:szCs w:val="24"/>
                <w:lang w:val="en-US" w:bidi="th-TH"/>
              </w:rPr>
              <w:t>(48</w:t>
            </w:r>
            <w:r w:rsidR="00CA4579" w:rsidRPr="004E1A8B">
              <w:rPr>
                <w:rFonts w:ascii="Angsana New" w:hAnsi="Angsana New"/>
                <w:sz w:val="24"/>
                <w:szCs w:val="24"/>
                <w:lang w:val="en-US" w:bidi="th-TH"/>
              </w:rPr>
              <w:t>0</w:t>
            </w:r>
            <w:r w:rsidRPr="004E1A8B">
              <w:rPr>
                <w:rFonts w:ascii="Angsana New" w:hAnsi="Angsan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08810950" w14:textId="77777777" w:rsidR="00FE5CE1" w:rsidRPr="004E1A8B" w:rsidRDefault="00FE5CE1" w:rsidP="00FE5CE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258" w:type="dxa"/>
            <w:vAlign w:val="bottom"/>
          </w:tcPr>
          <w:p w14:paraId="594EE4FA" w14:textId="3864759E" w:rsidR="00FE5CE1" w:rsidRPr="004E1A8B" w:rsidRDefault="006A1C12" w:rsidP="00FE5CE1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4E1A8B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44689A7C" w14:textId="77777777" w:rsidR="00FE5CE1" w:rsidRPr="004E1A8B" w:rsidRDefault="00FE5CE1" w:rsidP="00FE5CE1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357" w:type="dxa"/>
            <w:vAlign w:val="bottom"/>
          </w:tcPr>
          <w:p w14:paraId="7BFB5DE3" w14:textId="6D8E2E1E" w:rsidR="00FE5CE1" w:rsidRPr="004E1A8B" w:rsidRDefault="006A1C12" w:rsidP="00FE5CE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4E1A8B">
              <w:rPr>
                <w:rFonts w:ascii="Angsana New" w:hAnsi="Angsana New"/>
                <w:sz w:val="24"/>
                <w:szCs w:val="24"/>
                <w:lang w:val="en-US" w:bidi="th-TH"/>
              </w:rPr>
              <w:t>7,02</w:t>
            </w:r>
            <w:r w:rsidR="00CA4579" w:rsidRPr="004E1A8B">
              <w:rPr>
                <w:rFonts w:ascii="Angsana New" w:hAnsi="Angsana New"/>
                <w:sz w:val="24"/>
                <w:szCs w:val="24"/>
                <w:lang w:val="en-US" w:bidi="th-TH"/>
              </w:rPr>
              <w:t>3</w:t>
            </w:r>
          </w:p>
        </w:tc>
      </w:tr>
      <w:tr w:rsidR="00FE5CE1" w:rsidRPr="00422380" w14:paraId="01598EF5" w14:textId="77777777" w:rsidTr="000E4451">
        <w:trPr>
          <w:trHeight w:val="139"/>
        </w:trPr>
        <w:tc>
          <w:tcPr>
            <w:tcW w:w="3330" w:type="dxa"/>
          </w:tcPr>
          <w:p w14:paraId="7C78B909" w14:textId="7DE69DA5" w:rsidR="00FE5CE1" w:rsidRPr="004E1A8B" w:rsidRDefault="00FE5CE1" w:rsidP="00FE5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4"/>
                <w:szCs w:val="24"/>
                <w:cs/>
              </w:rPr>
            </w:pPr>
            <w:r w:rsidRPr="004E1A8B">
              <w:rPr>
                <w:rFonts w:ascii="Angsana New" w:hAnsi="Angsana New" w:hint="cs"/>
                <w:sz w:val="24"/>
                <w:szCs w:val="24"/>
                <w:cs/>
              </w:rPr>
              <w:t>ค่าใช้จ่ายการส่งเสริมการขายและ</w:t>
            </w:r>
            <w:r w:rsidR="004F3F16" w:rsidRPr="004E1A8B">
              <w:rPr>
                <w:rFonts w:ascii="Angsana New" w:hAnsi="Angsana New" w:hint="cs"/>
                <w:sz w:val="24"/>
                <w:szCs w:val="24"/>
                <w:cs/>
              </w:rPr>
              <w:t>การตลาดค้างจ่าย</w:t>
            </w:r>
          </w:p>
        </w:tc>
        <w:tc>
          <w:tcPr>
            <w:tcW w:w="1350" w:type="dxa"/>
            <w:vAlign w:val="bottom"/>
          </w:tcPr>
          <w:p w14:paraId="3E5F87A7" w14:textId="3A06DC7D" w:rsidR="00FE5CE1" w:rsidRPr="004E1A8B" w:rsidRDefault="00FE5CE1" w:rsidP="00FE5CE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4E1A8B">
              <w:rPr>
                <w:rFonts w:ascii="Angsana New" w:hAnsi="Angsana New"/>
                <w:sz w:val="24"/>
                <w:szCs w:val="24"/>
                <w:lang w:val="en-US" w:bidi="th-TH"/>
              </w:rPr>
              <w:t>7,111</w:t>
            </w:r>
          </w:p>
        </w:tc>
        <w:tc>
          <w:tcPr>
            <w:tcW w:w="270" w:type="dxa"/>
            <w:vAlign w:val="bottom"/>
          </w:tcPr>
          <w:p w14:paraId="71E3F565" w14:textId="77777777" w:rsidR="00FE5CE1" w:rsidRPr="004E1A8B" w:rsidRDefault="00FE5CE1" w:rsidP="00FE5CE1">
            <w:pPr>
              <w:pStyle w:val="acctfourfigures"/>
              <w:tabs>
                <w:tab w:val="clear" w:pos="765"/>
                <w:tab w:val="decimal" w:pos="527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262" w:type="dxa"/>
            <w:vAlign w:val="bottom"/>
          </w:tcPr>
          <w:p w14:paraId="514A1AD4" w14:textId="59A3CC4F" w:rsidR="00FE5CE1" w:rsidRPr="004E1A8B" w:rsidRDefault="006A1C12" w:rsidP="00FE5CE1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4E1A8B">
              <w:rPr>
                <w:rFonts w:ascii="Angsana New" w:hAnsi="Angsana New"/>
                <w:sz w:val="24"/>
                <w:szCs w:val="24"/>
                <w:lang w:val="en-US" w:bidi="th-TH"/>
              </w:rPr>
              <w:t>7</w:t>
            </w:r>
            <w:r w:rsidR="00510EF6" w:rsidRPr="004E1A8B">
              <w:rPr>
                <w:rFonts w:ascii="Angsana New" w:hAnsi="Angsana New"/>
                <w:sz w:val="24"/>
                <w:szCs w:val="24"/>
                <w:lang w:val="en-US" w:bidi="th-TH"/>
              </w:rPr>
              <w:t>62</w:t>
            </w:r>
          </w:p>
        </w:tc>
        <w:tc>
          <w:tcPr>
            <w:tcW w:w="270" w:type="dxa"/>
            <w:vAlign w:val="bottom"/>
          </w:tcPr>
          <w:p w14:paraId="22F409AA" w14:textId="77777777" w:rsidR="00FE5CE1" w:rsidRPr="004E1A8B" w:rsidRDefault="00FE5CE1" w:rsidP="00FE5CE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258" w:type="dxa"/>
            <w:vAlign w:val="bottom"/>
          </w:tcPr>
          <w:p w14:paraId="07237FA6" w14:textId="01011055" w:rsidR="00FE5CE1" w:rsidRPr="004E1A8B" w:rsidRDefault="006A1C12" w:rsidP="00FE5CE1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4E1A8B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70ED6B11" w14:textId="77777777" w:rsidR="00FE5CE1" w:rsidRPr="004E1A8B" w:rsidRDefault="00FE5CE1" w:rsidP="00FE5CE1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357" w:type="dxa"/>
            <w:vAlign w:val="bottom"/>
          </w:tcPr>
          <w:p w14:paraId="5F314CBB" w14:textId="4CF11BCC" w:rsidR="00FE5CE1" w:rsidRPr="004E1A8B" w:rsidRDefault="006A1C12" w:rsidP="00FE5CE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4E1A8B">
              <w:rPr>
                <w:rFonts w:ascii="Angsana New" w:hAnsi="Angsana New"/>
                <w:sz w:val="24"/>
                <w:szCs w:val="24"/>
                <w:lang w:val="en-US" w:bidi="th-TH"/>
              </w:rPr>
              <w:t>7,8</w:t>
            </w:r>
            <w:r w:rsidR="00510EF6" w:rsidRPr="004E1A8B">
              <w:rPr>
                <w:rFonts w:ascii="Angsana New" w:hAnsi="Angsana New"/>
                <w:sz w:val="24"/>
                <w:szCs w:val="24"/>
                <w:lang w:val="en-US" w:bidi="th-TH"/>
              </w:rPr>
              <w:t>73</w:t>
            </w:r>
          </w:p>
        </w:tc>
      </w:tr>
      <w:tr w:rsidR="00080F62" w:rsidRPr="00422380" w14:paraId="0768981F" w14:textId="77777777" w:rsidTr="004636D3">
        <w:trPr>
          <w:trHeight w:val="139"/>
        </w:trPr>
        <w:tc>
          <w:tcPr>
            <w:tcW w:w="3330" w:type="dxa"/>
          </w:tcPr>
          <w:p w14:paraId="47E4A2D8" w14:textId="60797EB1" w:rsidR="00080F62" w:rsidRPr="004E1A8B" w:rsidRDefault="00080F62" w:rsidP="00080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4"/>
                <w:szCs w:val="24"/>
                <w:cs/>
              </w:rPr>
            </w:pPr>
            <w:r w:rsidRPr="004E1A8B">
              <w:rPr>
                <w:rFonts w:ascii="Angsana New" w:hAnsi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350" w:type="dxa"/>
            <w:vAlign w:val="bottom"/>
          </w:tcPr>
          <w:p w14:paraId="29481408" w14:textId="0303E629" w:rsidR="00080F62" w:rsidRPr="004E1A8B" w:rsidRDefault="00080F62" w:rsidP="00080F6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4E1A8B">
              <w:rPr>
                <w:rFonts w:ascii="Angsana New" w:hAnsi="Angsana New"/>
                <w:sz w:val="24"/>
                <w:szCs w:val="24"/>
                <w:lang w:val="en-US" w:bidi="th-TH"/>
              </w:rPr>
              <w:t>10,988</w:t>
            </w:r>
          </w:p>
        </w:tc>
        <w:tc>
          <w:tcPr>
            <w:tcW w:w="270" w:type="dxa"/>
            <w:vAlign w:val="bottom"/>
          </w:tcPr>
          <w:p w14:paraId="4D354F65" w14:textId="77777777" w:rsidR="00080F62" w:rsidRPr="004E1A8B" w:rsidRDefault="00080F62" w:rsidP="00080F6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262" w:type="dxa"/>
            <w:vAlign w:val="bottom"/>
          </w:tcPr>
          <w:p w14:paraId="1133C364" w14:textId="47A1537D" w:rsidR="00080F62" w:rsidRPr="004E1A8B" w:rsidRDefault="00080F62" w:rsidP="00080F62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4E1A8B">
              <w:rPr>
                <w:rFonts w:ascii="Angsana New" w:hAnsi="Angsana New"/>
                <w:sz w:val="24"/>
                <w:szCs w:val="24"/>
                <w:lang w:val="en-US" w:bidi="th-TH"/>
              </w:rPr>
              <w:t>38,929</w:t>
            </w:r>
          </w:p>
        </w:tc>
        <w:tc>
          <w:tcPr>
            <w:tcW w:w="270" w:type="dxa"/>
            <w:vAlign w:val="bottom"/>
          </w:tcPr>
          <w:p w14:paraId="09DB83CF" w14:textId="77777777" w:rsidR="00080F62" w:rsidRPr="004E1A8B" w:rsidRDefault="00080F62" w:rsidP="00080F6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258" w:type="dxa"/>
            <w:vAlign w:val="bottom"/>
          </w:tcPr>
          <w:p w14:paraId="455C63AE" w14:textId="130CBCC7" w:rsidR="00080F62" w:rsidRPr="004E1A8B" w:rsidRDefault="00080F62" w:rsidP="00080F62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4E1A8B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468EEFE" w14:textId="77777777" w:rsidR="00080F62" w:rsidRPr="004E1A8B" w:rsidRDefault="00080F62" w:rsidP="00080F62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357" w:type="dxa"/>
            <w:vAlign w:val="bottom"/>
          </w:tcPr>
          <w:p w14:paraId="48A54583" w14:textId="6AB2EB04" w:rsidR="00080F62" w:rsidRPr="004E1A8B" w:rsidRDefault="00080F62" w:rsidP="00080F6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4E1A8B">
              <w:rPr>
                <w:rFonts w:ascii="Angsana New" w:hAnsi="Angsana New"/>
                <w:sz w:val="24"/>
                <w:szCs w:val="24"/>
                <w:lang w:val="en-US" w:bidi="th-TH"/>
              </w:rPr>
              <w:t>49,917</w:t>
            </w:r>
          </w:p>
        </w:tc>
      </w:tr>
      <w:tr w:rsidR="00080F62" w:rsidRPr="00422380" w14:paraId="123EF9E7" w14:textId="77777777" w:rsidTr="000E4451">
        <w:trPr>
          <w:trHeight w:val="139"/>
        </w:trPr>
        <w:tc>
          <w:tcPr>
            <w:tcW w:w="3330" w:type="dxa"/>
          </w:tcPr>
          <w:p w14:paraId="4217AAA1" w14:textId="77777777" w:rsidR="00080F62" w:rsidRPr="004E1A8B" w:rsidRDefault="00080F62" w:rsidP="00080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4"/>
                <w:szCs w:val="24"/>
              </w:rPr>
            </w:pPr>
            <w:r w:rsidRPr="004E1A8B">
              <w:rPr>
                <w:rFonts w:ascii="Angsana New" w:hAnsi="Angsana New" w:hint="cs"/>
                <w:sz w:val="24"/>
                <w:szCs w:val="24"/>
                <w:cs/>
              </w:rPr>
              <w:t>ประมาณการหนี้สินสำหรับ</w:t>
            </w:r>
            <w:r w:rsidRPr="004E1A8B">
              <w:rPr>
                <w:rFonts w:ascii="Angsana New" w:hAnsi="Angsana New"/>
                <w:sz w:val="24"/>
                <w:szCs w:val="24"/>
                <w:cs/>
              </w:rPr>
              <w:t xml:space="preserve">ผลประโยชน์พนักงาน </w:t>
            </w:r>
          </w:p>
        </w:tc>
        <w:tc>
          <w:tcPr>
            <w:tcW w:w="1350" w:type="dxa"/>
            <w:vAlign w:val="bottom"/>
          </w:tcPr>
          <w:p w14:paraId="20F9AFBE" w14:textId="6599B2AB" w:rsidR="00080F62" w:rsidRPr="004E1A8B" w:rsidRDefault="00080F62" w:rsidP="00080F6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4E1A8B">
              <w:rPr>
                <w:rFonts w:ascii="Angsana New" w:hAnsi="Angsana New"/>
                <w:sz w:val="24"/>
                <w:szCs w:val="24"/>
                <w:lang w:val="en-US" w:bidi="th-TH"/>
              </w:rPr>
              <w:t>71,820</w:t>
            </w:r>
          </w:p>
        </w:tc>
        <w:tc>
          <w:tcPr>
            <w:tcW w:w="270" w:type="dxa"/>
            <w:vAlign w:val="bottom"/>
          </w:tcPr>
          <w:p w14:paraId="25D7C9EB" w14:textId="77777777" w:rsidR="00080F62" w:rsidRPr="004E1A8B" w:rsidRDefault="00080F62" w:rsidP="00080F6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262" w:type="dxa"/>
            <w:shd w:val="clear" w:color="auto" w:fill="auto"/>
            <w:vAlign w:val="bottom"/>
          </w:tcPr>
          <w:p w14:paraId="6269F132" w14:textId="2D5813A4" w:rsidR="00080F62" w:rsidRPr="004E1A8B" w:rsidRDefault="00080F62" w:rsidP="00080F62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4E1A8B">
              <w:rPr>
                <w:rFonts w:ascii="Angsana New" w:hAnsi="Angsana New"/>
                <w:sz w:val="24"/>
                <w:szCs w:val="24"/>
                <w:lang w:val="en-US" w:bidi="th-TH"/>
              </w:rPr>
              <w:t>16,490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556E72E" w14:textId="77777777" w:rsidR="00080F62" w:rsidRPr="004E1A8B" w:rsidRDefault="00080F62" w:rsidP="00080F6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41EF8549" w14:textId="50018E35" w:rsidR="00080F62" w:rsidRPr="004E1A8B" w:rsidRDefault="00080F62" w:rsidP="00080F62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4E1A8B">
              <w:rPr>
                <w:rFonts w:ascii="Angsana New" w:hAnsi="Angsana New"/>
                <w:sz w:val="24"/>
                <w:szCs w:val="24"/>
                <w:lang w:val="en-US" w:bidi="th-TH"/>
              </w:rPr>
              <w:t>(3,003)</w:t>
            </w:r>
          </w:p>
        </w:tc>
        <w:tc>
          <w:tcPr>
            <w:tcW w:w="270" w:type="dxa"/>
            <w:vAlign w:val="bottom"/>
          </w:tcPr>
          <w:p w14:paraId="7B411136" w14:textId="77777777" w:rsidR="00080F62" w:rsidRPr="004E1A8B" w:rsidRDefault="00080F62" w:rsidP="00080F62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357" w:type="dxa"/>
            <w:vAlign w:val="bottom"/>
          </w:tcPr>
          <w:p w14:paraId="0A3E4739" w14:textId="523EEC3B" w:rsidR="00080F62" w:rsidRPr="004E1A8B" w:rsidRDefault="00080F62" w:rsidP="00080F6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4E1A8B">
              <w:rPr>
                <w:rFonts w:ascii="Angsana New" w:hAnsi="Angsana New"/>
                <w:sz w:val="24"/>
                <w:szCs w:val="24"/>
                <w:lang w:val="en-US" w:bidi="th-TH"/>
              </w:rPr>
              <w:t>85,307</w:t>
            </w:r>
          </w:p>
        </w:tc>
      </w:tr>
      <w:tr w:rsidR="00080F62" w:rsidRPr="00422380" w14:paraId="0A1F6731" w14:textId="77777777" w:rsidTr="000E4451">
        <w:trPr>
          <w:trHeight w:val="139"/>
        </w:trPr>
        <w:tc>
          <w:tcPr>
            <w:tcW w:w="3330" w:type="dxa"/>
          </w:tcPr>
          <w:p w14:paraId="184AEA7C" w14:textId="77777777" w:rsidR="00080F62" w:rsidRPr="004E1A8B" w:rsidRDefault="00080F62" w:rsidP="00080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4"/>
                <w:szCs w:val="24"/>
                <w:cs/>
              </w:rPr>
            </w:pPr>
            <w:r w:rsidRPr="004E1A8B">
              <w:rPr>
                <w:rFonts w:ascii="Angsana New" w:hAnsi="Angsana New" w:hint="cs"/>
                <w:sz w:val="24"/>
                <w:szCs w:val="24"/>
                <w:cs/>
              </w:rPr>
              <w:t>ผลขาดทุนทางภาษี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0D125F35" w14:textId="3B1E5BB2" w:rsidR="00080F62" w:rsidRPr="004E1A8B" w:rsidRDefault="00080F62" w:rsidP="00080F6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4E1A8B">
              <w:rPr>
                <w:rFonts w:ascii="Angsana New" w:hAnsi="Angsana New"/>
                <w:sz w:val="24"/>
                <w:szCs w:val="24"/>
                <w:lang w:val="en-US" w:bidi="th-TH"/>
              </w:rPr>
              <w:t>224</w:t>
            </w:r>
          </w:p>
        </w:tc>
        <w:tc>
          <w:tcPr>
            <w:tcW w:w="270" w:type="dxa"/>
            <w:vAlign w:val="bottom"/>
          </w:tcPr>
          <w:p w14:paraId="14DB24A9" w14:textId="77777777" w:rsidR="00080F62" w:rsidRPr="004E1A8B" w:rsidRDefault="00080F62" w:rsidP="00080F6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1A27E9" w14:textId="26F64057" w:rsidR="00080F62" w:rsidRPr="004E1A8B" w:rsidRDefault="00080F62" w:rsidP="00080F62">
            <w:pPr>
              <w:pStyle w:val="acctfourfigures"/>
              <w:tabs>
                <w:tab w:val="clear" w:pos="765"/>
                <w:tab w:val="decimal" w:pos="704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4E1A8B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479D82F" w14:textId="77777777" w:rsidR="00080F62" w:rsidRPr="004E1A8B" w:rsidRDefault="00080F62" w:rsidP="00080F62">
            <w:pPr>
              <w:pStyle w:val="acctfourfigures"/>
              <w:tabs>
                <w:tab w:val="clear" w:pos="765"/>
                <w:tab w:val="decimal" w:pos="610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  <w:vAlign w:val="bottom"/>
          </w:tcPr>
          <w:p w14:paraId="716741F0" w14:textId="66B9789E" w:rsidR="00080F62" w:rsidRPr="004E1A8B" w:rsidRDefault="00080F62" w:rsidP="00080F62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4E1A8B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75BD2EB" w14:textId="77777777" w:rsidR="00080F62" w:rsidRPr="004E1A8B" w:rsidRDefault="00080F62" w:rsidP="00080F62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357" w:type="dxa"/>
            <w:tcBorders>
              <w:bottom w:val="single" w:sz="4" w:space="0" w:color="auto"/>
            </w:tcBorders>
            <w:vAlign w:val="bottom"/>
          </w:tcPr>
          <w:p w14:paraId="58B746AE" w14:textId="3FCACB81" w:rsidR="00080F62" w:rsidRPr="004E1A8B" w:rsidRDefault="00080F62" w:rsidP="00080F6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4E1A8B">
              <w:rPr>
                <w:rFonts w:ascii="Angsana New" w:hAnsi="Angsana New"/>
                <w:sz w:val="24"/>
                <w:szCs w:val="24"/>
                <w:lang w:val="en-US" w:bidi="th-TH"/>
              </w:rPr>
              <w:t>224</w:t>
            </w:r>
          </w:p>
        </w:tc>
      </w:tr>
      <w:tr w:rsidR="00080F62" w:rsidRPr="00422380" w14:paraId="0A3DD236" w14:textId="77777777" w:rsidTr="000E4451">
        <w:trPr>
          <w:trHeight w:val="296"/>
        </w:trPr>
        <w:tc>
          <w:tcPr>
            <w:tcW w:w="3330" w:type="dxa"/>
          </w:tcPr>
          <w:p w14:paraId="71C67E71" w14:textId="77777777" w:rsidR="00080F62" w:rsidRPr="004E1A8B" w:rsidRDefault="00080F62" w:rsidP="00080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4"/>
                <w:szCs w:val="24"/>
                <w:cs/>
              </w:rPr>
            </w:pPr>
            <w:r w:rsidRPr="004E1A8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EDA55E" w14:textId="4AE33125" w:rsidR="00080F62" w:rsidRPr="004E1A8B" w:rsidRDefault="00080F62" w:rsidP="00080F6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4E1A8B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116,589</w:t>
            </w:r>
          </w:p>
        </w:tc>
        <w:tc>
          <w:tcPr>
            <w:tcW w:w="270" w:type="dxa"/>
            <w:vAlign w:val="bottom"/>
          </w:tcPr>
          <w:p w14:paraId="45EDEBC7" w14:textId="77777777" w:rsidR="00080F62" w:rsidRPr="004E1A8B" w:rsidRDefault="00080F62" w:rsidP="00080F6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7B08F5" w14:textId="17075E43" w:rsidR="00080F62" w:rsidRPr="004E1A8B" w:rsidRDefault="002D59E8" w:rsidP="00080F62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4E1A8B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58,746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2138CC6" w14:textId="77777777" w:rsidR="00080F62" w:rsidRPr="004E1A8B" w:rsidRDefault="00080F62" w:rsidP="00080F6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0C65BE" w14:textId="77F67D98" w:rsidR="00080F62" w:rsidRPr="004E1A8B" w:rsidRDefault="00080F62" w:rsidP="00080F62">
            <w:pPr>
              <w:pStyle w:val="acctfourfigures"/>
              <w:tabs>
                <w:tab w:val="clear" w:pos="765"/>
                <w:tab w:val="decimal" w:pos="695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E1A8B">
              <w:rPr>
                <w:rFonts w:ascii="Angsana New" w:hAnsi="Angsana New"/>
                <w:b/>
                <w:bCs/>
                <w:sz w:val="24"/>
                <w:szCs w:val="24"/>
              </w:rPr>
              <w:t>(2,471)</w:t>
            </w:r>
          </w:p>
        </w:tc>
        <w:tc>
          <w:tcPr>
            <w:tcW w:w="270" w:type="dxa"/>
            <w:vAlign w:val="bottom"/>
          </w:tcPr>
          <w:p w14:paraId="01F8A759" w14:textId="77777777" w:rsidR="00080F62" w:rsidRPr="004E1A8B" w:rsidRDefault="00080F62" w:rsidP="00080F62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38B9D4" w14:textId="2D18338D" w:rsidR="00080F62" w:rsidRPr="004E1A8B" w:rsidRDefault="00080F62" w:rsidP="00080F6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4E1A8B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172,864</w:t>
            </w:r>
          </w:p>
        </w:tc>
      </w:tr>
      <w:tr w:rsidR="00080F62" w:rsidRPr="00422380" w14:paraId="28139C25" w14:textId="77777777" w:rsidTr="000E4451">
        <w:trPr>
          <w:trHeight w:val="154"/>
        </w:trPr>
        <w:tc>
          <w:tcPr>
            <w:tcW w:w="3330" w:type="dxa"/>
          </w:tcPr>
          <w:p w14:paraId="00B62415" w14:textId="77777777" w:rsidR="00080F62" w:rsidRPr="004E1A8B" w:rsidRDefault="00080F62" w:rsidP="00080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6692F186" w14:textId="77777777" w:rsidR="00080F62" w:rsidRPr="004E1A8B" w:rsidRDefault="00080F62" w:rsidP="00080F62">
            <w:pPr>
              <w:pStyle w:val="acctfourfigures"/>
              <w:tabs>
                <w:tab w:val="clear" w:pos="765"/>
              </w:tabs>
              <w:spacing w:line="240" w:lineRule="atLeast"/>
              <w:ind w:right="162"/>
              <w:jc w:val="center"/>
              <w:rPr>
                <w:rFonts w:ascii="Angsana New" w:hAnsi="Angsana New"/>
                <w:b/>
                <w:bCs/>
                <w:sz w:val="10"/>
                <w:szCs w:val="10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2E488EDA" w14:textId="77777777" w:rsidR="00080F62" w:rsidRPr="004E1A8B" w:rsidRDefault="00080F62" w:rsidP="00080F6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262" w:type="dxa"/>
            <w:tcBorders>
              <w:top w:val="single" w:sz="4" w:space="0" w:color="auto"/>
            </w:tcBorders>
            <w:vAlign w:val="bottom"/>
          </w:tcPr>
          <w:p w14:paraId="309D1916" w14:textId="77777777" w:rsidR="00080F62" w:rsidRPr="004E1A8B" w:rsidRDefault="00080F62" w:rsidP="00080F62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108"/>
              <w:jc w:val="center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270" w:type="dxa"/>
            <w:vAlign w:val="bottom"/>
          </w:tcPr>
          <w:p w14:paraId="15D83D4F" w14:textId="77777777" w:rsidR="00080F62" w:rsidRPr="004E1A8B" w:rsidRDefault="00080F62" w:rsidP="00080F6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  <w:vAlign w:val="bottom"/>
          </w:tcPr>
          <w:p w14:paraId="23B4AAC9" w14:textId="77777777" w:rsidR="00080F62" w:rsidRPr="004E1A8B" w:rsidRDefault="00080F62" w:rsidP="00080F62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270" w:type="dxa"/>
            <w:vAlign w:val="bottom"/>
          </w:tcPr>
          <w:p w14:paraId="0D63CCC6" w14:textId="77777777" w:rsidR="00080F62" w:rsidRPr="004E1A8B" w:rsidRDefault="00080F62" w:rsidP="00080F62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vAlign w:val="bottom"/>
          </w:tcPr>
          <w:p w14:paraId="48B3781C" w14:textId="77777777" w:rsidR="00080F62" w:rsidRPr="004E1A8B" w:rsidRDefault="00080F62" w:rsidP="00080F62">
            <w:pPr>
              <w:pStyle w:val="acctfourfigures"/>
              <w:tabs>
                <w:tab w:val="clear" w:pos="765"/>
              </w:tabs>
              <w:spacing w:line="240" w:lineRule="atLeast"/>
              <w:ind w:right="162"/>
              <w:jc w:val="center"/>
              <w:rPr>
                <w:rFonts w:ascii="Angsana New" w:hAnsi="Angsana New"/>
                <w:b/>
                <w:bCs/>
                <w:sz w:val="10"/>
                <w:szCs w:val="10"/>
                <w:lang w:bidi="th-TH"/>
              </w:rPr>
            </w:pPr>
          </w:p>
        </w:tc>
      </w:tr>
      <w:tr w:rsidR="00080F62" w:rsidRPr="00422380" w14:paraId="7DD91249" w14:textId="77777777" w:rsidTr="000E4451">
        <w:trPr>
          <w:trHeight w:val="139"/>
        </w:trPr>
        <w:tc>
          <w:tcPr>
            <w:tcW w:w="3330" w:type="dxa"/>
          </w:tcPr>
          <w:p w14:paraId="135A0658" w14:textId="77777777" w:rsidR="00080F62" w:rsidRPr="004E1A8B" w:rsidRDefault="00080F62" w:rsidP="00080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02"/>
              </w:tabs>
              <w:ind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E1A8B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50" w:type="dxa"/>
            <w:vAlign w:val="bottom"/>
          </w:tcPr>
          <w:p w14:paraId="7FB21BB5" w14:textId="77777777" w:rsidR="00080F62" w:rsidRPr="004E1A8B" w:rsidRDefault="00080F62" w:rsidP="00080F62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6EDDE25E" w14:textId="77777777" w:rsidR="00080F62" w:rsidRPr="004E1A8B" w:rsidRDefault="00080F62" w:rsidP="00080F6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262" w:type="dxa"/>
            <w:vAlign w:val="bottom"/>
          </w:tcPr>
          <w:p w14:paraId="5142147A" w14:textId="77777777" w:rsidR="00080F62" w:rsidRPr="004E1A8B" w:rsidRDefault="00080F62" w:rsidP="00080F62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6F186E8C" w14:textId="77777777" w:rsidR="00080F62" w:rsidRPr="004E1A8B" w:rsidRDefault="00080F62" w:rsidP="00080F6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258" w:type="dxa"/>
            <w:vAlign w:val="bottom"/>
          </w:tcPr>
          <w:p w14:paraId="1755F616" w14:textId="77777777" w:rsidR="00080F62" w:rsidRPr="004E1A8B" w:rsidRDefault="00080F62" w:rsidP="00080F62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18E54248" w14:textId="77777777" w:rsidR="00080F62" w:rsidRPr="004E1A8B" w:rsidRDefault="00080F62" w:rsidP="00080F62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357" w:type="dxa"/>
            <w:vAlign w:val="bottom"/>
          </w:tcPr>
          <w:p w14:paraId="2E2C8AE4" w14:textId="77777777" w:rsidR="00080F62" w:rsidRPr="004E1A8B" w:rsidRDefault="00080F62" w:rsidP="00080F62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</w:tr>
      <w:tr w:rsidR="00F21202" w:rsidRPr="00422380" w14:paraId="175D4720" w14:textId="77777777" w:rsidTr="000E4451">
        <w:trPr>
          <w:trHeight w:val="139"/>
        </w:trPr>
        <w:tc>
          <w:tcPr>
            <w:tcW w:w="3330" w:type="dxa"/>
          </w:tcPr>
          <w:p w14:paraId="7CA4A606" w14:textId="6D09625E" w:rsidR="00F21202" w:rsidRPr="004E1A8B" w:rsidRDefault="00F21202" w:rsidP="00F21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right="-79" w:hanging="25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E1A8B">
              <w:rPr>
                <w:rFonts w:asciiTheme="majorBidi" w:hAnsiTheme="majorBidi"/>
                <w:sz w:val="24"/>
                <w:szCs w:val="24"/>
                <w:cs/>
              </w:rPr>
              <w:t>สินทรัพย์สิทธิการใช้</w:t>
            </w:r>
            <w:r w:rsidRPr="004E1A8B">
              <w:rPr>
                <w:rFonts w:asciiTheme="majorBidi" w:hAnsiTheme="majorBidi" w:hint="cs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53821D87" w14:textId="61B89680" w:rsidR="00F21202" w:rsidRPr="004E1A8B" w:rsidRDefault="00F21202" w:rsidP="00F21202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4E1A8B">
              <w:rPr>
                <w:rFonts w:ascii="Angsana New" w:hAnsi="Angsana New"/>
                <w:sz w:val="24"/>
                <w:szCs w:val="24"/>
                <w:lang w:val="en-US" w:bidi="th-TH"/>
              </w:rPr>
              <w:t>(11,004)</w:t>
            </w:r>
          </w:p>
        </w:tc>
        <w:tc>
          <w:tcPr>
            <w:tcW w:w="270" w:type="dxa"/>
            <w:vAlign w:val="bottom"/>
          </w:tcPr>
          <w:p w14:paraId="41B3ACDE" w14:textId="77777777" w:rsidR="00F21202" w:rsidRPr="004E1A8B" w:rsidRDefault="00F21202" w:rsidP="00F21202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262" w:type="dxa"/>
            <w:vAlign w:val="bottom"/>
          </w:tcPr>
          <w:p w14:paraId="24FB9EE9" w14:textId="01729567" w:rsidR="00F21202" w:rsidRPr="004E1A8B" w:rsidRDefault="00F21202" w:rsidP="00F21202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4E1A8B">
              <w:rPr>
                <w:rFonts w:ascii="Angsana New" w:hAnsi="Angsana New"/>
                <w:sz w:val="24"/>
                <w:szCs w:val="24"/>
                <w:lang w:val="en-US" w:bidi="th-TH"/>
              </w:rPr>
              <w:t>(38,930)</w:t>
            </w:r>
          </w:p>
        </w:tc>
        <w:tc>
          <w:tcPr>
            <w:tcW w:w="270" w:type="dxa"/>
            <w:vAlign w:val="bottom"/>
          </w:tcPr>
          <w:p w14:paraId="640C1773" w14:textId="77777777" w:rsidR="00F21202" w:rsidRPr="004E1A8B" w:rsidRDefault="00F21202" w:rsidP="00F21202">
            <w:pPr>
              <w:pStyle w:val="acctfourfigures"/>
              <w:tabs>
                <w:tab w:val="clear" w:pos="765"/>
                <w:tab w:val="decimal" w:pos="432"/>
                <w:tab w:val="decimal" w:pos="951"/>
              </w:tabs>
              <w:spacing w:line="240" w:lineRule="atLeast"/>
              <w:ind w:right="-73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258" w:type="dxa"/>
            <w:vAlign w:val="bottom"/>
          </w:tcPr>
          <w:p w14:paraId="3EEC8991" w14:textId="23DA4F49" w:rsidR="00F21202" w:rsidRPr="004E1A8B" w:rsidRDefault="00F21202" w:rsidP="00F21202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4E1A8B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4D453235" w14:textId="77777777" w:rsidR="00F21202" w:rsidRPr="004E1A8B" w:rsidRDefault="00F21202" w:rsidP="00F21202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357" w:type="dxa"/>
            <w:vAlign w:val="bottom"/>
          </w:tcPr>
          <w:p w14:paraId="72A3F790" w14:textId="09206636" w:rsidR="00F21202" w:rsidRPr="004E1A8B" w:rsidRDefault="00F21202" w:rsidP="00F2120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4E1A8B">
              <w:rPr>
                <w:rFonts w:ascii="Angsana New" w:hAnsi="Angsana New"/>
                <w:sz w:val="24"/>
                <w:szCs w:val="24"/>
                <w:lang w:val="en-US" w:bidi="th-TH"/>
              </w:rPr>
              <w:t>(49,934)</w:t>
            </w:r>
          </w:p>
        </w:tc>
      </w:tr>
      <w:tr w:rsidR="00F21202" w:rsidRPr="00422380" w14:paraId="16CF9C8E" w14:textId="77777777" w:rsidTr="000E4451">
        <w:trPr>
          <w:trHeight w:val="139"/>
        </w:trPr>
        <w:tc>
          <w:tcPr>
            <w:tcW w:w="3330" w:type="dxa"/>
          </w:tcPr>
          <w:p w14:paraId="3A7CFBA2" w14:textId="34E54AD7" w:rsidR="00F21202" w:rsidRPr="004E1A8B" w:rsidRDefault="00F21202" w:rsidP="00F21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4"/>
                <w:szCs w:val="24"/>
                <w:cs/>
              </w:rPr>
            </w:pPr>
            <w:r w:rsidRPr="004E1A8B">
              <w:rPr>
                <w:rFonts w:ascii="Angsana New" w:hAnsi="Angsana New"/>
                <w:sz w:val="24"/>
                <w:szCs w:val="24"/>
                <w:cs/>
              </w:rPr>
              <w:t>ที่ดิน อาคารและอุปกรณ์</w:t>
            </w:r>
            <w:r w:rsidRPr="004E1A8B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4E1A8B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(การตีราค</w:t>
            </w:r>
            <w:r w:rsidR="002B0B52" w:rsidRPr="004E1A8B"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t>าใหม่</w:t>
            </w:r>
            <w:r w:rsidRPr="004E1A8B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)</w:t>
            </w:r>
          </w:p>
        </w:tc>
        <w:tc>
          <w:tcPr>
            <w:tcW w:w="1350" w:type="dxa"/>
            <w:vAlign w:val="bottom"/>
          </w:tcPr>
          <w:p w14:paraId="67CE3C82" w14:textId="4B2CF286" w:rsidR="00F21202" w:rsidRPr="004E1A8B" w:rsidRDefault="00F21202" w:rsidP="00F2120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4E1A8B">
              <w:rPr>
                <w:rFonts w:ascii="Angsana New" w:hAnsi="Angsana New"/>
                <w:sz w:val="24"/>
                <w:szCs w:val="24"/>
                <w:lang w:val="en-US" w:bidi="th-TH"/>
              </w:rPr>
              <w:t>(398,870)</w:t>
            </w:r>
          </w:p>
        </w:tc>
        <w:tc>
          <w:tcPr>
            <w:tcW w:w="270" w:type="dxa"/>
            <w:vAlign w:val="bottom"/>
          </w:tcPr>
          <w:p w14:paraId="6DF42C14" w14:textId="77777777" w:rsidR="00F21202" w:rsidRPr="004E1A8B" w:rsidRDefault="00F21202" w:rsidP="00F2120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262" w:type="dxa"/>
            <w:vAlign w:val="bottom"/>
          </w:tcPr>
          <w:p w14:paraId="4B4BE7D6" w14:textId="4C2F07C8" w:rsidR="00F21202" w:rsidRPr="004E1A8B" w:rsidRDefault="00F21202" w:rsidP="00F21202">
            <w:pPr>
              <w:pStyle w:val="acctfourfigures"/>
              <w:tabs>
                <w:tab w:val="clear" w:pos="765"/>
                <w:tab w:val="decimal" w:pos="704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4E1A8B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A09DE39" w14:textId="77777777" w:rsidR="00F21202" w:rsidRPr="004E1A8B" w:rsidRDefault="00F21202" w:rsidP="00F21202">
            <w:pPr>
              <w:pStyle w:val="acctfourfigures"/>
              <w:tabs>
                <w:tab w:val="clear" w:pos="765"/>
                <w:tab w:val="decimal" w:pos="524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258" w:type="dxa"/>
            <w:vAlign w:val="bottom"/>
          </w:tcPr>
          <w:p w14:paraId="279F169C" w14:textId="434A7147" w:rsidR="00F21202" w:rsidRPr="004E1A8B" w:rsidRDefault="00F21202" w:rsidP="00F21202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4E1A8B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0E840FB" w14:textId="77777777" w:rsidR="00F21202" w:rsidRPr="004E1A8B" w:rsidRDefault="00F21202" w:rsidP="00F21202">
            <w:pPr>
              <w:pStyle w:val="acctfourfigures"/>
              <w:tabs>
                <w:tab w:val="clear" w:pos="765"/>
                <w:tab w:val="decimal" w:pos="522"/>
                <w:tab w:val="decimal" w:pos="684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7" w:type="dxa"/>
            <w:vAlign w:val="bottom"/>
          </w:tcPr>
          <w:p w14:paraId="5911B167" w14:textId="16514133" w:rsidR="00F21202" w:rsidRPr="004E1A8B" w:rsidRDefault="00F21202" w:rsidP="00F2120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4E1A8B">
              <w:rPr>
                <w:rFonts w:ascii="Angsana New" w:hAnsi="Angsana New"/>
                <w:sz w:val="24"/>
                <w:szCs w:val="24"/>
                <w:lang w:val="en-US" w:bidi="th-TH"/>
              </w:rPr>
              <w:t>(398,870)</w:t>
            </w:r>
          </w:p>
        </w:tc>
      </w:tr>
      <w:tr w:rsidR="00F21202" w:rsidRPr="00422380" w14:paraId="73EABFB1" w14:textId="77777777" w:rsidTr="000E4451">
        <w:trPr>
          <w:trHeight w:val="296"/>
        </w:trPr>
        <w:tc>
          <w:tcPr>
            <w:tcW w:w="3330" w:type="dxa"/>
          </w:tcPr>
          <w:p w14:paraId="35B5A8C9" w14:textId="77777777" w:rsidR="00F21202" w:rsidRPr="004E1A8B" w:rsidRDefault="00F21202" w:rsidP="00F21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4"/>
                <w:szCs w:val="24"/>
                <w:cs/>
              </w:rPr>
            </w:pPr>
            <w:r w:rsidRPr="004E1A8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18FF83" w14:textId="7B0212BC" w:rsidR="00F21202" w:rsidRPr="004E1A8B" w:rsidRDefault="00F21202" w:rsidP="00F2120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4E1A8B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(409,874)</w:t>
            </w:r>
          </w:p>
        </w:tc>
        <w:tc>
          <w:tcPr>
            <w:tcW w:w="270" w:type="dxa"/>
            <w:vAlign w:val="bottom"/>
          </w:tcPr>
          <w:p w14:paraId="7B0F0BEB" w14:textId="77777777" w:rsidR="00F21202" w:rsidRPr="004E1A8B" w:rsidRDefault="00F21202" w:rsidP="00F2120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</w:tcPr>
          <w:p w14:paraId="0B493394" w14:textId="0516AA2F" w:rsidR="00F21202" w:rsidRPr="004E1A8B" w:rsidRDefault="00F21202" w:rsidP="00F21202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4E1A8B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(38,930)</w:t>
            </w:r>
          </w:p>
        </w:tc>
        <w:tc>
          <w:tcPr>
            <w:tcW w:w="270" w:type="dxa"/>
            <w:vAlign w:val="bottom"/>
          </w:tcPr>
          <w:p w14:paraId="124C7C53" w14:textId="77777777" w:rsidR="00F21202" w:rsidRPr="004E1A8B" w:rsidRDefault="00F21202" w:rsidP="00F21202">
            <w:pPr>
              <w:pStyle w:val="acctfourfigures"/>
              <w:tabs>
                <w:tab w:val="clear" w:pos="765"/>
                <w:tab w:val="decimal" w:pos="524"/>
                <w:tab w:val="decimal" w:pos="951"/>
              </w:tabs>
              <w:spacing w:line="240" w:lineRule="atLeast"/>
              <w:ind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4A418A" w14:textId="23C3D18A" w:rsidR="00F21202" w:rsidRPr="004E1A8B" w:rsidRDefault="00F21202" w:rsidP="00F21202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4E1A8B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5C7D235" w14:textId="77777777" w:rsidR="00F21202" w:rsidRPr="004E1A8B" w:rsidRDefault="00F21202" w:rsidP="00F21202">
            <w:pPr>
              <w:pStyle w:val="acctfourfigures"/>
              <w:tabs>
                <w:tab w:val="clear" w:pos="765"/>
                <w:tab w:val="decimal" w:pos="524"/>
                <w:tab w:val="decimal" w:pos="684"/>
              </w:tabs>
              <w:spacing w:line="240" w:lineRule="atLeast"/>
              <w:ind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D80954" w14:textId="4DA53649" w:rsidR="00F21202" w:rsidRPr="004E1A8B" w:rsidRDefault="00F21202" w:rsidP="00F2120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4E1A8B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(448,804)</w:t>
            </w:r>
          </w:p>
        </w:tc>
      </w:tr>
      <w:tr w:rsidR="00F21202" w:rsidRPr="00422380" w14:paraId="42DF0439" w14:textId="77777777" w:rsidTr="000E4451">
        <w:trPr>
          <w:trHeight w:val="262"/>
        </w:trPr>
        <w:tc>
          <w:tcPr>
            <w:tcW w:w="3330" w:type="dxa"/>
          </w:tcPr>
          <w:p w14:paraId="0FC8E3E3" w14:textId="77777777" w:rsidR="00F21202" w:rsidRPr="00422380" w:rsidRDefault="00F21202" w:rsidP="00F21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28DB353C" w14:textId="77777777" w:rsidR="00F21202" w:rsidRPr="00422380" w:rsidRDefault="00F21202" w:rsidP="00F21202">
            <w:pPr>
              <w:pStyle w:val="acctfourfigures"/>
              <w:tabs>
                <w:tab w:val="clear" w:pos="765"/>
              </w:tabs>
              <w:spacing w:line="240" w:lineRule="auto"/>
              <w:ind w:right="162"/>
              <w:jc w:val="center"/>
              <w:rPr>
                <w:rFonts w:ascii="Angsana New" w:hAnsi="Angsana New"/>
                <w:b/>
                <w:bCs/>
                <w:sz w:val="10"/>
                <w:szCs w:val="10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7C961A5B" w14:textId="77777777" w:rsidR="00F21202" w:rsidRPr="00422380" w:rsidRDefault="00F21202" w:rsidP="00F2120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jc w:val="center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262" w:type="dxa"/>
            <w:tcBorders>
              <w:top w:val="single" w:sz="4" w:space="0" w:color="auto"/>
            </w:tcBorders>
            <w:vAlign w:val="bottom"/>
          </w:tcPr>
          <w:p w14:paraId="257E13EA" w14:textId="77777777" w:rsidR="00F21202" w:rsidRPr="00422380" w:rsidRDefault="00F21202" w:rsidP="00F21202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270" w:type="dxa"/>
            <w:vAlign w:val="bottom"/>
          </w:tcPr>
          <w:p w14:paraId="70CEBF69" w14:textId="77777777" w:rsidR="00F21202" w:rsidRPr="00422380" w:rsidRDefault="00F21202" w:rsidP="00F2120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jc w:val="center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  <w:vAlign w:val="bottom"/>
          </w:tcPr>
          <w:p w14:paraId="46922351" w14:textId="77777777" w:rsidR="00F21202" w:rsidRPr="00422380" w:rsidRDefault="00F21202" w:rsidP="00F21202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96"/>
              <w:jc w:val="center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270" w:type="dxa"/>
            <w:vAlign w:val="bottom"/>
          </w:tcPr>
          <w:p w14:paraId="10ACFB3D" w14:textId="77777777" w:rsidR="00F21202" w:rsidRPr="00422380" w:rsidRDefault="00F21202" w:rsidP="00F21202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jc w:val="center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vAlign w:val="bottom"/>
          </w:tcPr>
          <w:p w14:paraId="572F0BA8" w14:textId="77777777" w:rsidR="00F21202" w:rsidRPr="00422380" w:rsidRDefault="00F21202" w:rsidP="00F21202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110"/>
              <w:jc w:val="center"/>
              <w:rPr>
                <w:rFonts w:ascii="Angsana New" w:hAnsi="Angsana New"/>
                <w:b/>
                <w:bCs/>
                <w:sz w:val="10"/>
                <w:szCs w:val="10"/>
                <w:lang w:bidi="th-TH"/>
              </w:rPr>
            </w:pPr>
          </w:p>
        </w:tc>
      </w:tr>
      <w:tr w:rsidR="00F21202" w:rsidRPr="00422380" w14:paraId="697D9BD0" w14:textId="77777777" w:rsidTr="000E4451">
        <w:trPr>
          <w:trHeight w:val="262"/>
        </w:trPr>
        <w:tc>
          <w:tcPr>
            <w:tcW w:w="3330" w:type="dxa"/>
          </w:tcPr>
          <w:p w14:paraId="00B1D088" w14:textId="77777777" w:rsidR="00F21202" w:rsidRPr="00422380" w:rsidRDefault="00F21202" w:rsidP="00F21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22380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สุทธิ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4099B25F" w14:textId="2E099F03" w:rsidR="00F21202" w:rsidRPr="00422380" w:rsidRDefault="00F21202" w:rsidP="00F2120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422380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(293,285)</w:t>
            </w:r>
          </w:p>
        </w:tc>
        <w:tc>
          <w:tcPr>
            <w:tcW w:w="270" w:type="dxa"/>
            <w:vAlign w:val="bottom"/>
          </w:tcPr>
          <w:p w14:paraId="635CAC7E" w14:textId="77777777" w:rsidR="00F21202" w:rsidRPr="00422380" w:rsidRDefault="00F21202" w:rsidP="00F2120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5525C19" w14:textId="2B56C0AF" w:rsidR="00F21202" w:rsidRPr="00422380" w:rsidRDefault="00F21202" w:rsidP="00F21202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422380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19,816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3A434B9" w14:textId="77777777" w:rsidR="00F21202" w:rsidRPr="00422380" w:rsidRDefault="00F21202" w:rsidP="00F2120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5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D8790F8" w14:textId="1C2B2A0E" w:rsidR="00F21202" w:rsidRPr="00422380" w:rsidRDefault="00F21202" w:rsidP="00F21202">
            <w:pPr>
              <w:pStyle w:val="acctfourfigures"/>
              <w:tabs>
                <w:tab w:val="clear" w:pos="765"/>
                <w:tab w:val="decimal" w:pos="695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22380">
              <w:rPr>
                <w:rFonts w:ascii="Angsana New" w:hAnsi="Angsana New"/>
                <w:b/>
                <w:bCs/>
                <w:sz w:val="24"/>
                <w:szCs w:val="24"/>
              </w:rPr>
              <w:t>(2,471)</w:t>
            </w:r>
          </w:p>
        </w:tc>
        <w:tc>
          <w:tcPr>
            <w:tcW w:w="270" w:type="dxa"/>
            <w:vAlign w:val="bottom"/>
          </w:tcPr>
          <w:p w14:paraId="31259EC1" w14:textId="77777777" w:rsidR="00F21202" w:rsidRPr="00422380" w:rsidRDefault="00F21202" w:rsidP="00F21202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357" w:type="dxa"/>
            <w:tcBorders>
              <w:bottom w:val="double" w:sz="4" w:space="0" w:color="auto"/>
            </w:tcBorders>
            <w:vAlign w:val="bottom"/>
          </w:tcPr>
          <w:p w14:paraId="0B482344" w14:textId="7770D951" w:rsidR="00F21202" w:rsidRPr="00422380" w:rsidRDefault="00F21202" w:rsidP="00F21202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422380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(275,940)</w:t>
            </w:r>
          </w:p>
        </w:tc>
      </w:tr>
      <w:tr w:rsidR="00F21202" w:rsidRPr="00422380" w14:paraId="18B90470" w14:textId="77777777" w:rsidTr="000E4451">
        <w:trPr>
          <w:trHeight w:val="262"/>
        </w:trPr>
        <w:tc>
          <w:tcPr>
            <w:tcW w:w="3330" w:type="dxa"/>
          </w:tcPr>
          <w:p w14:paraId="12CF7449" w14:textId="77777777" w:rsidR="00F21202" w:rsidRPr="00422380" w:rsidRDefault="00F21202" w:rsidP="00F21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50" w:type="dxa"/>
            <w:vAlign w:val="bottom"/>
          </w:tcPr>
          <w:p w14:paraId="3BACDE1A" w14:textId="77777777" w:rsidR="00F21202" w:rsidRPr="00422380" w:rsidRDefault="00F21202" w:rsidP="00F2120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71D14D28" w14:textId="77777777" w:rsidR="00F21202" w:rsidRPr="00422380" w:rsidRDefault="00F21202" w:rsidP="00F2120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2" w:type="dxa"/>
            <w:shd w:val="clear" w:color="auto" w:fill="auto"/>
            <w:vAlign w:val="bottom"/>
          </w:tcPr>
          <w:p w14:paraId="0589DCD7" w14:textId="77777777" w:rsidR="00F21202" w:rsidRPr="00422380" w:rsidRDefault="00F21202" w:rsidP="00F21202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4E9C766" w14:textId="77777777" w:rsidR="00F21202" w:rsidRPr="00422380" w:rsidRDefault="00F21202" w:rsidP="00F2120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67935CBC" w14:textId="77777777" w:rsidR="00F21202" w:rsidRPr="00422380" w:rsidRDefault="00F21202" w:rsidP="00F21202">
            <w:pPr>
              <w:pStyle w:val="acctfourfigures"/>
              <w:tabs>
                <w:tab w:val="clear" w:pos="765"/>
                <w:tab w:val="decimal" w:pos="695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66648AA3" w14:textId="77777777" w:rsidR="00F21202" w:rsidRPr="00422380" w:rsidRDefault="00F21202" w:rsidP="00F21202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57" w:type="dxa"/>
            <w:vAlign w:val="bottom"/>
          </w:tcPr>
          <w:p w14:paraId="3A278228" w14:textId="77777777" w:rsidR="00F21202" w:rsidRPr="00422380" w:rsidRDefault="00F21202" w:rsidP="00F2120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F21202" w:rsidRPr="00422380" w14:paraId="64840311" w14:textId="77777777" w:rsidTr="000E4451">
        <w:trPr>
          <w:trHeight w:val="262"/>
        </w:trPr>
        <w:tc>
          <w:tcPr>
            <w:tcW w:w="3330" w:type="dxa"/>
          </w:tcPr>
          <w:p w14:paraId="0CEBF03E" w14:textId="77777777" w:rsidR="00F21202" w:rsidRPr="00422380" w:rsidRDefault="00F21202" w:rsidP="00F21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50" w:type="dxa"/>
            <w:vAlign w:val="bottom"/>
          </w:tcPr>
          <w:p w14:paraId="526C2CCD" w14:textId="77777777" w:rsidR="00F21202" w:rsidRPr="00422380" w:rsidRDefault="00F21202" w:rsidP="00F2120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1AFF89BE" w14:textId="77777777" w:rsidR="00F21202" w:rsidRPr="00422380" w:rsidRDefault="00F21202" w:rsidP="00F2120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2" w:type="dxa"/>
            <w:shd w:val="clear" w:color="auto" w:fill="auto"/>
            <w:vAlign w:val="bottom"/>
          </w:tcPr>
          <w:p w14:paraId="58540C9F" w14:textId="77777777" w:rsidR="00F21202" w:rsidRPr="00422380" w:rsidRDefault="00F21202" w:rsidP="00F21202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B751E5C" w14:textId="77777777" w:rsidR="00F21202" w:rsidRPr="00422380" w:rsidRDefault="00F21202" w:rsidP="00F2120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471A66CB" w14:textId="77777777" w:rsidR="00F21202" w:rsidRPr="00422380" w:rsidRDefault="00F21202" w:rsidP="00F21202">
            <w:pPr>
              <w:pStyle w:val="acctfourfigures"/>
              <w:tabs>
                <w:tab w:val="clear" w:pos="765"/>
                <w:tab w:val="decimal" w:pos="695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4E0724A3" w14:textId="77777777" w:rsidR="00F21202" w:rsidRPr="00422380" w:rsidRDefault="00F21202" w:rsidP="00F21202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57" w:type="dxa"/>
            <w:vAlign w:val="bottom"/>
          </w:tcPr>
          <w:p w14:paraId="031555AA" w14:textId="77777777" w:rsidR="00F21202" w:rsidRPr="00422380" w:rsidRDefault="00F21202" w:rsidP="00F2120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F21202" w:rsidRPr="00422380" w14:paraId="541437C6" w14:textId="77777777" w:rsidTr="000E4451">
        <w:trPr>
          <w:trHeight w:val="262"/>
        </w:trPr>
        <w:tc>
          <w:tcPr>
            <w:tcW w:w="3330" w:type="dxa"/>
          </w:tcPr>
          <w:p w14:paraId="377698BE" w14:textId="77777777" w:rsidR="00F21202" w:rsidRPr="00422380" w:rsidRDefault="00F21202" w:rsidP="00F21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50" w:type="dxa"/>
            <w:vAlign w:val="bottom"/>
          </w:tcPr>
          <w:p w14:paraId="5BCE7B47" w14:textId="77777777" w:rsidR="00F21202" w:rsidRPr="00422380" w:rsidRDefault="00F21202" w:rsidP="00F2120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1B5C2CDC" w14:textId="77777777" w:rsidR="00F21202" w:rsidRPr="00422380" w:rsidRDefault="00F21202" w:rsidP="00F2120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2" w:type="dxa"/>
            <w:shd w:val="clear" w:color="auto" w:fill="auto"/>
            <w:vAlign w:val="bottom"/>
          </w:tcPr>
          <w:p w14:paraId="3A31B423" w14:textId="77777777" w:rsidR="00F21202" w:rsidRPr="00422380" w:rsidRDefault="00F21202" w:rsidP="00F21202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FD86FBE" w14:textId="77777777" w:rsidR="00F21202" w:rsidRPr="00422380" w:rsidRDefault="00F21202" w:rsidP="00F2120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4D439B5F" w14:textId="77777777" w:rsidR="00F21202" w:rsidRPr="00422380" w:rsidRDefault="00F21202" w:rsidP="00F21202">
            <w:pPr>
              <w:pStyle w:val="acctfourfigures"/>
              <w:tabs>
                <w:tab w:val="clear" w:pos="765"/>
                <w:tab w:val="decimal" w:pos="695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757F4487" w14:textId="77777777" w:rsidR="00F21202" w:rsidRPr="00422380" w:rsidRDefault="00F21202" w:rsidP="00F21202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57" w:type="dxa"/>
            <w:vAlign w:val="bottom"/>
          </w:tcPr>
          <w:p w14:paraId="2E74DB77" w14:textId="77777777" w:rsidR="00F21202" w:rsidRPr="00422380" w:rsidRDefault="00F21202" w:rsidP="00F2120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</w:tr>
    </w:tbl>
    <w:p w14:paraId="26AC9513" w14:textId="77777777" w:rsidR="00D97B37" w:rsidRPr="00422380" w:rsidRDefault="00D97B37" w:rsidP="00342064">
      <w:pPr>
        <w:pStyle w:val="ListParagraph"/>
        <w:numPr>
          <w:ilvl w:val="0"/>
          <w:numId w:val="39"/>
        </w:numPr>
      </w:pPr>
      <w:r w:rsidRPr="00422380">
        <w:br w:type="page"/>
      </w: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330"/>
        <w:gridCol w:w="1350"/>
        <w:gridCol w:w="270"/>
        <w:gridCol w:w="1260"/>
        <w:gridCol w:w="270"/>
        <w:gridCol w:w="1260"/>
        <w:gridCol w:w="270"/>
        <w:gridCol w:w="1350"/>
      </w:tblGrid>
      <w:tr w:rsidR="00027A33" w:rsidRPr="00422380" w14:paraId="384D8E66" w14:textId="77777777" w:rsidTr="00027A33">
        <w:trPr>
          <w:trHeight w:val="333"/>
        </w:trPr>
        <w:tc>
          <w:tcPr>
            <w:tcW w:w="3330" w:type="dxa"/>
          </w:tcPr>
          <w:p w14:paraId="45DFD431" w14:textId="77777777" w:rsidR="00027A33" w:rsidRPr="00422380" w:rsidRDefault="00027A33" w:rsidP="003A51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0"/>
              </w:tabs>
              <w:spacing w:after="0"/>
              <w:ind w:right="-127"/>
              <w:rPr>
                <w:rFonts w:ascii="Angsana New" w:hAnsi="Angsana New"/>
                <w:i/>
                <w:iCs/>
                <w:color w:val="0000FF"/>
                <w:sz w:val="24"/>
                <w:szCs w:val="24"/>
                <w:shd w:val="clear" w:color="auto" w:fill="E6E6E6"/>
              </w:rPr>
            </w:pPr>
            <w:r w:rsidRPr="00422380">
              <w:rPr>
                <w:rFonts w:ascii="Angsana New" w:hAnsi="Angsana New"/>
                <w:sz w:val="24"/>
                <w:szCs w:val="24"/>
              </w:rPr>
              <w:lastRenderedPageBreak/>
              <w:br w:type="column"/>
            </w:r>
            <w:r w:rsidRPr="00422380">
              <w:rPr>
                <w:rFonts w:ascii="Angsana New" w:hAnsi="Angsana New"/>
                <w:sz w:val="24"/>
                <w:szCs w:val="24"/>
                <w:cs/>
              </w:rPr>
              <w:br w:type="page"/>
            </w:r>
          </w:p>
        </w:tc>
        <w:tc>
          <w:tcPr>
            <w:tcW w:w="6030" w:type="dxa"/>
            <w:gridSpan w:val="7"/>
            <w:vAlign w:val="bottom"/>
          </w:tcPr>
          <w:p w14:paraId="0DBEAF99" w14:textId="77777777" w:rsidR="00027A33" w:rsidRPr="00422380" w:rsidRDefault="00027A33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22380">
              <w:rPr>
                <w:rFonts w:ascii="Angsana New" w:hAnsi="Angsana New"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027A33" w:rsidRPr="00422380" w14:paraId="3EF2534D" w14:textId="77777777" w:rsidTr="00027A33">
        <w:trPr>
          <w:trHeight w:val="139"/>
        </w:trPr>
        <w:tc>
          <w:tcPr>
            <w:tcW w:w="3330" w:type="dxa"/>
          </w:tcPr>
          <w:p w14:paraId="125CAF88" w14:textId="77777777" w:rsidR="00027A33" w:rsidRPr="00422380" w:rsidRDefault="00027A33" w:rsidP="003A51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="Angsana New" w:hAnsi="Angsana New"/>
                <w:i/>
                <w:iCs/>
                <w:color w:val="0000FF"/>
                <w:sz w:val="24"/>
                <w:szCs w:val="24"/>
                <w:shd w:val="clear" w:color="auto" w:fill="E6E6E6"/>
              </w:rPr>
            </w:pPr>
          </w:p>
        </w:tc>
        <w:tc>
          <w:tcPr>
            <w:tcW w:w="1350" w:type="dxa"/>
            <w:vAlign w:val="bottom"/>
          </w:tcPr>
          <w:p w14:paraId="08C6AB08" w14:textId="77777777" w:rsidR="00027A33" w:rsidRPr="00422380" w:rsidRDefault="00027A33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489C1557" w14:textId="77777777" w:rsidR="00027A33" w:rsidRPr="00422380" w:rsidRDefault="00027A33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90" w:type="dxa"/>
            <w:gridSpan w:val="3"/>
            <w:tcBorders>
              <w:bottom w:val="single" w:sz="4" w:space="0" w:color="auto"/>
            </w:tcBorders>
            <w:vAlign w:val="bottom"/>
          </w:tcPr>
          <w:p w14:paraId="26EB96BB" w14:textId="77777777" w:rsidR="00027A33" w:rsidRPr="00422380" w:rsidRDefault="00027A33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22380">
              <w:rPr>
                <w:rFonts w:ascii="Angsana New" w:hAnsi="Angsana New"/>
                <w:sz w:val="24"/>
                <w:szCs w:val="24"/>
                <w:cs/>
              </w:rPr>
              <w:t>บันทึกเป็น (รายจ่าย) / รายได้ใน</w:t>
            </w:r>
          </w:p>
        </w:tc>
        <w:tc>
          <w:tcPr>
            <w:tcW w:w="1620" w:type="dxa"/>
            <w:gridSpan w:val="2"/>
            <w:vAlign w:val="bottom"/>
          </w:tcPr>
          <w:p w14:paraId="37023B88" w14:textId="77777777" w:rsidR="00027A33" w:rsidRPr="00422380" w:rsidRDefault="00027A33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27A33" w:rsidRPr="00422380" w14:paraId="65BC14BB" w14:textId="77777777" w:rsidTr="00027A33">
        <w:trPr>
          <w:trHeight w:val="139"/>
        </w:trPr>
        <w:tc>
          <w:tcPr>
            <w:tcW w:w="3330" w:type="dxa"/>
            <w:vAlign w:val="bottom"/>
          </w:tcPr>
          <w:p w14:paraId="717293CD" w14:textId="77777777" w:rsidR="00027A33" w:rsidRPr="00422380" w:rsidRDefault="00027A33" w:rsidP="003A51EA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color w:val="0000FF"/>
                <w:sz w:val="24"/>
                <w:szCs w:val="24"/>
              </w:rPr>
            </w:pPr>
            <w:r w:rsidRPr="00422380"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  <w:t>ภาษีเงินได้รอการตัดบัญชี</w:t>
            </w:r>
          </w:p>
        </w:tc>
        <w:tc>
          <w:tcPr>
            <w:tcW w:w="1350" w:type="dxa"/>
            <w:vAlign w:val="bottom"/>
          </w:tcPr>
          <w:p w14:paraId="539D0FB7" w14:textId="77777777" w:rsidR="00027A33" w:rsidRPr="00422380" w:rsidRDefault="00027A33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22380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ณ วันที่</w:t>
            </w:r>
            <w:r w:rsidRPr="00422380">
              <w:rPr>
                <w:rFonts w:ascii="Angsana New" w:hAnsi="Angsana New"/>
                <w:b/>
                <w:bCs/>
                <w:sz w:val="24"/>
                <w:szCs w:val="24"/>
              </w:rPr>
              <w:br/>
              <w:t xml:space="preserve">1 </w:t>
            </w:r>
            <w:r w:rsidRPr="00422380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มกราคม</w:t>
            </w:r>
          </w:p>
        </w:tc>
        <w:tc>
          <w:tcPr>
            <w:tcW w:w="270" w:type="dxa"/>
            <w:vAlign w:val="bottom"/>
          </w:tcPr>
          <w:p w14:paraId="4B70BD37" w14:textId="77777777" w:rsidR="00027A33" w:rsidRPr="00422380" w:rsidRDefault="00027A33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3F17C9BD" w14:textId="77777777" w:rsidR="00027A33" w:rsidRPr="00422380" w:rsidRDefault="00027A33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422380">
              <w:rPr>
                <w:rFonts w:ascii="Angsana New" w:hAnsi="Angsana New"/>
                <w:sz w:val="24"/>
                <w:szCs w:val="24"/>
                <w:cs/>
              </w:rPr>
              <w:t>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0EA31A93" w14:textId="77777777" w:rsidR="00027A33" w:rsidRPr="00422380" w:rsidRDefault="00027A33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223F34BF" w14:textId="77777777" w:rsidR="00027A33" w:rsidRPr="00422380" w:rsidRDefault="00027A33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22380">
              <w:rPr>
                <w:rFonts w:ascii="Angsana New" w:hAnsi="Angsana New"/>
                <w:sz w:val="24"/>
                <w:szCs w:val="24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  <w:vAlign w:val="bottom"/>
          </w:tcPr>
          <w:p w14:paraId="5D948EF3" w14:textId="77777777" w:rsidR="00027A33" w:rsidRPr="00422380" w:rsidRDefault="00027A33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273CE223" w14:textId="77777777" w:rsidR="00027A33" w:rsidRPr="00422380" w:rsidRDefault="00027A33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22380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ณ วันที่</w:t>
            </w:r>
            <w:r w:rsidRPr="00422380">
              <w:rPr>
                <w:rFonts w:ascii="Angsana New" w:hAnsi="Angsana New"/>
                <w:b/>
                <w:bCs/>
                <w:sz w:val="24"/>
                <w:szCs w:val="24"/>
              </w:rPr>
              <w:br/>
              <w:t xml:space="preserve">31 </w:t>
            </w:r>
            <w:r w:rsidRPr="00422380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ธันวาคม</w:t>
            </w:r>
          </w:p>
        </w:tc>
      </w:tr>
      <w:tr w:rsidR="00027A33" w:rsidRPr="00422380" w14:paraId="0CBE77C0" w14:textId="77777777" w:rsidTr="00027A33">
        <w:trPr>
          <w:trHeight w:val="279"/>
          <w:tblHeader/>
        </w:trPr>
        <w:tc>
          <w:tcPr>
            <w:tcW w:w="3330" w:type="dxa"/>
          </w:tcPr>
          <w:p w14:paraId="7B7436BA" w14:textId="77777777" w:rsidR="00027A33" w:rsidRPr="00422380" w:rsidRDefault="00027A33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030" w:type="dxa"/>
            <w:gridSpan w:val="7"/>
          </w:tcPr>
          <w:p w14:paraId="5B79EBE8" w14:textId="77777777" w:rsidR="00027A33" w:rsidRPr="00422380" w:rsidRDefault="00027A33" w:rsidP="003A51EA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bidi="th-TH"/>
              </w:rPr>
            </w:pPr>
            <w:r w:rsidRPr="00422380"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027A33" w:rsidRPr="00422380" w14:paraId="1916EAD9" w14:textId="77777777" w:rsidTr="00027A33">
        <w:trPr>
          <w:trHeight w:val="279"/>
          <w:tblHeader/>
        </w:trPr>
        <w:tc>
          <w:tcPr>
            <w:tcW w:w="3330" w:type="dxa"/>
          </w:tcPr>
          <w:p w14:paraId="0204C1A4" w14:textId="6CDD1B2F" w:rsidR="00027A33" w:rsidRPr="00422380" w:rsidRDefault="00027A33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24"/>
                <w:szCs w:val="24"/>
              </w:rPr>
            </w:pPr>
            <w:r w:rsidRPr="0042238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</w:t>
            </w:r>
            <w:r w:rsidR="0086374B" w:rsidRPr="0042238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6</w:t>
            </w:r>
          </w:p>
        </w:tc>
        <w:tc>
          <w:tcPr>
            <w:tcW w:w="6030" w:type="dxa"/>
            <w:gridSpan w:val="7"/>
          </w:tcPr>
          <w:p w14:paraId="5560D906" w14:textId="77777777" w:rsidR="00027A33" w:rsidRPr="00422380" w:rsidRDefault="00027A33" w:rsidP="003A51EA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</w:pPr>
          </w:p>
        </w:tc>
      </w:tr>
      <w:tr w:rsidR="00027A33" w:rsidRPr="00422380" w14:paraId="2A521647" w14:textId="77777777" w:rsidTr="00027A33">
        <w:trPr>
          <w:trHeight w:val="139"/>
        </w:trPr>
        <w:tc>
          <w:tcPr>
            <w:tcW w:w="3330" w:type="dxa"/>
          </w:tcPr>
          <w:p w14:paraId="1F3C3C06" w14:textId="77777777" w:rsidR="00027A33" w:rsidRPr="00422380" w:rsidRDefault="00027A33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02"/>
              </w:tabs>
              <w:ind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22380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50" w:type="dxa"/>
          </w:tcPr>
          <w:p w14:paraId="64D77B6C" w14:textId="77777777" w:rsidR="00027A33" w:rsidRPr="00422380" w:rsidRDefault="00027A33" w:rsidP="003A51EA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39A6BA22" w14:textId="77777777" w:rsidR="00027A33" w:rsidRPr="00422380" w:rsidRDefault="00027A33" w:rsidP="003A51E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</w:tcPr>
          <w:p w14:paraId="4C3F8F0E" w14:textId="77777777" w:rsidR="00027A33" w:rsidRPr="00422380" w:rsidRDefault="00027A33" w:rsidP="003A51EA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3D5FEAB9" w14:textId="77777777" w:rsidR="00027A33" w:rsidRPr="00422380" w:rsidRDefault="00027A33" w:rsidP="003A51E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</w:tcPr>
          <w:p w14:paraId="23BC7E7F" w14:textId="77777777" w:rsidR="00027A33" w:rsidRPr="00422380" w:rsidRDefault="00027A33" w:rsidP="003A51EA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114D85F6" w14:textId="77777777" w:rsidR="00027A33" w:rsidRPr="00422380" w:rsidRDefault="00027A33" w:rsidP="003A51EA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350" w:type="dxa"/>
          </w:tcPr>
          <w:p w14:paraId="29A4976E" w14:textId="77777777" w:rsidR="00027A33" w:rsidRPr="00422380" w:rsidRDefault="00027A33" w:rsidP="003A51EA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</w:tr>
      <w:tr w:rsidR="00027A33" w:rsidRPr="00422380" w14:paraId="3A9C63CA" w14:textId="77777777" w:rsidTr="00027A33">
        <w:trPr>
          <w:trHeight w:val="139"/>
        </w:trPr>
        <w:tc>
          <w:tcPr>
            <w:tcW w:w="3330" w:type="dxa"/>
          </w:tcPr>
          <w:p w14:paraId="2A2D67ED" w14:textId="77777777" w:rsidR="00027A33" w:rsidRPr="00422380" w:rsidRDefault="00027A33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79"/>
              <w:rPr>
                <w:rFonts w:ascii="Angsana New" w:hAnsi="Angsana New"/>
                <w:color w:val="0000FF"/>
                <w:sz w:val="24"/>
                <w:szCs w:val="24"/>
                <w:cs/>
              </w:rPr>
            </w:pPr>
            <w:r w:rsidRPr="00422380">
              <w:rPr>
                <w:rFonts w:ascii="Angsana New" w:hAnsi="Angsana New"/>
                <w:sz w:val="24"/>
                <w:szCs w:val="24"/>
                <w:cs/>
              </w:rPr>
              <w:t>ลูกหนี้การค้าและลูกหนี้อื่น</w:t>
            </w:r>
            <w:r w:rsidRPr="00422380">
              <w:rPr>
                <w:rFonts w:ascii="Angsana New" w:hAnsi="Angsana New"/>
                <w:color w:val="0000FF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350" w:type="dxa"/>
          </w:tcPr>
          <w:p w14:paraId="2AF8C98A" w14:textId="77777777" w:rsidR="00027A33" w:rsidRPr="00422380" w:rsidRDefault="00027A33" w:rsidP="003A51E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25586FD4" w14:textId="77777777" w:rsidR="00027A33" w:rsidRPr="00422380" w:rsidRDefault="00027A33" w:rsidP="003A51E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</w:tcPr>
          <w:p w14:paraId="4CC6D070" w14:textId="77777777" w:rsidR="00027A33" w:rsidRPr="00422380" w:rsidRDefault="00027A33" w:rsidP="003A51EA">
            <w:pPr>
              <w:pStyle w:val="acctfourfigures"/>
              <w:tabs>
                <w:tab w:val="clear" w:pos="765"/>
              </w:tabs>
              <w:spacing w:line="240" w:lineRule="atLeast"/>
              <w:ind w:left="-38" w:right="72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023729EA" w14:textId="77777777" w:rsidR="00027A33" w:rsidRPr="00422380" w:rsidRDefault="00027A33" w:rsidP="003A51E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</w:tcPr>
          <w:p w14:paraId="194FA597" w14:textId="77777777" w:rsidR="00027A33" w:rsidRPr="00422380" w:rsidRDefault="00027A33" w:rsidP="003A51EA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1F905273" w14:textId="77777777" w:rsidR="00027A33" w:rsidRPr="00422380" w:rsidRDefault="00027A33" w:rsidP="003A51EA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350" w:type="dxa"/>
          </w:tcPr>
          <w:p w14:paraId="4AD3CE41" w14:textId="77777777" w:rsidR="00027A33" w:rsidRPr="00422380" w:rsidRDefault="00027A33" w:rsidP="003A51E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</w:tr>
      <w:tr w:rsidR="00FE5CE1" w:rsidRPr="00422380" w14:paraId="5460C730" w14:textId="77777777" w:rsidTr="00027A33">
        <w:trPr>
          <w:trHeight w:val="139"/>
        </w:trPr>
        <w:tc>
          <w:tcPr>
            <w:tcW w:w="3330" w:type="dxa"/>
          </w:tcPr>
          <w:p w14:paraId="1CACFD7F" w14:textId="77777777" w:rsidR="00FE5CE1" w:rsidRPr="00422380" w:rsidRDefault="00FE5CE1" w:rsidP="00FE5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4"/>
                <w:szCs w:val="24"/>
                <w:cs/>
              </w:rPr>
            </w:pPr>
            <w:r w:rsidRPr="00422380">
              <w:rPr>
                <w:rFonts w:ascii="Angsana New" w:hAnsi="Angsana New"/>
                <w:sz w:val="24"/>
                <w:szCs w:val="24"/>
                <w:cs/>
              </w:rPr>
              <w:t xml:space="preserve">   </w:t>
            </w:r>
            <w:r w:rsidRPr="00422380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</w:t>
            </w:r>
            <w:r w:rsidRPr="00422380"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t>ค่าเผื่อผลขาดทุนด้านเครดิตที่คาดว่าจะเกิดขึ้น</w:t>
            </w:r>
            <w:r w:rsidRPr="00422380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)</w:t>
            </w:r>
          </w:p>
        </w:tc>
        <w:tc>
          <w:tcPr>
            <w:tcW w:w="1350" w:type="dxa"/>
            <w:vAlign w:val="bottom"/>
          </w:tcPr>
          <w:p w14:paraId="3385C50F" w14:textId="5207D6FA" w:rsidR="00FE5CE1" w:rsidRPr="00422380" w:rsidRDefault="00FE5CE1" w:rsidP="00FE5CE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73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422380">
              <w:rPr>
                <w:rFonts w:ascii="Angsana New" w:hAnsi="Angsana New"/>
                <w:sz w:val="24"/>
                <w:szCs w:val="24"/>
                <w:lang w:val="en-US" w:bidi="th-TH"/>
              </w:rPr>
              <w:t>194</w:t>
            </w:r>
          </w:p>
        </w:tc>
        <w:tc>
          <w:tcPr>
            <w:tcW w:w="270" w:type="dxa"/>
            <w:vAlign w:val="bottom"/>
          </w:tcPr>
          <w:p w14:paraId="2DE594B6" w14:textId="77777777" w:rsidR="00FE5CE1" w:rsidRPr="00422380" w:rsidRDefault="00FE5CE1" w:rsidP="00FE5CE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5B86CFCD" w14:textId="516F042D" w:rsidR="00FE5CE1" w:rsidRPr="00422380" w:rsidRDefault="00FE5CE1" w:rsidP="00FE5CE1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422380">
              <w:rPr>
                <w:rFonts w:ascii="Angsana New" w:hAnsi="Angsana New"/>
                <w:sz w:val="24"/>
                <w:szCs w:val="24"/>
                <w:lang w:val="en-US" w:bidi="th-TH"/>
              </w:rPr>
              <w:t>(61)</w:t>
            </w:r>
          </w:p>
        </w:tc>
        <w:tc>
          <w:tcPr>
            <w:tcW w:w="270" w:type="dxa"/>
            <w:vAlign w:val="bottom"/>
          </w:tcPr>
          <w:p w14:paraId="5DDEC277" w14:textId="77777777" w:rsidR="00FE5CE1" w:rsidRPr="00422380" w:rsidRDefault="00FE5CE1" w:rsidP="00FE5CE1">
            <w:pPr>
              <w:pStyle w:val="acctfourfigures"/>
              <w:tabs>
                <w:tab w:val="clear" w:pos="765"/>
                <w:tab w:val="decimal" w:pos="522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45D724A6" w14:textId="3BBB00CB" w:rsidR="00FE5CE1" w:rsidRPr="00422380" w:rsidRDefault="00FE5CE1" w:rsidP="00FE5CE1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42238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69A5D0D7" w14:textId="77777777" w:rsidR="00FE5CE1" w:rsidRPr="00422380" w:rsidRDefault="00FE5CE1" w:rsidP="00FE5CE1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0AB171A0" w14:textId="5762E5E7" w:rsidR="00FE5CE1" w:rsidRPr="00422380" w:rsidRDefault="00FE5CE1" w:rsidP="00FE5CE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422380">
              <w:rPr>
                <w:rFonts w:ascii="Angsana New" w:hAnsi="Angsana New"/>
                <w:sz w:val="24"/>
                <w:szCs w:val="24"/>
                <w:lang w:val="en-US" w:bidi="th-TH"/>
              </w:rPr>
              <w:t>133</w:t>
            </w:r>
          </w:p>
        </w:tc>
      </w:tr>
      <w:tr w:rsidR="00FE5CE1" w:rsidRPr="00422380" w14:paraId="6A0E1E7B" w14:textId="77777777" w:rsidTr="00027A33">
        <w:trPr>
          <w:trHeight w:val="139"/>
        </w:trPr>
        <w:tc>
          <w:tcPr>
            <w:tcW w:w="3330" w:type="dxa"/>
          </w:tcPr>
          <w:p w14:paraId="1FC661E5" w14:textId="77777777" w:rsidR="00FE5CE1" w:rsidRPr="00422380" w:rsidRDefault="00FE5CE1" w:rsidP="00FE5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4"/>
                <w:szCs w:val="24"/>
              </w:rPr>
            </w:pPr>
            <w:r w:rsidRPr="00422380">
              <w:rPr>
                <w:rFonts w:ascii="Angsana New" w:hAnsi="Angsana New"/>
                <w:sz w:val="24"/>
                <w:szCs w:val="24"/>
                <w:cs/>
              </w:rPr>
              <w:t xml:space="preserve">สินค้าคงเหลือ </w:t>
            </w:r>
            <w:r w:rsidRPr="00422380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(ค่าเผื่อการลดมูลค่า)</w:t>
            </w:r>
          </w:p>
        </w:tc>
        <w:tc>
          <w:tcPr>
            <w:tcW w:w="1350" w:type="dxa"/>
            <w:vAlign w:val="bottom"/>
          </w:tcPr>
          <w:p w14:paraId="18A63F6C" w14:textId="00C917AA" w:rsidR="00FE5CE1" w:rsidRPr="00422380" w:rsidRDefault="00FE5CE1" w:rsidP="00FE5CE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73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422380">
              <w:rPr>
                <w:rFonts w:ascii="Angsana New" w:hAnsi="Angsana New"/>
                <w:sz w:val="24"/>
                <w:szCs w:val="24"/>
                <w:lang w:val="en-US" w:bidi="th-TH"/>
              </w:rPr>
              <w:t>353</w:t>
            </w:r>
          </w:p>
        </w:tc>
        <w:tc>
          <w:tcPr>
            <w:tcW w:w="270" w:type="dxa"/>
            <w:vAlign w:val="bottom"/>
          </w:tcPr>
          <w:p w14:paraId="3CDBD2AC" w14:textId="77777777" w:rsidR="00FE5CE1" w:rsidRPr="00422380" w:rsidRDefault="00FE5CE1" w:rsidP="00FE5CE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</w:tcPr>
          <w:p w14:paraId="582DF26A" w14:textId="5CE83558" w:rsidR="00FE5CE1" w:rsidRPr="00422380" w:rsidRDefault="00FE5CE1" w:rsidP="00FE5CE1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422380">
              <w:rPr>
                <w:rFonts w:ascii="Angsana New" w:hAnsi="Angsana New"/>
                <w:sz w:val="24"/>
                <w:szCs w:val="24"/>
                <w:lang w:val="en-US" w:bidi="th-TH"/>
              </w:rPr>
              <w:t>(286)</w:t>
            </w:r>
          </w:p>
        </w:tc>
        <w:tc>
          <w:tcPr>
            <w:tcW w:w="270" w:type="dxa"/>
            <w:vAlign w:val="bottom"/>
          </w:tcPr>
          <w:p w14:paraId="75B9B5DB" w14:textId="77777777" w:rsidR="00FE5CE1" w:rsidRPr="00422380" w:rsidRDefault="00FE5CE1" w:rsidP="00FE5CE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70827B3B" w14:textId="3DFF3226" w:rsidR="00FE5CE1" w:rsidRPr="00422380" w:rsidRDefault="00FE5CE1" w:rsidP="00FE5CE1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</w:rPr>
            </w:pPr>
            <w:r w:rsidRPr="00422380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8BE7D32" w14:textId="77777777" w:rsidR="00FE5CE1" w:rsidRPr="00422380" w:rsidRDefault="00FE5CE1" w:rsidP="00FE5CE1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56252520" w14:textId="115CB431" w:rsidR="00FE5CE1" w:rsidRPr="00422380" w:rsidRDefault="00FE5CE1" w:rsidP="00FE5CE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422380">
              <w:rPr>
                <w:rFonts w:ascii="Angsana New" w:hAnsi="Angsana New"/>
                <w:sz w:val="24"/>
                <w:szCs w:val="24"/>
                <w:lang w:val="en-US" w:bidi="th-TH"/>
              </w:rPr>
              <w:t>67</w:t>
            </w:r>
          </w:p>
        </w:tc>
      </w:tr>
      <w:tr w:rsidR="00FE5CE1" w:rsidRPr="00422380" w14:paraId="5A734471" w14:textId="77777777" w:rsidTr="00027A33">
        <w:trPr>
          <w:trHeight w:val="139"/>
        </w:trPr>
        <w:tc>
          <w:tcPr>
            <w:tcW w:w="3330" w:type="dxa"/>
          </w:tcPr>
          <w:p w14:paraId="3AB43711" w14:textId="5A0CC610" w:rsidR="00FE5CE1" w:rsidRPr="00422380" w:rsidRDefault="00FE5CE1" w:rsidP="00FE5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right="-79" w:hanging="252"/>
              <w:rPr>
                <w:rFonts w:ascii="Angsana New" w:hAnsi="Angsana New"/>
                <w:sz w:val="24"/>
                <w:szCs w:val="24"/>
                <w:cs/>
              </w:rPr>
            </w:pPr>
            <w:r w:rsidRPr="00422380">
              <w:rPr>
                <w:rFonts w:ascii="Angsana New" w:hAnsi="Angsana New"/>
                <w:sz w:val="24"/>
                <w:szCs w:val="24"/>
                <w:cs/>
              </w:rPr>
              <w:t>สินทรัพย์หมุนเวียนอื่น</w:t>
            </w:r>
            <w:r w:rsidRPr="00422380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422380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(ค่าเผื่อ</w:t>
            </w:r>
            <w:r w:rsidRPr="00422380"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t>การลดมูลค่า</w:t>
            </w:r>
            <w:r w:rsidRPr="00422380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)</w:t>
            </w:r>
          </w:p>
        </w:tc>
        <w:tc>
          <w:tcPr>
            <w:tcW w:w="1350" w:type="dxa"/>
            <w:vAlign w:val="bottom"/>
          </w:tcPr>
          <w:p w14:paraId="2EB14D9C" w14:textId="48DFE8C7" w:rsidR="00FE5CE1" w:rsidRPr="00422380" w:rsidRDefault="00FE5CE1" w:rsidP="00FE5CE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73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422380">
              <w:rPr>
                <w:rFonts w:ascii="Angsana New" w:hAnsi="Angsana New"/>
                <w:sz w:val="24"/>
                <w:szCs w:val="24"/>
                <w:lang w:val="en-US" w:bidi="th-TH"/>
              </w:rPr>
              <w:t>112</w:t>
            </w:r>
          </w:p>
        </w:tc>
        <w:tc>
          <w:tcPr>
            <w:tcW w:w="270" w:type="dxa"/>
            <w:vAlign w:val="bottom"/>
          </w:tcPr>
          <w:p w14:paraId="62FB299E" w14:textId="77777777" w:rsidR="00FE5CE1" w:rsidRPr="00422380" w:rsidRDefault="00FE5CE1" w:rsidP="00FE5CE1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58788B55" w14:textId="6FFB4DD2" w:rsidR="00FE5CE1" w:rsidRPr="00422380" w:rsidRDefault="00FE5CE1" w:rsidP="00FE5CE1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422380">
              <w:rPr>
                <w:rFonts w:ascii="Angsana New" w:hAnsi="Angsana New"/>
                <w:sz w:val="24"/>
                <w:szCs w:val="24"/>
                <w:lang w:val="en-US" w:bidi="th-TH"/>
              </w:rPr>
              <w:t>3,406</w:t>
            </w:r>
          </w:p>
        </w:tc>
        <w:tc>
          <w:tcPr>
            <w:tcW w:w="270" w:type="dxa"/>
            <w:vAlign w:val="bottom"/>
          </w:tcPr>
          <w:p w14:paraId="23861C2A" w14:textId="77777777" w:rsidR="00FE5CE1" w:rsidRPr="00422380" w:rsidRDefault="00FE5CE1" w:rsidP="00FE5CE1">
            <w:pPr>
              <w:pStyle w:val="acctfourfigures"/>
              <w:tabs>
                <w:tab w:val="clear" w:pos="765"/>
                <w:tab w:val="decimal" w:pos="432"/>
                <w:tab w:val="decimal" w:pos="951"/>
              </w:tabs>
              <w:spacing w:line="240" w:lineRule="atLeast"/>
              <w:ind w:right="-7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6AF33A64" w14:textId="76E192E6" w:rsidR="00FE5CE1" w:rsidRPr="00422380" w:rsidRDefault="00FE5CE1" w:rsidP="00FE5CE1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</w:rPr>
            </w:pPr>
            <w:r w:rsidRPr="00422380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01404F1" w14:textId="77777777" w:rsidR="00FE5CE1" w:rsidRPr="00422380" w:rsidRDefault="00FE5CE1" w:rsidP="00FE5CE1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74221457" w14:textId="55C3D81D" w:rsidR="00FE5CE1" w:rsidRPr="00422380" w:rsidRDefault="00FE5CE1" w:rsidP="00FE5CE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422380">
              <w:rPr>
                <w:rFonts w:ascii="Angsana New" w:hAnsi="Angsana New"/>
                <w:sz w:val="24"/>
                <w:szCs w:val="24"/>
                <w:lang w:val="en-US" w:bidi="th-TH"/>
              </w:rPr>
              <w:t>3,518</w:t>
            </w:r>
          </w:p>
        </w:tc>
      </w:tr>
      <w:tr w:rsidR="00FE5CE1" w:rsidRPr="00422380" w14:paraId="0374EB5D" w14:textId="77777777" w:rsidTr="00027A33">
        <w:trPr>
          <w:trHeight w:val="139"/>
        </w:trPr>
        <w:tc>
          <w:tcPr>
            <w:tcW w:w="3330" w:type="dxa"/>
          </w:tcPr>
          <w:p w14:paraId="13158031" w14:textId="77777777" w:rsidR="00FE5CE1" w:rsidRPr="00422380" w:rsidRDefault="00FE5CE1" w:rsidP="00FE5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right="-79" w:hanging="252"/>
              <w:rPr>
                <w:rFonts w:ascii="Angsana New" w:hAnsi="Angsana New"/>
                <w:sz w:val="24"/>
                <w:szCs w:val="24"/>
                <w:cs/>
              </w:rPr>
            </w:pPr>
            <w:r w:rsidRPr="00422380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50" w:type="dxa"/>
            <w:vAlign w:val="bottom"/>
          </w:tcPr>
          <w:p w14:paraId="3AE382CF" w14:textId="172D6692" w:rsidR="00FE5CE1" w:rsidRPr="00422380" w:rsidRDefault="00FE5CE1" w:rsidP="00FE5CE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73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422380">
              <w:rPr>
                <w:rFonts w:ascii="Angsana New" w:hAnsi="Angsana New"/>
                <w:sz w:val="24"/>
                <w:szCs w:val="24"/>
                <w:lang w:val="en-US" w:bidi="th-TH"/>
              </w:rPr>
              <w:t>1,712</w:t>
            </w:r>
          </w:p>
        </w:tc>
        <w:tc>
          <w:tcPr>
            <w:tcW w:w="270" w:type="dxa"/>
            <w:vAlign w:val="bottom"/>
          </w:tcPr>
          <w:p w14:paraId="451E2314" w14:textId="77777777" w:rsidR="00FE5CE1" w:rsidRPr="00422380" w:rsidRDefault="00FE5CE1" w:rsidP="00FE5CE1">
            <w:pPr>
              <w:pStyle w:val="acctfourfigures"/>
              <w:tabs>
                <w:tab w:val="clear" w:pos="765"/>
                <w:tab w:val="decimal" w:pos="527"/>
                <w:tab w:val="decimal" w:pos="561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303494FA" w14:textId="6A61CAB3" w:rsidR="00FE5CE1" w:rsidRPr="00422380" w:rsidRDefault="00FE5CE1" w:rsidP="00741DCA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422380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6C440512" w14:textId="77777777" w:rsidR="00FE5CE1" w:rsidRPr="00422380" w:rsidRDefault="00FE5CE1" w:rsidP="00FE5CE1">
            <w:pPr>
              <w:pStyle w:val="acctfourfigures"/>
              <w:tabs>
                <w:tab w:val="clear" w:pos="765"/>
                <w:tab w:val="decimal" w:pos="432"/>
                <w:tab w:val="decimal" w:pos="524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088383F8" w14:textId="4E59262B" w:rsidR="00FE5CE1" w:rsidRPr="00422380" w:rsidRDefault="00FE5CE1" w:rsidP="00FE5CE1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</w:rPr>
            </w:pPr>
            <w:r w:rsidRPr="00422380">
              <w:rPr>
                <w:rFonts w:ascii="Angsana New" w:hAnsi="Angsana New"/>
                <w:sz w:val="24"/>
                <w:szCs w:val="24"/>
                <w:lang w:val="en-US" w:bidi="th-TH"/>
              </w:rPr>
              <w:t>(309)</w:t>
            </w:r>
          </w:p>
        </w:tc>
        <w:tc>
          <w:tcPr>
            <w:tcW w:w="270" w:type="dxa"/>
            <w:vAlign w:val="bottom"/>
          </w:tcPr>
          <w:p w14:paraId="386A8175" w14:textId="77777777" w:rsidR="00FE5CE1" w:rsidRPr="00422380" w:rsidRDefault="00FE5CE1" w:rsidP="00FE5CE1">
            <w:pPr>
              <w:pStyle w:val="acctfourfigures"/>
              <w:tabs>
                <w:tab w:val="clear" w:pos="765"/>
                <w:tab w:val="decimal" w:pos="561"/>
                <w:tab w:val="decimal" w:pos="702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3EEF7554" w14:textId="7F0761C0" w:rsidR="00FE5CE1" w:rsidRPr="00422380" w:rsidRDefault="00FE5CE1" w:rsidP="00FE5CE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422380">
              <w:rPr>
                <w:rFonts w:ascii="Angsana New" w:hAnsi="Angsana New"/>
                <w:sz w:val="24"/>
                <w:szCs w:val="24"/>
                <w:lang w:val="en-US" w:bidi="th-TH"/>
              </w:rPr>
              <w:t>1,403</w:t>
            </w:r>
          </w:p>
        </w:tc>
      </w:tr>
      <w:tr w:rsidR="00FE5CE1" w:rsidRPr="00422380" w14:paraId="1550A6E8" w14:textId="77777777" w:rsidTr="00027A33">
        <w:trPr>
          <w:trHeight w:val="139"/>
        </w:trPr>
        <w:tc>
          <w:tcPr>
            <w:tcW w:w="3330" w:type="dxa"/>
          </w:tcPr>
          <w:p w14:paraId="37760C14" w14:textId="77777777" w:rsidR="00FE5CE1" w:rsidRPr="00422380" w:rsidRDefault="00FE5CE1" w:rsidP="00FE5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422380">
              <w:rPr>
                <w:rFonts w:ascii="Angsana New" w:hAnsi="Angsana New"/>
                <w:sz w:val="24"/>
                <w:szCs w:val="24"/>
                <w:cs/>
              </w:rPr>
              <w:t>ที่ดิน อาคารและอุปกรณ์</w:t>
            </w:r>
          </w:p>
          <w:p w14:paraId="46BA2512" w14:textId="77777777" w:rsidR="00FE5CE1" w:rsidRPr="00422380" w:rsidRDefault="00FE5CE1" w:rsidP="00FE5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422380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 xml:space="preserve">   (ความแตกต่างของค่าเสื่อมราคา)</w:t>
            </w:r>
          </w:p>
        </w:tc>
        <w:tc>
          <w:tcPr>
            <w:tcW w:w="1350" w:type="dxa"/>
            <w:vAlign w:val="bottom"/>
          </w:tcPr>
          <w:p w14:paraId="6E2CFA27" w14:textId="3871DA14" w:rsidR="00FE5CE1" w:rsidRPr="00422380" w:rsidRDefault="00FE5CE1" w:rsidP="00FE5CE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73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422380">
              <w:rPr>
                <w:rFonts w:ascii="Angsana New" w:hAnsi="Angsana New"/>
                <w:sz w:val="24"/>
                <w:szCs w:val="24"/>
                <w:lang w:val="en-US" w:bidi="th-TH"/>
              </w:rPr>
              <w:t>11,656</w:t>
            </w:r>
          </w:p>
        </w:tc>
        <w:tc>
          <w:tcPr>
            <w:tcW w:w="270" w:type="dxa"/>
            <w:vAlign w:val="bottom"/>
          </w:tcPr>
          <w:p w14:paraId="4E85A978" w14:textId="77777777" w:rsidR="00FE5CE1" w:rsidRPr="00422380" w:rsidRDefault="00FE5CE1" w:rsidP="00FE5CE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78C351CF" w14:textId="4F16FFB7" w:rsidR="00FE5CE1" w:rsidRPr="00422380" w:rsidRDefault="00FE5CE1" w:rsidP="00FE5CE1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422380">
              <w:rPr>
                <w:rFonts w:ascii="Angsana New" w:hAnsi="Angsana New"/>
                <w:sz w:val="24"/>
                <w:szCs w:val="24"/>
                <w:lang w:val="en-US" w:bidi="th-TH"/>
              </w:rPr>
              <w:t>2,166</w:t>
            </w:r>
          </w:p>
        </w:tc>
        <w:tc>
          <w:tcPr>
            <w:tcW w:w="270" w:type="dxa"/>
            <w:vAlign w:val="bottom"/>
          </w:tcPr>
          <w:p w14:paraId="78265DA5" w14:textId="77777777" w:rsidR="00FE5CE1" w:rsidRPr="00422380" w:rsidRDefault="00FE5CE1" w:rsidP="00FE5CE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72E36F0F" w14:textId="458FCD10" w:rsidR="00FE5CE1" w:rsidRPr="00422380" w:rsidRDefault="00FE5CE1" w:rsidP="00FE5CE1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</w:rPr>
            </w:pPr>
            <w:r w:rsidRPr="00422380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A2896DA" w14:textId="77777777" w:rsidR="00FE5CE1" w:rsidRPr="00422380" w:rsidRDefault="00FE5CE1" w:rsidP="00FE5CE1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6627861B" w14:textId="6C8484C5" w:rsidR="00FE5CE1" w:rsidRPr="00422380" w:rsidRDefault="00FE5CE1" w:rsidP="00FE5CE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422380">
              <w:rPr>
                <w:rFonts w:ascii="Angsana New" w:hAnsi="Angsana New"/>
                <w:sz w:val="24"/>
                <w:szCs w:val="24"/>
                <w:lang w:val="en-US" w:bidi="th-TH"/>
              </w:rPr>
              <w:t>13,822</w:t>
            </w:r>
          </w:p>
        </w:tc>
      </w:tr>
      <w:tr w:rsidR="00FE5CE1" w:rsidRPr="00422380" w14:paraId="6FADF308" w14:textId="77777777" w:rsidTr="00027A33">
        <w:trPr>
          <w:trHeight w:val="139"/>
        </w:trPr>
        <w:tc>
          <w:tcPr>
            <w:tcW w:w="3330" w:type="dxa"/>
          </w:tcPr>
          <w:p w14:paraId="4FF9C6CC" w14:textId="77777777" w:rsidR="00FE5CE1" w:rsidRPr="00422380" w:rsidRDefault="00FE5CE1" w:rsidP="00FE5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4"/>
                <w:szCs w:val="24"/>
                <w:cs/>
              </w:rPr>
            </w:pPr>
            <w:r w:rsidRPr="00422380">
              <w:rPr>
                <w:rFonts w:ascii="Angsana New" w:hAnsi="Angsana New" w:hint="cs"/>
                <w:sz w:val="24"/>
                <w:szCs w:val="24"/>
                <w:cs/>
              </w:rPr>
              <w:t>รายได้ระหว่างกันรอการรับรู้</w:t>
            </w:r>
          </w:p>
        </w:tc>
        <w:tc>
          <w:tcPr>
            <w:tcW w:w="1350" w:type="dxa"/>
            <w:vAlign w:val="bottom"/>
          </w:tcPr>
          <w:p w14:paraId="3C4C4D23" w14:textId="4EA0CEE6" w:rsidR="00FE5CE1" w:rsidRPr="00422380" w:rsidRDefault="00FE5CE1" w:rsidP="00FE5CE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73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422380">
              <w:rPr>
                <w:rFonts w:ascii="Angsana New" w:hAnsi="Angsana New"/>
                <w:sz w:val="24"/>
                <w:szCs w:val="24"/>
                <w:lang w:val="en-US" w:bidi="th-TH"/>
              </w:rPr>
              <w:t>9,228</w:t>
            </w:r>
          </w:p>
        </w:tc>
        <w:tc>
          <w:tcPr>
            <w:tcW w:w="270" w:type="dxa"/>
            <w:vAlign w:val="bottom"/>
          </w:tcPr>
          <w:p w14:paraId="56380710" w14:textId="77777777" w:rsidR="00FE5CE1" w:rsidRPr="00422380" w:rsidRDefault="00FE5CE1" w:rsidP="00FE5CE1">
            <w:pPr>
              <w:pStyle w:val="acctfourfigures"/>
              <w:tabs>
                <w:tab w:val="clear" w:pos="765"/>
                <w:tab w:val="decimal" w:pos="527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3E73D85D" w14:textId="297EAA49" w:rsidR="00FE5CE1" w:rsidRPr="00422380" w:rsidRDefault="00FE5CE1" w:rsidP="00FE5CE1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422380">
              <w:rPr>
                <w:rFonts w:ascii="Angsana New" w:hAnsi="Angsana New"/>
                <w:sz w:val="24"/>
                <w:szCs w:val="24"/>
                <w:lang w:val="en-US" w:bidi="th-TH"/>
              </w:rPr>
              <w:t>(1,725)</w:t>
            </w:r>
          </w:p>
        </w:tc>
        <w:tc>
          <w:tcPr>
            <w:tcW w:w="270" w:type="dxa"/>
            <w:vAlign w:val="bottom"/>
          </w:tcPr>
          <w:p w14:paraId="7D4042AB" w14:textId="77777777" w:rsidR="00FE5CE1" w:rsidRPr="00422380" w:rsidRDefault="00FE5CE1" w:rsidP="00FE5CE1">
            <w:pPr>
              <w:pStyle w:val="acctfourfigures"/>
              <w:tabs>
                <w:tab w:val="clear" w:pos="765"/>
                <w:tab w:val="decimal" w:pos="614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254AA6FD" w14:textId="65B0F99F" w:rsidR="00FE5CE1" w:rsidRPr="00422380" w:rsidRDefault="00FE5CE1" w:rsidP="00FE5CE1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</w:rPr>
            </w:pPr>
            <w:r w:rsidRPr="00422380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BF4FDF8" w14:textId="77777777" w:rsidR="00FE5CE1" w:rsidRPr="00422380" w:rsidRDefault="00FE5CE1" w:rsidP="00FE5CE1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3261DED2" w14:textId="33CA1321" w:rsidR="00FE5CE1" w:rsidRPr="00422380" w:rsidRDefault="00FE5CE1" w:rsidP="00FE5CE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422380">
              <w:rPr>
                <w:rFonts w:ascii="Angsana New" w:hAnsi="Angsana New"/>
                <w:sz w:val="24"/>
                <w:szCs w:val="24"/>
                <w:lang w:val="en-US" w:bidi="th-TH"/>
              </w:rPr>
              <w:t>7,503</w:t>
            </w:r>
          </w:p>
        </w:tc>
      </w:tr>
      <w:tr w:rsidR="00FE5CE1" w:rsidRPr="00422380" w14:paraId="2DDB1442" w14:textId="77777777" w:rsidTr="00027A33">
        <w:trPr>
          <w:trHeight w:val="139"/>
        </w:trPr>
        <w:tc>
          <w:tcPr>
            <w:tcW w:w="3330" w:type="dxa"/>
          </w:tcPr>
          <w:p w14:paraId="1CAC512A" w14:textId="3397BC41" w:rsidR="00FE5CE1" w:rsidRPr="00422380" w:rsidRDefault="00FE5CE1" w:rsidP="00FE5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4"/>
                <w:szCs w:val="24"/>
                <w:cs/>
              </w:rPr>
            </w:pPr>
            <w:r w:rsidRPr="00422380">
              <w:rPr>
                <w:rFonts w:ascii="Angsana New" w:hAnsi="Angsana New" w:hint="cs"/>
                <w:sz w:val="24"/>
                <w:szCs w:val="24"/>
                <w:cs/>
              </w:rPr>
              <w:t>ค่าใช้จ่ายการส่งเสริมการขายและ</w:t>
            </w:r>
            <w:r w:rsidR="00172107" w:rsidRPr="00422380">
              <w:rPr>
                <w:rFonts w:ascii="Angsana New" w:hAnsi="Angsana New" w:hint="cs"/>
                <w:sz w:val="24"/>
                <w:szCs w:val="24"/>
                <w:cs/>
              </w:rPr>
              <w:t>การตลาดค้างจ่าย</w:t>
            </w:r>
          </w:p>
        </w:tc>
        <w:tc>
          <w:tcPr>
            <w:tcW w:w="1350" w:type="dxa"/>
            <w:vAlign w:val="bottom"/>
          </w:tcPr>
          <w:p w14:paraId="19B28BF5" w14:textId="1BA8FE5D" w:rsidR="00FE5CE1" w:rsidRPr="00422380" w:rsidRDefault="00FE5CE1" w:rsidP="00FE5CE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73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422380">
              <w:rPr>
                <w:rFonts w:ascii="Angsana New" w:hAnsi="Angsana New"/>
                <w:sz w:val="24"/>
                <w:szCs w:val="24"/>
                <w:lang w:val="en-US" w:bidi="th-TH"/>
              </w:rPr>
              <w:t>4,222</w:t>
            </w:r>
          </w:p>
        </w:tc>
        <w:tc>
          <w:tcPr>
            <w:tcW w:w="270" w:type="dxa"/>
            <w:vAlign w:val="bottom"/>
          </w:tcPr>
          <w:p w14:paraId="71AFE55B" w14:textId="77777777" w:rsidR="00FE5CE1" w:rsidRPr="00422380" w:rsidRDefault="00FE5CE1" w:rsidP="00FE5CE1">
            <w:pPr>
              <w:pStyle w:val="acctfourfigures"/>
              <w:tabs>
                <w:tab w:val="clear" w:pos="765"/>
                <w:tab w:val="decimal" w:pos="527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03FECC79" w14:textId="657BFD63" w:rsidR="00FE5CE1" w:rsidRPr="00422380" w:rsidRDefault="00FE5CE1" w:rsidP="00FE5CE1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422380">
              <w:rPr>
                <w:rFonts w:ascii="Angsana New" w:hAnsi="Angsana New"/>
                <w:sz w:val="24"/>
                <w:szCs w:val="24"/>
                <w:lang w:val="en-US" w:bidi="th-TH"/>
              </w:rPr>
              <w:t>2,889</w:t>
            </w:r>
          </w:p>
        </w:tc>
        <w:tc>
          <w:tcPr>
            <w:tcW w:w="270" w:type="dxa"/>
            <w:vAlign w:val="bottom"/>
          </w:tcPr>
          <w:p w14:paraId="60F6ED89" w14:textId="77777777" w:rsidR="00FE5CE1" w:rsidRPr="00422380" w:rsidRDefault="00FE5CE1" w:rsidP="00FE5CE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7C0387B8" w14:textId="10F9E797" w:rsidR="00FE5CE1" w:rsidRPr="00422380" w:rsidRDefault="00FE5CE1" w:rsidP="00FE5CE1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422380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E7A8DB7" w14:textId="77777777" w:rsidR="00FE5CE1" w:rsidRPr="00422380" w:rsidRDefault="00FE5CE1" w:rsidP="00FE5CE1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7D39CF85" w14:textId="62846D69" w:rsidR="00FE5CE1" w:rsidRPr="00422380" w:rsidRDefault="00FE5CE1" w:rsidP="00FE5CE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422380">
              <w:rPr>
                <w:rFonts w:ascii="Angsana New" w:hAnsi="Angsana New"/>
                <w:sz w:val="24"/>
                <w:szCs w:val="24"/>
                <w:lang w:val="en-US" w:bidi="th-TH"/>
              </w:rPr>
              <w:t>7,111</w:t>
            </w:r>
          </w:p>
        </w:tc>
      </w:tr>
      <w:tr w:rsidR="00F4527A" w:rsidRPr="00422380" w14:paraId="705DCA37" w14:textId="77777777" w:rsidTr="00027A33">
        <w:trPr>
          <w:trHeight w:val="139"/>
        </w:trPr>
        <w:tc>
          <w:tcPr>
            <w:tcW w:w="3330" w:type="dxa"/>
          </w:tcPr>
          <w:p w14:paraId="285032BE" w14:textId="2DDA133B" w:rsidR="00F4527A" w:rsidRPr="00A75F8A" w:rsidRDefault="00F4527A" w:rsidP="00FE5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4"/>
                <w:szCs w:val="24"/>
                <w:cs/>
              </w:rPr>
            </w:pPr>
            <w:r w:rsidRPr="00A75F8A">
              <w:rPr>
                <w:rFonts w:ascii="Angsana New" w:hAnsi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350" w:type="dxa"/>
            <w:vAlign w:val="bottom"/>
          </w:tcPr>
          <w:p w14:paraId="27B764D0" w14:textId="70099B6F" w:rsidR="00F4527A" w:rsidRPr="00A75F8A" w:rsidRDefault="00F4527A" w:rsidP="00FE5CE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73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A75F8A">
              <w:rPr>
                <w:rFonts w:ascii="Angsana New" w:hAnsi="Angsana New"/>
                <w:sz w:val="24"/>
                <w:szCs w:val="24"/>
                <w:lang w:val="en-US" w:bidi="th-TH"/>
              </w:rPr>
              <w:t>9,127</w:t>
            </w:r>
          </w:p>
        </w:tc>
        <w:tc>
          <w:tcPr>
            <w:tcW w:w="270" w:type="dxa"/>
            <w:vAlign w:val="bottom"/>
          </w:tcPr>
          <w:p w14:paraId="41A34579" w14:textId="77777777" w:rsidR="00F4527A" w:rsidRPr="00A75F8A" w:rsidRDefault="00F4527A" w:rsidP="00FE5CE1">
            <w:pPr>
              <w:pStyle w:val="acctfourfigures"/>
              <w:tabs>
                <w:tab w:val="clear" w:pos="765"/>
                <w:tab w:val="decimal" w:pos="527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2FACF87E" w14:textId="1AAD1217" w:rsidR="00F4527A" w:rsidRPr="00A75F8A" w:rsidRDefault="00F4527A" w:rsidP="00FE5CE1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A75F8A">
              <w:rPr>
                <w:rFonts w:ascii="Angsana New" w:hAnsi="Angsana New"/>
                <w:sz w:val="24"/>
                <w:szCs w:val="24"/>
                <w:lang w:val="en-US" w:bidi="th-TH"/>
              </w:rPr>
              <w:t>1,861</w:t>
            </w:r>
          </w:p>
        </w:tc>
        <w:tc>
          <w:tcPr>
            <w:tcW w:w="270" w:type="dxa"/>
            <w:vAlign w:val="bottom"/>
          </w:tcPr>
          <w:p w14:paraId="19C5C2D5" w14:textId="77777777" w:rsidR="00F4527A" w:rsidRPr="00A75F8A" w:rsidRDefault="00F4527A" w:rsidP="00FE5CE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52D01CAD" w14:textId="7C9BCD33" w:rsidR="00F4527A" w:rsidRPr="00A75F8A" w:rsidRDefault="00F4527A" w:rsidP="00FE5CE1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A75F8A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4E8F4A3" w14:textId="77777777" w:rsidR="00F4527A" w:rsidRPr="00A75F8A" w:rsidRDefault="00F4527A" w:rsidP="00FE5CE1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47FDD83F" w14:textId="25649A57" w:rsidR="00F4527A" w:rsidRPr="00A75F8A" w:rsidRDefault="00F4527A" w:rsidP="00FE5CE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A75F8A">
              <w:rPr>
                <w:rFonts w:ascii="Angsana New" w:hAnsi="Angsana New"/>
                <w:sz w:val="24"/>
                <w:szCs w:val="24"/>
                <w:lang w:val="en-US" w:bidi="th-TH"/>
              </w:rPr>
              <w:t>10,988</w:t>
            </w:r>
          </w:p>
        </w:tc>
      </w:tr>
      <w:tr w:rsidR="00FE5CE1" w:rsidRPr="00422380" w14:paraId="5AC3BC38" w14:textId="77777777" w:rsidTr="00027A33">
        <w:trPr>
          <w:trHeight w:val="139"/>
        </w:trPr>
        <w:tc>
          <w:tcPr>
            <w:tcW w:w="3330" w:type="dxa"/>
          </w:tcPr>
          <w:p w14:paraId="7F516473" w14:textId="77777777" w:rsidR="00FE5CE1" w:rsidRPr="00A75F8A" w:rsidRDefault="00FE5CE1" w:rsidP="00FE5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4"/>
                <w:szCs w:val="24"/>
              </w:rPr>
            </w:pPr>
            <w:r w:rsidRPr="00A75F8A">
              <w:rPr>
                <w:rFonts w:ascii="Angsana New" w:hAnsi="Angsana New" w:hint="cs"/>
                <w:sz w:val="24"/>
                <w:szCs w:val="24"/>
                <w:cs/>
              </w:rPr>
              <w:t>ประมาณการหนี้สินสำหรับ</w:t>
            </w:r>
            <w:r w:rsidRPr="00A75F8A">
              <w:rPr>
                <w:rFonts w:ascii="Angsana New" w:hAnsi="Angsana New"/>
                <w:sz w:val="24"/>
                <w:szCs w:val="24"/>
                <w:cs/>
              </w:rPr>
              <w:t xml:space="preserve">ผลประโยชน์พนักงาน </w:t>
            </w:r>
          </w:p>
        </w:tc>
        <w:tc>
          <w:tcPr>
            <w:tcW w:w="1350" w:type="dxa"/>
            <w:vAlign w:val="bottom"/>
          </w:tcPr>
          <w:p w14:paraId="70879B5E" w14:textId="274FE6C0" w:rsidR="00FE5CE1" w:rsidRPr="00A75F8A" w:rsidRDefault="00FE5CE1" w:rsidP="00FE5CE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73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A75F8A">
              <w:rPr>
                <w:rFonts w:ascii="Angsana New" w:hAnsi="Angsana New"/>
                <w:sz w:val="24"/>
                <w:szCs w:val="24"/>
                <w:lang w:val="en-US" w:bidi="th-TH"/>
              </w:rPr>
              <w:t>59,101</w:t>
            </w:r>
          </w:p>
        </w:tc>
        <w:tc>
          <w:tcPr>
            <w:tcW w:w="270" w:type="dxa"/>
            <w:vAlign w:val="bottom"/>
          </w:tcPr>
          <w:p w14:paraId="1D604E46" w14:textId="77777777" w:rsidR="00FE5CE1" w:rsidRPr="00A75F8A" w:rsidRDefault="00FE5CE1" w:rsidP="00FE5CE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2A7A747" w14:textId="19A55FB4" w:rsidR="00FE5CE1" w:rsidRPr="00A75F8A" w:rsidRDefault="00FE5CE1" w:rsidP="00FE5CE1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A75F8A">
              <w:rPr>
                <w:rFonts w:ascii="Angsana New" w:hAnsi="Angsana New"/>
                <w:sz w:val="24"/>
                <w:szCs w:val="24"/>
                <w:lang w:val="en-US" w:bidi="th-TH"/>
              </w:rPr>
              <w:t>8,996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4C90C16" w14:textId="77777777" w:rsidR="00FE5CE1" w:rsidRPr="00A75F8A" w:rsidRDefault="00FE5CE1" w:rsidP="00FE5CE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FE171CB" w14:textId="7B6437EA" w:rsidR="00FE5CE1" w:rsidRPr="00A75F8A" w:rsidRDefault="00FE5CE1" w:rsidP="00FE5CE1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A75F8A">
              <w:rPr>
                <w:rFonts w:ascii="Angsana New" w:hAnsi="Angsana New"/>
                <w:sz w:val="24"/>
                <w:szCs w:val="24"/>
                <w:lang w:val="en-US" w:bidi="th-TH"/>
              </w:rPr>
              <w:t>3,723</w:t>
            </w:r>
          </w:p>
        </w:tc>
        <w:tc>
          <w:tcPr>
            <w:tcW w:w="270" w:type="dxa"/>
            <w:vAlign w:val="bottom"/>
          </w:tcPr>
          <w:p w14:paraId="36D775BA" w14:textId="77777777" w:rsidR="00FE5CE1" w:rsidRPr="00A75F8A" w:rsidRDefault="00FE5CE1" w:rsidP="00FE5CE1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4557F7A1" w14:textId="05164879" w:rsidR="00FE5CE1" w:rsidRPr="00A75F8A" w:rsidRDefault="00FE5CE1" w:rsidP="00FE5CE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A75F8A">
              <w:rPr>
                <w:rFonts w:ascii="Angsana New" w:hAnsi="Angsana New"/>
                <w:sz w:val="24"/>
                <w:szCs w:val="24"/>
                <w:lang w:val="en-US" w:bidi="th-TH"/>
              </w:rPr>
              <w:t>71,820</w:t>
            </w:r>
          </w:p>
        </w:tc>
      </w:tr>
      <w:tr w:rsidR="00FE5CE1" w:rsidRPr="00422380" w14:paraId="1F794428" w14:textId="77777777" w:rsidTr="00027A33">
        <w:trPr>
          <w:trHeight w:val="139"/>
        </w:trPr>
        <w:tc>
          <w:tcPr>
            <w:tcW w:w="3330" w:type="dxa"/>
          </w:tcPr>
          <w:p w14:paraId="0607190D" w14:textId="77777777" w:rsidR="00FE5CE1" w:rsidRPr="00A75F8A" w:rsidRDefault="00FE5CE1" w:rsidP="00FE5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4"/>
                <w:szCs w:val="24"/>
                <w:cs/>
              </w:rPr>
            </w:pPr>
            <w:r w:rsidRPr="00A75F8A">
              <w:rPr>
                <w:rFonts w:ascii="Angsana New" w:hAnsi="Angsana New" w:hint="cs"/>
                <w:sz w:val="24"/>
                <w:szCs w:val="24"/>
                <w:cs/>
              </w:rPr>
              <w:t>ผลขาดทุนทางภาษี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5958BD38" w14:textId="31228DAE" w:rsidR="00FE5CE1" w:rsidRPr="00A75F8A" w:rsidRDefault="00FE5CE1" w:rsidP="00FE5CE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73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A75F8A">
              <w:rPr>
                <w:rFonts w:ascii="Angsana New" w:hAnsi="Angsana New"/>
                <w:sz w:val="24"/>
                <w:szCs w:val="24"/>
                <w:lang w:val="en-US" w:bidi="th-TH"/>
              </w:rPr>
              <w:t>224</w:t>
            </w:r>
          </w:p>
        </w:tc>
        <w:tc>
          <w:tcPr>
            <w:tcW w:w="270" w:type="dxa"/>
            <w:vAlign w:val="bottom"/>
          </w:tcPr>
          <w:p w14:paraId="3C6001B5" w14:textId="77777777" w:rsidR="00FE5CE1" w:rsidRPr="00A75F8A" w:rsidRDefault="00FE5CE1" w:rsidP="00FE5CE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2E59F7" w14:textId="07B77C9D" w:rsidR="00FE5CE1" w:rsidRPr="00A75F8A" w:rsidRDefault="00FE5CE1" w:rsidP="00741DCA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A75F8A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6F3E3112" w14:textId="77777777" w:rsidR="00FE5CE1" w:rsidRPr="00A75F8A" w:rsidRDefault="00FE5CE1" w:rsidP="00FE5CE1">
            <w:pPr>
              <w:pStyle w:val="acctfourfigures"/>
              <w:tabs>
                <w:tab w:val="clear" w:pos="765"/>
                <w:tab w:val="decimal" w:pos="614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FED5F4C" w14:textId="643C61D5" w:rsidR="00FE5CE1" w:rsidRPr="00A75F8A" w:rsidRDefault="00FE5CE1" w:rsidP="00FE5CE1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</w:rPr>
            </w:pPr>
            <w:r w:rsidRPr="00A75F8A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06DC5D9" w14:textId="77777777" w:rsidR="00FE5CE1" w:rsidRPr="00A75F8A" w:rsidRDefault="00FE5CE1" w:rsidP="00FE5CE1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56EB6472" w14:textId="4AB2156E" w:rsidR="00FE5CE1" w:rsidRPr="00A75F8A" w:rsidRDefault="00FE5CE1" w:rsidP="00FE5CE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A75F8A">
              <w:rPr>
                <w:rFonts w:ascii="Angsana New" w:hAnsi="Angsana New"/>
                <w:sz w:val="24"/>
                <w:szCs w:val="24"/>
                <w:lang w:val="en-US" w:bidi="th-TH"/>
              </w:rPr>
              <w:t>224</w:t>
            </w:r>
          </w:p>
        </w:tc>
      </w:tr>
      <w:tr w:rsidR="00FE5CE1" w:rsidRPr="00422380" w14:paraId="7B65DE4A" w14:textId="77777777" w:rsidTr="00027A33">
        <w:trPr>
          <w:trHeight w:val="296"/>
        </w:trPr>
        <w:tc>
          <w:tcPr>
            <w:tcW w:w="3330" w:type="dxa"/>
          </w:tcPr>
          <w:p w14:paraId="0A3864BD" w14:textId="77777777" w:rsidR="00FE5CE1" w:rsidRPr="00A75F8A" w:rsidRDefault="00FE5CE1" w:rsidP="00FE5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4"/>
                <w:szCs w:val="24"/>
                <w:cs/>
              </w:rPr>
            </w:pPr>
            <w:r w:rsidRPr="00A75F8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7D4E99" w14:textId="082D41EC" w:rsidR="00FE5CE1" w:rsidRPr="00A75F8A" w:rsidRDefault="00F4527A" w:rsidP="00FE5CE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73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A75F8A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95,929</w:t>
            </w:r>
          </w:p>
        </w:tc>
        <w:tc>
          <w:tcPr>
            <w:tcW w:w="270" w:type="dxa"/>
            <w:vAlign w:val="bottom"/>
          </w:tcPr>
          <w:p w14:paraId="523D164D" w14:textId="77777777" w:rsidR="00FE5CE1" w:rsidRPr="00A75F8A" w:rsidRDefault="00FE5CE1" w:rsidP="00FE5CE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8D7632" w14:textId="34FAC484" w:rsidR="00FE5CE1" w:rsidRPr="00A75F8A" w:rsidRDefault="00FE5CE1" w:rsidP="00FE5CE1">
            <w:pPr>
              <w:pStyle w:val="acctfourfigures"/>
              <w:tabs>
                <w:tab w:val="clear" w:pos="765"/>
                <w:tab w:val="decimal" w:pos="429"/>
              </w:tabs>
              <w:spacing w:line="240" w:lineRule="atLeast"/>
              <w:ind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A75F8A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1</w:t>
            </w:r>
            <w:r w:rsidR="00F4527A" w:rsidRPr="00A75F8A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7,246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9FC170F" w14:textId="77777777" w:rsidR="00FE5CE1" w:rsidRPr="00A75F8A" w:rsidRDefault="00FE5CE1" w:rsidP="00FE5CE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0D6B72" w14:textId="496CE512" w:rsidR="00FE5CE1" w:rsidRPr="00A75F8A" w:rsidRDefault="00FE5CE1" w:rsidP="00FE5CE1">
            <w:pPr>
              <w:pStyle w:val="acctfourfigures"/>
              <w:tabs>
                <w:tab w:val="clear" w:pos="765"/>
                <w:tab w:val="decimal" w:pos="695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A75F8A">
              <w:rPr>
                <w:rFonts w:ascii="Angsana New" w:hAnsi="Angsana New"/>
                <w:b/>
                <w:bCs/>
                <w:sz w:val="24"/>
                <w:szCs w:val="24"/>
              </w:rPr>
              <w:t>3,414</w:t>
            </w:r>
          </w:p>
        </w:tc>
        <w:tc>
          <w:tcPr>
            <w:tcW w:w="270" w:type="dxa"/>
            <w:vAlign w:val="bottom"/>
          </w:tcPr>
          <w:p w14:paraId="68DFDBD0" w14:textId="77777777" w:rsidR="00FE5CE1" w:rsidRPr="00A75F8A" w:rsidRDefault="00FE5CE1" w:rsidP="00FE5CE1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36BFB9" w14:textId="039FFA9A" w:rsidR="00FE5CE1" w:rsidRPr="00A75F8A" w:rsidRDefault="00FE5CE1" w:rsidP="00FE5CE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A75F8A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1</w:t>
            </w:r>
            <w:r w:rsidR="00F4527A" w:rsidRPr="00A75F8A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16,589</w:t>
            </w:r>
          </w:p>
        </w:tc>
      </w:tr>
      <w:tr w:rsidR="00027A33" w:rsidRPr="00422380" w14:paraId="08F061FD" w14:textId="77777777" w:rsidTr="00027A33">
        <w:trPr>
          <w:trHeight w:val="208"/>
        </w:trPr>
        <w:tc>
          <w:tcPr>
            <w:tcW w:w="3330" w:type="dxa"/>
          </w:tcPr>
          <w:p w14:paraId="0E0DC508" w14:textId="77777777" w:rsidR="00027A33" w:rsidRPr="00A75F8A" w:rsidRDefault="00027A33" w:rsidP="008D3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414C7908" w14:textId="77777777" w:rsidR="00027A33" w:rsidRPr="00A75F8A" w:rsidRDefault="00027A33" w:rsidP="008D3554">
            <w:pPr>
              <w:pStyle w:val="acctfourfigures"/>
              <w:tabs>
                <w:tab w:val="clear" w:pos="765"/>
              </w:tabs>
              <w:spacing w:line="240" w:lineRule="atLeast"/>
              <w:ind w:right="162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2DCBF96E" w14:textId="77777777" w:rsidR="00027A33" w:rsidRPr="00A75F8A" w:rsidRDefault="00027A33" w:rsidP="008D355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052CBC6B" w14:textId="77777777" w:rsidR="00027A33" w:rsidRPr="00A75F8A" w:rsidRDefault="00027A33" w:rsidP="008D3554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204504FA" w14:textId="77777777" w:rsidR="00027A33" w:rsidRPr="00A75F8A" w:rsidRDefault="00027A33" w:rsidP="008D355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12DCB5D4" w14:textId="77777777" w:rsidR="00027A33" w:rsidRPr="00A75F8A" w:rsidRDefault="00027A33" w:rsidP="008D3554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383832AC" w14:textId="77777777" w:rsidR="00027A33" w:rsidRPr="00A75F8A" w:rsidRDefault="00027A33" w:rsidP="008D3554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7AEA489B" w14:textId="77777777" w:rsidR="00027A33" w:rsidRPr="00A75F8A" w:rsidRDefault="00027A33" w:rsidP="008D3554">
            <w:pPr>
              <w:pStyle w:val="acctfourfigures"/>
              <w:tabs>
                <w:tab w:val="clear" w:pos="765"/>
              </w:tabs>
              <w:spacing w:line="240" w:lineRule="atLeast"/>
              <w:ind w:right="162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</w:tr>
      <w:tr w:rsidR="00027A33" w:rsidRPr="00422380" w14:paraId="4267A010" w14:textId="77777777" w:rsidTr="00027A33">
        <w:trPr>
          <w:trHeight w:val="139"/>
        </w:trPr>
        <w:tc>
          <w:tcPr>
            <w:tcW w:w="3330" w:type="dxa"/>
          </w:tcPr>
          <w:p w14:paraId="08EBEE2C" w14:textId="77777777" w:rsidR="00027A33" w:rsidRPr="00A75F8A" w:rsidRDefault="00027A33" w:rsidP="008D3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02"/>
              </w:tabs>
              <w:ind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A75F8A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50" w:type="dxa"/>
            <w:vAlign w:val="bottom"/>
          </w:tcPr>
          <w:p w14:paraId="5E1CB77E" w14:textId="77777777" w:rsidR="00027A33" w:rsidRPr="00A75F8A" w:rsidRDefault="00027A33" w:rsidP="008D3554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0EB84EBE" w14:textId="77777777" w:rsidR="00027A33" w:rsidRPr="00A75F8A" w:rsidRDefault="00027A33" w:rsidP="008D355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4FB18D10" w14:textId="77777777" w:rsidR="00027A33" w:rsidRPr="00A75F8A" w:rsidRDefault="00027A33" w:rsidP="008D3554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697D87EF" w14:textId="77777777" w:rsidR="00027A33" w:rsidRPr="00A75F8A" w:rsidRDefault="00027A33" w:rsidP="008D355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0FD4D5F6" w14:textId="77777777" w:rsidR="00027A33" w:rsidRPr="00A75F8A" w:rsidRDefault="00027A33" w:rsidP="008D3554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7320F4B0" w14:textId="77777777" w:rsidR="00027A33" w:rsidRPr="00A75F8A" w:rsidRDefault="00027A33" w:rsidP="008D3554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451E9C86" w14:textId="77777777" w:rsidR="00027A33" w:rsidRPr="00A75F8A" w:rsidRDefault="00027A33" w:rsidP="008D3554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</w:tr>
      <w:tr w:rsidR="00FE5CE1" w:rsidRPr="00422380" w14:paraId="79FD859B" w14:textId="77777777" w:rsidTr="00027A33">
        <w:trPr>
          <w:trHeight w:val="139"/>
        </w:trPr>
        <w:tc>
          <w:tcPr>
            <w:tcW w:w="3330" w:type="dxa"/>
          </w:tcPr>
          <w:p w14:paraId="343C6D08" w14:textId="4E6AC4E7" w:rsidR="00FE5CE1" w:rsidRPr="00A75F8A" w:rsidRDefault="00FE5CE1" w:rsidP="00F45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right="-79" w:hanging="25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5F8A">
              <w:rPr>
                <w:rFonts w:asciiTheme="majorBidi" w:hAnsiTheme="majorBidi"/>
                <w:sz w:val="24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1350" w:type="dxa"/>
            <w:vAlign w:val="bottom"/>
          </w:tcPr>
          <w:p w14:paraId="0D2FAE5E" w14:textId="49750027" w:rsidR="00FE5CE1" w:rsidRPr="00A75F8A" w:rsidRDefault="00FE5CE1" w:rsidP="00FE5CE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73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A75F8A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(</w:t>
            </w:r>
            <w:r w:rsidR="00F4527A" w:rsidRPr="00A75F8A">
              <w:rPr>
                <w:rFonts w:ascii="Angsana New" w:hAnsi="Angsana New"/>
                <w:sz w:val="24"/>
                <w:szCs w:val="24"/>
                <w:lang w:val="en-US" w:bidi="th-TH"/>
              </w:rPr>
              <w:t>9,138</w:t>
            </w:r>
            <w:r w:rsidRPr="00A75F8A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7940F32F" w14:textId="77777777" w:rsidR="00FE5CE1" w:rsidRPr="00A75F8A" w:rsidRDefault="00FE5CE1" w:rsidP="00FE5CE1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4BBE4444" w14:textId="3A5524B8" w:rsidR="00FE5CE1" w:rsidRPr="00D812F0" w:rsidRDefault="00FE5CE1" w:rsidP="00FE5CE1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812F0">
              <w:rPr>
                <w:rFonts w:ascii="Angsana New" w:hAnsi="Angsana New"/>
                <w:sz w:val="24"/>
                <w:szCs w:val="24"/>
                <w:lang w:val="en-US" w:bidi="th-TH"/>
              </w:rPr>
              <w:t>(</w:t>
            </w:r>
            <w:r w:rsidR="00F4527A" w:rsidRPr="00D812F0">
              <w:rPr>
                <w:rFonts w:ascii="Angsana New" w:hAnsi="Angsana New"/>
                <w:sz w:val="24"/>
                <w:szCs w:val="24"/>
                <w:lang w:val="en-US" w:bidi="th-TH"/>
              </w:rPr>
              <w:t>1,8</w:t>
            </w:r>
            <w:r w:rsidR="002A0315" w:rsidRPr="00D812F0">
              <w:rPr>
                <w:rFonts w:ascii="Angsana New" w:hAnsi="Angsana New"/>
                <w:sz w:val="24"/>
                <w:szCs w:val="24"/>
                <w:lang w:val="en-US" w:bidi="th-TH"/>
              </w:rPr>
              <w:t>6</w:t>
            </w:r>
            <w:r w:rsidR="00F4527A" w:rsidRPr="00D812F0">
              <w:rPr>
                <w:rFonts w:ascii="Angsana New" w:hAnsi="Angsana New"/>
                <w:sz w:val="24"/>
                <w:szCs w:val="24"/>
                <w:lang w:val="en-US" w:bidi="th-TH"/>
              </w:rPr>
              <w:t>6</w:t>
            </w:r>
            <w:r w:rsidRPr="00D812F0">
              <w:rPr>
                <w:rFonts w:ascii="Angsana New" w:hAnsi="Angsan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5D4DB7A6" w14:textId="77777777" w:rsidR="00FE5CE1" w:rsidRPr="00D812F0" w:rsidRDefault="00FE5CE1" w:rsidP="00FE5CE1">
            <w:pPr>
              <w:pStyle w:val="acctfourfigures"/>
              <w:tabs>
                <w:tab w:val="clear" w:pos="765"/>
                <w:tab w:val="decimal" w:pos="432"/>
                <w:tab w:val="decimal" w:pos="951"/>
              </w:tabs>
              <w:spacing w:line="240" w:lineRule="atLeast"/>
              <w:ind w:right="-7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098B3812" w14:textId="4C1F0DA9" w:rsidR="00FE5CE1" w:rsidRPr="00A75F8A" w:rsidRDefault="00FE5CE1" w:rsidP="00FE5CE1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A75F8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3CF2B912" w14:textId="77777777" w:rsidR="00FE5CE1" w:rsidRPr="00A75F8A" w:rsidRDefault="00FE5CE1" w:rsidP="00FE5CE1">
            <w:pPr>
              <w:pStyle w:val="acctfourfigures"/>
              <w:tabs>
                <w:tab w:val="clear" w:pos="765"/>
                <w:tab w:val="decimal" w:pos="561"/>
                <w:tab w:val="decimal" w:pos="695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1EFD644C" w14:textId="447D7F13" w:rsidR="00FE5CE1" w:rsidRPr="00A75F8A" w:rsidRDefault="00FE5CE1" w:rsidP="00FE5CE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A75F8A">
              <w:rPr>
                <w:rFonts w:ascii="Angsana New" w:hAnsi="Angsana New"/>
                <w:sz w:val="24"/>
                <w:szCs w:val="24"/>
                <w:lang w:val="en-US" w:bidi="th-TH"/>
              </w:rPr>
              <w:t>(1</w:t>
            </w:r>
            <w:r w:rsidR="00F4527A" w:rsidRPr="00A75F8A">
              <w:rPr>
                <w:rFonts w:ascii="Angsana New" w:hAnsi="Angsana New"/>
                <w:sz w:val="24"/>
                <w:szCs w:val="24"/>
                <w:lang w:val="en-US" w:bidi="th-TH"/>
              </w:rPr>
              <w:t>1,004</w:t>
            </w:r>
            <w:r w:rsidRPr="00A75F8A">
              <w:rPr>
                <w:rFonts w:ascii="Angsana New" w:hAnsi="Angsana New"/>
                <w:sz w:val="24"/>
                <w:szCs w:val="24"/>
                <w:lang w:val="en-US" w:bidi="th-TH"/>
              </w:rPr>
              <w:t>)</w:t>
            </w:r>
          </w:p>
        </w:tc>
      </w:tr>
      <w:tr w:rsidR="00FE5CE1" w:rsidRPr="00422380" w14:paraId="00CD61D8" w14:textId="77777777" w:rsidTr="00027A33">
        <w:trPr>
          <w:trHeight w:val="139"/>
        </w:trPr>
        <w:tc>
          <w:tcPr>
            <w:tcW w:w="3330" w:type="dxa"/>
          </w:tcPr>
          <w:p w14:paraId="06A54C72" w14:textId="4F289A92" w:rsidR="00FE5CE1" w:rsidRPr="00A75F8A" w:rsidRDefault="00FE5CE1" w:rsidP="00FE5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4"/>
                <w:szCs w:val="24"/>
                <w:cs/>
              </w:rPr>
            </w:pPr>
            <w:r w:rsidRPr="00A75F8A">
              <w:rPr>
                <w:rFonts w:ascii="Angsana New" w:hAnsi="Angsana New"/>
                <w:sz w:val="24"/>
                <w:szCs w:val="24"/>
                <w:cs/>
              </w:rPr>
              <w:t>ที่ดิน อาคารและอุปกรณ์</w:t>
            </w:r>
            <w:r w:rsidRPr="00A75F8A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A75F8A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(การตีราคา</w:t>
            </w:r>
            <w:r w:rsidR="00A03398" w:rsidRPr="00A75F8A"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t>ใหม่</w:t>
            </w:r>
            <w:r w:rsidRPr="00A75F8A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)</w:t>
            </w:r>
          </w:p>
        </w:tc>
        <w:tc>
          <w:tcPr>
            <w:tcW w:w="1350" w:type="dxa"/>
            <w:vAlign w:val="bottom"/>
          </w:tcPr>
          <w:p w14:paraId="0E726AD0" w14:textId="6380BF49" w:rsidR="00FE5CE1" w:rsidRPr="00A75F8A" w:rsidRDefault="00FE5CE1" w:rsidP="00FE5CE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73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A75F8A">
              <w:rPr>
                <w:rFonts w:ascii="Angsana New" w:hAnsi="Angsana New"/>
                <w:sz w:val="24"/>
                <w:szCs w:val="24"/>
                <w:cs/>
                <w:lang w:bidi="th-TH"/>
              </w:rPr>
              <w:t>(</w:t>
            </w:r>
            <w:r w:rsidRPr="00A75F8A">
              <w:rPr>
                <w:rFonts w:ascii="Angsana New" w:hAnsi="Angsana New"/>
                <w:sz w:val="24"/>
                <w:szCs w:val="24"/>
                <w:lang w:bidi="th-TH"/>
              </w:rPr>
              <w:t>404,010</w:t>
            </w:r>
            <w:r w:rsidRPr="00A75F8A">
              <w:rPr>
                <w:rFonts w:ascii="Angsana New" w:hAnsi="Angsana New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56786648" w14:textId="77777777" w:rsidR="00FE5CE1" w:rsidRPr="00A75F8A" w:rsidRDefault="00FE5CE1" w:rsidP="00FE5CE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63F8C540" w14:textId="2DC1DB52" w:rsidR="00FE5CE1" w:rsidRPr="00D812F0" w:rsidRDefault="00FE5CE1" w:rsidP="00741DCA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D812F0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9B41412" w14:textId="77777777" w:rsidR="00FE5CE1" w:rsidRPr="00D812F0" w:rsidRDefault="00FE5CE1" w:rsidP="00FE5CE1">
            <w:pPr>
              <w:pStyle w:val="acctfourfigures"/>
              <w:tabs>
                <w:tab w:val="clear" w:pos="765"/>
                <w:tab w:val="decimal" w:pos="524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6C72DEFD" w14:textId="1E62876A" w:rsidR="00FE5CE1" w:rsidRPr="00A75F8A" w:rsidRDefault="00FE5CE1" w:rsidP="00FE5CE1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A75F8A">
              <w:rPr>
                <w:rFonts w:ascii="Angsana New" w:hAnsi="Angsana New"/>
                <w:sz w:val="24"/>
                <w:szCs w:val="24"/>
                <w:lang w:val="en-US" w:bidi="th-TH"/>
              </w:rPr>
              <w:t>5,140</w:t>
            </w:r>
          </w:p>
        </w:tc>
        <w:tc>
          <w:tcPr>
            <w:tcW w:w="270" w:type="dxa"/>
            <w:vAlign w:val="bottom"/>
          </w:tcPr>
          <w:p w14:paraId="0DE171B2" w14:textId="77777777" w:rsidR="00FE5CE1" w:rsidRPr="00A75F8A" w:rsidRDefault="00FE5CE1" w:rsidP="00FE5CE1">
            <w:pPr>
              <w:pStyle w:val="acctfourfigures"/>
              <w:tabs>
                <w:tab w:val="clear" w:pos="765"/>
                <w:tab w:val="decimal" w:pos="522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2B51EBBC" w14:textId="06A54A9C" w:rsidR="00FE5CE1" w:rsidRPr="00A75F8A" w:rsidRDefault="00FE5CE1" w:rsidP="00FE5CE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A75F8A">
              <w:rPr>
                <w:rFonts w:ascii="Angsana New" w:hAnsi="Angsana New"/>
                <w:sz w:val="24"/>
                <w:szCs w:val="24"/>
                <w:lang w:val="en-US" w:bidi="th-TH"/>
              </w:rPr>
              <w:t>(398,870)</w:t>
            </w:r>
          </w:p>
        </w:tc>
      </w:tr>
      <w:tr w:rsidR="00FE5CE1" w:rsidRPr="00422380" w14:paraId="63203784" w14:textId="77777777" w:rsidTr="00027A33">
        <w:trPr>
          <w:trHeight w:val="296"/>
        </w:trPr>
        <w:tc>
          <w:tcPr>
            <w:tcW w:w="3330" w:type="dxa"/>
          </w:tcPr>
          <w:p w14:paraId="622F4713" w14:textId="77777777" w:rsidR="00FE5CE1" w:rsidRPr="00A75F8A" w:rsidRDefault="00FE5CE1" w:rsidP="00FE5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4"/>
                <w:szCs w:val="24"/>
                <w:cs/>
              </w:rPr>
            </w:pPr>
            <w:r w:rsidRPr="00A75F8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C6992A" w14:textId="7FC688E6" w:rsidR="00FE5CE1" w:rsidRPr="00A75F8A" w:rsidRDefault="00FE5CE1" w:rsidP="00FE5CE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73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A75F8A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(</w:t>
            </w:r>
            <w:r w:rsidRPr="00A75F8A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4</w:t>
            </w:r>
            <w:r w:rsidR="00F4527A" w:rsidRPr="00A75F8A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13,148</w:t>
            </w:r>
            <w:r w:rsidRPr="00A75F8A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3FEECFD4" w14:textId="77777777" w:rsidR="00FE5CE1" w:rsidRPr="00A75F8A" w:rsidRDefault="00FE5CE1" w:rsidP="00FE5CE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47A7BD40" w14:textId="7C6E40AA" w:rsidR="00FE5CE1" w:rsidRPr="00D812F0" w:rsidRDefault="00FE5CE1" w:rsidP="00FE5CE1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D812F0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(</w:t>
            </w:r>
            <w:r w:rsidR="00F4527A" w:rsidRPr="00D812F0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1,8</w:t>
            </w:r>
            <w:r w:rsidR="002A0315" w:rsidRPr="00D812F0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6</w:t>
            </w:r>
            <w:r w:rsidR="00F4527A" w:rsidRPr="00D812F0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6</w:t>
            </w:r>
            <w:r w:rsidRPr="00D812F0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091413CC" w14:textId="77777777" w:rsidR="00FE5CE1" w:rsidRPr="00D812F0" w:rsidRDefault="00FE5CE1" w:rsidP="00FE5CE1">
            <w:pPr>
              <w:pStyle w:val="acctfourfigures"/>
              <w:tabs>
                <w:tab w:val="clear" w:pos="765"/>
                <w:tab w:val="decimal" w:pos="524"/>
                <w:tab w:val="decimal" w:pos="951"/>
              </w:tabs>
              <w:spacing w:line="240" w:lineRule="atLeast"/>
              <w:ind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4840E4" w14:textId="010D0118" w:rsidR="00FE5CE1" w:rsidRPr="00A75F8A" w:rsidRDefault="00FE5CE1" w:rsidP="00FE5CE1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A75F8A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5,140</w:t>
            </w:r>
          </w:p>
        </w:tc>
        <w:tc>
          <w:tcPr>
            <w:tcW w:w="270" w:type="dxa"/>
            <w:vAlign w:val="bottom"/>
          </w:tcPr>
          <w:p w14:paraId="08EE451F" w14:textId="77777777" w:rsidR="00FE5CE1" w:rsidRPr="00A75F8A" w:rsidRDefault="00FE5CE1" w:rsidP="00FE5CE1">
            <w:pPr>
              <w:pStyle w:val="acctfourfigures"/>
              <w:tabs>
                <w:tab w:val="clear" w:pos="765"/>
                <w:tab w:val="decimal" w:pos="561"/>
                <w:tab w:val="decimal" w:pos="695"/>
              </w:tabs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350C28" w14:textId="497B533A" w:rsidR="00FE5CE1" w:rsidRPr="00A75F8A" w:rsidRDefault="00FE5CE1" w:rsidP="00FE5CE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A75F8A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(</w:t>
            </w:r>
            <w:r w:rsidR="00F4527A" w:rsidRPr="00A75F8A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409,874</w:t>
            </w:r>
            <w:r w:rsidRPr="00A75F8A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)</w:t>
            </w:r>
          </w:p>
        </w:tc>
      </w:tr>
      <w:tr w:rsidR="00FE5CE1" w:rsidRPr="00422380" w14:paraId="4A46B341" w14:textId="77777777" w:rsidTr="00027A33">
        <w:trPr>
          <w:trHeight w:val="262"/>
        </w:trPr>
        <w:tc>
          <w:tcPr>
            <w:tcW w:w="3330" w:type="dxa"/>
          </w:tcPr>
          <w:p w14:paraId="65FEACC0" w14:textId="77777777" w:rsidR="00FE5CE1" w:rsidRPr="00422380" w:rsidRDefault="00FE5CE1" w:rsidP="00FE5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76362DDE" w14:textId="77777777" w:rsidR="00FE5CE1" w:rsidRPr="00422380" w:rsidRDefault="00FE5CE1" w:rsidP="00FE5CE1">
            <w:pPr>
              <w:pStyle w:val="acctfourfigures"/>
              <w:tabs>
                <w:tab w:val="clear" w:pos="765"/>
              </w:tabs>
              <w:spacing w:line="240" w:lineRule="auto"/>
              <w:ind w:right="162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178AA1F9" w14:textId="77777777" w:rsidR="00FE5CE1" w:rsidRPr="00422380" w:rsidRDefault="00FE5CE1" w:rsidP="00FE5CE1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3C749EE8" w14:textId="77777777" w:rsidR="00FE5CE1" w:rsidRPr="00422380" w:rsidRDefault="00FE5CE1" w:rsidP="00FE5CE1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6100EEC4" w14:textId="77777777" w:rsidR="00FE5CE1" w:rsidRPr="00422380" w:rsidRDefault="00FE5CE1" w:rsidP="00FE5CE1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7BD4AFCA" w14:textId="77777777" w:rsidR="00FE5CE1" w:rsidRPr="00422380" w:rsidRDefault="00FE5CE1" w:rsidP="00FE5CE1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9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2968C960" w14:textId="77777777" w:rsidR="00FE5CE1" w:rsidRPr="00422380" w:rsidRDefault="00FE5CE1" w:rsidP="00FE5CE1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7C8D0D5D" w14:textId="77777777" w:rsidR="00FE5CE1" w:rsidRPr="00422380" w:rsidRDefault="00FE5CE1" w:rsidP="00FE5CE1">
            <w:pPr>
              <w:pStyle w:val="acctfourfigures"/>
              <w:tabs>
                <w:tab w:val="clear" w:pos="765"/>
              </w:tabs>
              <w:spacing w:line="240" w:lineRule="auto"/>
              <w:ind w:right="162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</w:tr>
      <w:tr w:rsidR="00FE5CE1" w:rsidRPr="00422380" w14:paraId="1028FB89" w14:textId="77777777" w:rsidTr="00027A33">
        <w:trPr>
          <w:trHeight w:val="262"/>
        </w:trPr>
        <w:tc>
          <w:tcPr>
            <w:tcW w:w="3330" w:type="dxa"/>
          </w:tcPr>
          <w:p w14:paraId="155791DE" w14:textId="77777777" w:rsidR="00FE5CE1" w:rsidRPr="00422380" w:rsidRDefault="00FE5CE1" w:rsidP="00FE5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22380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สุทธิ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5B83AF8A" w14:textId="7F776DA8" w:rsidR="00FE5CE1" w:rsidRPr="00422380" w:rsidRDefault="00FE5CE1" w:rsidP="00FE5CE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73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422380"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bidi="th-TH"/>
              </w:rPr>
              <w:t>(</w:t>
            </w:r>
            <w:r w:rsidRPr="00422380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317,</w:t>
            </w:r>
            <w:r w:rsidRPr="00422380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219</w:t>
            </w:r>
            <w:r w:rsidRPr="00422380"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65F21C52" w14:textId="77777777" w:rsidR="00FE5CE1" w:rsidRPr="00422380" w:rsidRDefault="00FE5CE1" w:rsidP="00FE5CE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43551CE" w14:textId="3635F9AA" w:rsidR="00FE5CE1" w:rsidRPr="00422380" w:rsidRDefault="00FE5CE1" w:rsidP="00FE5CE1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422380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15,380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C900169" w14:textId="77777777" w:rsidR="00FE5CE1" w:rsidRPr="00422380" w:rsidRDefault="00FE5CE1" w:rsidP="00FE5CE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B92EE1E" w14:textId="5849CABF" w:rsidR="00FE5CE1" w:rsidRPr="00422380" w:rsidRDefault="00FE5CE1" w:rsidP="00FE5CE1">
            <w:pPr>
              <w:pStyle w:val="acctfourfigures"/>
              <w:tabs>
                <w:tab w:val="clear" w:pos="765"/>
                <w:tab w:val="decimal" w:pos="695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22380">
              <w:rPr>
                <w:rFonts w:ascii="Angsana New" w:hAnsi="Angsana New"/>
                <w:b/>
                <w:bCs/>
                <w:sz w:val="24"/>
                <w:szCs w:val="24"/>
              </w:rPr>
              <w:t>8,554</w:t>
            </w:r>
          </w:p>
        </w:tc>
        <w:tc>
          <w:tcPr>
            <w:tcW w:w="270" w:type="dxa"/>
            <w:vAlign w:val="bottom"/>
          </w:tcPr>
          <w:p w14:paraId="6EC5A79F" w14:textId="77777777" w:rsidR="00FE5CE1" w:rsidRPr="00422380" w:rsidRDefault="00FE5CE1" w:rsidP="00FE5CE1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11B96373" w14:textId="228A391E" w:rsidR="00FE5CE1" w:rsidRPr="00422380" w:rsidRDefault="00FE5CE1" w:rsidP="00FE5CE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422380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(293,285)</w:t>
            </w:r>
          </w:p>
        </w:tc>
      </w:tr>
      <w:tr w:rsidR="00027A33" w:rsidRPr="00422380" w14:paraId="551613D9" w14:textId="77777777" w:rsidTr="00027A33">
        <w:trPr>
          <w:trHeight w:val="262"/>
        </w:trPr>
        <w:tc>
          <w:tcPr>
            <w:tcW w:w="3330" w:type="dxa"/>
          </w:tcPr>
          <w:p w14:paraId="0F46788F" w14:textId="77777777" w:rsidR="00027A33" w:rsidRPr="00422380" w:rsidRDefault="00027A33" w:rsidP="008D3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50" w:type="dxa"/>
            <w:vAlign w:val="bottom"/>
          </w:tcPr>
          <w:p w14:paraId="1D8BCBDC" w14:textId="77777777" w:rsidR="00027A33" w:rsidRPr="00422380" w:rsidRDefault="00027A33" w:rsidP="008D3554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17187C75" w14:textId="77777777" w:rsidR="00027A33" w:rsidRPr="00422380" w:rsidRDefault="00027A33" w:rsidP="008D355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16B5D90" w14:textId="77777777" w:rsidR="00027A33" w:rsidRPr="00422380" w:rsidRDefault="00027A33" w:rsidP="008D3554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EF1149C" w14:textId="77777777" w:rsidR="00027A33" w:rsidRPr="00422380" w:rsidRDefault="00027A33" w:rsidP="008D355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1B08075" w14:textId="77777777" w:rsidR="00027A33" w:rsidRPr="00422380" w:rsidRDefault="00027A33" w:rsidP="008D3554">
            <w:pPr>
              <w:pStyle w:val="acctfourfigures"/>
              <w:tabs>
                <w:tab w:val="clear" w:pos="765"/>
                <w:tab w:val="decimal" w:pos="695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1B3CF5E7" w14:textId="77777777" w:rsidR="00027A33" w:rsidRPr="00422380" w:rsidRDefault="00027A33" w:rsidP="008D3554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7A882C3D" w14:textId="77777777" w:rsidR="00027A33" w:rsidRPr="00422380" w:rsidRDefault="00027A33" w:rsidP="008D3554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</w:tr>
    </w:tbl>
    <w:p w14:paraId="4B04570E" w14:textId="77777777" w:rsidR="00D97B37" w:rsidRPr="00422380" w:rsidRDefault="00D97B37" w:rsidP="00342064">
      <w:pPr>
        <w:pStyle w:val="ListParagraph"/>
        <w:numPr>
          <w:ilvl w:val="0"/>
          <w:numId w:val="39"/>
        </w:numPr>
      </w:pPr>
      <w:r w:rsidRPr="00422380">
        <w:br w:type="page"/>
      </w:r>
    </w:p>
    <w:tbl>
      <w:tblPr>
        <w:tblW w:w="9252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312"/>
        <w:gridCol w:w="1260"/>
        <w:gridCol w:w="270"/>
        <w:gridCol w:w="1260"/>
        <w:gridCol w:w="270"/>
        <w:gridCol w:w="1260"/>
        <w:gridCol w:w="270"/>
        <w:gridCol w:w="1350"/>
      </w:tblGrid>
      <w:tr w:rsidR="00FE54C5" w:rsidRPr="00422380" w14:paraId="1D9DA701" w14:textId="77777777" w:rsidTr="00696A1D">
        <w:trPr>
          <w:trHeight w:val="333"/>
          <w:tblHeader/>
        </w:trPr>
        <w:tc>
          <w:tcPr>
            <w:tcW w:w="3312" w:type="dxa"/>
            <w:shd w:val="clear" w:color="auto" w:fill="auto"/>
          </w:tcPr>
          <w:p w14:paraId="008C8B28" w14:textId="77777777" w:rsidR="00FE54C5" w:rsidRPr="00422380" w:rsidRDefault="00FE54C5" w:rsidP="003A51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0"/>
              </w:tabs>
              <w:spacing w:after="0"/>
              <w:ind w:right="-127"/>
              <w:rPr>
                <w:rFonts w:ascii="Angsana New" w:hAnsi="Angsana New"/>
                <w:i/>
                <w:iCs/>
                <w:color w:val="0000FF"/>
                <w:sz w:val="25"/>
                <w:szCs w:val="25"/>
                <w:shd w:val="clear" w:color="auto" w:fill="E6E6E6"/>
              </w:rPr>
            </w:pPr>
            <w:r w:rsidRPr="00422380">
              <w:rPr>
                <w:sz w:val="25"/>
                <w:szCs w:val="25"/>
                <w:cs/>
              </w:rPr>
              <w:lastRenderedPageBreak/>
              <w:br w:type="page"/>
            </w:r>
          </w:p>
        </w:tc>
        <w:tc>
          <w:tcPr>
            <w:tcW w:w="5940" w:type="dxa"/>
            <w:gridSpan w:val="7"/>
            <w:shd w:val="clear" w:color="auto" w:fill="auto"/>
            <w:vAlign w:val="bottom"/>
          </w:tcPr>
          <w:p w14:paraId="1EA88C3C" w14:textId="77777777" w:rsidR="00FE54C5" w:rsidRPr="00422380" w:rsidRDefault="00FE54C5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  <w:r w:rsidRPr="00422380">
              <w:rPr>
                <w:rFonts w:ascii="Angsana New" w:hAnsi="Angsana New"/>
                <w:bCs/>
                <w:sz w:val="25"/>
                <w:szCs w:val="25"/>
                <w:cs/>
              </w:rPr>
              <w:t>งบการเงิน</w:t>
            </w:r>
            <w:r w:rsidRPr="00422380">
              <w:rPr>
                <w:rFonts w:ascii="Angsana New" w:hAnsi="Angsana New" w:hint="cs"/>
                <w:bCs/>
                <w:sz w:val="25"/>
                <w:szCs w:val="25"/>
                <w:cs/>
              </w:rPr>
              <w:t>เฉพาะกิจการ</w:t>
            </w:r>
          </w:p>
        </w:tc>
      </w:tr>
      <w:tr w:rsidR="00FE54C5" w:rsidRPr="00422380" w14:paraId="51CF97D5" w14:textId="77777777" w:rsidTr="00696A1D">
        <w:trPr>
          <w:trHeight w:val="139"/>
          <w:tblHeader/>
        </w:trPr>
        <w:tc>
          <w:tcPr>
            <w:tcW w:w="3312" w:type="dxa"/>
            <w:shd w:val="clear" w:color="auto" w:fill="auto"/>
          </w:tcPr>
          <w:p w14:paraId="441C9D3A" w14:textId="77777777" w:rsidR="00FE54C5" w:rsidRPr="00422380" w:rsidRDefault="00FE54C5" w:rsidP="003A51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="Angsana New" w:hAnsi="Angsana New"/>
                <w:i/>
                <w:iCs/>
                <w:color w:val="0000FF"/>
                <w:sz w:val="25"/>
                <w:szCs w:val="25"/>
                <w:shd w:val="clear" w:color="auto" w:fill="E6E6E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8C8A3AF" w14:textId="77777777" w:rsidR="00FE54C5" w:rsidRPr="00422380" w:rsidRDefault="00FE54C5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43C380E" w14:textId="77777777" w:rsidR="00FE54C5" w:rsidRPr="00422380" w:rsidRDefault="00FE54C5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790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3F55DD" w14:textId="77777777" w:rsidR="00FE54C5" w:rsidRPr="00422380" w:rsidRDefault="00FE54C5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422380">
              <w:rPr>
                <w:rFonts w:ascii="Angsana New" w:hAnsi="Angsana New"/>
                <w:sz w:val="25"/>
                <w:szCs w:val="25"/>
                <w:cs/>
              </w:rPr>
              <w:t>บันทึกเป็น</w:t>
            </w:r>
            <w:r w:rsidRPr="00422380">
              <w:rPr>
                <w:rFonts w:ascii="Angsana New" w:hAnsi="Angsana New" w:hint="cs"/>
                <w:sz w:val="25"/>
                <w:szCs w:val="25"/>
                <w:cs/>
              </w:rPr>
              <w:t xml:space="preserve"> </w:t>
            </w:r>
            <w:r w:rsidRPr="00422380">
              <w:rPr>
                <w:rFonts w:ascii="Angsana New" w:hAnsi="Angsana New"/>
                <w:sz w:val="25"/>
                <w:szCs w:val="25"/>
                <w:cs/>
              </w:rPr>
              <w:t>(รายจ่าย) / รายได้ใน</w:t>
            </w:r>
          </w:p>
        </w:tc>
        <w:tc>
          <w:tcPr>
            <w:tcW w:w="1620" w:type="dxa"/>
            <w:gridSpan w:val="2"/>
            <w:shd w:val="clear" w:color="auto" w:fill="auto"/>
            <w:vAlign w:val="bottom"/>
          </w:tcPr>
          <w:p w14:paraId="19CDE4E4" w14:textId="77777777" w:rsidR="00FE54C5" w:rsidRPr="00422380" w:rsidRDefault="00FE54C5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FE54C5" w:rsidRPr="00422380" w14:paraId="6673170C" w14:textId="77777777" w:rsidTr="00696A1D">
        <w:trPr>
          <w:trHeight w:val="139"/>
          <w:tblHeader/>
        </w:trPr>
        <w:tc>
          <w:tcPr>
            <w:tcW w:w="3312" w:type="dxa"/>
            <w:shd w:val="clear" w:color="auto" w:fill="auto"/>
            <w:vAlign w:val="bottom"/>
          </w:tcPr>
          <w:p w14:paraId="2400A910" w14:textId="77777777" w:rsidR="00FE54C5" w:rsidRPr="00422380" w:rsidRDefault="00FE54C5" w:rsidP="003A51EA">
            <w:pPr>
              <w:pStyle w:val="acctfourfigures"/>
              <w:tabs>
                <w:tab w:val="clear" w:pos="765"/>
              </w:tabs>
              <w:spacing w:line="240" w:lineRule="atLeast"/>
              <w:rPr>
                <w:b/>
                <w:bCs/>
                <w:color w:val="0000FF"/>
                <w:sz w:val="25"/>
                <w:szCs w:val="25"/>
              </w:rPr>
            </w:pPr>
            <w:r w:rsidRPr="00422380">
              <w:rPr>
                <w:rFonts w:asciiTheme="majorBidi" w:hAnsiTheme="majorBidi"/>
                <w:b/>
                <w:bCs/>
                <w:i/>
                <w:iCs/>
                <w:sz w:val="25"/>
                <w:szCs w:val="25"/>
                <w:cs/>
                <w:lang w:val="en-US" w:bidi="th-TH"/>
              </w:rPr>
              <w:t>ภาษีเงินได้รอการตัดบัญชี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86286C1" w14:textId="77777777" w:rsidR="00FE54C5" w:rsidRPr="00422380" w:rsidRDefault="00FE54C5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422380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 xml:space="preserve">ณ วันที่       </w:t>
            </w:r>
          </w:p>
          <w:p w14:paraId="06D87FF2" w14:textId="77777777" w:rsidR="00FE54C5" w:rsidRPr="00422380" w:rsidRDefault="00FE54C5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 w:firstLine="31"/>
              <w:jc w:val="center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422380">
              <w:rPr>
                <w:rFonts w:ascii="Angsana New" w:hAnsi="Angsana New"/>
                <w:b/>
                <w:bCs/>
                <w:sz w:val="25"/>
                <w:szCs w:val="25"/>
              </w:rPr>
              <w:t xml:space="preserve">1 </w:t>
            </w:r>
            <w:r w:rsidRPr="00422380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มกราคม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AB1149F" w14:textId="77777777" w:rsidR="00FE54C5" w:rsidRPr="00422380" w:rsidRDefault="00FE54C5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70E9F5" w14:textId="77777777" w:rsidR="00FE54C5" w:rsidRPr="00422380" w:rsidRDefault="00FE54C5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25"/>
                <w:szCs w:val="25"/>
              </w:rPr>
            </w:pPr>
            <w:r w:rsidRPr="00422380">
              <w:rPr>
                <w:rFonts w:ascii="Angsana New" w:hAnsi="Angsana New"/>
                <w:sz w:val="25"/>
                <w:szCs w:val="25"/>
                <w:cs/>
              </w:rPr>
              <w:t>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CC3FCF" w14:textId="77777777" w:rsidR="00FE54C5" w:rsidRPr="00422380" w:rsidRDefault="00FE54C5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B8BFF1" w14:textId="77777777" w:rsidR="00FE54C5" w:rsidRPr="00422380" w:rsidRDefault="00FE54C5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422380">
              <w:rPr>
                <w:rFonts w:ascii="Angsana New" w:hAnsi="Angsana New"/>
                <w:sz w:val="25"/>
                <w:szCs w:val="25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3E53087" w14:textId="77777777" w:rsidR="00FE54C5" w:rsidRPr="00422380" w:rsidRDefault="00FE54C5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A839EE2" w14:textId="77777777" w:rsidR="00FE54C5" w:rsidRPr="00422380" w:rsidRDefault="00FE54C5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422380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 xml:space="preserve"> ณ วันที่</w:t>
            </w:r>
            <w:r w:rsidRPr="00422380">
              <w:rPr>
                <w:rFonts w:ascii="Angsana New" w:hAnsi="Angsana New"/>
                <w:b/>
                <w:bCs/>
                <w:sz w:val="25"/>
                <w:szCs w:val="25"/>
              </w:rPr>
              <w:br/>
              <w:t xml:space="preserve">31 </w:t>
            </w:r>
            <w:r w:rsidRPr="00422380">
              <w:rPr>
                <w:rFonts w:ascii="Angsana New" w:hAnsi="Angsana New" w:hint="cs"/>
                <w:b/>
                <w:bCs/>
                <w:sz w:val="25"/>
                <w:szCs w:val="25"/>
                <w:cs/>
              </w:rPr>
              <w:t>ธันวาคม</w:t>
            </w:r>
          </w:p>
        </w:tc>
      </w:tr>
      <w:tr w:rsidR="00FE54C5" w:rsidRPr="00422380" w14:paraId="100746A8" w14:textId="77777777" w:rsidTr="00696A1D">
        <w:trPr>
          <w:trHeight w:val="279"/>
          <w:tblHeader/>
        </w:trPr>
        <w:tc>
          <w:tcPr>
            <w:tcW w:w="3312" w:type="dxa"/>
            <w:shd w:val="clear" w:color="auto" w:fill="auto"/>
          </w:tcPr>
          <w:p w14:paraId="6848041E" w14:textId="77777777" w:rsidR="00FE54C5" w:rsidRPr="00422380" w:rsidRDefault="00FE54C5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5940" w:type="dxa"/>
            <w:gridSpan w:val="7"/>
            <w:shd w:val="clear" w:color="auto" w:fill="auto"/>
          </w:tcPr>
          <w:p w14:paraId="585E5DDB" w14:textId="77777777" w:rsidR="00FE54C5" w:rsidRPr="00422380" w:rsidRDefault="00FE54C5" w:rsidP="003A51EA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25"/>
                <w:szCs w:val="25"/>
                <w:lang w:bidi="th-TH"/>
              </w:rPr>
            </w:pPr>
            <w:r w:rsidRPr="00422380">
              <w:rPr>
                <w:rFonts w:ascii="Angsana New" w:hAnsi="Angsana New"/>
                <w:i/>
                <w:iCs/>
                <w:sz w:val="25"/>
                <w:szCs w:val="25"/>
                <w:cs/>
                <w:lang w:bidi="th-TH"/>
              </w:rPr>
              <w:t>(</w:t>
            </w:r>
            <w:r w:rsidRPr="00422380">
              <w:rPr>
                <w:rFonts w:ascii="Angsana New" w:hAnsi="Angsana New" w:hint="cs"/>
                <w:i/>
                <w:iCs/>
                <w:sz w:val="25"/>
                <w:szCs w:val="25"/>
                <w:cs/>
                <w:lang w:bidi="th-TH"/>
              </w:rPr>
              <w:t>พัน</w:t>
            </w:r>
            <w:r w:rsidRPr="00422380">
              <w:rPr>
                <w:rFonts w:ascii="Angsana New" w:hAnsi="Angsana New"/>
                <w:i/>
                <w:iCs/>
                <w:sz w:val="25"/>
                <w:szCs w:val="25"/>
                <w:cs/>
                <w:lang w:bidi="th-TH"/>
              </w:rPr>
              <w:t>บาท)</w:t>
            </w:r>
          </w:p>
        </w:tc>
      </w:tr>
      <w:tr w:rsidR="00FE54C5" w:rsidRPr="00422380" w14:paraId="1424B693" w14:textId="77777777" w:rsidTr="00696A1D">
        <w:trPr>
          <w:trHeight w:val="279"/>
          <w:tblHeader/>
        </w:trPr>
        <w:tc>
          <w:tcPr>
            <w:tcW w:w="3312" w:type="dxa"/>
            <w:shd w:val="clear" w:color="auto" w:fill="auto"/>
          </w:tcPr>
          <w:p w14:paraId="022E5182" w14:textId="2A8D5AEB" w:rsidR="00FE54C5" w:rsidRPr="00422380" w:rsidRDefault="00FE54C5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25"/>
                <w:szCs w:val="25"/>
              </w:rPr>
            </w:pPr>
            <w:r w:rsidRPr="00422380"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</w:rPr>
              <w:t>256</w:t>
            </w:r>
            <w:r w:rsidR="008122DE" w:rsidRPr="00422380"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</w:rPr>
              <w:t>7</w:t>
            </w:r>
          </w:p>
        </w:tc>
        <w:tc>
          <w:tcPr>
            <w:tcW w:w="5940" w:type="dxa"/>
            <w:gridSpan w:val="7"/>
            <w:shd w:val="clear" w:color="auto" w:fill="auto"/>
          </w:tcPr>
          <w:p w14:paraId="6FEC506F" w14:textId="77777777" w:rsidR="00FE54C5" w:rsidRPr="00422380" w:rsidRDefault="00FE54C5" w:rsidP="003A51EA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25"/>
                <w:szCs w:val="25"/>
                <w:cs/>
                <w:lang w:bidi="th-TH"/>
              </w:rPr>
            </w:pPr>
          </w:p>
        </w:tc>
      </w:tr>
      <w:tr w:rsidR="00027A33" w:rsidRPr="00422380" w14:paraId="0BE83470" w14:textId="77777777" w:rsidTr="00696A1D">
        <w:trPr>
          <w:trHeight w:val="139"/>
        </w:trPr>
        <w:tc>
          <w:tcPr>
            <w:tcW w:w="3312" w:type="dxa"/>
            <w:shd w:val="clear" w:color="auto" w:fill="auto"/>
          </w:tcPr>
          <w:p w14:paraId="5F7CF340" w14:textId="77777777" w:rsidR="00027A33" w:rsidRPr="00422380" w:rsidRDefault="00027A33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02"/>
              </w:tabs>
              <w:ind w:right="-79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422380">
              <w:rPr>
                <w:rFonts w:ascii="Angsana New" w:hAnsi="Angsana New"/>
                <w:b/>
                <w:bCs/>
                <w:i/>
                <w:iCs/>
                <w:sz w:val="25"/>
                <w:szCs w:val="25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  <w:shd w:val="clear" w:color="auto" w:fill="auto"/>
          </w:tcPr>
          <w:p w14:paraId="578CD3E3" w14:textId="77777777" w:rsidR="00027A33" w:rsidRPr="00422380" w:rsidRDefault="00027A33" w:rsidP="003A51EA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="Angsana New" w:hAnsi="Angsana New"/>
                <w:sz w:val="25"/>
                <w:szCs w:val="25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0A98C0C" w14:textId="77777777" w:rsidR="00027A33" w:rsidRPr="00422380" w:rsidRDefault="00027A33" w:rsidP="003A51E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5"/>
                <w:szCs w:val="25"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136E875F" w14:textId="77777777" w:rsidR="00027A33" w:rsidRPr="00422380" w:rsidRDefault="00027A33" w:rsidP="003A51EA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96"/>
              <w:rPr>
                <w:rFonts w:ascii="Angsana New" w:hAnsi="Angsana New"/>
                <w:sz w:val="25"/>
                <w:szCs w:val="25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24C0747" w14:textId="77777777" w:rsidR="00027A33" w:rsidRPr="00422380" w:rsidRDefault="00027A33" w:rsidP="003A51E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5"/>
                <w:szCs w:val="25"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09BFF860" w14:textId="77777777" w:rsidR="00027A33" w:rsidRPr="00422380" w:rsidRDefault="00027A33" w:rsidP="003A51EA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25"/>
                <w:szCs w:val="25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4A83C97" w14:textId="77777777" w:rsidR="00027A33" w:rsidRPr="00422380" w:rsidRDefault="00027A33" w:rsidP="003A51EA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25"/>
                <w:szCs w:val="25"/>
                <w:lang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507DF9E2" w14:textId="77777777" w:rsidR="00027A33" w:rsidRPr="00422380" w:rsidRDefault="00027A33" w:rsidP="003A51EA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25"/>
                <w:szCs w:val="25"/>
                <w:lang w:bidi="th-TH"/>
              </w:rPr>
            </w:pPr>
          </w:p>
        </w:tc>
      </w:tr>
      <w:tr w:rsidR="00027A33" w:rsidRPr="00422380" w14:paraId="7CAEE8E8" w14:textId="77777777" w:rsidTr="00696A1D">
        <w:trPr>
          <w:trHeight w:val="139"/>
        </w:trPr>
        <w:tc>
          <w:tcPr>
            <w:tcW w:w="3312" w:type="dxa"/>
            <w:shd w:val="clear" w:color="auto" w:fill="auto"/>
          </w:tcPr>
          <w:p w14:paraId="66305E4A" w14:textId="77777777" w:rsidR="00027A33" w:rsidRPr="00422380" w:rsidRDefault="00027A33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79"/>
              <w:rPr>
                <w:rFonts w:ascii="Angsana New" w:hAnsi="Angsana New"/>
                <w:color w:val="0000FF"/>
                <w:sz w:val="25"/>
                <w:szCs w:val="25"/>
                <w:cs/>
              </w:rPr>
            </w:pPr>
            <w:r w:rsidRPr="00422380">
              <w:rPr>
                <w:rFonts w:ascii="Angsana New" w:hAnsi="Angsana New"/>
                <w:sz w:val="25"/>
                <w:szCs w:val="25"/>
                <w:cs/>
              </w:rPr>
              <w:t>ลูกหนี้การค้า</w:t>
            </w:r>
            <w:r w:rsidRPr="00422380">
              <w:rPr>
                <w:rFonts w:ascii="Angsana New" w:hAnsi="Angsana New" w:hint="cs"/>
                <w:sz w:val="25"/>
                <w:szCs w:val="25"/>
                <w:cs/>
              </w:rPr>
              <w:t xml:space="preserve"> ลูกหนี้อื่นและเงินให้กู้ยืม</w:t>
            </w:r>
            <w:r w:rsidRPr="00422380">
              <w:rPr>
                <w:rFonts w:ascii="Angsana New" w:hAnsi="Angsana New"/>
                <w:color w:val="0000FF"/>
                <w:sz w:val="25"/>
                <w:szCs w:val="25"/>
                <w:cs/>
              </w:rPr>
              <w:t xml:space="preserve"> </w:t>
            </w:r>
          </w:p>
        </w:tc>
        <w:tc>
          <w:tcPr>
            <w:tcW w:w="1260" w:type="dxa"/>
            <w:shd w:val="clear" w:color="auto" w:fill="auto"/>
          </w:tcPr>
          <w:p w14:paraId="689E2029" w14:textId="77777777" w:rsidR="00027A33" w:rsidRPr="00422380" w:rsidRDefault="00027A33" w:rsidP="003A51EA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rPr>
                <w:rFonts w:ascii="Angsana New" w:hAnsi="Angsana New"/>
                <w:sz w:val="25"/>
                <w:szCs w:val="25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544B896" w14:textId="77777777" w:rsidR="00027A33" w:rsidRPr="00422380" w:rsidRDefault="00027A33" w:rsidP="003A51E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5"/>
                <w:szCs w:val="25"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086A175B" w14:textId="77777777" w:rsidR="00027A33" w:rsidRPr="00422380" w:rsidRDefault="00027A33" w:rsidP="003A51EA">
            <w:pPr>
              <w:pStyle w:val="acctfourfigures"/>
              <w:tabs>
                <w:tab w:val="clear" w:pos="765"/>
              </w:tabs>
              <w:spacing w:line="240" w:lineRule="atLeast"/>
              <w:ind w:left="-38" w:right="72"/>
              <w:jc w:val="right"/>
              <w:rPr>
                <w:rFonts w:ascii="Angsana New" w:hAnsi="Angsana New"/>
                <w:sz w:val="25"/>
                <w:szCs w:val="25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90EAEC3" w14:textId="77777777" w:rsidR="00027A33" w:rsidRPr="00422380" w:rsidRDefault="00027A33" w:rsidP="003A51E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5"/>
                <w:szCs w:val="25"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73534B39" w14:textId="77777777" w:rsidR="00027A33" w:rsidRPr="00422380" w:rsidRDefault="00027A33" w:rsidP="003A51EA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96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70" w:type="dxa"/>
            <w:shd w:val="clear" w:color="auto" w:fill="auto"/>
          </w:tcPr>
          <w:p w14:paraId="5D79C87C" w14:textId="77777777" w:rsidR="00027A33" w:rsidRPr="00422380" w:rsidRDefault="00027A33" w:rsidP="003A51EA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25"/>
                <w:szCs w:val="25"/>
                <w:lang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67AD414C" w14:textId="77777777" w:rsidR="00027A33" w:rsidRPr="00422380" w:rsidRDefault="00027A33" w:rsidP="003A51E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5"/>
                <w:szCs w:val="25"/>
                <w:lang w:bidi="th-TH"/>
              </w:rPr>
            </w:pPr>
          </w:p>
        </w:tc>
      </w:tr>
      <w:tr w:rsidR="008538E6" w:rsidRPr="00422380" w14:paraId="610E5FF6" w14:textId="77777777" w:rsidTr="00696A1D">
        <w:trPr>
          <w:trHeight w:val="139"/>
        </w:trPr>
        <w:tc>
          <w:tcPr>
            <w:tcW w:w="3312" w:type="dxa"/>
            <w:shd w:val="clear" w:color="auto" w:fill="auto"/>
          </w:tcPr>
          <w:p w14:paraId="5D2A067D" w14:textId="77777777" w:rsidR="008538E6" w:rsidRPr="00422380" w:rsidRDefault="008538E6" w:rsidP="00853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5"/>
                <w:szCs w:val="25"/>
                <w:cs/>
              </w:rPr>
            </w:pPr>
            <w:r w:rsidRPr="00422380">
              <w:rPr>
                <w:rFonts w:ascii="Angsana New" w:hAnsi="Angsana New" w:hint="cs"/>
                <w:sz w:val="25"/>
                <w:szCs w:val="25"/>
                <w:cs/>
              </w:rPr>
              <w:t xml:space="preserve">   </w:t>
            </w:r>
            <w:r w:rsidRPr="00422380">
              <w:rPr>
                <w:rFonts w:ascii="Angsana New" w:hAnsi="Angsana New" w:hint="cs"/>
                <w:i/>
                <w:iCs/>
                <w:sz w:val="25"/>
                <w:szCs w:val="25"/>
                <w:cs/>
              </w:rPr>
              <w:t>(ค่าเผื่อผลขาดทุนด้านเครดิตที่คาดว่าจะเกิดขึ้น)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047CD24" w14:textId="41A18E34" w:rsidR="008538E6" w:rsidRPr="00422380" w:rsidRDefault="008538E6" w:rsidP="008538E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73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422380">
              <w:rPr>
                <w:rFonts w:ascii="Angsana New" w:hAnsi="Angsana New"/>
                <w:sz w:val="24"/>
                <w:szCs w:val="24"/>
                <w:lang w:val="en-US" w:bidi="th-TH"/>
              </w:rPr>
              <w:t>133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D95AEDA" w14:textId="77777777" w:rsidR="008538E6" w:rsidRPr="00422380" w:rsidRDefault="008538E6" w:rsidP="008538E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261B3B2" w14:textId="79206B37" w:rsidR="008538E6" w:rsidRPr="00422380" w:rsidRDefault="00D5438A" w:rsidP="008538E6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422380">
              <w:rPr>
                <w:rFonts w:ascii="Angsana New" w:hAnsi="Angsana New"/>
                <w:sz w:val="24"/>
                <w:szCs w:val="24"/>
                <w:lang w:val="en-US" w:bidi="th-TH"/>
              </w:rPr>
              <w:t>(9)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937669D" w14:textId="77777777" w:rsidR="008538E6" w:rsidRPr="00422380" w:rsidRDefault="008538E6" w:rsidP="008538E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D6882A8" w14:textId="318B9FAD" w:rsidR="008538E6" w:rsidRPr="00422380" w:rsidRDefault="00D5438A" w:rsidP="00D5438A">
            <w:pPr>
              <w:pStyle w:val="acctfourfigures"/>
              <w:tabs>
                <w:tab w:val="clear" w:pos="765"/>
                <w:tab w:val="decimal" w:pos="616"/>
                <w:tab w:val="decimal" w:pos="792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422380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D694DE9" w14:textId="77777777" w:rsidR="008538E6" w:rsidRPr="00422380" w:rsidRDefault="008538E6" w:rsidP="008538E6">
            <w:pPr>
              <w:pStyle w:val="acctfourfigures"/>
              <w:tabs>
                <w:tab w:val="clear" w:pos="765"/>
                <w:tab w:val="decimal" w:pos="561"/>
                <w:tab w:val="decimal" w:pos="792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D953B3C" w14:textId="405FE5D6" w:rsidR="008538E6" w:rsidRPr="00422380" w:rsidRDefault="00D5438A" w:rsidP="008538E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73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422380">
              <w:rPr>
                <w:rFonts w:ascii="Angsana New" w:hAnsi="Angsana New"/>
                <w:sz w:val="24"/>
                <w:szCs w:val="24"/>
                <w:lang w:val="en-US" w:bidi="th-TH"/>
              </w:rPr>
              <w:t>124</w:t>
            </w:r>
          </w:p>
        </w:tc>
      </w:tr>
      <w:tr w:rsidR="008538E6" w:rsidRPr="00422380" w14:paraId="04722828" w14:textId="77777777" w:rsidTr="00696A1D">
        <w:trPr>
          <w:trHeight w:val="139"/>
        </w:trPr>
        <w:tc>
          <w:tcPr>
            <w:tcW w:w="3312" w:type="dxa"/>
            <w:shd w:val="clear" w:color="auto" w:fill="auto"/>
          </w:tcPr>
          <w:p w14:paraId="7F84413F" w14:textId="77777777" w:rsidR="008538E6" w:rsidRPr="00422380" w:rsidRDefault="008538E6" w:rsidP="00853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5"/>
                <w:szCs w:val="25"/>
              </w:rPr>
            </w:pPr>
            <w:r w:rsidRPr="00422380">
              <w:rPr>
                <w:rFonts w:ascii="Angsana New" w:hAnsi="Angsana New"/>
                <w:sz w:val="25"/>
                <w:szCs w:val="25"/>
                <w:cs/>
              </w:rPr>
              <w:t xml:space="preserve">สินค้าคงเหลือ </w:t>
            </w:r>
            <w:r w:rsidRPr="00422380">
              <w:rPr>
                <w:rFonts w:ascii="Angsana New" w:hAnsi="Angsana New" w:hint="cs"/>
                <w:i/>
                <w:iCs/>
                <w:sz w:val="25"/>
                <w:szCs w:val="25"/>
                <w:cs/>
              </w:rPr>
              <w:t>(ค่าเผื่อการลดมูลค่า)</w:t>
            </w:r>
          </w:p>
        </w:tc>
        <w:tc>
          <w:tcPr>
            <w:tcW w:w="1260" w:type="dxa"/>
            <w:shd w:val="clear" w:color="auto" w:fill="auto"/>
          </w:tcPr>
          <w:p w14:paraId="0FC808C6" w14:textId="436995B0" w:rsidR="008538E6" w:rsidRPr="00422380" w:rsidRDefault="008538E6" w:rsidP="008538E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73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422380">
              <w:rPr>
                <w:rFonts w:ascii="Angsana New" w:hAnsi="Angsana New"/>
                <w:sz w:val="24"/>
                <w:szCs w:val="24"/>
                <w:lang w:val="en-US" w:bidi="th-TH"/>
              </w:rPr>
              <w:t>67</w:t>
            </w:r>
          </w:p>
        </w:tc>
        <w:tc>
          <w:tcPr>
            <w:tcW w:w="270" w:type="dxa"/>
            <w:shd w:val="clear" w:color="auto" w:fill="auto"/>
          </w:tcPr>
          <w:p w14:paraId="08054337" w14:textId="77777777" w:rsidR="008538E6" w:rsidRPr="00422380" w:rsidRDefault="008538E6" w:rsidP="008538E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4CF039B2" w14:textId="47AE85CD" w:rsidR="008538E6" w:rsidRPr="00422380" w:rsidRDefault="00D5438A" w:rsidP="008538E6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422380">
              <w:rPr>
                <w:rFonts w:ascii="Angsana New" w:hAnsi="Angsana New"/>
                <w:sz w:val="24"/>
                <w:szCs w:val="24"/>
                <w:lang w:val="en-US" w:bidi="th-TH"/>
              </w:rPr>
              <w:t>420</w:t>
            </w:r>
          </w:p>
        </w:tc>
        <w:tc>
          <w:tcPr>
            <w:tcW w:w="270" w:type="dxa"/>
            <w:shd w:val="clear" w:color="auto" w:fill="auto"/>
          </w:tcPr>
          <w:p w14:paraId="36E23BA7" w14:textId="77777777" w:rsidR="008538E6" w:rsidRPr="00422380" w:rsidRDefault="008538E6" w:rsidP="008538E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20175547" w14:textId="54796C3D" w:rsidR="008538E6" w:rsidRPr="00422380" w:rsidRDefault="00D5438A" w:rsidP="008538E6">
            <w:pPr>
              <w:pStyle w:val="acctfourfigures"/>
              <w:tabs>
                <w:tab w:val="clear" w:pos="765"/>
                <w:tab w:val="decimal" w:pos="591"/>
                <w:tab w:val="decimal" w:pos="792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422380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A2F55F1" w14:textId="77777777" w:rsidR="008538E6" w:rsidRPr="00422380" w:rsidRDefault="008538E6" w:rsidP="008538E6">
            <w:pPr>
              <w:pStyle w:val="acctfourfigures"/>
              <w:tabs>
                <w:tab w:val="clear" w:pos="765"/>
                <w:tab w:val="decimal" w:pos="561"/>
                <w:tab w:val="decimal" w:pos="792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13FA4D3F" w14:textId="2019BEDA" w:rsidR="008538E6" w:rsidRPr="00422380" w:rsidRDefault="00D5438A" w:rsidP="008538E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73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422380">
              <w:rPr>
                <w:rFonts w:ascii="Angsana New" w:hAnsi="Angsana New"/>
                <w:sz w:val="24"/>
                <w:szCs w:val="24"/>
                <w:lang w:val="en-US" w:bidi="th-TH"/>
              </w:rPr>
              <w:t>487</w:t>
            </w:r>
          </w:p>
        </w:tc>
      </w:tr>
      <w:tr w:rsidR="008538E6" w:rsidRPr="00422380" w14:paraId="04A8E142" w14:textId="77777777" w:rsidTr="00696A1D">
        <w:trPr>
          <w:trHeight w:val="70"/>
        </w:trPr>
        <w:tc>
          <w:tcPr>
            <w:tcW w:w="3312" w:type="dxa"/>
            <w:shd w:val="clear" w:color="auto" w:fill="auto"/>
          </w:tcPr>
          <w:p w14:paraId="5419D426" w14:textId="4F0EACC8" w:rsidR="008538E6" w:rsidRPr="00422380" w:rsidRDefault="008538E6" w:rsidP="00853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right="-79" w:hanging="252"/>
              <w:rPr>
                <w:rFonts w:ascii="Angsana New" w:hAnsi="Angsana New"/>
                <w:sz w:val="25"/>
                <w:szCs w:val="25"/>
                <w:cs/>
              </w:rPr>
            </w:pPr>
            <w:r w:rsidRPr="00422380">
              <w:rPr>
                <w:rFonts w:ascii="Angsana New" w:hAnsi="Angsana New" w:hint="cs"/>
                <w:sz w:val="25"/>
                <w:szCs w:val="25"/>
                <w:cs/>
              </w:rPr>
              <w:t xml:space="preserve">สินทรัพย์หมุนเวียนอื่น </w:t>
            </w:r>
            <w:r w:rsidRPr="00422380">
              <w:rPr>
                <w:rFonts w:ascii="Angsana New" w:hAnsi="Angsana New" w:hint="cs"/>
                <w:i/>
                <w:iCs/>
                <w:sz w:val="25"/>
                <w:szCs w:val="25"/>
                <w:cs/>
              </w:rPr>
              <w:t>(ค่าเผื่อการลดมูลค่า)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DEC939D" w14:textId="5956B87A" w:rsidR="008538E6" w:rsidRPr="00422380" w:rsidRDefault="008538E6" w:rsidP="008538E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73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422380">
              <w:rPr>
                <w:rFonts w:ascii="Angsana New" w:hAnsi="Angsana New"/>
                <w:sz w:val="24"/>
                <w:szCs w:val="24"/>
                <w:lang w:val="en-US" w:bidi="th-TH"/>
              </w:rPr>
              <w:t>2,507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7E7D7C2" w14:textId="77777777" w:rsidR="008538E6" w:rsidRPr="00422380" w:rsidRDefault="008538E6" w:rsidP="008538E6">
            <w:pPr>
              <w:pStyle w:val="acctfourfigures"/>
              <w:tabs>
                <w:tab w:val="clear" w:pos="765"/>
                <w:tab w:val="decimal" w:pos="561"/>
                <w:tab w:val="decimal" w:pos="792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44D12B5" w14:textId="33F66F20" w:rsidR="008538E6" w:rsidRPr="00422380" w:rsidRDefault="00D5438A" w:rsidP="00D86965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422380">
              <w:rPr>
                <w:rFonts w:ascii="Angsana New" w:hAnsi="Angsana New"/>
                <w:sz w:val="24"/>
                <w:szCs w:val="24"/>
                <w:lang w:val="en-US" w:bidi="th-TH"/>
              </w:rPr>
              <w:t>(4)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BD36C83" w14:textId="77777777" w:rsidR="008538E6" w:rsidRPr="00422380" w:rsidRDefault="008538E6" w:rsidP="008538E6">
            <w:pPr>
              <w:pStyle w:val="acctfourfigures"/>
              <w:tabs>
                <w:tab w:val="clear" w:pos="765"/>
                <w:tab w:val="decimal" w:pos="522"/>
                <w:tab w:val="decimal" w:pos="792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8F6D7BA" w14:textId="513A496F" w:rsidR="008538E6" w:rsidRPr="00422380" w:rsidRDefault="00D5438A" w:rsidP="008538E6">
            <w:pPr>
              <w:pStyle w:val="acctfourfigures"/>
              <w:tabs>
                <w:tab w:val="clear" w:pos="765"/>
                <w:tab w:val="decimal" w:pos="590"/>
                <w:tab w:val="decimal" w:pos="792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422380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0BEB10C" w14:textId="77777777" w:rsidR="008538E6" w:rsidRPr="00422380" w:rsidRDefault="008538E6" w:rsidP="008538E6">
            <w:pPr>
              <w:pStyle w:val="acctfourfigures"/>
              <w:tabs>
                <w:tab w:val="clear" w:pos="765"/>
                <w:tab w:val="decimal" w:pos="561"/>
                <w:tab w:val="decimal" w:pos="792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9B089F1" w14:textId="3501AF94" w:rsidR="008538E6" w:rsidRPr="00422380" w:rsidRDefault="00D5438A" w:rsidP="008538E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73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422380">
              <w:rPr>
                <w:rFonts w:ascii="Angsana New" w:hAnsi="Angsana New"/>
                <w:sz w:val="24"/>
                <w:szCs w:val="24"/>
                <w:lang w:val="en-US" w:bidi="th-TH"/>
              </w:rPr>
              <w:t>2,503</w:t>
            </w:r>
          </w:p>
        </w:tc>
      </w:tr>
      <w:tr w:rsidR="008538E6" w:rsidRPr="00422380" w14:paraId="1CA4BAC7" w14:textId="77777777" w:rsidTr="00696A1D">
        <w:trPr>
          <w:trHeight w:val="139"/>
        </w:trPr>
        <w:tc>
          <w:tcPr>
            <w:tcW w:w="3312" w:type="dxa"/>
          </w:tcPr>
          <w:p w14:paraId="5DD65A72" w14:textId="4F07FF1E" w:rsidR="008538E6" w:rsidRPr="00422380" w:rsidRDefault="008538E6" w:rsidP="00853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5"/>
                <w:szCs w:val="25"/>
                <w:cs/>
              </w:rPr>
            </w:pPr>
            <w:r w:rsidRPr="00422380">
              <w:rPr>
                <w:rFonts w:asciiTheme="majorBidi" w:hAnsiTheme="majorBidi" w:cstheme="majorBidi" w:hint="cs"/>
                <w:sz w:val="25"/>
                <w:szCs w:val="25"/>
                <w:cs/>
              </w:rPr>
              <w:t>สินทรัพย์ทางการเงินที่วัดมูลค่าด้วยมูลค่ายุติธรรมผ่าน</w:t>
            </w:r>
            <w:r w:rsidRPr="00D812F0">
              <w:rPr>
                <w:rFonts w:asciiTheme="majorBidi" w:hAnsiTheme="majorBidi" w:cstheme="majorBidi" w:hint="cs"/>
                <w:sz w:val="25"/>
                <w:szCs w:val="25"/>
                <w:cs/>
              </w:rPr>
              <w:t>กำไรขาดทุน</w:t>
            </w:r>
            <w:r w:rsidR="002A0315" w:rsidRPr="00D812F0">
              <w:rPr>
                <w:rFonts w:asciiTheme="majorBidi" w:hAnsiTheme="majorBidi" w:cstheme="majorBidi" w:hint="cs"/>
                <w:sz w:val="25"/>
                <w:szCs w:val="25"/>
                <w:cs/>
              </w:rPr>
              <w:t>เบ็ดเสร็จอื่น</w:t>
            </w:r>
          </w:p>
        </w:tc>
        <w:tc>
          <w:tcPr>
            <w:tcW w:w="1260" w:type="dxa"/>
            <w:vAlign w:val="bottom"/>
          </w:tcPr>
          <w:p w14:paraId="0358AD78" w14:textId="0A36E7B9" w:rsidR="008538E6" w:rsidRPr="00422380" w:rsidRDefault="008538E6" w:rsidP="008538E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73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422380">
              <w:rPr>
                <w:rFonts w:ascii="Angsana New" w:hAnsi="Angsana New"/>
                <w:sz w:val="24"/>
                <w:szCs w:val="24"/>
                <w:lang w:val="en-US" w:bidi="th-TH"/>
              </w:rPr>
              <w:t>1,403</w:t>
            </w:r>
          </w:p>
        </w:tc>
        <w:tc>
          <w:tcPr>
            <w:tcW w:w="270" w:type="dxa"/>
          </w:tcPr>
          <w:p w14:paraId="7C039734" w14:textId="77777777" w:rsidR="008538E6" w:rsidRPr="00422380" w:rsidRDefault="008538E6" w:rsidP="008538E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30CC9217" w14:textId="29E01FFA" w:rsidR="008538E6" w:rsidRPr="00422380" w:rsidRDefault="00A67ED7" w:rsidP="00A67ED7">
            <w:pPr>
              <w:pStyle w:val="acctfourfigures"/>
              <w:tabs>
                <w:tab w:val="clear" w:pos="765"/>
                <w:tab w:val="decimal" w:pos="794"/>
                <w:tab w:val="left" w:pos="874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422380">
              <w:rPr>
                <w:rFonts w:ascii="Angsana New" w:hAnsi="Angsana New"/>
                <w:sz w:val="24"/>
                <w:szCs w:val="24"/>
                <w:lang w:val="en-US" w:bidi="th-TH"/>
              </w:rPr>
              <w:t xml:space="preserve"> </w:t>
            </w:r>
            <w:r w:rsidR="005144A2" w:rsidRPr="00422380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30D3AEC" w14:textId="77777777" w:rsidR="008538E6" w:rsidRPr="00422380" w:rsidRDefault="008538E6" w:rsidP="008538E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1D9A3CEA" w14:textId="5F08E75E" w:rsidR="008538E6" w:rsidRPr="00422380" w:rsidRDefault="00D5438A" w:rsidP="008538E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422380">
              <w:rPr>
                <w:rFonts w:ascii="Angsana New" w:hAnsi="Angsana New"/>
                <w:sz w:val="24"/>
                <w:szCs w:val="24"/>
                <w:lang w:val="en-US" w:bidi="th-TH"/>
              </w:rPr>
              <w:t>532</w:t>
            </w:r>
          </w:p>
        </w:tc>
        <w:tc>
          <w:tcPr>
            <w:tcW w:w="270" w:type="dxa"/>
            <w:vAlign w:val="bottom"/>
          </w:tcPr>
          <w:p w14:paraId="411F93EE" w14:textId="77777777" w:rsidR="008538E6" w:rsidRPr="00422380" w:rsidRDefault="008538E6" w:rsidP="008538E6">
            <w:pPr>
              <w:pStyle w:val="acctfourfigures"/>
              <w:tabs>
                <w:tab w:val="clear" w:pos="765"/>
                <w:tab w:val="decimal" w:pos="561"/>
                <w:tab w:val="decimal" w:pos="703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4296576D" w14:textId="460AAD32" w:rsidR="008538E6" w:rsidRPr="00422380" w:rsidRDefault="005144A2" w:rsidP="008538E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73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422380">
              <w:rPr>
                <w:rFonts w:ascii="Angsana New" w:hAnsi="Angsana New"/>
                <w:sz w:val="24"/>
                <w:szCs w:val="24"/>
                <w:lang w:val="en-US" w:bidi="th-TH"/>
              </w:rPr>
              <w:t>1,935</w:t>
            </w:r>
          </w:p>
        </w:tc>
      </w:tr>
      <w:tr w:rsidR="008538E6" w:rsidRPr="00422380" w14:paraId="59574EE5" w14:textId="77777777" w:rsidTr="00696A1D">
        <w:trPr>
          <w:trHeight w:val="139"/>
        </w:trPr>
        <w:tc>
          <w:tcPr>
            <w:tcW w:w="3312" w:type="dxa"/>
          </w:tcPr>
          <w:p w14:paraId="769E3763" w14:textId="77777777" w:rsidR="008538E6" w:rsidRPr="00422380" w:rsidRDefault="008538E6" w:rsidP="00853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422380">
              <w:rPr>
                <w:rFonts w:asciiTheme="majorBidi" w:hAnsiTheme="majorBidi" w:cstheme="majorBidi" w:hint="cs"/>
                <w:sz w:val="25"/>
                <w:szCs w:val="25"/>
                <w:cs/>
              </w:rPr>
              <w:t>เงินลงทุนในบริษัทย่อย</w:t>
            </w:r>
          </w:p>
        </w:tc>
        <w:tc>
          <w:tcPr>
            <w:tcW w:w="1260" w:type="dxa"/>
            <w:vAlign w:val="bottom"/>
          </w:tcPr>
          <w:p w14:paraId="2EBFBBAA" w14:textId="5DCFB9E7" w:rsidR="008538E6" w:rsidRPr="00422380" w:rsidRDefault="008538E6" w:rsidP="008538E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73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422380">
              <w:rPr>
                <w:rFonts w:ascii="Angsana New" w:hAnsi="Angsana New"/>
                <w:sz w:val="24"/>
                <w:szCs w:val="24"/>
                <w:lang w:val="en-US" w:bidi="th-TH"/>
              </w:rPr>
              <w:t>9,200</w:t>
            </w:r>
          </w:p>
        </w:tc>
        <w:tc>
          <w:tcPr>
            <w:tcW w:w="270" w:type="dxa"/>
          </w:tcPr>
          <w:p w14:paraId="0C8F356A" w14:textId="77777777" w:rsidR="008538E6" w:rsidRPr="00422380" w:rsidRDefault="008538E6" w:rsidP="008538E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6D00D003" w14:textId="0A567744" w:rsidR="008538E6" w:rsidRPr="00422380" w:rsidRDefault="005144A2" w:rsidP="005144A2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422380">
              <w:rPr>
                <w:rFonts w:ascii="Angsana New" w:hAnsi="Angsana New"/>
                <w:sz w:val="24"/>
                <w:szCs w:val="24"/>
                <w:lang w:val="en-US" w:bidi="th-TH"/>
              </w:rPr>
              <w:t xml:space="preserve"> 4,214</w:t>
            </w:r>
          </w:p>
        </w:tc>
        <w:tc>
          <w:tcPr>
            <w:tcW w:w="270" w:type="dxa"/>
            <w:vAlign w:val="bottom"/>
          </w:tcPr>
          <w:p w14:paraId="5338FF3F" w14:textId="77777777" w:rsidR="008538E6" w:rsidRPr="00422380" w:rsidRDefault="008538E6" w:rsidP="008538E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73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4CA4ECFA" w14:textId="736F8F51" w:rsidR="008538E6" w:rsidRPr="00422380" w:rsidRDefault="003F27D4" w:rsidP="008538E6">
            <w:pPr>
              <w:pStyle w:val="acctfourfigures"/>
              <w:tabs>
                <w:tab w:val="clear" w:pos="765"/>
                <w:tab w:val="decimal" w:pos="590"/>
                <w:tab w:val="decimal" w:pos="792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422380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6E240B88" w14:textId="77777777" w:rsidR="008538E6" w:rsidRPr="00422380" w:rsidRDefault="008538E6" w:rsidP="008538E6">
            <w:pPr>
              <w:pStyle w:val="acctfourfigures"/>
              <w:tabs>
                <w:tab w:val="clear" w:pos="765"/>
                <w:tab w:val="decimal" w:pos="561"/>
                <w:tab w:val="decimal" w:pos="590"/>
                <w:tab w:val="decimal" w:pos="792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509AAFCE" w14:textId="6B30E881" w:rsidR="008538E6" w:rsidRPr="00422380" w:rsidRDefault="005144A2" w:rsidP="008538E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73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422380">
              <w:rPr>
                <w:rFonts w:ascii="Angsana New" w:hAnsi="Angsana New"/>
                <w:sz w:val="24"/>
                <w:szCs w:val="24"/>
                <w:lang w:val="en-US" w:bidi="th-TH"/>
              </w:rPr>
              <w:t>13,414</w:t>
            </w:r>
          </w:p>
        </w:tc>
      </w:tr>
      <w:tr w:rsidR="008538E6" w:rsidRPr="00422380" w14:paraId="221A4498" w14:textId="77777777" w:rsidTr="00696A1D">
        <w:trPr>
          <w:trHeight w:val="139"/>
        </w:trPr>
        <w:tc>
          <w:tcPr>
            <w:tcW w:w="3312" w:type="dxa"/>
            <w:shd w:val="clear" w:color="auto" w:fill="auto"/>
          </w:tcPr>
          <w:p w14:paraId="057A97F6" w14:textId="77777777" w:rsidR="008538E6" w:rsidRPr="004E1A8B" w:rsidRDefault="008538E6" w:rsidP="00853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i/>
                <w:iCs/>
                <w:sz w:val="25"/>
                <w:szCs w:val="25"/>
              </w:rPr>
            </w:pPr>
            <w:r w:rsidRPr="004E1A8B">
              <w:rPr>
                <w:rFonts w:ascii="Angsana New" w:hAnsi="Angsana New"/>
                <w:sz w:val="25"/>
                <w:szCs w:val="25"/>
                <w:cs/>
              </w:rPr>
              <w:t>ที่ดิน อาคารและอุปกรณ์</w:t>
            </w:r>
          </w:p>
          <w:p w14:paraId="4B247A01" w14:textId="77777777" w:rsidR="008538E6" w:rsidRPr="004E1A8B" w:rsidRDefault="008538E6" w:rsidP="00853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i/>
                <w:iCs/>
                <w:sz w:val="25"/>
                <w:szCs w:val="25"/>
                <w:cs/>
              </w:rPr>
            </w:pPr>
            <w:r w:rsidRPr="004E1A8B">
              <w:rPr>
                <w:rFonts w:ascii="Angsana New" w:hAnsi="Angsana New" w:hint="cs"/>
                <w:i/>
                <w:iCs/>
                <w:sz w:val="25"/>
                <w:szCs w:val="25"/>
                <w:cs/>
              </w:rPr>
              <w:t xml:space="preserve">   (ความแตกต่างของค่าเสื่อมราคา)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16956B2" w14:textId="1396CAF1" w:rsidR="008538E6" w:rsidRPr="004E1A8B" w:rsidRDefault="008538E6" w:rsidP="008538E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73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4E1A8B">
              <w:rPr>
                <w:rFonts w:ascii="Angsana New" w:hAnsi="Angsana New"/>
                <w:sz w:val="24"/>
                <w:szCs w:val="24"/>
                <w:lang w:val="en-US" w:bidi="th-TH"/>
              </w:rPr>
              <w:t>13,822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12FDECD" w14:textId="77777777" w:rsidR="008538E6" w:rsidRPr="004E1A8B" w:rsidRDefault="008538E6" w:rsidP="008538E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4834D25" w14:textId="4D974E25" w:rsidR="008538E6" w:rsidRPr="004E1A8B" w:rsidRDefault="00D5438A" w:rsidP="008538E6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4E1A8B">
              <w:rPr>
                <w:rFonts w:ascii="Angsana New" w:hAnsi="Angsana New"/>
                <w:sz w:val="24"/>
                <w:szCs w:val="24"/>
                <w:lang w:val="en-US" w:bidi="th-TH"/>
              </w:rPr>
              <w:t>2,662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C3342C9" w14:textId="77777777" w:rsidR="008538E6" w:rsidRPr="004E1A8B" w:rsidRDefault="008538E6" w:rsidP="008538E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595D14A" w14:textId="73A0F6B5" w:rsidR="008538E6" w:rsidRPr="004E1A8B" w:rsidRDefault="00D5438A" w:rsidP="008538E6">
            <w:pPr>
              <w:pStyle w:val="acctfourfigures"/>
              <w:tabs>
                <w:tab w:val="clear" w:pos="765"/>
                <w:tab w:val="decimal" w:pos="590"/>
                <w:tab w:val="decimal" w:pos="792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4E1A8B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F8AED89" w14:textId="77777777" w:rsidR="008538E6" w:rsidRPr="004E1A8B" w:rsidRDefault="008538E6" w:rsidP="008538E6">
            <w:pPr>
              <w:pStyle w:val="acctfourfigures"/>
              <w:tabs>
                <w:tab w:val="clear" w:pos="765"/>
                <w:tab w:val="decimal" w:pos="561"/>
                <w:tab w:val="decimal" w:pos="590"/>
                <w:tab w:val="decimal" w:pos="792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47D3300" w14:textId="41176C67" w:rsidR="008538E6" w:rsidRPr="004E1A8B" w:rsidRDefault="00D5438A" w:rsidP="008538E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73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4E1A8B">
              <w:rPr>
                <w:rFonts w:ascii="Angsana New" w:hAnsi="Angsana New"/>
                <w:sz w:val="24"/>
                <w:szCs w:val="24"/>
                <w:lang w:val="en-US" w:bidi="th-TH"/>
              </w:rPr>
              <w:t>16,484</w:t>
            </w:r>
          </w:p>
        </w:tc>
      </w:tr>
      <w:tr w:rsidR="008538E6" w:rsidRPr="00422380" w14:paraId="72505D9E" w14:textId="77777777" w:rsidTr="00696A1D">
        <w:trPr>
          <w:trHeight w:val="139"/>
        </w:trPr>
        <w:tc>
          <w:tcPr>
            <w:tcW w:w="3312" w:type="dxa"/>
            <w:shd w:val="clear" w:color="auto" w:fill="auto"/>
          </w:tcPr>
          <w:p w14:paraId="1D8EFB4E" w14:textId="6F30391B" w:rsidR="008538E6" w:rsidRPr="004E1A8B" w:rsidRDefault="008538E6" w:rsidP="00853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5"/>
                <w:szCs w:val="25"/>
                <w:cs/>
              </w:rPr>
            </w:pPr>
            <w:r w:rsidRPr="004E1A8B">
              <w:rPr>
                <w:rFonts w:ascii="Angsana New" w:hAnsi="Angsana New" w:hint="cs"/>
                <w:sz w:val="25"/>
                <w:szCs w:val="25"/>
                <w:cs/>
              </w:rPr>
              <w:t>ค่าใช้จ่ายการส่งเสริมการขายและ</w:t>
            </w:r>
            <w:r w:rsidRPr="004E1A8B">
              <w:rPr>
                <w:rFonts w:ascii="Angsana New" w:hAnsi="Angsana New"/>
                <w:sz w:val="25"/>
                <w:szCs w:val="25"/>
                <w:cs/>
              </w:rPr>
              <w:br/>
            </w:r>
            <w:r w:rsidRPr="004E1A8B">
              <w:rPr>
                <w:rFonts w:ascii="Angsana New" w:hAnsi="Angsana New" w:hint="cs"/>
                <w:sz w:val="25"/>
                <w:szCs w:val="25"/>
                <w:cs/>
              </w:rPr>
              <w:t>การตลาดค้างจ่าย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14B9031" w14:textId="27788CA5" w:rsidR="008538E6" w:rsidRPr="004E1A8B" w:rsidRDefault="008538E6" w:rsidP="008538E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73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4E1A8B">
              <w:rPr>
                <w:rFonts w:ascii="Angsana New" w:hAnsi="Angsana New"/>
                <w:sz w:val="24"/>
                <w:szCs w:val="24"/>
                <w:lang w:val="en-US" w:bidi="th-TH"/>
              </w:rPr>
              <w:t>7,111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AE76BC3" w14:textId="77777777" w:rsidR="008538E6" w:rsidRPr="004E1A8B" w:rsidRDefault="008538E6" w:rsidP="008538E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B1DE804" w14:textId="502FDD7C" w:rsidR="008538E6" w:rsidRPr="004E1A8B" w:rsidRDefault="00D5438A" w:rsidP="008538E6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4E1A8B">
              <w:rPr>
                <w:rFonts w:ascii="Angsana New" w:hAnsi="Angsana New"/>
                <w:sz w:val="24"/>
                <w:szCs w:val="24"/>
                <w:lang w:val="en-US" w:bidi="th-TH"/>
              </w:rPr>
              <w:t>7</w:t>
            </w:r>
            <w:r w:rsidR="00170117" w:rsidRPr="004E1A8B">
              <w:rPr>
                <w:rFonts w:ascii="Angsana New" w:hAnsi="Angsana New"/>
                <w:sz w:val="24"/>
                <w:szCs w:val="24"/>
                <w:lang w:val="en-US" w:bidi="th-TH"/>
              </w:rPr>
              <w:t>62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55AA292" w14:textId="77777777" w:rsidR="008538E6" w:rsidRPr="004E1A8B" w:rsidRDefault="008538E6" w:rsidP="008538E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11B689A" w14:textId="01257DBC" w:rsidR="008538E6" w:rsidRPr="004E1A8B" w:rsidRDefault="00D5438A" w:rsidP="008538E6">
            <w:pPr>
              <w:pStyle w:val="acctfourfigures"/>
              <w:tabs>
                <w:tab w:val="clear" w:pos="765"/>
                <w:tab w:val="decimal" w:pos="590"/>
                <w:tab w:val="decimal" w:pos="792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4E1A8B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38879D8" w14:textId="77777777" w:rsidR="008538E6" w:rsidRPr="004E1A8B" w:rsidRDefault="008538E6" w:rsidP="008538E6">
            <w:pPr>
              <w:pStyle w:val="acctfourfigures"/>
              <w:tabs>
                <w:tab w:val="clear" w:pos="765"/>
                <w:tab w:val="decimal" w:pos="561"/>
                <w:tab w:val="decimal" w:pos="590"/>
                <w:tab w:val="decimal" w:pos="792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9C76A92" w14:textId="0C8F1C58" w:rsidR="008538E6" w:rsidRPr="004E1A8B" w:rsidRDefault="00D5438A" w:rsidP="008538E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73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4E1A8B">
              <w:rPr>
                <w:rFonts w:ascii="Angsana New" w:hAnsi="Angsana New"/>
                <w:sz w:val="24"/>
                <w:szCs w:val="24"/>
                <w:lang w:val="en-US" w:bidi="th-TH"/>
              </w:rPr>
              <w:t>7,8</w:t>
            </w:r>
            <w:r w:rsidR="00170117" w:rsidRPr="004E1A8B">
              <w:rPr>
                <w:rFonts w:ascii="Angsana New" w:hAnsi="Angsana New"/>
                <w:sz w:val="24"/>
                <w:szCs w:val="24"/>
                <w:lang w:val="en-US" w:bidi="th-TH"/>
              </w:rPr>
              <w:t>73</w:t>
            </w:r>
          </w:p>
        </w:tc>
      </w:tr>
      <w:tr w:rsidR="007D3BF9" w:rsidRPr="00422380" w14:paraId="279E00AC" w14:textId="77777777" w:rsidTr="00384A45">
        <w:trPr>
          <w:trHeight w:val="139"/>
        </w:trPr>
        <w:tc>
          <w:tcPr>
            <w:tcW w:w="3312" w:type="dxa"/>
          </w:tcPr>
          <w:p w14:paraId="52CBDE14" w14:textId="7330DEF3" w:rsidR="007D3BF9" w:rsidRPr="004E1A8B" w:rsidRDefault="007D3BF9" w:rsidP="007D3B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5"/>
                <w:szCs w:val="25"/>
                <w:cs/>
              </w:rPr>
            </w:pPr>
            <w:r w:rsidRPr="004E1A8B">
              <w:rPr>
                <w:rFonts w:ascii="Angsana New" w:hAnsi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260" w:type="dxa"/>
            <w:vAlign w:val="bottom"/>
          </w:tcPr>
          <w:p w14:paraId="72138CF7" w14:textId="34E60B03" w:rsidR="007D3BF9" w:rsidRPr="004E1A8B" w:rsidRDefault="007D3BF9" w:rsidP="007D3BF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73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4E1A8B">
              <w:rPr>
                <w:rFonts w:ascii="Angsana New" w:hAnsi="Angsana New"/>
                <w:sz w:val="24"/>
                <w:szCs w:val="24"/>
                <w:lang w:val="en-US" w:bidi="th-TH"/>
              </w:rPr>
              <w:t>10,988</w:t>
            </w:r>
          </w:p>
        </w:tc>
        <w:tc>
          <w:tcPr>
            <w:tcW w:w="270" w:type="dxa"/>
            <w:vAlign w:val="bottom"/>
          </w:tcPr>
          <w:p w14:paraId="7313C88D" w14:textId="77777777" w:rsidR="007D3BF9" w:rsidRPr="004E1A8B" w:rsidRDefault="007D3BF9" w:rsidP="007D3BF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5901CDEB" w14:textId="784139F1" w:rsidR="007D3BF9" w:rsidRPr="004E1A8B" w:rsidRDefault="007D3BF9" w:rsidP="007D3BF9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4E1A8B">
              <w:rPr>
                <w:rFonts w:ascii="Angsana New" w:hAnsi="Angsana New"/>
                <w:sz w:val="24"/>
                <w:szCs w:val="24"/>
                <w:lang w:val="en-US" w:bidi="th-TH"/>
              </w:rPr>
              <w:t>38,929</w:t>
            </w:r>
          </w:p>
        </w:tc>
        <w:tc>
          <w:tcPr>
            <w:tcW w:w="270" w:type="dxa"/>
            <w:vAlign w:val="bottom"/>
          </w:tcPr>
          <w:p w14:paraId="3545A496" w14:textId="77777777" w:rsidR="007D3BF9" w:rsidRPr="004E1A8B" w:rsidRDefault="007D3BF9" w:rsidP="007D3BF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4BC7DDC4" w14:textId="7958DA2B" w:rsidR="007D3BF9" w:rsidRPr="004E1A8B" w:rsidRDefault="007D3BF9" w:rsidP="007D3BF9">
            <w:pPr>
              <w:pStyle w:val="acctfourfigures"/>
              <w:tabs>
                <w:tab w:val="clear" w:pos="765"/>
                <w:tab w:val="decimal" w:pos="590"/>
                <w:tab w:val="decimal" w:pos="796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4E1A8B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4D9388C9" w14:textId="77777777" w:rsidR="007D3BF9" w:rsidRPr="004E1A8B" w:rsidRDefault="007D3BF9" w:rsidP="007D3BF9">
            <w:pPr>
              <w:pStyle w:val="acctfourfigures"/>
              <w:tabs>
                <w:tab w:val="clear" w:pos="765"/>
                <w:tab w:val="decimal" w:pos="561"/>
                <w:tab w:val="decimal" w:pos="703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2FF36608" w14:textId="60B69B21" w:rsidR="007D3BF9" w:rsidRPr="004E1A8B" w:rsidRDefault="007D3BF9" w:rsidP="007D3BF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73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4E1A8B">
              <w:rPr>
                <w:rFonts w:ascii="Angsana New" w:hAnsi="Angsana New"/>
                <w:sz w:val="24"/>
                <w:szCs w:val="24"/>
                <w:lang w:val="en-US" w:bidi="th-TH"/>
              </w:rPr>
              <w:t>49,917</w:t>
            </w:r>
          </w:p>
        </w:tc>
      </w:tr>
      <w:tr w:rsidR="007D3BF9" w:rsidRPr="00422380" w14:paraId="51727BB0" w14:textId="77777777" w:rsidTr="00696A1D">
        <w:trPr>
          <w:trHeight w:val="139"/>
        </w:trPr>
        <w:tc>
          <w:tcPr>
            <w:tcW w:w="3312" w:type="dxa"/>
            <w:shd w:val="clear" w:color="auto" w:fill="auto"/>
          </w:tcPr>
          <w:p w14:paraId="64C63A88" w14:textId="77777777" w:rsidR="007D3BF9" w:rsidRPr="004E1A8B" w:rsidRDefault="007D3BF9" w:rsidP="007D3B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5"/>
                <w:szCs w:val="25"/>
              </w:rPr>
            </w:pPr>
            <w:r w:rsidRPr="004E1A8B">
              <w:rPr>
                <w:rFonts w:ascii="Angsana New" w:hAnsi="Angsana New" w:hint="cs"/>
                <w:sz w:val="25"/>
                <w:szCs w:val="25"/>
                <w:cs/>
              </w:rPr>
              <w:t>ประมาณการหนี้สินสำหรับผลประโยชน์พนักงาน</w:t>
            </w:r>
            <w:r w:rsidRPr="004E1A8B">
              <w:rPr>
                <w:rFonts w:ascii="Angsana New" w:hAnsi="Angsana New"/>
                <w:sz w:val="25"/>
                <w:szCs w:val="25"/>
                <w:cs/>
              </w:rPr>
              <w:t xml:space="preserve"> 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3C05FE8" w14:textId="7A383942" w:rsidR="007D3BF9" w:rsidRPr="004E1A8B" w:rsidRDefault="007D3BF9" w:rsidP="007D3BF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73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4E1A8B">
              <w:rPr>
                <w:rFonts w:ascii="Angsana New" w:hAnsi="Angsana New"/>
                <w:sz w:val="24"/>
                <w:szCs w:val="24"/>
                <w:lang w:val="en-US" w:bidi="th-TH"/>
              </w:rPr>
              <w:t>71,541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62BFB5C" w14:textId="77777777" w:rsidR="007D3BF9" w:rsidRPr="004E1A8B" w:rsidRDefault="007D3BF9" w:rsidP="007D3BF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056B51E" w14:textId="3130710B" w:rsidR="007D3BF9" w:rsidRPr="004E1A8B" w:rsidRDefault="007D3BF9" w:rsidP="007D3BF9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4E1A8B">
              <w:rPr>
                <w:rFonts w:ascii="Angsana New" w:hAnsi="Angsana New"/>
                <w:sz w:val="24"/>
                <w:szCs w:val="24"/>
                <w:lang w:val="en-US" w:bidi="th-TH"/>
              </w:rPr>
              <w:t>16,39</w:t>
            </w:r>
            <w:r w:rsidR="00CA4579" w:rsidRPr="004E1A8B">
              <w:rPr>
                <w:rFonts w:ascii="Angsana New" w:hAnsi="Angsana New"/>
                <w:sz w:val="24"/>
                <w:szCs w:val="24"/>
                <w:lang w:val="en-US" w:bidi="th-TH"/>
              </w:rPr>
              <w:t>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96EF852" w14:textId="77777777" w:rsidR="007D3BF9" w:rsidRPr="004E1A8B" w:rsidRDefault="007D3BF9" w:rsidP="007D3BF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1393303" w14:textId="154A61FB" w:rsidR="007D3BF9" w:rsidRPr="004E1A8B" w:rsidRDefault="007D3BF9" w:rsidP="007D3BF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4E1A8B">
              <w:rPr>
                <w:rFonts w:ascii="Angsana New" w:hAnsi="Angsana New"/>
                <w:sz w:val="24"/>
                <w:szCs w:val="24"/>
                <w:lang w:val="en-US" w:bidi="th-TH"/>
              </w:rPr>
              <w:t>(3,076)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A66DE67" w14:textId="77777777" w:rsidR="007D3BF9" w:rsidRPr="004E1A8B" w:rsidRDefault="007D3BF9" w:rsidP="007D3BF9">
            <w:pPr>
              <w:pStyle w:val="acctfourfigures"/>
              <w:tabs>
                <w:tab w:val="clear" w:pos="765"/>
                <w:tab w:val="decimal" w:pos="561"/>
                <w:tab w:val="decimal" w:pos="703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D65B235" w14:textId="4AB1BE57" w:rsidR="007D3BF9" w:rsidRPr="004E1A8B" w:rsidRDefault="007D3BF9" w:rsidP="007D3BF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73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4E1A8B">
              <w:rPr>
                <w:rFonts w:ascii="Angsana New" w:hAnsi="Angsana New"/>
                <w:sz w:val="24"/>
                <w:szCs w:val="24"/>
                <w:lang w:val="en-US" w:bidi="th-TH"/>
              </w:rPr>
              <w:t>84,86</w:t>
            </w:r>
            <w:r w:rsidR="00257981" w:rsidRPr="004E1A8B">
              <w:rPr>
                <w:rFonts w:ascii="Angsana New" w:hAnsi="Angsana New"/>
                <w:sz w:val="24"/>
                <w:szCs w:val="24"/>
                <w:lang w:val="en-US" w:bidi="th-TH"/>
              </w:rPr>
              <w:t>4</w:t>
            </w:r>
          </w:p>
        </w:tc>
      </w:tr>
      <w:tr w:rsidR="007D3BF9" w:rsidRPr="00422380" w14:paraId="21233C5A" w14:textId="77777777" w:rsidTr="00696A1D">
        <w:trPr>
          <w:trHeight w:val="280"/>
        </w:trPr>
        <w:tc>
          <w:tcPr>
            <w:tcW w:w="3312" w:type="dxa"/>
            <w:shd w:val="clear" w:color="auto" w:fill="auto"/>
          </w:tcPr>
          <w:p w14:paraId="224F42DD" w14:textId="77777777" w:rsidR="007D3BF9" w:rsidRPr="004E1A8B" w:rsidRDefault="007D3BF9" w:rsidP="007D3B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5"/>
                <w:szCs w:val="25"/>
                <w:cs/>
              </w:rPr>
            </w:pPr>
            <w:r w:rsidRPr="004E1A8B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C4EC22" w14:textId="628F7379" w:rsidR="007D3BF9" w:rsidRPr="004E1A8B" w:rsidRDefault="007D3BF9" w:rsidP="007D3BF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25"/>
                <w:szCs w:val="25"/>
                <w:lang w:bidi="th-TH"/>
              </w:rPr>
            </w:pPr>
            <w:r w:rsidRPr="004E1A8B">
              <w:rPr>
                <w:rFonts w:ascii="Angsana New" w:hAnsi="Angsana New"/>
                <w:b/>
                <w:bCs/>
                <w:sz w:val="25"/>
                <w:szCs w:val="25"/>
                <w:lang w:bidi="th-TH"/>
              </w:rPr>
              <w:t>1</w:t>
            </w:r>
            <w:r w:rsidR="00257981" w:rsidRPr="004E1A8B">
              <w:rPr>
                <w:rFonts w:ascii="Angsana New" w:hAnsi="Angsana New"/>
                <w:b/>
                <w:bCs/>
                <w:sz w:val="25"/>
                <w:szCs w:val="25"/>
                <w:lang w:bidi="th-TH"/>
              </w:rPr>
              <w:t>16,772</w:t>
            </w:r>
          </w:p>
        </w:tc>
        <w:tc>
          <w:tcPr>
            <w:tcW w:w="270" w:type="dxa"/>
            <w:shd w:val="clear" w:color="auto" w:fill="auto"/>
          </w:tcPr>
          <w:p w14:paraId="7EA3A8A4" w14:textId="77777777" w:rsidR="007D3BF9" w:rsidRPr="004E1A8B" w:rsidRDefault="007D3BF9" w:rsidP="007D3BF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89A90A" w14:textId="3F916604" w:rsidR="007D3BF9" w:rsidRPr="004E1A8B" w:rsidRDefault="00257981" w:rsidP="007D3BF9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4E1A8B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63,373</w:t>
            </w:r>
          </w:p>
        </w:tc>
        <w:tc>
          <w:tcPr>
            <w:tcW w:w="270" w:type="dxa"/>
            <w:shd w:val="clear" w:color="auto" w:fill="auto"/>
          </w:tcPr>
          <w:p w14:paraId="2726E270" w14:textId="77777777" w:rsidR="007D3BF9" w:rsidRPr="004E1A8B" w:rsidRDefault="007D3BF9" w:rsidP="007D3BF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C9BB8E" w14:textId="6B9FFA8D" w:rsidR="007D3BF9" w:rsidRPr="004E1A8B" w:rsidRDefault="007D3BF9" w:rsidP="007D3BF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4E1A8B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(2,544)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B2CFA65" w14:textId="77777777" w:rsidR="007D3BF9" w:rsidRPr="004E1A8B" w:rsidRDefault="007D3BF9" w:rsidP="007D3BF9">
            <w:pPr>
              <w:pStyle w:val="acctfourfigures"/>
              <w:tabs>
                <w:tab w:val="clear" w:pos="765"/>
                <w:tab w:val="decimal" w:pos="522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169A1D" w14:textId="33489576" w:rsidR="007D3BF9" w:rsidRPr="004E1A8B" w:rsidRDefault="007D3BF9" w:rsidP="007D3BF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73"/>
              <w:jc w:val="center"/>
              <w:rPr>
                <w:rFonts w:ascii="Angsana New" w:hAnsi="Angsana New"/>
                <w:b/>
                <w:bCs/>
                <w:sz w:val="25"/>
                <w:szCs w:val="25"/>
                <w:lang w:bidi="th-TH"/>
              </w:rPr>
            </w:pPr>
            <w:r w:rsidRPr="004E1A8B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1</w:t>
            </w:r>
            <w:r w:rsidR="00257981" w:rsidRPr="004E1A8B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77,601</w:t>
            </w:r>
          </w:p>
        </w:tc>
      </w:tr>
      <w:tr w:rsidR="007D3BF9" w:rsidRPr="00422380" w14:paraId="0A78F272" w14:textId="77777777" w:rsidTr="00696A1D">
        <w:trPr>
          <w:trHeight w:val="280"/>
        </w:trPr>
        <w:tc>
          <w:tcPr>
            <w:tcW w:w="3312" w:type="dxa"/>
          </w:tcPr>
          <w:p w14:paraId="5FCF1F3C" w14:textId="77777777" w:rsidR="007D3BF9" w:rsidRPr="004E1A8B" w:rsidRDefault="007D3BF9" w:rsidP="007D3B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7EE3922" w14:textId="77777777" w:rsidR="007D3BF9" w:rsidRPr="004E1A8B" w:rsidRDefault="007D3BF9" w:rsidP="007D3BF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25"/>
                <w:szCs w:val="25"/>
                <w:lang w:bidi="th-TH"/>
              </w:rPr>
            </w:pPr>
          </w:p>
        </w:tc>
        <w:tc>
          <w:tcPr>
            <w:tcW w:w="270" w:type="dxa"/>
          </w:tcPr>
          <w:p w14:paraId="79129C3F" w14:textId="77777777" w:rsidR="007D3BF9" w:rsidRPr="004E1A8B" w:rsidRDefault="007D3BF9" w:rsidP="007D3BF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A01275A" w14:textId="77777777" w:rsidR="007D3BF9" w:rsidRPr="004E1A8B" w:rsidRDefault="007D3BF9" w:rsidP="007D3BF9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270" w:type="dxa"/>
          </w:tcPr>
          <w:p w14:paraId="794F9B4E" w14:textId="77777777" w:rsidR="007D3BF9" w:rsidRPr="004E1A8B" w:rsidRDefault="007D3BF9" w:rsidP="007D3BF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E0609F3" w14:textId="77777777" w:rsidR="007D3BF9" w:rsidRPr="004E1A8B" w:rsidRDefault="007D3BF9" w:rsidP="007D3BF9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270" w:type="dxa"/>
          </w:tcPr>
          <w:p w14:paraId="48B8B0FA" w14:textId="77777777" w:rsidR="007D3BF9" w:rsidRPr="004E1A8B" w:rsidRDefault="007D3BF9" w:rsidP="007D3BF9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5"/>
                <w:szCs w:val="25"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217E6F1A" w14:textId="77777777" w:rsidR="007D3BF9" w:rsidRPr="004E1A8B" w:rsidRDefault="007D3BF9" w:rsidP="007D3BF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25"/>
                <w:szCs w:val="25"/>
                <w:cs/>
                <w:lang w:bidi="th-TH"/>
              </w:rPr>
            </w:pPr>
          </w:p>
        </w:tc>
      </w:tr>
      <w:tr w:rsidR="007D3BF9" w:rsidRPr="00422380" w14:paraId="5A327FBA" w14:textId="77777777" w:rsidTr="00696A1D">
        <w:trPr>
          <w:trHeight w:val="139"/>
        </w:trPr>
        <w:tc>
          <w:tcPr>
            <w:tcW w:w="3312" w:type="dxa"/>
          </w:tcPr>
          <w:p w14:paraId="5CF9A327" w14:textId="77777777" w:rsidR="007D3BF9" w:rsidRPr="004E1A8B" w:rsidRDefault="007D3BF9" w:rsidP="007D3B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02"/>
              </w:tabs>
              <w:ind w:right="-79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4E1A8B">
              <w:rPr>
                <w:rFonts w:ascii="Angsana New" w:hAnsi="Angsana New" w:hint="cs"/>
                <w:b/>
                <w:bCs/>
                <w:i/>
                <w:iCs/>
                <w:sz w:val="25"/>
                <w:szCs w:val="25"/>
                <w:cs/>
              </w:rPr>
              <w:t>หนี้สิน</w:t>
            </w:r>
            <w:r w:rsidRPr="004E1A8B">
              <w:rPr>
                <w:rFonts w:ascii="Angsana New" w:hAnsi="Angsana New"/>
                <w:b/>
                <w:bCs/>
                <w:i/>
                <w:iCs/>
                <w:sz w:val="25"/>
                <w:szCs w:val="25"/>
                <w:cs/>
              </w:rPr>
              <w:t>ภาษีเงินได้รอการตัดบัญชี</w:t>
            </w:r>
          </w:p>
        </w:tc>
        <w:tc>
          <w:tcPr>
            <w:tcW w:w="1260" w:type="dxa"/>
          </w:tcPr>
          <w:p w14:paraId="6FF501A8" w14:textId="77777777" w:rsidR="007D3BF9" w:rsidRPr="004E1A8B" w:rsidRDefault="007D3BF9" w:rsidP="007D3BF9">
            <w:pPr>
              <w:pStyle w:val="acctfourfigures"/>
              <w:tabs>
                <w:tab w:val="clear" w:pos="765"/>
              </w:tabs>
              <w:spacing w:line="240" w:lineRule="atLeast"/>
              <w:ind w:right="162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bidi="th-TH"/>
              </w:rPr>
            </w:pPr>
          </w:p>
        </w:tc>
        <w:tc>
          <w:tcPr>
            <w:tcW w:w="270" w:type="dxa"/>
          </w:tcPr>
          <w:p w14:paraId="254D78DA" w14:textId="77777777" w:rsidR="007D3BF9" w:rsidRPr="004E1A8B" w:rsidRDefault="007D3BF9" w:rsidP="007D3BF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260" w:type="dxa"/>
          </w:tcPr>
          <w:p w14:paraId="28220F8D" w14:textId="77777777" w:rsidR="007D3BF9" w:rsidRPr="004E1A8B" w:rsidRDefault="007D3BF9" w:rsidP="007D3BF9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270" w:type="dxa"/>
          </w:tcPr>
          <w:p w14:paraId="3DBB4B38" w14:textId="77777777" w:rsidR="007D3BF9" w:rsidRPr="004E1A8B" w:rsidRDefault="007D3BF9" w:rsidP="007D3BF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260" w:type="dxa"/>
          </w:tcPr>
          <w:p w14:paraId="5541899F" w14:textId="77777777" w:rsidR="007D3BF9" w:rsidRPr="004E1A8B" w:rsidRDefault="007D3BF9" w:rsidP="007D3BF9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270" w:type="dxa"/>
          </w:tcPr>
          <w:p w14:paraId="4E497047" w14:textId="77777777" w:rsidR="007D3BF9" w:rsidRPr="004E1A8B" w:rsidRDefault="007D3BF9" w:rsidP="007D3BF9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5"/>
                <w:szCs w:val="25"/>
                <w:lang w:bidi="th-TH"/>
              </w:rPr>
            </w:pPr>
          </w:p>
        </w:tc>
        <w:tc>
          <w:tcPr>
            <w:tcW w:w="1350" w:type="dxa"/>
          </w:tcPr>
          <w:p w14:paraId="05D5127A" w14:textId="77777777" w:rsidR="007D3BF9" w:rsidRPr="004E1A8B" w:rsidRDefault="007D3BF9" w:rsidP="007D3BF9">
            <w:pPr>
              <w:pStyle w:val="acctfourfigures"/>
              <w:tabs>
                <w:tab w:val="clear" w:pos="765"/>
              </w:tabs>
              <w:spacing w:line="240" w:lineRule="atLeast"/>
              <w:ind w:right="162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bidi="th-TH"/>
              </w:rPr>
            </w:pPr>
          </w:p>
        </w:tc>
      </w:tr>
      <w:tr w:rsidR="007D3BF9" w:rsidRPr="00422380" w14:paraId="13177B96" w14:textId="77777777" w:rsidTr="00696A1D">
        <w:trPr>
          <w:trHeight w:val="139"/>
        </w:trPr>
        <w:tc>
          <w:tcPr>
            <w:tcW w:w="3312" w:type="dxa"/>
          </w:tcPr>
          <w:p w14:paraId="5F33B4E7" w14:textId="02115A91" w:rsidR="007D3BF9" w:rsidRPr="004E1A8B" w:rsidRDefault="007D3BF9" w:rsidP="00257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5"/>
                <w:szCs w:val="25"/>
                <w:cs/>
              </w:rPr>
            </w:pPr>
            <w:r w:rsidRPr="004E1A8B">
              <w:rPr>
                <w:rFonts w:ascii="Angsana New" w:hAnsi="Angsana New"/>
                <w:sz w:val="25"/>
                <w:szCs w:val="25"/>
                <w:cs/>
              </w:rPr>
              <w:t>สินทรัพย์สิทธิการใช้</w:t>
            </w:r>
          </w:p>
        </w:tc>
        <w:tc>
          <w:tcPr>
            <w:tcW w:w="1260" w:type="dxa"/>
            <w:vAlign w:val="bottom"/>
          </w:tcPr>
          <w:p w14:paraId="5DAFD829" w14:textId="4DAF90B3" w:rsidR="007D3BF9" w:rsidRPr="004E1A8B" w:rsidRDefault="007D3BF9" w:rsidP="007D3BF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rPr>
                <w:rFonts w:ascii="Angsana New" w:hAnsi="Angsana New"/>
                <w:sz w:val="25"/>
                <w:szCs w:val="25"/>
                <w:cs/>
                <w:lang w:val="en-US" w:bidi="th-TH"/>
              </w:rPr>
            </w:pPr>
            <w:r w:rsidRPr="004E1A8B">
              <w:rPr>
                <w:rFonts w:ascii="Angsana New" w:hAnsi="Angsana New"/>
                <w:sz w:val="25"/>
                <w:szCs w:val="25"/>
                <w:lang w:val="en-US" w:bidi="th-TH"/>
              </w:rPr>
              <w:t>(1</w:t>
            </w:r>
            <w:r w:rsidR="00257981" w:rsidRPr="004E1A8B">
              <w:rPr>
                <w:rFonts w:ascii="Angsana New" w:hAnsi="Angsana New"/>
                <w:sz w:val="25"/>
                <w:szCs w:val="25"/>
                <w:lang w:val="en-US" w:bidi="th-TH"/>
              </w:rPr>
              <w:t>1,004</w:t>
            </w:r>
            <w:r w:rsidRPr="004E1A8B">
              <w:rPr>
                <w:rFonts w:ascii="Angsana New" w:hAnsi="Angsana New"/>
                <w:sz w:val="25"/>
                <w:szCs w:val="25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3E04795B" w14:textId="77777777" w:rsidR="007D3BF9" w:rsidRPr="004E1A8B" w:rsidRDefault="007D3BF9" w:rsidP="007D3BF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60" w:type="dxa"/>
            <w:vAlign w:val="bottom"/>
          </w:tcPr>
          <w:p w14:paraId="4CB07771" w14:textId="46169BD9" w:rsidR="007D3BF9" w:rsidRPr="004E1A8B" w:rsidRDefault="00257981" w:rsidP="00257981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4E1A8B">
              <w:rPr>
                <w:rFonts w:ascii="Angsana New" w:hAnsi="Angsana New"/>
                <w:sz w:val="24"/>
                <w:szCs w:val="24"/>
                <w:lang w:val="en-US" w:bidi="th-TH"/>
              </w:rPr>
              <w:t>(38,930)</w:t>
            </w:r>
          </w:p>
        </w:tc>
        <w:tc>
          <w:tcPr>
            <w:tcW w:w="270" w:type="dxa"/>
            <w:vAlign w:val="bottom"/>
          </w:tcPr>
          <w:p w14:paraId="28E30CA8" w14:textId="77777777" w:rsidR="007D3BF9" w:rsidRPr="004E1A8B" w:rsidRDefault="007D3BF9" w:rsidP="007D3BF9">
            <w:pPr>
              <w:pStyle w:val="acctfourfigures"/>
              <w:tabs>
                <w:tab w:val="clear" w:pos="765"/>
                <w:tab w:val="decimal" w:pos="522"/>
                <w:tab w:val="decimal" w:pos="951"/>
              </w:tabs>
              <w:spacing w:line="240" w:lineRule="atLeast"/>
              <w:ind w:right="-108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60" w:type="dxa"/>
            <w:vAlign w:val="bottom"/>
          </w:tcPr>
          <w:p w14:paraId="2969645F" w14:textId="5337FCE9" w:rsidR="007D3BF9" w:rsidRPr="004E1A8B" w:rsidRDefault="007D3BF9" w:rsidP="007D3BF9">
            <w:pPr>
              <w:pStyle w:val="acctfourfigures"/>
              <w:tabs>
                <w:tab w:val="clear" w:pos="765"/>
                <w:tab w:val="decimal" w:pos="590"/>
                <w:tab w:val="decimal" w:pos="792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4E1A8B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4B3C5419" w14:textId="77777777" w:rsidR="007D3BF9" w:rsidRPr="004E1A8B" w:rsidRDefault="007D3BF9" w:rsidP="007D3BF9">
            <w:pPr>
              <w:pStyle w:val="acctfourfigures"/>
              <w:tabs>
                <w:tab w:val="clear" w:pos="765"/>
                <w:tab w:val="decimal" w:pos="561"/>
                <w:tab w:val="decimal" w:pos="590"/>
              </w:tabs>
              <w:spacing w:line="240" w:lineRule="atLeast"/>
              <w:ind w:right="-96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50" w:type="dxa"/>
            <w:vAlign w:val="bottom"/>
          </w:tcPr>
          <w:p w14:paraId="0E169324" w14:textId="752CB549" w:rsidR="007D3BF9" w:rsidRPr="004E1A8B" w:rsidRDefault="007D3BF9" w:rsidP="007D3BF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rPr>
                <w:rFonts w:ascii="Angsana New" w:hAnsi="Angsana New"/>
                <w:sz w:val="25"/>
                <w:szCs w:val="25"/>
                <w:lang w:val="en-US" w:bidi="th-TH"/>
              </w:rPr>
            </w:pPr>
            <w:r w:rsidRPr="004E1A8B">
              <w:rPr>
                <w:rFonts w:ascii="Angsana New" w:hAnsi="Angsana New"/>
                <w:sz w:val="25"/>
                <w:szCs w:val="25"/>
                <w:lang w:val="en-US" w:bidi="th-TH"/>
              </w:rPr>
              <w:t>(</w:t>
            </w:r>
            <w:r w:rsidR="00257981" w:rsidRPr="004E1A8B">
              <w:rPr>
                <w:rFonts w:ascii="Angsana New" w:hAnsi="Angsana New"/>
                <w:sz w:val="25"/>
                <w:szCs w:val="25"/>
                <w:lang w:val="en-US" w:bidi="th-TH"/>
              </w:rPr>
              <w:t>49,934</w:t>
            </w:r>
            <w:r w:rsidRPr="004E1A8B">
              <w:rPr>
                <w:rFonts w:ascii="Angsana New" w:hAnsi="Angsana New"/>
                <w:sz w:val="25"/>
                <w:szCs w:val="25"/>
                <w:lang w:val="en-US" w:bidi="th-TH"/>
              </w:rPr>
              <w:t>)</w:t>
            </w:r>
          </w:p>
        </w:tc>
      </w:tr>
      <w:tr w:rsidR="007D3BF9" w:rsidRPr="00422380" w14:paraId="79B63735" w14:textId="77777777" w:rsidTr="00696A1D">
        <w:trPr>
          <w:trHeight w:val="139"/>
        </w:trPr>
        <w:tc>
          <w:tcPr>
            <w:tcW w:w="3312" w:type="dxa"/>
          </w:tcPr>
          <w:p w14:paraId="48D19D29" w14:textId="4D8657DC" w:rsidR="007D3BF9" w:rsidRPr="004E1A8B" w:rsidRDefault="007D3BF9" w:rsidP="007D3B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i/>
                <w:iCs/>
                <w:sz w:val="25"/>
                <w:szCs w:val="25"/>
                <w:cs/>
              </w:rPr>
            </w:pPr>
            <w:r w:rsidRPr="004E1A8B">
              <w:rPr>
                <w:rFonts w:ascii="Angsana New" w:hAnsi="Angsana New" w:hint="cs"/>
                <w:sz w:val="25"/>
                <w:szCs w:val="25"/>
                <w:cs/>
              </w:rPr>
              <w:t>ที่ดิน อาคารและอุปกรณ์</w:t>
            </w:r>
            <w:r w:rsidRPr="004E1A8B">
              <w:rPr>
                <w:rFonts w:ascii="Angsana New" w:hAnsi="Angsana New" w:hint="cs"/>
                <w:i/>
                <w:iCs/>
                <w:sz w:val="25"/>
                <w:szCs w:val="25"/>
                <w:cs/>
              </w:rPr>
              <w:t xml:space="preserve"> (การตีราคา</w:t>
            </w:r>
            <w:r w:rsidR="00A03398" w:rsidRPr="004E1A8B">
              <w:rPr>
                <w:rFonts w:ascii="Angsana New" w:hAnsi="Angsana New" w:hint="cs"/>
                <w:i/>
                <w:iCs/>
                <w:sz w:val="25"/>
                <w:szCs w:val="25"/>
                <w:cs/>
              </w:rPr>
              <w:t>ใหม่</w:t>
            </w:r>
            <w:r w:rsidRPr="004E1A8B">
              <w:rPr>
                <w:rFonts w:ascii="Angsana New" w:hAnsi="Angsana New" w:hint="cs"/>
                <w:i/>
                <w:iCs/>
                <w:sz w:val="25"/>
                <w:szCs w:val="25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2C870EA1" w14:textId="7EF700CA" w:rsidR="007D3BF9" w:rsidRPr="004E1A8B" w:rsidRDefault="007D3BF9" w:rsidP="007D3BF9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right="-96"/>
              <w:rPr>
                <w:rFonts w:ascii="Angsana New" w:hAnsi="Angsana New"/>
                <w:sz w:val="25"/>
                <w:szCs w:val="25"/>
              </w:rPr>
            </w:pPr>
            <w:r w:rsidRPr="004E1A8B">
              <w:rPr>
                <w:rFonts w:ascii="Angsana New" w:hAnsi="Angsana New"/>
                <w:sz w:val="25"/>
                <w:szCs w:val="25"/>
                <w:lang w:bidi="th-TH"/>
              </w:rPr>
              <w:t>(396,487)</w:t>
            </w:r>
          </w:p>
        </w:tc>
        <w:tc>
          <w:tcPr>
            <w:tcW w:w="270" w:type="dxa"/>
          </w:tcPr>
          <w:p w14:paraId="5448FD12" w14:textId="77777777" w:rsidR="007D3BF9" w:rsidRPr="004E1A8B" w:rsidRDefault="007D3BF9" w:rsidP="007D3BF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60" w:type="dxa"/>
            <w:vAlign w:val="bottom"/>
          </w:tcPr>
          <w:p w14:paraId="0F21796D" w14:textId="6F0FFBB3" w:rsidR="007D3BF9" w:rsidRPr="004E1A8B" w:rsidRDefault="007D3BF9" w:rsidP="008F5ED7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4E1A8B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23C14EE" w14:textId="77777777" w:rsidR="007D3BF9" w:rsidRPr="004E1A8B" w:rsidRDefault="007D3BF9" w:rsidP="007D3BF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5"/>
                <w:szCs w:val="25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25FBA922" w14:textId="25EE4C4A" w:rsidR="007D3BF9" w:rsidRPr="004E1A8B" w:rsidRDefault="007D3BF9" w:rsidP="007D3BF9">
            <w:pPr>
              <w:pStyle w:val="acctfourfigures"/>
              <w:tabs>
                <w:tab w:val="clear" w:pos="765"/>
                <w:tab w:val="decimal" w:pos="590"/>
                <w:tab w:val="decimal" w:pos="769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4E1A8B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42943972" w14:textId="77777777" w:rsidR="007D3BF9" w:rsidRPr="004E1A8B" w:rsidRDefault="007D3BF9" w:rsidP="007D3BF9">
            <w:pPr>
              <w:pStyle w:val="acctfourfigures"/>
              <w:tabs>
                <w:tab w:val="clear" w:pos="765"/>
                <w:tab w:val="decimal" w:pos="522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50" w:type="dxa"/>
            <w:vAlign w:val="bottom"/>
          </w:tcPr>
          <w:p w14:paraId="133BD710" w14:textId="5A36967E" w:rsidR="007D3BF9" w:rsidRPr="004E1A8B" w:rsidRDefault="007D3BF9" w:rsidP="007D3BF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rPr>
                <w:rFonts w:ascii="Angsana New" w:hAnsi="Angsana New"/>
                <w:sz w:val="25"/>
                <w:szCs w:val="25"/>
                <w:lang w:bidi="th-TH"/>
              </w:rPr>
            </w:pPr>
            <w:r w:rsidRPr="004E1A8B">
              <w:rPr>
                <w:rFonts w:ascii="Angsana New" w:hAnsi="Angsana New"/>
                <w:sz w:val="25"/>
                <w:szCs w:val="25"/>
                <w:lang w:bidi="th-TH"/>
              </w:rPr>
              <w:t>(396,487)</w:t>
            </w:r>
          </w:p>
        </w:tc>
      </w:tr>
      <w:tr w:rsidR="007D3BF9" w:rsidRPr="00422380" w14:paraId="18EF2C55" w14:textId="77777777" w:rsidTr="00696A1D">
        <w:trPr>
          <w:trHeight w:val="296"/>
        </w:trPr>
        <w:tc>
          <w:tcPr>
            <w:tcW w:w="3312" w:type="dxa"/>
          </w:tcPr>
          <w:p w14:paraId="5E70E782" w14:textId="77777777" w:rsidR="007D3BF9" w:rsidRPr="004E1A8B" w:rsidRDefault="007D3BF9" w:rsidP="007D3B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5"/>
                <w:szCs w:val="25"/>
                <w:cs/>
              </w:rPr>
            </w:pPr>
            <w:r w:rsidRPr="004E1A8B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2C6E5ECA" w14:textId="2EFD5143" w:rsidR="007D3BF9" w:rsidRPr="004E1A8B" w:rsidRDefault="007D3BF9" w:rsidP="007D3BF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25"/>
                <w:szCs w:val="25"/>
                <w:lang w:bidi="th-TH"/>
              </w:rPr>
            </w:pPr>
            <w:r w:rsidRPr="004E1A8B">
              <w:rPr>
                <w:rFonts w:ascii="Angsana New" w:hAnsi="Angsana New"/>
                <w:b/>
                <w:bCs/>
                <w:sz w:val="25"/>
                <w:szCs w:val="25"/>
                <w:lang w:bidi="th-TH"/>
              </w:rPr>
              <w:t>(</w:t>
            </w:r>
            <w:r w:rsidR="00257981" w:rsidRPr="004E1A8B">
              <w:rPr>
                <w:rFonts w:ascii="Angsana New" w:hAnsi="Angsana New"/>
                <w:b/>
                <w:bCs/>
                <w:sz w:val="25"/>
                <w:szCs w:val="25"/>
                <w:lang w:bidi="th-TH"/>
              </w:rPr>
              <w:t>407,491</w:t>
            </w:r>
            <w:r w:rsidRPr="004E1A8B">
              <w:rPr>
                <w:rFonts w:ascii="Angsana New" w:hAnsi="Angsana New"/>
                <w:b/>
                <w:bCs/>
                <w:sz w:val="25"/>
                <w:szCs w:val="25"/>
                <w:lang w:bidi="th-TH"/>
              </w:rPr>
              <w:t>)</w:t>
            </w:r>
          </w:p>
        </w:tc>
        <w:tc>
          <w:tcPr>
            <w:tcW w:w="270" w:type="dxa"/>
          </w:tcPr>
          <w:p w14:paraId="213728D4" w14:textId="77777777" w:rsidR="007D3BF9" w:rsidRPr="004E1A8B" w:rsidRDefault="007D3BF9" w:rsidP="007D3BF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5"/>
                <w:szCs w:val="25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25FE64" w14:textId="61BA22C3" w:rsidR="007D3BF9" w:rsidRPr="004E1A8B" w:rsidRDefault="00257981" w:rsidP="00257981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108"/>
              <w:jc w:val="center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4E1A8B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(38,930)</w:t>
            </w:r>
          </w:p>
        </w:tc>
        <w:tc>
          <w:tcPr>
            <w:tcW w:w="270" w:type="dxa"/>
            <w:vAlign w:val="bottom"/>
          </w:tcPr>
          <w:p w14:paraId="389D3711" w14:textId="77777777" w:rsidR="007D3BF9" w:rsidRPr="004E1A8B" w:rsidRDefault="007D3BF9" w:rsidP="007D3BF9">
            <w:pPr>
              <w:pStyle w:val="acctfourfigures"/>
              <w:tabs>
                <w:tab w:val="clear" w:pos="765"/>
                <w:tab w:val="decimal" w:pos="522"/>
                <w:tab w:val="decimal" w:pos="951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5660DE" w14:textId="0ADE5A93" w:rsidR="007D3BF9" w:rsidRPr="004E1A8B" w:rsidRDefault="007D3BF9" w:rsidP="007D3BF9">
            <w:pPr>
              <w:pStyle w:val="acctfourfigures"/>
              <w:tabs>
                <w:tab w:val="clear" w:pos="765"/>
                <w:tab w:val="decimal" w:pos="590"/>
                <w:tab w:val="decimal" w:pos="792"/>
              </w:tabs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25"/>
                <w:szCs w:val="25"/>
                <w:cs/>
                <w:lang w:bidi="th-TH"/>
              </w:rPr>
            </w:pPr>
            <w:r w:rsidRPr="004E1A8B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46CEE862" w14:textId="77777777" w:rsidR="007D3BF9" w:rsidRPr="004E1A8B" w:rsidRDefault="007D3BF9" w:rsidP="007D3BF9">
            <w:pPr>
              <w:pStyle w:val="acctfourfigures"/>
              <w:tabs>
                <w:tab w:val="clear" w:pos="765"/>
                <w:tab w:val="decimal" w:pos="561"/>
                <w:tab w:val="decimal" w:pos="681"/>
              </w:tabs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292E886" w14:textId="1B65B310" w:rsidR="007D3BF9" w:rsidRPr="004E1A8B" w:rsidRDefault="007D3BF9" w:rsidP="007D3BF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25"/>
                <w:szCs w:val="25"/>
                <w:lang w:bidi="th-TH"/>
              </w:rPr>
            </w:pPr>
            <w:r w:rsidRPr="004E1A8B">
              <w:rPr>
                <w:rFonts w:ascii="Angsana New" w:hAnsi="Angsana New"/>
                <w:b/>
                <w:bCs/>
                <w:sz w:val="25"/>
                <w:szCs w:val="25"/>
                <w:lang w:bidi="th-TH"/>
              </w:rPr>
              <w:t>(</w:t>
            </w:r>
            <w:r w:rsidR="00257981" w:rsidRPr="004E1A8B">
              <w:rPr>
                <w:rFonts w:ascii="Angsana New" w:hAnsi="Angsana New"/>
                <w:b/>
                <w:bCs/>
                <w:sz w:val="25"/>
                <w:szCs w:val="25"/>
                <w:lang w:bidi="th-TH"/>
              </w:rPr>
              <w:t>446,421</w:t>
            </w:r>
            <w:r w:rsidRPr="004E1A8B">
              <w:rPr>
                <w:rFonts w:ascii="Angsana New" w:hAnsi="Angsana New"/>
                <w:b/>
                <w:bCs/>
                <w:sz w:val="25"/>
                <w:szCs w:val="25"/>
                <w:lang w:bidi="th-TH"/>
              </w:rPr>
              <w:t>)</w:t>
            </w:r>
          </w:p>
        </w:tc>
      </w:tr>
      <w:tr w:rsidR="007D3BF9" w:rsidRPr="00422380" w14:paraId="7F16E7CA" w14:textId="77777777" w:rsidTr="00696A1D">
        <w:trPr>
          <w:trHeight w:val="262"/>
        </w:trPr>
        <w:tc>
          <w:tcPr>
            <w:tcW w:w="3312" w:type="dxa"/>
          </w:tcPr>
          <w:p w14:paraId="2A846F94" w14:textId="77777777" w:rsidR="007D3BF9" w:rsidRPr="004E1A8B" w:rsidRDefault="007D3BF9" w:rsidP="007D3B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5B94B2C" w14:textId="77777777" w:rsidR="007D3BF9" w:rsidRPr="004E1A8B" w:rsidRDefault="007D3BF9" w:rsidP="007D3BF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25"/>
                <w:szCs w:val="25"/>
                <w:lang w:bidi="th-TH"/>
              </w:rPr>
            </w:pPr>
          </w:p>
        </w:tc>
        <w:tc>
          <w:tcPr>
            <w:tcW w:w="270" w:type="dxa"/>
          </w:tcPr>
          <w:p w14:paraId="208598A0" w14:textId="77777777" w:rsidR="007D3BF9" w:rsidRPr="004E1A8B" w:rsidRDefault="007D3BF9" w:rsidP="007D3BF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03CEA19" w14:textId="77777777" w:rsidR="007D3BF9" w:rsidRPr="004E1A8B" w:rsidRDefault="007D3BF9" w:rsidP="007D3BF9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270" w:type="dxa"/>
          </w:tcPr>
          <w:p w14:paraId="7BED8EDB" w14:textId="77777777" w:rsidR="007D3BF9" w:rsidRPr="004E1A8B" w:rsidRDefault="007D3BF9" w:rsidP="007D3BF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38E563A" w14:textId="77777777" w:rsidR="007D3BF9" w:rsidRPr="004E1A8B" w:rsidRDefault="007D3BF9" w:rsidP="007D3BF9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270" w:type="dxa"/>
          </w:tcPr>
          <w:p w14:paraId="668ED3D9" w14:textId="77777777" w:rsidR="007D3BF9" w:rsidRPr="004E1A8B" w:rsidRDefault="007D3BF9" w:rsidP="007D3BF9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5"/>
                <w:szCs w:val="25"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497DEDC1" w14:textId="77777777" w:rsidR="007D3BF9" w:rsidRPr="004E1A8B" w:rsidRDefault="007D3BF9" w:rsidP="007D3BF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25"/>
                <w:szCs w:val="25"/>
                <w:lang w:bidi="th-TH"/>
              </w:rPr>
            </w:pPr>
          </w:p>
        </w:tc>
      </w:tr>
      <w:tr w:rsidR="007D3BF9" w:rsidRPr="00422380" w14:paraId="4453FDA4" w14:textId="77777777" w:rsidTr="00696A1D">
        <w:trPr>
          <w:trHeight w:val="262"/>
        </w:trPr>
        <w:tc>
          <w:tcPr>
            <w:tcW w:w="3312" w:type="dxa"/>
          </w:tcPr>
          <w:p w14:paraId="2CC7390E" w14:textId="77777777" w:rsidR="007D3BF9" w:rsidRPr="00422380" w:rsidRDefault="007D3BF9" w:rsidP="007D3B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  <w:r w:rsidRPr="00422380">
              <w:rPr>
                <w:rFonts w:ascii="Angsana New" w:hAnsi="Angsana New" w:hint="cs"/>
                <w:b/>
                <w:bCs/>
                <w:sz w:val="25"/>
                <w:szCs w:val="25"/>
                <w:cs/>
              </w:rPr>
              <w:t>สุทธิ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71E48D8C" w14:textId="57EC9CAC" w:rsidR="007D3BF9" w:rsidRPr="00422380" w:rsidRDefault="007D3BF9" w:rsidP="007D3BF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25"/>
                <w:szCs w:val="25"/>
                <w:lang w:bidi="th-TH"/>
              </w:rPr>
            </w:pPr>
            <w:r w:rsidRPr="00422380">
              <w:rPr>
                <w:rFonts w:ascii="Angsana New" w:hAnsi="Angsana New"/>
                <w:b/>
                <w:bCs/>
                <w:sz w:val="25"/>
                <w:szCs w:val="25"/>
                <w:lang w:bidi="th-TH"/>
              </w:rPr>
              <w:t>(290,719)</w:t>
            </w:r>
          </w:p>
        </w:tc>
        <w:tc>
          <w:tcPr>
            <w:tcW w:w="270" w:type="dxa"/>
          </w:tcPr>
          <w:p w14:paraId="68172E4A" w14:textId="77777777" w:rsidR="007D3BF9" w:rsidRPr="00422380" w:rsidRDefault="007D3BF9" w:rsidP="007D3BF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5C57C597" w14:textId="136FA001" w:rsidR="007D3BF9" w:rsidRPr="00422380" w:rsidRDefault="007D3BF9" w:rsidP="007D3BF9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422380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24,443</w:t>
            </w:r>
          </w:p>
        </w:tc>
        <w:tc>
          <w:tcPr>
            <w:tcW w:w="270" w:type="dxa"/>
          </w:tcPr>
          <w:p w14:paraId="2E442399" w14:textId="77777777" w:rsidR="007D3BF9" w:rsidRPr="00422380" w:rsidRDefault="007D3BF9" w:rsidP="007D3BF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07167416" w14:textId="4A7F60F4" w:rsidR="007D3BF9" w:rsidRPr="00422380" w:rsidRDefault="007D3BF9" w:rsidP="007D3BF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25"/>
                <w:szCs w:val="25"/>
                <w:lang w:val="en-US" w:bidi="th-TH"/>
              </w:rPr>
            </w:pPr>
            <w:r w:rsidRPr="00422380">
              <w:rPr>
                <w:rFonts w:ascii="Angsana New" w:hAnsi="Angsana New"/>
                <w:b/>
                <w:bCs/>
                <w:sz w:val="25"/>
                <w:szCs w:val="25"/>
                <w:lang w:val="en-US" w:bidi="th-TH"/>
              </w:rPr>
              <w:t>(2,544)</w:t>
            </w:r>
          </w:p>
        </w:tc>
        <w:tc>
          <w:tcPr>
            <w:tcW w:w="270" w:type="dxa"/>
          </w:tcPr>
          <w:p w14:paraId="037018C2" w14:textId="77777777" w:rsidR="007D3BF9" w:rsidRPr="00422380" w:rsidRDefault="007D3BF9" w:rsidP="007D3BF9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5"/>
                <w:szCs w:val="25"/>
                <w:lang w:bidi="th-TH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075AE01A" w14:textId="73680261" w:rsidR="007D3BF9" w:rsidRPr="00422380" w:rsidRDefault="007D3BF9" w:rsidP="007D3BF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25"/>
                <w:szCs w:val="25"/>
                <w:cs/>
                <w:lang w:bidi="th-TH"/>
              </w:rPr>
            </w:pPr>
            <w:r w:rsidRPr="00422380">
              <w:rPr>
                <w:rFonts w:ascii="Angsana New" w:hAnsi="Angsana New"/>
                <w:b/>
                <w:bCs/>
                <w:sz w:val="25"/>
                <w:szCs w:val="25"/>
                <w:lang w:bidi="th-TH"/>
              </w:rPr>
              <w:t>(268,820)</w:t>
            </w:r>
          </w:p>
        </w:tc>
      </w:tr>
    </w:tbl>
    <w:p w14:paraId="65365F42" w14:textId="400D3B8C" w:rsidR="00D63F2A" w:rsidRPr="00422380" w:rsidRDefault="00D63F2A" w:rsidP="00D97B37">
      <w:pPr>
        <w:rPr>
          <w:rFonts w:ascii="Angsana New" w:hAnsi="Angsana New"/>
        </w:rPr>
      </w:pPr>
    </w:p>
    <w:p w14:paraId="56B250BC" w14:textId="77777777" w:rsidR="00D63F2A" w:rsidRPr="00422380" w:rsidRDefault="00D63F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  <w:r w:rsidRPr="00422380">
        <w:rPr>
          <w:rFonts w:ascii="Angsana New" w:hAnsi="Angsana New"/>
        </w:rPr>
        <w:br w:type="page"/>
      </w: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330"/>
        <w:gridCol w:w="1366"/>
        <w:gridCol w:w="273"/>
        <w:gridCol w:w="1241"/>
        <w:gridCol w:w="273"/>
        <w:gridCol w:w="1257"/>
        <w:gridCol w:w="273"/>
        <w:gridCol w:w="1347"/>
      </w:tblGrid>
      <w:tr w:rsidR="001D5426" w:rsidRPr="00422380" w14:paraId="071E7BB2" w14:textId="77777777" w:rsidTr="001D5426">
        <w:trPr>
          <w:trHeight w:val="333"/>
          <w:tblHeader/>
        </w:trPr>
        <w:tc>
          <w:tcPr>
            <w:tcW w:w="3330" w:type="dxa"/>
            <w:shd w:val="clear" w:color="auto" w:fill="auto"/>
          </w:tcPr>
          <w:p w14:paraId="71F14948" w14:textId="77777777" w:rsidR="001D5426" w:rsidRPr="00422380" w:rsidRDefault="001D5426" w:rsidP="003A51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0"/>
              </w:tabs>
              <w:spacing w:after="0" w:line="340" w:lineRule="exact"/>
              <w:ind w:right="-127"/>
              <w:rPr>
                <w:rFonts w:asciiTheme="majorBidi" w:hAnsiTheme="majorBidi" w:cstheme="majorBidi"/>
                <w:i/>
                <w:iCs/>
                <w:color w:val="0000FF"/>
                <w:sz w:val="25"/>
                <w:szCs w:val="25"/>
                <w:shd w:val="clear" w:color="auto" w:fill="E6E6E6"/>
              </w:rPr>
            </w:pPr>
            <w:r w:rsidRPr="00422380">
              <w:rPr>
                <w:rFonts w:asciiTheme="majorBidi" w:hAnsiTheme="majorBidi" w:cstheme="majorBidi"/>
                <w:sz w:val="25"/>
                <w:szCs w:val="25"/>
                <w:cs/>
              </w:rPr>
              <w:lastRenderedPageBreak/>
              <w:br w:type="page"/>
            </w:r>
          </w:p>
        </w:tc>
        <w:tc>
          <w:tcPr>
            <w:tcW w:w="6030" w:type="dxa"/>
            <w:gridSpan w:val="7"/>
            <w:shd w:val="clear" w:color="auto" w:fill="auto"/>
            <w:vAlign w:val="bottom"/>
          </w:tcPr>
          <w:p w14:paraId="2E938A25" w14:textId="77777777" w:rsidR="001D5426" w:rsidRPr="00422380" w:rsidRDefault="001D5426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422380">
              <w:rPr>
                <w:rFonts w:asciiTheme="majorBidi" w:hAnsiTheme="majorBidi" w:cstheme="majorBidi"/>
                <w:bCs/>
                <w:sz w:val="25"/>
                <w:szCs w:val="25"/>
                <w:cs/>
              </w:rPr>
              <w:t>งบการเงินเฉพาะกิจการ</w:t>
            </w:r>
          </w:p>
        </w:tc>
      </w:tr>
      <w:tr w:rsidR="001D5426" w:rsidRPr="00422380" w14:paraId="1D370173" w14:textId="77777777" w:rsidTr="001D5426">
        <w:trPr>
          <w:trHeight w:val="139"/>
          <w:tblHeader/>
        </w:trPr>
        <w:tc>
          <w:tcPr>
            <w:tcW w:w="3330" w:type="dxa"/>
            <w:shd w:val="clear" w:color="auto" w:fill="auto"/>
          </w:tcPr>
          <w:p w14:paraId="377C0E77" w14:textId="77777777" w:rsidR="001D5426" w:rsidRPr="00422380" w:rsidRDefault="001D5426" w:rsidP="003A51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27"/>
              <w:rPr>
                <w:rFonts w:asciiTheme="majorBidi" w:hAnsiTheme="majorBidi" w:cstheme="majorBidi"/>
                <w:i/>
                <w:iCs/>
                <w:color w:val="0000FF"/>
                <w:sz w:val="25"/>
                <w:szCs w:val="25"/>
                <w:shd w:val="clear" w:color="auto" w:fill="E6E6E6"/>
              </w:rPr>
            </w:pPr>
          </w:p>
        </w:tc>
        <w:tc>
          <w:tcPr>
            <w:tcW w:w="1366" w:type="dxa"/>
            <w:shd w:val="clear" w:color="auto" w:fill="auto"/>
            <w:vAlign w:val="bottom"/>
          </w:tcPr>
          <w:p w14:paraId="2D43CAEA" w14:textId="77777777" w:rsidR="001D5426" w:rsidRPr="00422380" w:rsidRDefault="001D5426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273" w:type="dxa"/>
            <w:shd w:val="clear" w:color="auto" w:fill="auto"/>
            <w:vAlign w:val="bottom"/>
          </w:tcPr>
          <w:p w14:paraId="1CCC4B20" w14:textId="77777777" w:rsidR="001D5426" w:rsidRPr="00422380" w:rsidRDefault="001D5426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771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6AD57A" w14:textId="77777777" w:rsidR="001D5426" w:rsidRPr="00422380" w:rsidRDefault="001D5426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3" w:right="-143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422380">
              <w:rPr>
                <w:rFonts w:asciiTheme="majorBidi" w:hAnsiTheme="majorBidi" w:cstheme="majorBidi"/>
                <w:sz w:val="25"/>
                <w:szCs w:val="25"/>
                <w:cs/>
              </w:rPr>
              <w:t>บันทึกเป็น (รายจ่าย) / รายได้ใน</w:t>
            </w:r>
          </w:p>
        </w:tc>
        <w:tc>
          <w:tcPr>
            <w:tcW w:w="1620" w:type="dxa"/>
            <w:gridSpan w:val="2"/>
            <w:shd w:val="clear" w:color="auto" w:fill="auto"/>
            <w:vAlign w:val="bottom"/>
          </w:tcPr>
          <w:p w14:paraId="718C94C4" w14:textId="77777777" w:rsidR="001D5426" w:rsidRPr="00422380" w:rsidRDefault="001D5426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3" w:right="-143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0604F1" w:rsidRPr="00422380" w14:paraId="41A790E0" w14:textId="77777777" w:rsidTr="001D5426">
        <w:trPr>
          <w:trHeight w:val="139"/>
          <w:tblHeader/>
        </w:trPr>
        <w:tc>
          <w:tcPr>
            <w:tcW w:w="3330" w:type="dxa"/>
            <w:shd w:val="clear" w:color="auto" w:fill="auto"/>
            <w:vAlign w:val="bottom"/>
          </w:tcPr>
          <w:p w14:paraId="623F52EC" w14:textId="77777777" w:rsidR="000604F1" w:rsidRPr="00422380" w:rsidRDefault="000604F1" w:rsidP="003A51EA">
            <w:pPr>
              <w:pStyle w:val="acctfourfigures"/>
              <w:tabs>
                <w:tab w:val="clear" w:pos="765"/>
              </w:tabs>
              <w:spacing w:line="340" w:lineRule="exact"/>
              <w:rPr>
                <w:rFonts w:asciiTheme="majorBidi" w:hAnsiTheme="majorBidi" w:cstheme="majorBidi"/>
                <w:b/>
                <w:bCs/>
                <w:color w:val="0000FF"/>
                <w:sz w:val="25"/>
                <w:szCs w:val="25"/>
              </w:rPr>
            </w:pPr>
            <w:r w:rsidRPr="00422380"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  <w:cs/>
                <w:lang w:val="en-US" w:bidi="th-TH"/>
              </w:rPr>
              <w:t>ภาษีเงินได้รอการตัดบัญชี</w:t>
            </w:r>
          </w:p>
        </w:tc>
        <w:tc>
          <w:tcPr>
            <w:tcW w:w="1366" w:type="dxa"/>
            <w:shd w:val="clear" w:color="auto" w:fill="auto"/>
            <w:vAlign w:val="bottom"/>
          </w:tcPr>
          <w:p w14:paraId="325CFFC7" w14:textId="77777777" w:rsidR="000604F1" w:rsidRPr="00422380" w:rsidRDefault="000604F1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422380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 xml:space="preserve">ณ วันที่       </w:t>
            </w:r>
          </w:p>
          <w:p w14:paraId="34CD392E" w14:textId="77777777" w:rsidR="000604F1" w:rsidRPr="00422380" w:rsidRDefault="000604F1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 w:firstLine="31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422380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1</w:t>
            </w:r>
            <w:r w:rsidRPr="00422380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 xml:space="preserve"> มกราคม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401762EB" w14:textId="77777777" w:rsidR="000604F1" w:rsidRPr="00422380" w:rsidRDefault="000604F1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3A969A" w14:textId="77777777" w:rsidR="000604F1" w:rsidRPr="00422380" w:rsidRDefault="000604F1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5"/>
                <w:szCs w:val="25"/>
              </w:rPr>
            </w:pPr>
            <w:r w:rsidRPr="00422380">
              <w:rPr>
                <w:rFonts w:asciiTheme="majorBidi" w:hAnsiTheme="majorBidi" w:cstheme="majorBidi"/>
                <w:sz w:val="25"/>
                <w:szCs w:val="25"/>
                <w:cs/>
              </w:rPr>
              <w:t>กำไรหรือขาดทุน</w:t>
            </w:r>
          </w:p>
        </w:tc>
        <w:tc>
          <w:tcPr>
            <w:tcW w:w="2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B08BDA" w14:textId="77777777" w:rsidR="000604F1" w:rsidRPr="00422380" w:rsidRDefault="000604F1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F21857" w14:textId="77777777" w:rsidR="000604F1" w:rsidRPr="00422380" w:rsidRDefault="000604F1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422380">
              <w:rPr>
                <w:rFonts w:asciiTheme="majorBidi" w:hAnsiTheme="majorBidi" w:cstheme="majorBidi"/>
                <w:sz w:val="25"/>
                <w:szCs w:val="25"/>
                <w:cs/>
              </w:rPr>
              <w:t>กำไรขาดทุนเบ็ดเสร็จอื่น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1C6D361F" w14:textId="77777777" w:rsidR="000604F1" w:rsidRPr="00422380" w:rsidRDefault="000604F1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3" w:right="-143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47" w:type="dxa"/>
            <w:shd w:val="clear" w:color="auto" w:fill="auto"/>
            <w:vAlign w:val="bottom"/>
          </w:tcPr>
          <w:p w14:paraId="24C200DB" w14:textId="77777777" w:rsidR="000604F1" w:rsidRPr="00422380" w:rsidRDefault="000604F1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422380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 xml:space="preserve"> ณ วันที่</w:t>
            </w:r>
            <w:r w:rsidRPr="00422380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br/>
              <w:t>31</w:t>
            </w:r>
            <w:r w:rsidRPr="00422380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 xml:space="preserve"> ธันวาคม</w:t>
            </w:r>
          </w:p>
        </w:tc>
      </w:tr>
      <w:tr w:rsidR="001D5426" w:rsidRPr="00422380" w14:paraId="19E65CD1" w14:textId="77777777" w:rsidTr="001D5426">
        <w:trPr>
          <w:trHeight w:val="279"/>
          <w:tblHeader/>
        </w:trPr>
        <w:tc>
          <w:tcPr>
            <w:tcW w:w="3330" w:type="dxa"/>
            <w:shd w:val="clear" w:color="auto" w:fill="auto"/>
          </w:tcPr>
          <w:p w14:paraId="546DA782" w14:textId="77777777" w:rsidR="001D5426" w:rsidRPr="00422380" w:rsidRDefault="001D5426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7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6030" w:type="dxa"/>
            <w:gridSpan w:val="7"/>
            <w:shd w:val="clear" w:color="auto" w:fill="auto"/>
          </w:tcPr>
          <w:p w14:paraId="7C37EBFD" w14:textId="77777777" w:rsidR="001D5426" w:rsidRPr="00422380" w:rsidRDefault="001D5426" w:rsidP="003A51EA">
            <w:pPr>
              <w:pStyle w:val="acctfourfigures"/>
              <w:tabs>
                <w:tab w:val="clear" w:pos="765"/>
                <w:tab w:val="decimal" w:pos="684"/>
              </w:tabs>
              <w:spacing w:line="340" w:lineRule="exact"/>
              <w:ind w:right="-96"/>
              <w:jc w:val="center"/>
              <w:rPr>
                <w:rFonts w:asciiTheme="majorBidi" w:hAnsiTheme="majorBidi" w:cstheme="majorBidi"/>
                <w:i/>
                <w:iCs/>
                <w:sz w:val="25"/>
                <w:szCs w:val="25"/>
                <w:lang w:bidi="th-TH"/>
              </w:rPr>
            </w:pPr>
            <w:r w:rsidRPr="00422380">
              <w:rPr>
                <w:rFonts w:asciiTheme="majorBidi" w:hAnsiTheme="majorBidi" w:cstheme="majorBidi"/>
                <w:i/>
                <w:iCs/>
                <w:sz w:val="25"/>
                <w:szCs w:val="25"/>
                <w:cs/>
                <w:lang w:bidi="th-TH"/>
              </w:rPr>
              <w:t>(พันบาท)</w:t>
            </w:r>
          </w:p>
        </w:tc>
      </w:tr>
      <w:tr w:rsidR="001D5426" w:rsidRPr="00422380" w14:paraId="71C1EE87" w14:textId="77777777" w:rsidTr="001D5426">
        <w:trPr>
          <w:trHeight w:val="279"/>
          <w:tblHeader/>
        </w:trPr>
        <w:tc>
          <w:tcPr>
            <w:tcW w:w="3330" w:type="dxa"/>
            <w:shd w:val="clear" w:color="auto" w:fill="auto"/>
          </w:tcPr>
          <w:p w14:paraId="35837659" w14:textId="1A55867F" w:rsidR="001D5426" w:rsidRPr="00422380" w:rsidRDefault="001D5426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79"/>
              <w:rPr>
                <w:rFonts w:asciiTheme="majorBidi" w:hAnsiTheme="majorBidi" w:cstheme="majorBidi"/>
                <w:sz w:val="25"/>
                <w:szCs w:val="25"/>
              </w:rPr>
            </w:pPr>
            <w:r w:rsidRPr="00422380"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</w:rPr>
              <w:t>256</w:t>
            </w:r>
            <w:r w:rsidR="008538E6" w:rsidRPr="00422380"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</w:rPr>
              <w:t>6</w:t>
            </w:r>
          </w:p>
        </w:tc>
        <w:tc>
          <w:tcPr>
            <w:tcW w:w="6030" w:type="dxa"/>
            <w:gridSpan w:val="7"/>
            <w:shd w:val="clear" w:color="auto" w:fill="auto"/>
          </w:tcPr>
          <w:p w14:paraId="60A325B1" w14:textId="77777777" w:rsidR="001D5426" w:rsidRPr="00422380" w:rsidRDefault="001D5426" w:rsidP="003A51EA">
            <w:pPr>
              <w:pStyle w:val="acctfourfigures"/>
              <w:tabs>
                <w:tab w:val="clear" w:pos="765"/>
                <w:tab w:val="decimal" w:pos="684"/>
              </w:tabs>
              <w:spacing w:line="340" w:lineRule="exact"/>
              <w:ind w:right="-96"/>
              <w:jc w:val="center"/>
              <w:rPr>
                <w:rFonts w:asciiTheme="majorBidi" w:hAnsiTheme="majorBidi" w:cstheme="majorBidi"/>
                <w:i/>
                <w:iCs/>
                <w:sz w:val="25"/>
                <w:szCs w:val="25"/>
                <w:cs/>
                <w:lang w:bidi="th-TH"/>
              </w:rPr>
            </w:pPr>
          </w:p>
        </w:tc>
      </w:tr>
      <w:tr w:rsidR="000604F1" w:rsidRPr="00422380" w14:paraId="34F99268" w14:textId="77777777" w:rsidTr="001D5426">
        <w:trPr>
          <w:trHeight w:val="139"/>
        </w:trPr>
        <w:tc>
          <w:tcPr>
            <w:tcW w:w="3330" w:type="dxa"/>
            <w:shd w:val="clear" w:color="auto" w:fill="auto"/>
          </w:tcPr>
          <w:p w14:paraId="37E897FF" w14:textId="77777777" w:rsidR="000604F1" w:rsidRPr="00422380" w:rsidRDefault="000604F1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02"/>
              </w:tabs>
              <w:spacing w:line="340" w:lineRule="exact"/>
              <w:ind w:right="-79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422380"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66" w:type="dxa"/>
            <w:shd w:val="clear" w:color="auto" w:fill="auto"/>
          </w:tcPr>
          <w:p w14:paraId="711BDB4A" w14:textId="77777777" w:rsidR="000604F1" w:rsidRPr="00422380" w:rsidRDefault="000604F1" w:rsidP="003A51EA">
            <w:pPr>
              <w:pStyle w:val="acctfourfigures"/>
              <w:tabs>
                <w:tab w:val="clear" w:pos="765"/>
                <w:tab w:val="decimal" w:pos="709"/>
              </w:tabs>
              <w:spacing w:line="340" w:lineRule="exact"/>
              <w:ind w:left="-38" w:right="-73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273" w:type="dxa"/>
            <w:shd w:val="clear" w:color="auto" w:fill="auto"/>
          </w:tcPr>
          <w:p w14:paraId="54B894ED" w14:textId="77777777" w:rsidR="000604F1" w:rsidRPr="00422380" w:rsidRDefault="000604F1" w:rsidP="003A51EA">
            <w:pPr>
              <w:pStyle w:val="acctfourfigures"/>
              <w:tabs>
                <w:tab w:val="clear" w:pos="765"/>
                <w:tab w:val="decimal" w:pos="951"/>
              </w:tabs>
              <w:spacing w:line="340" w:lineRule="exact"/>
              <w:ind w:right="-96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1241" w:type="dxa"/>
            <w:shd w:val="clear" w:color="auto" w:fill="auto"/>
          </w:tcPr>
          <w:p w14:paraId="4836296E" w14:textId="77777777" w:rsidR="000604F1" w:rsidRPr="00422380" w:rsidRDefault="000604F1" w:rsidP="00FA5303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right="-96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273" w:type="dxa"/>
            <w:shd w:val="clear" w:color="auto" w:fill="auto"/>
          </w:tcPr>
          <w:p w14:paraId="60E038ED" w14:textId="77777777" w:rsidR="000604F1" w:rsidRPr="00422380" w:rsidRDefault="000604F1" w:rsidP="003A51EA">
            <w:pPr>
              <w:pStyle w:val="acctfourfigures"/>
              <w:tabs>
                <w:tab w:val="clear" w:pos="765"/>
                <w:tab w:val="decimal" w:pos="951"/>
              </w:tabs>
              <w:spacing w:line="340" w:lineRule="exact"/>
              <w:ind w:right="-96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1257" w:type="dxa"/>
            <w:shd w:val="clear" w:color="auto" w:fill="auto"/>
          </w:tcPr>
          <w:p w14:paraId="14F4BF61" w14:textId="77777777" w:rsidR="000604F1" w:rsidRPr="00422380" w:rsidRDefault="000604F1" w:rsidP="003A51EA">
            <w:pPr>
              <w:pStyle w:val="acctfourfigures"/>
              <w:tabs>
                <w:tab w:val="clear" w:pos="765"/>
                <w:tab w:val="decimal" w:pos="684"/>
              </w:tabs>
              <w:spacing w:line="340" w:lineRule="exact"/>
              <w:ind w:right="-96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273" w:type="dxa"/>
            <w:shd w:val="clear" w:color="auto" w:fill="auto"/>
          </w:tcPr>
          <w:p w14:paraId="4177C2D6" w14:textId="77777777" w:rsidR="000604F1" w:rsidRPr="00422380" w:rsidRDefault="000604F1" w:rsidP="003A51EA">
            <w:pPr>
              <w:pStyle w:val="acctfourfigures"/>
              <w:tabs>
                <w:tab w:val="clear" w:pos="765"/>
                <w:tab w:val="decimal" w:pos="684"/>
              </w:tabs>
              <w:spacing w:line="340" w:lineRule="exact"/>
              <w:ind w:right="-96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1347" w:type="dxa"/>
            <w:shd w:val="clear" w:color="auto" w:fill="auto"/>
          </w:tcPr>
          <w:p w14:paraId="2A7A6821" w14:textId="77777777" w:rsidR="000604F1" w:rsidRPr="00422380" w:rsidRDefault="000604F1" w:rsidP="003A51EA">
            <w:pPr>
              <w:pStyle w:val="acctfourfigures"/>
              <w:tabs>
                <w:tab w:val="clear" w:pos="765"/>
                <w:tab w:val="decimal" w:pos="684"/>
              </w:tabs>
              <w:spacing w:line="340" w:lineRule="exact"/>
              <w:ind w:right="-96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</w:tr>
      <w:tr w:rsidR="000604F1" w:rsidRPr="00422380" w14:paraId="3C4E90E3" w14:textId="77777777" w:rsidTr="001D5426">
        <w:trPr>
          <w:trHeight w:val="139"/>
        </w:trPr>
        <w:tc>
          <w:tcPr>
            <w:tcW w:w="3330" w:type="dxa"/>
            <w:shd w:val="clear" w:color="auto" w:fill="auto"/>
          </w:tcPr>
          <w:p w14:paraId="65726025" w14:textId="77777777" w:rsidR="000604F1" w:rsidRPr="00422380" w:rsidRDefault="000604F1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8" w:right="-79"/>
              <w:rPr>
                <w:rFonts w:asciiTheme="majorBidi" w:hAnsiTheme="majorBidi" w:cstheme="majorBidi"/>
                <w:color w:val="0000FF"/>
                <w:sz w:val="25"/>
                <w:szCs w:val="25"/>
                <w:cs/>
              </w:rPr>
            </w:pPr>
            <w:r w:rsidRPr="00422380">
              <w:rPr>
                <w:rFonts w:asciiTheme="majorBidi" w:hAnsiTheme="majorBidi" w:cstheme="majorBidi"/>
                <w:sz w:val="25"/>
                <w:szCs w:val="25"/>
                <w:cs/>
              </w:rPr>
              <w:t>ลูกหนี้การค้าและลูกหนี้อื่น</w:t>
            </w:r>
            <w:r w:rsidRPr="00422380">
              <w:rPr>
                <w:rFonts w:asciiTheme="majorBidi" w:hAnsiTheme="majorBidi" w:cstheme="majorBidi"/>
                <w:color w:val="0000FF"/>
                <w:sz w:val="25"/>
                <w:szCs w:val="25"/>
                <w:cs/>
              </w:rPr>
              <w:t xml:space="preserve"> </w:t>
            </w:r>
          </w:p>
        </w:tc>
        <w:tc>
          <w:tcPr>
            <w:tcW w:w="1366" w:type="dxa"/>
            <w:shd w:val="clear" w:color="auto" w:fill="auto"/>
          </w:tcPr>
          <w:p w14:paraId="6FDF4667" w14:textId="77777777" w:rsidR="000604F1" w:rsidRPr="00422380" w:rsidRDefault="000604F1" w:rsidP="003A51EA">
            <w:pPr>
              <w:pStyle w:val="acctfourfigures"/>
              <w:tabs>
                <w:tab w:val="clear" w:pos="765"/>
              </w:tabs>
              <w:spacing w:line="340" w:lineRule="exact"/>
              <w:jc w:val="right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273" w:type="dxa"/>
            <w:shd w:val="clear" w:color="auto" w:fill="auto"/>
          </w:tcPr>
          <w:p w14:paraId="639CCAE3" w14:textId="77777777" w:rsidR="000604F1" w:rsidRPr="00422380" w:rsidRDefault="000604F1" w:rsidP="003A51EA">
            <w:pPr>
              <w:pStyle w:val="acctfourfigures"/>
              <w:tabs>
                <w:tab w:val="clear" w:pos="765"/>
                <w:tab w:val="decimal" w:pos="951"/>
              </w:tabs>
              <w:spacing w:line="340" w:lineRule="exact"/>
              <w:ind w:right="-96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1241" w:type="dxa"/>
            <w:shd w:val="clear" w:color="auto" w:fill="auto"/>
          </w:tcPr>
          <w:p w14:paraId="11204ED8" w14:textId="77777777" w:rsidR="000604F1" w:rsidRPr="00422380" w:rsidRDefault="000604F1" w:rsidP="003A51EA">
            <w:pPr>
              <w:pStyle w:val="acctfourfigures"/>
              <w:tabs>
                <w:tab w:val="clear" w:pos="765"/>
              </w:tabs>
              <w:spacing w:line="340" w:lineRule="exact"/>
              <w:ind w:left="-38" w:right="72"/>
              <w:jc w:val="right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273" w:type="dxa"/>
            <w:shd w:val="clear" w:color="auto" w:fill="auto"/>
          </w:tcPr>
          <w:p w14:paraId="1F7D68EC" w14:textId="77777777" w:rsidR="000604F1" w:rsidRPr="00422380" w:rsidRDefault="000604F1" w:rsidP="003A51EA">
            <w:pPr>
              <w:pStyle w:val="acctfourfigures"/>
              <w:tabs>
                <w:tab w:val="clear" w:pos="765"/>
                <w:tab w:val="decimal" w:pos="951"/>
              </w:tabs>
              <w:spacing w:line="340" w:lineRule="exact"/>
              <w:ind w:right="-96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1257" w:type="dxa"/>
            <w:shd w:val="clear" w:color="auto" w:fill="auto"/>
          </w:tcPr>
          <w:p w14:paraId="292EDEE8" w14:textId="77777777" w:rsidR="000604F1" w:rsidRPr="00422380" w:rsidRDefault="000604F1" w:rsidP="003A51EA">
            <w:pPr>
              <w:pStyle w:val="acctfourfigures"/>
              <w:tabs>
                <w:tab w:val="clear" w:pos="765"/>
                <w:tab w:val="decimal" w:pos="432"/>
              </w:tabs>
              <w:spacing w:line="340" w:lineRule="exac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73" w:type="dxa"/>
            <w:shd w:val="clear" w:color="auto" w:fill="auto"/>
          </w:tcPr>
          <w:p w14:paraId="47F37911" w14:textId="77777777" w:rsidR="000604F1" w:rsidRPr="00422380" w:rsidRDefault="000604F1" w:rsidP="003A51EA">
            <w:pPr>
              <w:pStyle w:val="acctfourfigures"/>
              <w:tabs>
                <w:tab w:val="clear" w:pos="765"/>
                <w:tab w:val="decimal" w:pos="684"/>
              </w:tabs>
              <w:spacing w:line="340" w:lineRule="exact"/>
              <w:ind w:right="-96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1347" w:type="dxa"/>
            <w:shd w:val="clear" w:color="auto" w:fill="auto"/>
          </w:tcPr>
          <w:p w14:paraId="62784DD3" w14:textId="77777777" w:rsidR="000604F1" w:rsidRPr="00422380" w:rsidRDefault="000604F1" w:rsidP="003A51EA">
            <w:pPr>
              <w:pStyle w:val="acctfourfigures"/>
              <w:tabs>
                <w:tab w:val="clear" w:pos="765"/>
              </w:tabs>
              <w:spacing w:line="340" w:lineRule="exact"/>
              <w:jc w:val="right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</w:tr>
      <w:tr w:rsidR="008538E6" w:rsidRPr="00422380" w14:paraId="3E668C7F" w14:textId="77777777" w:rsidTr="00C838B3">
        <w:trPr>
          <w:trHeight w:val="139"/>
        </w:trPr>
        <w:tc>
          <w:tcPr>
            <w:tcW w:w="3330" w:type="dxa"/>
            <w:shd w:val="clear" w:color="auto" w:fill="auto"/>
          </w:tcPr>
          <w:p w14:paraId="2D192A42" w14:textId="77777777" w:rsidR="008538E6" w:rsidRPr="00422380" w:rsidRDefault="008538E6" w:rsidP="00853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2" w:right="-79" w:hanging="16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422380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  </w:t>
            </w:r>
            <w:r w:rsidRPr="00422380">
              <w:rPr>
                <w:rFonts w:asciiTheme="majorBidi" w:hAnsiTheme="majorBidi" w:cstheme="majorBidi"/>
                <w:i/>
                <w:iCs/>
                <w:sz w:val="25"/>
                <w:szCs w:val="25"/>
                <w:cs/>
              </w:rPr>
              <w:t>(ค่าเผื่อผลขาดทุนด้านเครดิตที่คาดว่าจะเกิดขึ้น)</w:t>
            </w:r>
          </w:p>
        </w:tc>
        <w:tc>
          <w:tcPr>
            <w:tcW w:w="1366" w:type="dxa"/>
            <w:shd w:val="clear" w:color="auto" w:fill="auto"/>
            <w:vAlign w:val="bottom"/>
          </w:tcPr>
          <w:p w14:paraId="3976FEFE" w14:textId="085E588D" w:rsidR="008538E6" w:rsidRPr="00422380" w:rsidRDefault="008538E6" w:rsidP="008538E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73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422380">
              <w:rPr>
                <w:rFonts w:ascii="Angsana New" w:hAnsi="Angsana New"/>
                <w:sz w:val="24"/>
                <w:szCs w:val="24"/>
                <w:lang w:val="en-US" w:bidi="th-TH"/>
              </w:rPr>
              <w:t>4,794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25212806" w14:textId="77777777" w:rsidR="008538E6" w:rsidRPr="00422380" w:rsidRDefault="008538E6" w:rsidP="008538E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1241" w:type="dxa"/>
            <w:shd w:val="clear" w:color="auto" w:fill="auto"/>
            <w:vAlign w:val="bottom"/>
          </w:tcPr>
          <w:p w14:paraId="0409282E" w14:textId="07BE8F81" w:rsidR="008538E6" w:rsidRPr="00422380" w:rsidRDefault="008538E6" w:rsidP="008538E6">
            <w:pPr>
              <w:pStyle w:val="acctfourfigures"/>
              <w:tabs>
                <w:tab w:val="clear" w:pos="765"/>
                <w:tab w:val="decimal" w:pos="148"/>
                <w:tab w:val="decimal" w:pos="598"/>
                <w:tab w:val="left" w:pos="778"/>
              </w:tabs>
              <w:spacing w:line="240" w:lineRule="atLeast"/>
              <w:ind w:left="58" w:right="-108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422380">
              <w:rPr>
                <w:rFonts w:ascii="Angsana New" w:hAnsi="Angsana New"/>
                <w:sz w:val="24"/>
                <w:szCs w:val="24"/>
                <w:lang w:val="en-US" w:bidi="th-TH"/>
              </w:rPr>
              <w:t>(4,661)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6E571073" w14:textId="77777777" w:rsidR="008538E6" w:rsidRPr="00422380" w:rsidRDefault="008538E6" w:rsidP="008538E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1257" w:type="dxa"/>
            <w:shd w:val="clear" w:color="auto" w:fill="auto"/>
            <w:vAlign w:val="bottom"/>
          </w:tcPr>
          <w:p w14:paraId="1D1EFE45" w14:textId="2BED2C7A" w:rsidR="008538E6" w:rsidRPr="00422380" w:rsidRDefault="008538E6" w:rsidP="008538E6">
            <w:pPr>
              <w:pStyle w:val="acctfourfigures"/>
              <w:tabs>
                <w:tab w:val="clear" w:pos="765"/>
                <w:tab w:val="decimal" w:pos="591"/>
                <w:tab w:val="decimal" w:pos="792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422380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71783A65" w14:textId="77777777" w:rsidR="008538E6" w:rsidRPr="00422380" w:rsidRDefault="008538E6" w:rsidP="008538E6">
            <w:pPr>
              <w:pStyle w:val="acctfourfigures"/>
              <w:tabs>
                <w:tab w:val="clear" w:pos="765"/>
                <w:tab w:val="decimal" w:pos="684"/>
                <w:tab w:val="decimal" w:pos="792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1347" w:type="dxa"/>
            <w:shd w:val="clear" w:color="auto" w:fill="auto"/>
            <w:vAlign w:val="bottom"/>
          </w:tcPr>
          <w:p w14:paraId="2C651F17" w14:textId="7E10C8D9" w:rsidR="008538E6" w:rsidRPr="00422380" w:rsidRDefault="008538E6" w:rsidP="008538E6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73"/>
              <w:jc w:val="center"/>
              <w:rPr>
                <w:rFonts w:ascii="Angsana New" w:hAnsi="Angsana New"/>
                <w:sz w:val="25"/>
                <w:szCs w:val="25"/>
                <w:cs/>
                <w:lang w:val="en-US" w:bidi="th-TH"/>
              </w:rPr>
            </w:pPr>
            <w:r w:rsidRPr="00422380">
              <w:rPr>
                <w:rFonts w:ascii="Angsana New" w:hAnsi="Angsana New"/>
                <w:sz w:val="24"/>
                <w:szCs w:val="24"/>
                <w:lang w:val="en-US" w:bidi="th-TH"/>
              </w:rPr>
              <w:t>133</w:t>
            </w:r>
          </w:p>
        </w:tc>
      </w:tr>
      <w:tr w:rsidR="008538E6" w:rsidRPr="00422380" w14:paraId="3DF391F4" w14:textId="77777777" w:rsidTr="00AD78C6">
        <w:trPr>
          <w:trHeight w:val="139"/>
        </w:trPr>
        <w:tc>
          <w:tcPr>
            <w:tcW w:w="3330" w:type="dxa"/>
            <w:shd w:val="clear" w:color="auto" w:fill="auto"/>
          </w:tcPr>
          <w:p w14:paraId="7F28C77D" w14:textId="77777777" w:rsidR="008538E6" w:rsidRPr="00422380" w:rsidRDefault="008538E6" w:rsidP="00853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2" w:right="-79" w:hanging="162"/>
              <w:rPr>
                <w:rFonts w:asciiTheme="majorBidi" w:hAnsiTheme="majorBidi" w:cstheme="majorBidi"/>
                <w:sz w:val="25"/>
                <w:szCs w:val="25"/>
              </w:rPr>
            </w:pPr>
            <w:r w:rsidRPr="00422380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สินค้าคงเหลือ </w:t>
            </w:r>
            <w:r w:rsidRPr="00422380">
              <w:rPr>
                <w:rFonts w:asciiTheme="majorBidi" w:hAnsiTheme="majorBidi" w:cstheme="majorBidi"/>
                <w:i/>
                <w:iCs/>
                <w:sz w:val="25"/>
                <w:szCs w:val="25"/>
                <w:cs/>
              </w:rPr>
              <w:t>(ค่าเผื่อการลดมูลค่า)</w:t>
            </w:r>
          </w:p>
        </w:tc>
        <w:tc>
          <w:tcPr>
            <w:tcW w:w="1366" w:type="dxa"/>
            <w:shd w:val="clear" w:color="auto" w:fill="auto"/>
          </w:tcPr>
          <w:p w14:paraId="5A7A0111" w14:textId="5F95626F" w:rsidR="008538E6" w:rsidRPr="00422380" w:rsidRDefault="008538E6" w:rsidP="008538E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73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422380">
              <w:rPr>
                <w:rFonts w:ascii="Angsana New" w:hAnsi="Angsana New"/>
                <w:sz w:val="24"/>
                <w:szCs w:val="24"/>
                <w:lang w:val="en-US" w:bidi="th-TH"/>
              </w:rPr>
              <w:t>353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1587D05B" w14:textId="77777777" w:rsidR="008538E6" w:rsidRPr="00422380" w:rsidRDefault="008538E6" w:rsidP="008538E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1241" w:type="dxa"/>
            <w:shd w:val="clear" w:color="auto" w:fill="auto"/>
          </w:tcPr>
          <w:p w14:paraId="1650EB1C" w14:textId="54471749" w:rsidR="008538E6" w:rsidRPr="00422380" w:rsidRDefault="008538E6" w:rsidP="005772E2">
            <w:pPr>
              <w:pStyle w:val="acctfourfigures"/>
              <w:tabs>
                <w:tab w:val="clear" w:pos="765"/>
                <w:tab w:val="decimal" w:pos="148"/>
                <w:tab w:val="decimal" w:pos="598"/>
                <w:tab w:val="left" w:pos="860"/>
              </w:tabs>
              <w:spacing w:line="240" w:lineRule="atLeast"/>
              <w:ind w:left="58" w:right="-200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422380">
              <w:rPr>
                <w:rFonts w:ascii="Angsana New" w:hAnsi="Angsana New"/>
                <w:sz w:val="24"/>
                <w:szCs w:val="24"/>
                <w:lang w:val="en-US" w:bidi="th-TH"/>
              </w:rPr>
              <w:t>(286)</w:t>
            </w:r>
          </w:p>
        </w:tc>
        <w:tc>
          <w:tcPr>
            <w:tcW w:w="273" w:type="dxa"/>
            <w:shd w:val="clear" w:color="auto" w:fill="auto"/>
          </w:tcPr>
          <w:p w14:paraId="39583F8E" w14:textId="77777777" w:rsidR="008538E6" w:rsidRPr="00422380" w:rsidRDefault="008538E6" w:rsidP="008538E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1257" w:type="dxa"/>
            <w:shd w:val="clear" w:color="auto" w:fill="auto"/>
          </w:tcPr>
          <w:p w14:paraId="098AEEC6" w14:textId="4FA5FCA1" w:rsidR="008538E6" w:rsidRPr="00422380" w:rsidRDefault="008538E6" w:rsidP="008538E6">
            <w:pPr>
              <w:pStyle w:val="acctfourfigures"/>
              <w:tabs>
                <w:tab w:val="clear" w:pos="765"/>
                <w:tab w:val="decimal" w:pos="591"/>
                <w:tab w:val="decimal" w:pos="792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422380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3" w:type="dxa"/>
            <w:shd w:val="clear" w:color="auto" w:fill="auto"/>
          </w:tcPr>
          <w:p w14:paraId="2A09EF22" w14:textId="77777777" w:rsidR="008538E6" w:rsidRPr="00422380" w:rsidRDefault="008538E6" w:rsidP="008538E6">
            <w:pPr>
              <w:pStyle w:val="acctfourfigures"/>
              <w:tabs>
                <w:tab w:val="clear" w:pos="765"/>
                <w:tab w:val="decimal" w:pos="684"/>
                <w:tab w:val="decimal" w:pos="792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1347" w:type="dxa"/>
            <w:shd w:val="clear" w:color="auto" w:fill="auto"/>
          </w:tcPr>
          <w:p w14:paraId="5A27A50C" w14:textId="1041D0D1" w:rsidR="008538E6" w:rsidRPr="00422380" w:rsidRDefault="008538E6" w:rsidP="008538E6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73"/>
              <w:jc w:val="center"/>
              <w:rPr>
                <w:rFonts w:ascii="Angsana New" w:hAnsi="Angsana New"/>
                <w:sz w:val="25"/>
                <w:szCs w:val="25"/>
                <w:lang w:val="en-US" w:bidi="th-TH"/>
              </w:rPr>
            </w:pPr>
            <w:r w:rsidRPr="00422380">
              <w:rPr>
                <w:rFonts w:ascii="Angsana New" w:hAnsi="Angsana New"/>
                <w:sz w:val="24"/>
                <w:szCs w:val="24"/>
                <w:lang w:val="en-US" w:bidi="th-TH"/>
              </w:rPr>
              <w:t>67</w:t>
            </w:r>
          </w:p>
        </w:tc>
      </w:tr>
      <w:tr w:rsidR="008538E6" w:rsidRPr="00422380" w14:paraId="31792263" w14:textId="77777777" w:rsidTr="00C838B3">
        <w:trPr>
          <w:trHeight w:val="70"/>
        </w:trPr>
        <w:tc>
          <w:tcPr>
            <w:tcW w:w="3330" w:type="dxa"/>
            <w:shd w:val="clear" w:color="auto" w:fill="auto"/>
          </w:tcPr>
          <w:p w14:paraId="7782F691" w14:textId="4BF1B9E8" w:rsidR="008538E6" w:rsidRPr="00422380" w:rsidRDefault="008538E6" w:rsidP="00853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252" w:right="-79" w:hanging="25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422380">
              <w:rPr>
                <w:rFonts w:asciiTheme="majorBidi" w:hAnsiTheme="majorBidi" w:cstheme="majorBidi"/>
                <w:sz w:val="25"/>
                <w:szCs w:val="25"/>
                <w:cs/>
              </w:rPr>
              <w:t>สินทรัพย์หมุนเวียนอื่น</w:t>
            </w:r>
            <w:r w:rsidRPr="00422380">
              <w:rPr>
                <w:rFonts w:asciiTheme="majorBidi" w:hAnsiTheme="majorBidi" w:cstheme="majorBidi" w:hint="cs"/>
                <w:sz w:val="25"/>
                <w:szCs w:val="25"/>
                <w:cs/>
              </w:rPr>
              <w:t xml:space="preserve"> </w:t>
            </w:r>
            <w:r w:rsidRPr="00422380">
              <w:rPr>
                <w:rFonts w:asciiTheme="majorBidi" w:hAnsiTheme="majorBidi" w:cstheme="majorBidi"/>
                <w:i/>
                <w:iCs/>
                <w:sz w:val="25"/>
                <w:szCs w:val="25"/>
                <w:cs/>
              </w:rPr>
              <w:t>(ค่าเผื่อการลดมูลค่า)</w:t>
            </w:r>
          </w:p>
        </w:tc>
        <w:tc>
          <w:tcPr>
            <w:tcW w:w="1366" w:type="dxa"/>
            <w:shd w:val="clear" w:color="auto" w:fill="auto"/>
            <w:vAlign w:val="bottom"/>
          </w:tcPr>
          <w:p w14:paraId="763A1966" w14:textId="4DBA628B" w:rsidR="008538E6" w:rsidRPr="00422380" w:rsidRDefault="008538E6" w:rsidP="008538E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73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422380">
              <w:rPr>
                <w:rFonts w:ascii="Angsana New" w:hAnsi="Angsana New"/>
                <w:sz w:val="24"/>
                <w:szCs w:val="24"/>
                <w:lang w:val="en-US" w:bidi="th-TH"/>
              </w:rPr>
              <w:t>112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2DED60A8" w14:textId="77777777" w:rsidR="008538E6" w:rsidRPr="00422380" w:rsidRDefault="008538E6" w:rsidP="008538E6">
            <w:pPr>
              <w:pStyle w:val="acctfourfigures"/>
              <w:tabs>
                <w:tab w:val="clear" w:pos="765"/>
                <w:tab w:val="decimal" w:pos="561"/>
                <w:tab w:val="decimal" w:pos="792"/>
              </w:tabs>
              <w:spacing w:line="240" w:lineRule="atLeast"/>
              <w:ind w:right="-73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1241" w:type="dxa"/>
            <w:shd w:val="clear" w:color="auto" w:fill="auto"/>
            <w:vAlign w:val="bottom"/>
          </w:tcPr>
          <w:p w14:paraId="06A1D797" w14:textId="0CC105D8" w:rsidR="008538E6" w:rsidRPr="00422380" w:rsidRDefault="008538E6" w:rsidP="005772E2">
            <w:pPr>
              <w:pStyle w:val="acctfourfigures"/>
              <w:tabs>
                <w:tab w:val="clear" w:pos="765"/>
                <w:tab w:val="decimal" w:pos="148"/>
                <w:tab w:val="decimal" w:pos="770"/>
              </w:tabs>
              <w:spacing w:line="240" w:lineRule="atLeast"/>
              <w:ind w:left="58" w:right="-108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422380">
              <w:rPr>
                <w:rFonts w:ascii="Angsana New" w:hAnsi="Angsana New"/>
                <w:sz w:val="24"/>
                <w:szCs w:val="24"/>
                <w:lang w:val="en-US" w:bidi="th-TH"/>
              </w:rPr>
              <w:t>2,395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09D86512" w14:textId="77777777" w:rsidR="008538E6" w:rsidRPr="00422380" w:rsidRDefault="008538E6" w:rsidP="008538E6">
            <w:pPr>
              <w:pStyle w:val="acctfourfigures"/>
              <w:tabs>
                <w:tab w:val="clear" w:pos="765"/>
                <w:tab w:val="decimal" w:pos="522"/>
                <w:tab w:val="decimal" w:pos="792"/>
                <w:tab w:val="decimal" w:pos="951"/>
              </w:tabs>
              <w:spacing w:line="240" w:lineRule="atLeast"/>
              <w:ind w:right="-73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1257" w:type="dxa"/>
            <w:shd w:val="clear" w:color="auto" w:fill="auto"/>
            <w:vAlign w:val="bottom"/>
          </w:tcPr>
          <w:p w14:paraId="4DAA1345" w14:textId="6AEC88BB" w:rsidR="008538E6" w:rsidRPr="00422380" w:rsidRDefault="008538E6" w:rsidP="008538E6">
            <w:pPr>
              <w:pStyle w:val="acctfourfigures"/>
              <w:tabs>
                <w:tab w:val="clear" w:pos="765"/>
                <w:tab w:val="decimal" w:pos="590"/>
                <w:tab w:val="decimal" w:pos="792"/>
              </w:tabs>
              <w:spacing w:line="240" w:lineRule="atLeast"/>
              <w:ind w:right="-73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422380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3FDF248A" w14:textId="77777777" w:rsidR="008538E6" w:rsidRPr="00422380" w:rsidRDefault="008538E6" w:rsidP="008538E6">
            <w:pPr>
              <w:pStyle w:val="acctfourfigures"/>
              <w:tabs>
                <w:tab w:val="clear" w:pos="765"/>
                <w:tab w:val="decimal" w:pos="684"/>
                <w:tab w:val="decimal" w:pos="792"/>
              </w:tabs>
              <w:spacing w:line="240" w:lineRule="atLeast"/>
              <w:ind w:right="-73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1347" w:type="dxa"/>
            <w:shd w:val="clear" w:color="auto" w:fill="auto"/>
            <w:vAlign w:val="bottom"/>
          </w:tcPr>
          <w:p w14:paraId="6E89A483" w14:textId="17EE553A" w:rsidR="008538E6" w:rsidRPr="00422380" w:rsidRDefault="008538E6" w:rsidP="008538E6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73"/>
              <w:jc w:val="center"/>
              <w:rPr>
                <w:rFonts w:ascii="Angsana New" w:hAnsi="Angsana New"/>
                <w:sz w:val="25"/>
                <w:szCs w:val="25"/>
                <w:lang w:val="en-US" w:bidi="th-TH"/>
              </w:rPr>
            </w:pPr>
            <w:r w:rsidRPr="00422380">
              <w:rPr>
                <w:rFonts w:ascii="Angsana New" w:hAnsi="Angsana New"/>
                <w:sz w:val="24"/>
                <w:szCs w:val="24"/>
                <w:lang w:val="en-US" w:bidi="th-TH"/>
              </w:rPr>
              <w:t>2,507</w:t>
            </w:r>
          </w:p>
        </w:tc>
      </w:tr>
      <w:tr w:rsidR="008538E6" w:rsidRPr="00422380" w14:paraId="669FD563" w14:textId="77777777" w:rsidTr="00C838B3">
        <w:trPr>
          <w:trHeight w:val="139"/>
        </w:trPr>
        <w:tc>
          <w:tcPr>
            <w:tcW w:w="3330" w:type="dxa"/>
          </w:tcPr>
          <w:p w14:paraId="0F28FFEB" w14:textId="65B4B42B" w:rsidR="008538E6" w:rsidRPr="00D812F0" w:rsidRDefault="008538E6" w:rsidP="00853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2" w:right="-79" w:hanging="16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D812F0">
              <w:rPr>
                <w:rFonts w:asciiTheme="majorBidi" w:hAnsiTheme="majorBidi" w:cstheme="majorBidi"/>
                <w:sz w:val="25"/>
                <w:szCs w:val="25"/>
                <w:cs/>
              </w:rPr>
              <w:t>สินทรัพย์ทางการเงินที่วัดมูลค่าด้วยมูลค่ายุติธรรมผ่านกำไรขาดทุน</w:t>
            </w:r>
            <w:r w:rsidR="002A0315" w:rsidRPr="00D812F0">
              <w:rPr>
                <w:rFonts w:asciiTheme="majorBidi" w:hAnsiTheme="majorBidi" w:cstheme="majorBidi" w:hint="cs"/>
                <w:sz w:val="25"/>
                <w:szCs w:val="25"/>
                <w:cs/>
              </w:rPr>
              <w:t>เบ็ดเสร็จอื่น</w:t>
            </w:r>
          </w:p>
        </w:tc>
        <w:tc>
          <w:tcPr>
            <w:tcW w:w="1366" w:type="dxa"/>
            <w:vAlign w:val="bottom"/>
          </w:tcPr>
          <w:p w14:paraId="32EE8694" w14:textId="36BB1E4B" w:rsidR="008538E6" w:rsidRPr="00D812F0" w:rsidRDefault="008538E6" w:rsidP="008538E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73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D812F0">
              <w:rPr>
                <w:rFonts w:ascii="Angsana New" w:hAnsi="Angsana New"/>
                <w:sz w:val="24"/>
                <w:szCs w:val="24"/>
                <w:lang w:val="en-US" w:bidi="th-TH"/>
              </w:rPr>
              <w:t>1,712</w:t>
            </w:r>
          </w:p>
        </w:tc>
        <w:tc>
          <w:tcPr>
            <w:tcW w:w="273" w:type="dxa"/>
            <w:vAlign w:val="bottom"/>
          </w:tcPr>
          <w:p w14:paraId="03ADBC0D" w14:textId="77777777" w:rsidR="008538E6" w:rsidRPr="00D812F0" w:rsidRDefault="008538E6" w:rsidP="008538E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73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1241" w:type="dxa"/>
            <w:vAlign w:val="bottom"/>
          </w:tcPr>
          <w:p w14:paraId="3B1401DC" w14:textId="496174DE" w:rsidR="008538E6" w:rsidRPr="00D812F0" w:rsidRDefault="008538E6" w:rsidP="008538E6">
            <w:pPr>
              <w:pStyle w:val="acctfourfigures"/>
              <w:tabs>
                <w:tab w:val="clear" w:pos="765"/>
                <w:tab w:val="decimal" w:pos="148"/>
                <w:tab w:val="decimal" w:pos="598"/>
              </w:tabs>
              <w:spacing w:line="240" w:lineRule="atLeast"/>
              <w:ind w:left="58" w:right="-108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D812F0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3" w:type="dxa"/>
            <w:vAlign w:val="bottom"/>
          </w:tcPr>
          <w:p w14:paraId="0998252C" w14:textId="77777777" w:rsidR="008538E6" w:rsidRPr="00D812F0" w:rsidRDefault="008538E6" w:rsidP="008538E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73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1257" w:type="dxa"/>
            <w:vAlign w:val="bottom"/>
          </w:tcPr>
          <w:p w14:paraId="2CD6D111" w14:textId="6E48F4EB" w:rsidR="008538E6" w:rsidRPr="00D812F0" w:rsidRDefault="008538E6" w:rsidP="008538E6">
            <w:pPr>
              <w:pStyle w:val="acctfourfigures"/>
              <w:tabs>
                <w:tab w:val="clear" w:pos="765"/>
                <w:tab w:val="decimal" w:pos="589"/>
                <w:tab w:val="decimal" w:pos="792"/>
              </w:tabs>
              <w:spacing w:line="240" w:lineRule="atLeast"/>
              <w:ind w:right="-73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D812F0">
              <w:rPr>
                <w:rFonts w:ascii="Angsana New" w:hAnsi="Angsana New"/>
                <w:sz w:val="24"/>
                <w:szCs w:val="24"/>
                <w:lang w:val="en-US" w:bidi="th-TH"/>
              </w:rPr>
              <w:t>(309)</w:t>
            </w:r>
          </w:p>
        </w:tc>
        <w:tc>
          <w:tcPr>
            <w:tcW w:w="273" w:type="dxa"/>
            <w:vAlign w:val="bottom"/>
          </w:tcPr>
          <w:p w14:paraId="61D741AA" w14:textId="77777777" w:rsidR="008538E6" w:rsidRPr="00422380" w:rsidRDefault="008538E6" w:rsidP="008538E6">
            <w:pPr>
              <w:pStyle w:val="acctfourfigures"/>
              <w:tabs>
                <w:tab w:val="clear" w:pos="765"/>
                <w:tab w:val="decimal" w:pos="684"/>
                <w:tab w:val="decimal" w:pos="792"/>
              </w:tabs>
              <w:spacing w:line="240" w:lineRule="atLeast"/>
              <w:ind w:right="-73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1347" w:type="dxa"/>
            <w:vAlign w:val="bottom"/>
          </w:tcPr>
          <w:p w14:paraId="19FEFF96" w14:textId="2042AA7F" w:rsidR="008538E6" w:rsidRPr="00422380" w:rsidRDefault="008538E6" w:rsidP="008538E6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73"/>
              <w:jc w:val="center"/>
              <w:rPr>
                <w:rFonts w:ascii="Angsana New" w:hAnsi="Angsana New"/>
                <w:sz w:val="25"/>
                <w:szCs w:val="25"/>
                <w:lang w:val="en-US" w:bidi="th-TH"/>
              </w:rPr>
            </w:pPr>
            <w:r w:rsidRPr="00422380">
              <w:rPr>
                <w:rFonts w:ascii="Angsana New" w:hAnsi="Angsana New"/>
                <w:sz w:val="24"/>
                <w:szCs w:val="24"/>
                <w:lang w:val="en-US" w:bidi="th-TH"/>
              </w:rPr>
              <w:t>1,403</w:t>
            </w:r>
          </w:p>
        </w:tc>
      </w:tr>
      <w:tr w:rsidR="008538E6" w:rsidRPr="00422380" w14:paraId="37876CEA" w14:textId="77777777" w:rsidTr="00C838B3">
        <w:trPr>
          <w:trHeight w:val="139"/>
        </w:trPr>
        <w:tc>
          <w:tcPr>
            <w:tcW w:w="3330" w:type="dxa"/>
          </w:tcPr>
          <w:p w14:paraId="1CCA2423" w14:textId="77777777" w:rsidR="008538E6" w:rsidRPr="00D812F0" w:rsidRDefault="008538E6" w:rsidP="00853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2" w:right="-79" w:hanging="16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D812F0">
              <w:rPr>
                <w:rFonts w:asciiTheme="majorBidi" w:hAnsiTheme="majorBidi" w:cstheme="majorBidi"/>
                <w:sz w:val="25"/>
                <w:szCs w:val="25"/>
                <w:cs/>
              </w:rPr>
              <w:t>เงินลงทุนในบริษัทย่อย</w:t>
            </w:r>
          </w:p>
        </w:tc>
        <w:tc>
          <w:tcPr>
            <w:tcW w:w="1366" w:type="dxa"/>
            <w:vAlign w:val="bottom"/>
          </w:tcPr>
          <w:p w14:paraId="11D91F25" w14:textId="02D8A560" w:rsidR="008538E6" w:rsidRPr="00D812F0" w:rsidRDefault="008538E6" w:rsidP="008538E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73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D812F0">
              <w:rPr>
                <w:rFonts w:ascii="Angsana New" w:hAnsi="Angsana New"/>
                <w:sz w:val="24"/>
                <w:szCs w:val="24"/>
                <w:lang w:val="en-US" w:bidi="th-TH"/>
              </w:rPr>
              <w:t>9,200</w:t>
            </w:r>
          </w:p>
        </w:tc>
        <w:tc>
          <w:tcPr>
            <w:tcW w:w="273" w:type="dxa"/>
            <w:vAlign w:val="bottom"/>
          </w:tcPr>
          <w:p w14:paraId="518C8C68" w14:textId="77777777" w:rsidR="008538E6" w:rsidRPr="00D812F0" w:rsidRDefault="008538E6" w:rsidP="008538E6">
            <w:pPr>
              <w:pStyle w:val="acctfourfigures"/>
              <w:tabs>
                <w:tab w:val="clear" w:pos="765"/>
                <w:tab w:val="decimal" w:pos="792"/>
                <w:tab w:val="decimal" w:pos="951"/>
              </w:tabs>
              <w:spacing w:line="240" w:lineRule="atLeast"/>
              <w:ind w:right="-73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241" w:type="dxa"/>
            <w:vAlign w:val="bottom"/>
          </w:tcPr>
          <w:p w14:paraId="17F353F1" w14:textId="11FE0B65" w:rsidR="008538E6" w:rsidRPr="00D812F0" w:rsidRDefault="008538E6" w:rsidP="008538E6">
            <w:pPr>
              <w:pStyle w:val="acctfourfigures"/>
              <w:tabs>
                <w:tab w:val="clear" w:pos="765"/>
                <w:tab w:val="decimal" w:pos="148"/>
                <w:tab w:val="decimal" w:pos="598"/>
              </w:tabs>
              <w:spacing w:line="240" w:lineRule="atLeast"/>
              <w:ind w:left="58" w:right="-108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D812F0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3" w:type="dxa"/>
            <w:vAlign w:val="bottom"/>
          </w:tcPr>
          <w:p w14:paraId="6CE7F613" w14:textId="77777777" w:rsidR="008538E6" w:rsidRPr="00D812F0" w:rsidRDefault="008538E6" w:rsidP="008538E6">
            <w:pPr>
              <w:pStyle w:val="acctfourfigures"/>
              <w:tabs>
                <w:tab w:val="clear" w:pos="765"/>
                <w:tab w:val="decimal" w:pos="792"/>
                <w:tab w:val="decimal" w:pos="951"/>
              </w:tabs>
              <w:spacing w:line="240" w:lineRule="atLeast"/>
              <w:ind w:right="-73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1257" w:type="dxa"/>
            <w:vAlign w:val="bottom"/>
          </w:tcPr>
          <w:p w14:paraId="19D83994" w14:textId="78CBECD3" w:rsidR="008538E6" w:rsidRPr="00D812F0" w:rsidRDefault="008538E6" w:rsidP="008538E6">
            <w:pPr>
              <w:pStyle w:val="acctfourfigures"/>
              <w:tabs>
                <w:tab w:val="clear" w:pos="765"/>
                <w:tab w:val="decimal" w:pos="589"/>
                <w:tab w:val="decimal" w:pos="792"/>
              </w:tabs>
              <w:spacing w:line="240" w:lineRule="atLeast"/>
              <w:ind w:right="-73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D812F0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3" w:type="dxa"/>
            <w:vAlign w:val="bottom"/>
          </w:tcPr>
          <w:p w14:paraId="5E8ABDD1" w14:textId="77777777" w:rsidR="008538E6" w:rsidRPr="00422380" w:rsidRDefault="008538E6" w:rsidP="008538E6">
            <w:pPr>
              <w:pStyle w:val="acctfourfigures"/>
              <w:tabs>
                <w:tab w:val="clear" w:pos="765"/>
                <w:tab w:val="decimal" w:pos="684"/>
                <w:tab w:val="decimal" w:pos="792"/>
              </w:tabs>
              <w:spacing w:line="240" w:lineRule="atLeast"/>
              <w:ind w:right="-73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1347" w:type="dxa"/>
            <w:vAlign w:val="bottom"/>
          </w:tcPr>
          <w:p w14:paraId="0BA0EBEC" w14:textId="13A25023" w:rsidR="008538E6" w:rsidRPr="00422380" w:rsidRDefault="008538E6" w:rsidP="008538E6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73"/>
              <w:jc w:val="center"/>
              <w:rPr>
                <w:rFonts w:ascii="Angsana New" w:hAnsi="Angsana New"/>
                <w:sz w:val="25"/>
                <w:szCs w:val="25"/>
                <w:lang w:val="en-US" w:bidi="th-TH"/>
              </w:rPr>
            </w:pPr>
            <w:r w:rsidRPr="00422380">
              <w:rPr>
                <w:rFonts w:ascii="Angsana New" w:hAnsi="Angsana New"/>
                <w:sz w:val="24"/>
                <w:szCs w:val="24"/>
                <w:lang w:val="en-US" w:bidi="th-TH"/>
              </w:rPr>
              <w:t>9,200</w:t>
            </w:r>
          </w:p>
        </w:tc>
      </w:tr>
      <w:tr w:rsidR="008538E6" w:rsidRPr="00422380" w14:paraId="08A269E5" w14:textId="77777777" w:rsidTr="00C838B3">
        <w:trPr>
          <w:trHeight w:val="139"/>
        </w:trPr>
        <w:tc>
          <w:tcPr>
            <w:tcW w:w="3330" w:type="dxa"/>
            <w:shd w:val="clear" w:color="auto" w:fill="auto"/>
          </w:tcPr>
          <w:p w14:paraId="616A1EFA" w14:textId="77777777" w:rsidR="008538E6" w:rsidRPr="00D812F0" w:rsidRDefault="008538E6" w:rsidP="00853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2" w:right="-79" w:hanging="162"/>
              <w:rPr>
                <w:rFonts w:asciiTheme="majorBidi" w:hAnsiTheme="majorBidi" w:cstheme="majorBidi"/>
                <w:i/>
                <w:iCs/>
                <w:sz w:val="25"/>
                <w:szCs w:val="25"/>
              </w:rPr>
            </w:pPr>
            <w:r w:rsidRPr="00D812F0">
              <w:rPr>
                <w:rFonts w:asciiTheme="majorBidi" w:hAnsiTheme="majorBidi" w:cstheme="majorBidi"/>
                <w:sz w:val="25"/>
                <w:szCs w:val="25"/>
                <w:cs/>
              </w:rPr>
              <w:t>ที่ดิน อาคารและอุปกรณ์</w:t>
            </w:r>
          </w:p>
          <w:p w14:paraId="3F335215" w14:textId="77777777" w:rsidR="008538E6" w:rsidRPr="00D812F0" w:rsidRDefault="008538E6" w:rsidP="00853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2" w:right="-79" w:hanging="162"/>
              <w:rPr>
                <w:rFonts w:asciiTheme="majorBidi" w:hAnsiTheme="majorBidi" w:cstheme="majorBidi"/>
                <w:i/>
                <w:iCs/>
                <w:sz w:val="25"/>
                <w:szCs w:val="25"/>
                <w:cs/>
              </w:rPr>
            </w:pPr>
            <w:r w:rsidRPr="00D812F0">
              <w:rPr>
                <w:rFonts w:asciiTheme="majorBidi" w:hAnsiTheme="majorBidi" w:cstheme="majorBidi"/>
                <w:i/>
                <w:iCs/>
                <w:sz w:val="25"/>
                <w:szCs w:val="25"/>
                <w:cs/>
              </w:rPr>
              <w:t xml:space="preserve">   (ความแตกต่างของค่าเสื่อมราคา)</w:t>
            </w:r>
          </w:p>
        </w:tc>
        <w:tc>
          <w:tcPr>
            <w:tcW w:w="1366" w:type="dxa"/>
            <w:shd w:val="clear" w:color="auto" w:fill="auto"/>
            <w:vAlign w:val="bottom"/>
          </w:tcPr>
          <w:p w14:paraId="2EE0D3BC" w14:textId="40932B37" w:rsidR="008538E6" w:rsidRPr="00D812F0" w:rsidRDefault="008538E6" w:rsidP="008538E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73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D812F0">
              <w:rPr>
                <w:rFonts w:ascii="Angsana New" w:hAnsi="Angsana New"/>
                <w:sz w:val="24"/>
                <w:szCs w:val="24"/>
                <w:lang w:val="en-US" w:bidi="th-TH"/>
              </w:rPr>
              <w:t>11,656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0227A08D" w14:textId="77777777" w:rsidR="008538E6" w:rsidRPr="00D812F0" w:rsidRDefault="008538E6" w:rsidP="008538E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73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1241" w:type="dxa"/>
            <w:shd w:val="clear" w:color="auto" w:fill="auto"/>
            <w:vAlign w:val="bottom"/>
          </w:tcPr>
          <w:p w14:paraId="4546FF1D" w14:textId="094B0BE2" w:rsidR="008538E6" w:rsidRPr="00D812F0" w:rsidRDefault="008538E6" w:rsidP="005772E2">
            <w:pPr>
              <w:pStyle w:val="acctfourfigures"/>
              <w:tabs>
                <w:tab w:val="clear" w:pos="765"/>
                <w:tab w:val="decimal" w:pos="148"/>
                <w:tab w:val="decimal" w:pos="598"/>
              </w:tabs>
              <w:spacing w:line="240" w:lineRule="atLeast"/>
              <w:ind w:left="58" w:right="-108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</w:pPr>
            <w:r w:rsidRPr="00D812F0">
              <w:rPr>
                <w:rFonts w:ascii="Angsana New" w:hAnsi="Angsana New"/>
                <w:sz w:val="24"/>
                <w:szCs w:val="24"/>
                <w:lang w:val="en-US" w:bidi="th-TH"/>
              </w:rPr>
              <w:t>2,166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4FB5D6B9" w14:textId="77777777" w:rsidR="008538E6" w:rsidRPr="00D812F0" w:rsidRDefault="008538E6" w:rsidP="008538E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73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1257" w:type="dxa"/>
            <w:shd w:val="clear" w:color="auto" w:fill="auto"/>
            <w:vAlign w:val="bottom"/>
          </w:tcPr>
          <w:p w14:paraId="0DFB6A3A" w14:textId="4C733160" w:rsidR="008538E6" w:rsidRPr="00D812F0" w:rsidRDefault="008538E6" w:rsidP="008538E6">
            <w:pPr>
              <w:pStyle w:val="acctfourfigures"/>
              <w:tabs>
                <w:tab w:val="clear" w:pos="765"/>
                <w:tab w:val="decimal" w:pos="591"/>
                <w:tab w:val="decimal" w:pos="792"/>
              </w:tabs>
              <w:spacing w:line="240" w:lineRule="atLeast"/>
              <w:ind w:right="-73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D812F0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247474F8" w14:textId="77777777" w:rsidR="008538E6" w:rsidRPr="00422380" w:rsidRDefault="008538E6" w:rsidP="008538E6">
            <w:pPr>
              <w:pStyle w:val="acctfourfigures"/>
              <w:tabs>
                <w:tab w:val="clear" w:pos="765"/>
                <w:tab w:val="decimal" w:pos="684"/>
                <w:tab w:val="decimal" w:pos="792"/>
              </w:tabs>
              <w:spacing w:line="240" w:lineRule="atLeast"/>
              <w:ind w:right="-73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1347" w:type="dxa"/>
            <w:shd w:val="clear" w:color="auto" w:fill="auto"/>
            <w:vAlign w:val="bottom"/>
          </w:tcPr>
          <w:p w14:paraId="22B804F2" w14:textId="2305FB74" w:rsidR="008538E6" w:rsidRPr="00422380" w:rsidRDefault="008538E6" w:rsidP="008538E6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73"/>
              <w:jc w:val="center"/>
              <w:rPr>
                <w:rFonts w:ascii="Angsana New" w:hAnsi="Angsana New"/>
                <w:sz w:val="25"/>
                <w:szCs w:val="25"/>
                <w:lang w:val="en-US" w:bidi="th-TH"/>
              </w:rPr>
            </w:pPr>
            <w:r w:rsidRPr="00422380">
              <w:rPr>
                <w:rFonts w:ascii="Angsana New" w:hAnsi="Angsana New"/>
                <w:sz w:val="24"/>
                <w:szCs w:val="24"/>
                <w:lang w:val="en-US" w:bidi="th-TH"/>
              </w:rPr>
              <w:t>13,822</w:t>
            </w:r>
          </w:p>
        </w:tc>
      </w:tr>
      <w:tr w:rsidR="008538E6" w:rsidRPr="00422380" w14:paraId="2E543859" w14:textId="77777777" w:rsidTr="00AD78C6">
        <w:trPr>
          <w:trHeight w:val="139"/>
        </w:trPr>
        <w:tc>
          <w:tcPr>
            <w:tcW w:w="3330" w:type="dxa"/>
            <w:shd w:val="clear" w:color="auto" w:fill="auto"/>
          </w:tcPr>
          <w:p w14:paraId="2E05A9D4" w14:textId="239A41F8" w:rsidR="008538E6" w:rsidRPr="00D812F0" w:rsidRDefault="008538E6" w:rsidP="00853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2" w:right="-79" w:hanging="16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D812F0">
              <w:rPr>
                <w:rFonts w:asciiTheme="majorBidi" w:hAnsiTheme="majorBidi" w:cstheme="majorBidi"/>
                <w:sz w:val="25"/>
                <w:szCs w:val="25"/>
                <w:cs/>
              </w:rPr>
              <w:t>ค่าใช้จ่ายการส่งเสริมการขายและ</w:t>
            </w:r>
            <w:r w:rsidRPr="00D812F0">
              <w:rPr>
                <w:rFonts w:asciiTheme="majorBidi" w:hAnsiTheme="majorBidi" w:cstheme="majorBidi"/>
                <w:sz w:val="25"/>
                <w:szCs w:val="25"/>
                <w:cs/>
              </w:rPr>
              <w:br/>
              <w:t>การตลาดค้างจ่าย</w:t>
            </w:r>
          </w:p>
        </w:tc>
        <w:tc>
          <w:tcPr>
            <w:tcW w:w="1366" w:type="dxa"/>
            <w:shd w:val="clear" w:color="auto" w:fill="auto"/>
            <w:vAlign w:val="bottom"/>
          </w:tcPr>
          <w:p w14:paraId="2A50ED3A" w14:textId="04E9ECAD" w:rsidR="008538E6" w:rsidRPr="00D812F0" w:rsidRDefault="008538E6" w:rsidP="008538E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73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D812F0">
              <w:rPr>
                <w:rFonts w:ascii="Angsana New" w:hAnsi="Angsana New"/>
                <w:sz w:val="24"/>
                <w:szCs w:val="24"/>
                <w:lang w:val="en-US" w:bidi="th-TH"/>
              </w:rPr>
              <w:t>4,222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7DA9A149" w14:textId="77777777" w:rsidR="008538E6" w:rsidRPr="00D812F0" w:rsidRDefault="008538E6" w:rsidP="008538E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73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1241" w:type="dxa"/>
            <w:shd w:val="clear" w:color="auto" w:fill="auto"/>
            <w:vAlign w:val="bottom"/>
          </w:tcPr>
          <w:p w14:paraId="6F9D57D7" w14:textId="1B42724C" w:rsidR="008538E6" w:rsidRPr="00D812F0" w:rsidRDefault="008538E6" w:rsidP="008538E6">
            <w:pPr>
              <w:pStyle w:val="acctfourfigures"/>
              <w:tabs>
                <w:tab w:val="clear" w:pos="765"/>
                <w:tab w:val="decimal" w:pos="148"/>
                <w:tab w:val="decimal" w:pos="598"/>
                <w:tab w:val="left" w:pos="776"/>
              </w:tabs>
              <w:spacing w:line="240" w:lineRule="atLeast"/>
              <w:ind w:left="58" w:right="-108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D812F0">
              <w:rPr>
                <w:rFonts w:ascii="Angsana New" w:hAnsi="Angsana New"/>
                <w:sz w:val="24"/>
                <w:szCs w:val="24"/>
                <w:lang w:val="en-US" w:bidi="th-TH"/>
              </w:rPr>
              <w:t>2,889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023FC9B9" w14:textId="77777777" w:rsidR="008538E6" w:rsidRPr="00D812F0" w:rsidRDefault="008538E6" w:rsidP="008538E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73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1257" w:type="dxa"/>
            <w:shd w:val="clear" w:color="auto" w:fill="auto"/>
            <w:vAlign w:val="bottom"/>
          </w:tcPr>
          <w:p w14:paraId="642A5FFF" w14:textId="0B89E3E8" w:rsidR="008538E6" w:rsidRPr="00D812F0" w:rsidRDefault="008538E6" w:rsidP="008538E6">
            <w:pPr>
              <w:pStyle w:val="acctfourfigures"/>
              <w:tabs>
                <w:tab w:val="clear" w:pos="765"/>
                <w:tab w:val="decimal" w:pos="591"/>
                <w:tab w:val="decimal" w:pos="792"/>
              </w:tabs>
              <w:spacing w:line="240" w:lineRule="atLeast"/>
              <w:ind w:right="-73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</w:pPr>
            <w:r w:rsidRPr="00D812F0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3" w:type="dxa"/>
            <w:shd w:val="clear" w:color="auto" w:fill="auto"/>
          </w:tcPr>
          <w:p w14:paraId="5427B476" w14:textId="77777777" w:rsidR="008538E6" w:rsidRPr="00422380" w:rsidRDefault="008538E6" w:rsidP="008538E6">
            <w:pPr>
              <w:pStyle w:val="acctfourfigures"/>
              <w:tabs>
                <w:tab w:val="clear" w:pos="765"/>
                <w:tab w:val="decimal" w:pos="684"/>
                <w:tab w:val="decimal" w:pos="792"/>
              </w:tabs>
              <w:spacing w:line="240" w:lineRule="atLeast"/>
              <w:ind w:right="-73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1347" w:type="dxa"/>
            <w:shd w:val="clear" w:color="auto" w:fill="auto"/>
            <w:vAlign w:val="bottom"/>
          </w:tcPr>
          <w:p w14:paraId="1242F8EC" w14:textId="406514B8" w:rsidR="008538E6" w:rsidRPr="00422380" w:rsidRDefault="008538E6" w:rsidP="008538E6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73"/>
              <w:jc w:val="center"/>
              <w:rPr>
                <w:rFonts w:ascii="Angsana New" w:hAnsi="Angsana New"/>
                <w:sz w:val="25"/>
                <w:szCs w:val="25"/>
                <w:lang w:val="en-US" w:bidi="th-TH"/>
              </w:rPr>
            </w:pPr>
            <w:r w:rsidRPr="00422380">
              <w:rPr>
                <w:rFonts w:ascii="Angsana New" w:hAnsi="Angsana New"/>
                <w:sz w:val="24"/>
                <w:szCs w:val="24"/>
                <w:lang w:val="en-US" w:bidi="th-TH"/>
              </w:rPr>
              <w:t>7,111</w:t>
            </w:r>
          </w:p>
        </w:tc>
      </w:tr>
      <w:tr w:rsidR="00F4527A" w:rsidRPr="00422380" w14:paraId="16E2A72F" w14:textId="77777777" w:rsidTr="005B42C2">
        <w:trPr>
          <w:trHeight w:val="139"/>
        </w:trPr>
        <w:tc>
          <w:tcPr>
            <w:tcW w:w="3330" w:type="dxa"/>
          </w:tcPr>
          <w:p w14:paraId="77BC3ABF" w14:textId="5FFCAC2D" w:rsidR="00F4527A" w:rsidRPr="00D812F0" w:rsidRDefault="00F4527A" w:rsidP="00F45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2" w:right="-79" w:hanging="16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D812F0">
              <w:rPr>
                <w:rFonts w:ascii="Angsana New" w:hAnsi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366" w:type="dxa"/>
            <w:vAlign w:val="bottom"/>
          </w:tcPr>
          <w:p w14:paraId="0B26B710" w14:textId="7B66244B" w:rsidR="00F4527A" w:rsidRPr="00D812F0" w:rsidRDefault="00F4527A" w:rsidP="00F4527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73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D812F0">
              <w:rPr>
                <w:rFonts w:ascii="Angsana New" w:hAnsi="Angsana New"/>
                <w:sz w:val="24"/>
                <w:szCs w:val="24"/>
                <w:lang w:val="en-US" w:bidi="th-TH"/>
              </w:rPr>
              <w:t>9,127</w:t>
            </w:r>
          </w:p>
        </w:tc>
        <w:tc>
          <w:tcPr>
            <w:tcW w:w="273" w:type="dxa"/>
            <w:vAlign w:val="bottom"/>
          </w:tcPr>
          <w:p w14:paraId="67499616" w14:textId="77777777" w:rsidR="00F4527A" w:rsidRPr="00D812F0" w:rsidRDefault="00F4527A" w:rsidP="00F4527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1241" w:type="dxa"/>
            <w:vAlign w:val="bottom"/>
          </w:tcPr>
          <w:p w14:paraId="0D0FA974" w14:textId="188B4B4F" w:rsidR="00F4527A" w:rsidRPr="00D812F0" w:rsidRDefault="00F4527A" w:rsidP="00F4527A">
            <w:pPr>
              <w:pStyle w:val="acctfourfigures"/>
              <w:tabs>
                <w:tab w:val="clear" w:pos="765"/>
                <w:tab w:val="decimal" w:pos="418"/>
                <w:tab w:val="decimal" w:pos="598"/>
              </w:tabs>
              <w:spacing w:line="240" w:lineRule="atLeast"/>
              <w:ind w:left="58" w:right="-111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D812F0">
              <w:rPr>
                <w:rFonts w:ascii="Angsana New" w:hAnsi="Angsana New"/>
                <w:sz w:val="24"/>
                <w:szCs w:val="24"/>
                <w:lang w:val="en-US" w:bidi="th-TH"/>
              </w:rPr>
              <w:t>1,861</w:t>
            </w:r>
          </w:p>
        </w:tc>
        <w:tc>
          <w:tcPr>
            <w:tcW w:w="273" w:type="dxa"/>
            <w:vAlign w:val="bottom"/>
          </w:tcPr>
          <w:p w14:paraId="2CE48A5A" w14:textId="77777777" w:rsidR="00F4527A" w:rsidRPr="00D812F0" w:rsidRDefault="00F4527A" w:rsidP="00F4527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1257" w:type="dxa"/>
            <w:vAlign w:val="bottom"/>
          </w:tcPr>
          <w:p w14:paraId="569C75E9" w14:textId="32D4C521" w:rsidR="00F4527A" w:rsidRPr="00D812F0" w:rsidRDefault="00F4527A" w:rsidP="00F4527A">
            <w:pPr>
              <w:pStyle w:val="acctfourfigures"/>
              <w:tabs>
                <w:tab w:val="clear" w:pos="765"/>
                <w:tab w:val="decimal" w:pos="590"/>
                <w:tab w:val="decimal" w:pos="792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D812F0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3" w:type="dxa"/>
            <w:vAlign w:val="bottom"/>
          </w:tcPr>
          <w:p w14:paraId="4B6455F8" w14:textId="77777777" w:rsidR="00F4527A" w:rsidRPr="00A75F8A" w:rsidRDefault="00F4527A" w:rsidP="00F4527A">
            <w:pPr>
              <w:pStyle w:val="acctfourfigures"/>
              <w:tabs>
                <w:tab w:val="clear" w:pos="765"/>
                <w:tab w:val="decimal" w:pos="684"/>
                <w:tab w:val="decimal" w:pos="792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1347" w:type="dxa"/>
            <w:vAlign w:val="bottom"/>
          </w:tcPr>
          <w:p w14:paraId="6342DB44" w14:textId="279B5C01" w:rsidR="00F4527A" w:rsidRPr="00A75F8A" w:rsidRDefault="00F4527A" w:rsidP="00F4527A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73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A75F8A">
              <w:rPr>
                <w:rFonts w:ascii="Angsana New" w:hAnsi="Angsana New"/>
                <w:sz w:val="24"/>
                <w:szCs w:val="24"/>
                <w:lang w:val="en-US" w:bidi="th-TH"/>
              </w:rPr>
              <w:t>10,988</w:t>
            </w:r>
          </w:p>
        </w:tc>
      </w:tr>
      <w:tr w:rsidR="00F4527A" w:rsidRPr="00422380" w14:paraId="408480CF" w14:textId="77777777" w:rsidTr="00C838B3">
        <w:trPr>
          <w:trHeight w:val="139"/>
        </w:trPr>
        <w:tc>
          <w:tcPr>
            <w:tcW w:w="3330" w:type="dxa"/>
            <w:shd w:val="clear" w:color="auto" w:fill="auto"/>
          </w:tcPr>
          <w:p w14:paraId="36AE35D5" w14:textId="77777777" w:rsidR="00F4527A" w:rsidRPr="00D812F0" w:rsidRDefault="00F4527A" w:rsidP="00F45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2" w:right="-79" w:hanging="162"/>
              <w:rPr>
                <w:rFonts w:asciiTheme="majorBidi" w:hAnsiTheme="majorBidi" w:cstheme="majorBidi"/>
                <w:sz w:val="25"/>
                <w:szCs w:val="25"/>
              </w:rPr>
            </w:pPr>
            <w:r w:rsidRPr="00D812F0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ประมาณการหนี้สินสำหรับผลประโยชน์พนักงาน </w:t>
            </w:r>
          </w:p>
        </w:tc>
        <w:tc>
          <w:tcPr>
            <w:tcW w:w="1366" w:type="dxa"/>
            <w:shd w:val="clear" w:color="auto" w:fill="auto"/>
            <w:vAlign w:val="bottom"/>
          </w:tcPr>
          <w:p w14:paraId="54540CF6" w14:textId="58A1F87C" w:rsidR="00F4527A" w:rsidRPr="00D812F0" w:rsidRDefault="00F4527A" w:rsidP="00F4527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73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D812F0">
              <w:rPr>
                <w:rFonts w:ascii="Angsana New" w:hAnsi="Angsana New"/>
                <w:sz w:val="24"/>
                <w:szCs w:val="24"/>
                <w:lang w:val="en-US" w:bidi="th-TH"/>
              </w:rPr>
              <w:t>58,885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37821861" w14:textId="77777777" w:rsidR="00F4527A" w:rsidRPr="00D812F0" w:rsidRDefault="00F4527A" w:rsidP="00F4527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1241" w:type="dxa"/>
            <w:shd w:val="clear" w:color="auto" w:fill="auto"/>
            <w:vAlign w:val="bottom"/>
          </w:tcPr>
          <w:p w14:paraId="14EE0101" w14:textId="10FC9DE9" w:rsidR="00F4527A" w:rsidRPr="00D812F0" w:rsidRDefault="00F4527A" w:rsidP="00F4527A">
            <w:pPr>
              <w:pStyle w:val="acctfourfigures"/>
              <w:tabs>
                <w:tab w:val="clear" w:pos="765"/>
                <w:tab w:val="decimal" w:pos="418"/>
                <w:tab w:val="decimal" w:pos="598"/>
              </w:tabs>
              <w:spacing w:line="240" w:lineRule="atLeast"/>
              <w:ind w:left="58" w:right="-111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D812F0">
              <w:rPr>
                <w:rFonts w:ascii="Angsana New" w:hAnsi="Angsana New"/>
                <w:sz w:val="24"/>
                <w:szCs w:val="24"/>
                <w:lang w:val="en-US" w:bidi="th-TH"/>
              </w:rPr>
              <w:t>8,966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09A94CF2" w14:textId="77777777" w:rsidR="00F4527A" w:rsidRPr="00D812F0" w:rsidRDefault="00F4527A" w:rsidP="00F4527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1257" w:type="dxa"/>
            <w:shd w:val="clear" w:color="auto" w:fill="auto"/>
            <w:vAlign w:val="bottom"/>
          </w:tcPr>
          <w:p w14:paraId="3EF9A1A0" w14:textId="04CA7C2F" w:rsidR="00F4527A" w:rsidRPr="00D812F0" w:rsidRDefault="00F4527A" w:rsidP="00F4527A">
            <w:pPr>
              <w:pStyle w:val="acctfourfigures"/>
              <w:tabs>
                <w:tab w:val="clear" w:pos="765"/>
                <w:tab w:val="decimal" w:pos="590"/>
                <w:tab w:val="decimal" w:pos="792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D812F0">
              <w:rPr>
                <w:rFonts w:ascii="Angsana New" w:hAnsi="Angsana New"/>
                <w:sz w:val="24"/>
                <w:szCs w:val="24"/>
                <w:lang w:val="en-US" w:bidi="th-TH"/>
              </w:rPr>
              <w:t>3,690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2A42C315" w14:textId="77777777" w:rsidR="00F4527A" w:rsidRPr="00A75F8A" w:rsidRDefault="00F4527A" w:rsidP="00F4527A">
            <w:pPr>
              <w:pStyle w:val="acctfourfigures"/>
              <w:tabs>
                <w:tab w:val="clear" w:pos="765"/>
                <w:tab w:val="decimal" w:pos="684"/>
                <w:tab w:val="decimal" w:pos="792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1347" w:type="dxa"/>
            <w:shd w:val="clear" w:color="auto" w:fill="auto"/>
            <w:vAlign w:val="bottom"/>
          </w:tcPr>
          <w:p w14:paraId="5E42B772" w14:textId="21D30E60" w:rsidR="00F4527A" w:rsidRPr="00A75F8A" w:rsidRDefault="00F4527A" w:rsidP="00F4527A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73"/>
              <w:jc w:val="center"/>
              <w:rPr>
                <w:rFonts w:ascii="Angsana New" w:hAnsi="Angsana New"/>
                <w:sz w:val="25"/>
                <w:szCs w:val="25"/>
                <w:lang w:val="en-US" w:bidi="th-TH"/>
              </w:rPr>
            </w:pPr>
            <w:r w:rsidRPr="00A75F8A">
              <w:rPr>
                <w:rFonts w:ascii="Angsana New" w:hAnsi="Angsana New"/>
                <w:sz w:val="24"/>
                <w:szCs w:val="24"/>
                <w:lang w:val="en-US" w:bidi="th-TH"/>
              </w:rPr>
              <w:t>71,541</w:t>
            </w:r>
          </w:p>
        </w:tc>
      </w:tr>
      <w:tr w:rsidR="00F4527A" w:rsidRPr="00422380" w14:paraId="0BC5D159" w14:textId="77777777" w:rsidTr="00AD78C6">
        <w:trPr>
          <w:trHeight w:val="280"/>
        </w:trPr>
        <w:tc>
          <w:tcPr>
            <w:tcW w:w="3330" w:type="dxa"/>
            <w:shd w:val="clear" w:color="auto" w:fill="auto"/>
          </w:tcPr>
          <w:p w14:paraId="4E5EC7E6" w14:textId="77777777" w:rsidR="00F4527A" w:rsidRPr="00D812F0" w:rsidRDefault="00F4527A" w:rsidP="00F45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2" w:right="-79" w:hanging="16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D812F0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รวม</w:t>
            </w:r>
          </w:p>
        </w:tc>
        <w:tc>
          <w:tcPr>
            <w:tcW w:w="13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279C3F" w14:textId="3030E5F5" w:rsidR="00F4527A" w:rsidRPr="00D812F0" w:rsidRDefault="00F4527A" w:rsidP="00F4527A">
            <w:pPr>
              <w:pStyle w:val="acctfourfigures"/>
              <w:tabs>
                <w:tab w:val="clear" w:pos="765"/>
                <w:tab w:val="decimal" w:pos="785"/>
              </w:tabs>
              <w:spacing w:line="240" w:lineRule="atLeast"/>
              <w:ind w:right="-73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</w:pPr>
            <w:r w:rsidRPr="00D812F0">
              <w:rPr>
                <w:rFonts w:ascii="Angsana New" w:hAnsi="Angsana New"/>
                <w:b/>
                <w:bCs/>
                <w:sz w:val="25"/>
                <w:szCs w:val="25"/>
                <w:lang w:bidi="th-TH"/>
              </w:rPr>
              <w:t>100,061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7BA1E09E" w14:textId="77777777" w:rsidR="00F4527A" w:rsidRPr="00D812F0" w:rsidRDefault="00F4527A" w:rsidP="00F4527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</w:pP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331566" w14:textId="72FAA07A" w:rsidR="00F4527A" w:rsidRPr="00D812F0" w:rsidRDefault="00F4527A" w:rsidP="00F4527A">
            <w:pPr>
              <w:pStyle w:val="acctfourfigures"/>
              <w:tabs>
                <w:tab w:val="clear" w:pos="765"/>
                <w:tab w:val="left" w:pos="77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</w:pPr>
            <w:r w:rsidRPr="00D812F0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13,330</w:t>
            </w:r>
          </w:p>
        </w:tc>
        <w:tc>
          <w:tcPr>
            <w:tcW w:w="273" w:type="dxa"/>
            <w:shd w:val="clear" w:color="auto" w:fill="auto"/>
          </w:tcPr>
          <w:p w14:paraId="1EC8913F" w14:textId="77777777" w:rsidR="00F4527A" w:rsidRPr="00D812F0" w:rsidRDefault="00F4527A" w:rsidP="00F4527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78D14A" w14:textId="713D88F8" w:rsidR="00F4527A" w:rsidRPr="00D812F0" w:rsidRDefault="00F4527A" w:rsidP="00F4527A">
            <w:pPr>
              <w:pStyle w:val="acctfourfigures"/>
              <w:tabs>
                <w:tab w:val="clear" w:pos="765"/>
                <w:tab w:val="decimal" w:pos="433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</w:pPr>
            <w:r w:rsidRPr="00D812F0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3,381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6F74AA36" w14:textId="77777777" w:rsidR="00F4527A" w:rsidRPr="00A75F8A" w:rsidRDefault="00F4527A" w:rsidP="00F4527A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</w:pP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B2CF41" w14:textId="533DBBA7" w:rsidR="00F4527A" w:rsidRPr="00A75F8A" w:rsidRDefault="00F4527A" w:rsidP="00F4527A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73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</w:pPr>
            <w:r w:rsidRPr="00A75F8A">
              <w:rPr>
                <w:rFonts w:ascii="Angsana New" w:hAnsi="Angsana New"/>
                <w:b/>
                <w:bCs/>
                <w:sz w:val="25"/>
                <w:szCs w:val="25"/>
                <w:lang w:bidi="th-TH"/>
              </w:rPr>
              <w:t>116,772</w:t>
            </w:r>
          </w:p>
        </w:tc>
      </w:tr>
      <w:tr w:rsidR="00F4527A" w:rsidRPr="00422380" w14:paraId="60B8AB4E" w14:textId="77777777" w:rsidTr="00AD78C6">
        <w:trPr>
          <w:trHeight w:val="280"/>
        </w:trPr>
        <w:tc>
          <w:tcPr>
            <w:tcW w:w="3330" w:type="dxa"/>
          </w:tcPr>
          <w:p w14:paraId="3EFD09EA" w14:textId="77777777" w:rsidR="00F4527A" w:rsidRPr="00D812F0" w:rsidRDefault="00F4527A" w:rsidP="00F45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2" w:right="-79" w:hanging="162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366" w:type="dxa"/>
            <w:tcBorders>
              <w:top w:val="single" w:sz="4" w:space="0" w:color="auto"/>
            </w:tcBorders>
            <w:vAlign w:val="bottom"/>
          </w:tcPr>
          <w:p w14:paraId="0C7233E5" w14:textId="77777777" w:rsidR="00F4527A" w:rsidRPr="00D812F0" w:rsidRDefault="00F4527A" w:rsidP="00F4527A">
            <w:pPr>
              <w:pStyle w:val="acctfourfigures"/>
              <w:tabs>
                <w:tab w:val="clear" w:pos="765"/>
                <w:tab w:val="decimal" w:pos="972"/>
              </w:tabs>
              <w:spacing w:line="340" w:lineRule="exact"/>
              <w:ind w:right="-73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</w:pPr>
          </w:p>
        </w:tc>
        <w:tc>
          <w:tcPr>
            <w:tcW w:w="273" w:type="dxa"/>
            <w:vAlign w:val="bottom"/>
          </w:tcPr>
          <w:p w14:paraId="143DA286" w14:textId="77777777" w:rsidR="00F4527A" w:rsidRPr="00D812F0" w:rsidRDefault="00F4527A" w:rsidP="00F4527A">
            <w:pPr>
              <w:pStyle w:val="acctfourfigures"/>
              <w:tabs>
                <w:tab w:val="clear" w:pos="765"/>
                <w:tab w:val="decimal" w:pos="951"/>
              </w:tabs>
              <w:spacing w:line="340" w:lineRule="exact"/>
              <w:ind w:right="-96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41" w:type="dxa"/>
            <w:tcBorders>
              <w:top w:val="single" w:sz="4" w:space="0" w:color="auto"/>
            </w:tcBorders>
          </w:tcPr>
          <w:p w14:paraId="1B90A95A" w14:textId="77777777" w:rsidR="00F4527A" w:rsidRPr="00D812F0" w:rsidRDefault="00F4527A" w:rsidP="00F4527A">
            <w:pPr>
              <w:pStyle w:val="acctfourfigures"/>
              <w:tabs>
                <w:tab w:val="clear" w:pos="765"/>
                <w:tab w:val="decimal" w:pos="522"/>
              </w:tabs>
              <w:spacing w:line="340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273" w:type="dxa"/>
          </w:tcPr>
          <w:p w14:paraId="17BD9DCA" w14:textId="77777777" w:rsidR="00F4527A" w:rsidRPr="00D812F0" w:rsidRDefault="00F4527A" w:rsidP="00F4527A">
            <w:pPr>
              <w:pStyle w:val="acctfourfigures"/>
              <w:tabs>
                <w:tab w:val="clear" w:pos="765"/>
                <w:tab w:val="decimal" w:pos="951"/>
              </w:tabs>
              <w:spacing w:line="340" w:lineRule="exact"/>
              <w:ind w:right="-96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</w:tcPr>
          <w:p w14:paraId="605B1BC8" w14:textId="77777777" w:rsidR="00F4527A" w:rsidRPr="00D812F0" w:rsidRDefault="00F4527A" w:rsidP="00F4527A">
            <w:pPr>
              <w:pStyle w:val="acctfourfigures"/>
              <w:tabs>
                <w:tab w:val="clear" w:pos="765"/>
                <w:tab w:val="decimal" w:pos="522"/>
              </w:tabs>
              <w:spacing w:line="340" w:lineRule="exact"/>
              <w:ind w:right="-96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273" w:type="dxa"/>
          </w:tcPr>
          <w:p w14:paraId="1EE08B0E" w14:textId="77777777" w:rsidR="00F4527A" w:rsidRPr="00A75F8A" w:rsidRDefault="00F4527A" w:rsidP="00F4527A">
            <w:pPr>
              <w:pStyle w:val="acctfourfigures"/>
              <w:tabs>
                <w:tab w:val="clear" w:pos="765"/>
                <w:tab w:val="decimal" w:pos="684"/>
              </w:tabs>
              <w:spacing w:line="340" w:lineRule="exact"/>
              <w:ind w:right="-96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</w:tcPr>
          <w:p w14:paraId="27436CFB" w14:textId="77777777" w:rsidR="00F4527A" w:rsidRPr="00A75F8A" w:rsidRDefault="00F4527A" w:rsidP="00F4527A">
            <w:pPr>
              <w:pStyle w:val="acctfourfigures"/>
              <w:tabs>
                <w:tab w:val="clear" w:pos="765"/>
                <w:tab w:val="decimal" w:pos="972"/>
              </w:tabs>
              <w:spacing w:line="340" w:lineRule="exact"/>
              <w:ind w:right="-73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</w:pPr>
          </w:p>
        </w:tc>
      </w:tr>
      <w:tr w:rsidR="00F4527A" w:rsidRPr="00422380" w14:paraId="705BFA76" w14:textId="77777777" w:rsidTr="00AD78C6">
        <w:trPr>
          <w:trHeight w:val="139"/>
        </w:trPr>
        <w:tc>
          <w:tcPr>
            <w:tcW w:w="3330" w:type="dxa"/>
          </w:tcPr>
          <w:p w14:paraId="2790AC2D" w14:textId="77777777" w:rsidR="00F4527A" w:rsidRPr="00D812F0" w:rsidRDefault="00F4527A" w:rsidP="00F45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02"/>
              </w:tabs>
              <w:spacing w:line="340" w:lineRule="exact"/>
              <w:ind w:right="-79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D812F0"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66" w:type="dxa"/>
            <w:vAlign w:val="bottom"/>
          </w:tcPr>
          <w:p w14:paraId="7429EFD8" w14:textId="77777777" w:rsidR="00F4527A" w:rsidRPr="00D812F0" w:rsidRDefault="00F4527A" w:rsidP="00F4527A">
            <w:pPr>
              <w:pStyle w:val="acctfourfigures"/>
              <w:tabs>
                <w:tab w:val="clear" w:pos="765"/>
              </w:tabs>
              <w:spacing w:line="340" w:lineRule="exact"/>
              <w:ind w:right="162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</w:pPr>
          </w:p>
        </w:tc>
        <w:tc>
          <w:tcPr>
            <w:tcW w:w="273" w:type="dxa"/>
            <w:vAlign w:val="bottom"/>
          </w:tcPr>
          <w:p w14:paraId="07E325D6" w14:textId="77777777" w:rsidR="00F4527A" w:rsidRPr="00D812F0" w:rsidRDefault="00F4527A" w:rsidP="00F4527A">
            <w:pPr>
              <w:pStyle w:val="acctfourfigures"/>
              <w:tabs>
                <w:tab w:val="clear" w:pos="765"/>
                <w:tab w:val="decimal" w:pos="951"/>
              </w:tabs>
              <w:spacing w:line="340" w:lineRule="exact"/>
              <w:ind w:right="-96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41" w:type="dxa"/>
          </w:tcPr>
          <w:p w14:paraId="302F39AA" w14:textId="77777777" w:rsidR="00F4527A" w:rsidRPr="00D812F0" w:rsidRDefault="00F4527A" w:rsidP="00F4527A">
            <w:pPr>
              <w:pStyle w:val="acctfourfigures"/>
              <w:tabs>
                <w:tab w:val="clear" w:pos="765"/>
                <w:tab w:val="decimal" w:pos="522"/>
              </w:tabs>
              <w:spacing w:line="340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273" w:type="dxa"/>
          </w:tcPr>
          <w:p w14:paraId="1EC40E12" w14:textId="77777777" w:rsidR="00F4527A" w:rsidRPr="00D812F0" w:rsidRDefault="00F4527A" w:rsidP="00F4527A">
            <w:pPr>
              <w:pStyle w:val="acctfourfigures"/>
              <w:tabs>
                <w:tab w:val="clear" w:pos="765"/>
                <w:tab w:val="decimal" w:pos="951"/>
              </w:tabs>
              <w:spacing w:line="340" w:lineRule="exact"/>
              <w:ind w:right="-96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57" w:type="dxa"/>
          </w:tcPr>
          <w:p w14:paraId="625C7DD0" w14:textId="77777777" w:rsidR="00F4527A" w:rsidRPr="00D812F0" w:rsidRDefault="00F4527A" w:rsidP="00F4527A">
            <w:pPr>
              <w:pStyle w:val="acctfourfigures"/>
              <w:tabs>
                <w:tab w:val="clear" w:pos="765"/>
                <w:tab w:val="decimal" w:pos="522"/>
              </w:tabs>
              <w:spacing w:line="340" w:lineRule="exact"/>
              <w:ind w:right="-96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273" w:type="dxa"/>
          </w:tcPr>
          <w:p w14:paraId="39524C8C" w14:textId="77777777" w:rsidR="00F4527A" w:rsidRPr="00A75F8A" w:rsidRDefault="00F4527A" w:rsidP="00F4527A">
            <w:pPr>
              <w:pStyle w:val="acctfourfigures"/>
              <w:tabs>
                <w:tab w:val="clear" w:pos="765"/>
                <w:tab w:val="decimal" w:pos="684"/>
              </w:tabs>
              <w:spacing w:line="340" w:lineRule="exact"/>
              <w:ind w:right="-96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347" w:type="dxa"/>
          </w:tcPr>
          <w:p w14:paraId="254F5AD2" w14:textId="77777777" w:rsidR="00F4527A" w:rsidRPr="00A75F8A" w:rsidRDefault="00F4527A" w:rsidP="00F4527A">
            <w:pPr>
              <w:pStyle w:val="acctfourfigures"/>
              <w:tabs>
                <w:tab w:val="clear" w:pos="765"/>
              </w:tabs>
              <w:spacing w:line="340" w:lineRule="exact"/>
              <w:ind w:right="162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</w:pPr>
          </w:p>
        </w:tc>
      </w:tr>
      <w:tr w:rsidR="00F4527A" w:rsidRPr="00422380" w14:paraId="260CC700" w14:textId="77777777" w:rsidTr="004634AB">
        <w:trPr>
          <w:trHeight w:val="70"/>
        </w:trPr>
        <w:tc>
          <w:tcPr>
            <w:tcW w:w="3330" w:type="dxa"/>
            <w:shd w:val="clear" w:color="auto" w:fill="auto"/>
          </w:tcPr>
          <w:p w14:paraId="51697996" w14:textId="7DB4263C" w:rsidR="00F4527A" w:rsidRPr="00D812F0" w:rsidRDefault="00F4527A" w:rsidP="00F45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252" w:right="-79" w:hanging="25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D812F0">
              <w:rPr>
                <w:rFonts w:asciiTheme="majorBidi" w:hAnsiTheme="majorBidi" w:cstheme="majorBidi"/>
                <w:sz w:val="25"/>
                <w:szCs w:val="25"/>
                <w:cs/>
              </w:rPr>
              <w:t>สินทรัพย์สิทธิการใช้</w:t>
            </w:r>
          </w:p>
        </w:tc>
        <w:tc>
          <w:tcPr>
            <w:tcW w:w="1366" w:type="dxa"/>
            <w:vAlign w:val="bottom"/>
          </w:tcPr>
          <w:p w14:paraId="566A3F37" w14:textId="42085702" w:rsidR="00F4527A" w:rsidRPr="00D812F0" w:rsidRDefault="00F4527A" w:rsidP="00F4527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73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D812F0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(</w:t>
            </w:r>
            <w:r w:rsidRPr="00D812F0">
              <w:rPr>
                <w:rFonts w:ascii="Angsana New" w:hAnsi="Angsana New"/>
                <w:sz w:val="24"/>
                <w:szCs w:val="24"/>
                <w:lang w:val="en-US" w:bidi="th-TH"/>
              </w:rPr>
              <w:t>9,138</w:t>
            </w:r>
            <w:r w:rsidRPr="00D812F0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273" w:type="dxa"/>
            <w:vAlign w:val="bottom"/>
          </w:tcPr>
          <w:p w14:paraId="45080502" w14:textId="77777777" w:rsidR="00F4527A" w:rsidRPr="00D812F0" w:rsidRDefault="00F4527A" w:rsidP="00F4527A">
            <w:pPr>
              <w:pStyle w:val="acctfourfigures"/>
              <w:tabs>
                <w:tab w:val="clear" w:pos="765"/>
                <w:tab w:val="decimal" w:pos="561"/>
                <w:tab w:val="decimal" w:pos="792"/>
              </w:tabs>
              <w:spacing w:line="240" w:lineRule="atLeast"/>
              <w:ind w:right="-73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1241" w:type="dxa"/>
            <w:vAlign w:val="bottom"/>
          </w:tcPr>
          <w:p w14:paraId="5FB50A5F" w14:textId="1BE05A65" w:rsidR="00F4527A" w:rsidRPr="00D812F0" w:rsidRDefault="00F4527A" w:rsidP="00F4527A">
            <w:pPr>
              <w:pStyle w:val="acctfourfigures"/>
              <w:tabs>
                <w:tab w:val="clear" w:pos="765"/>
                <w:tab w:val="decimal" w:pos="148"/>
                <w:tab w:val="decimal" w:pos="598"/>
                <w:tab w:val="left" w:pos="860"/>
              </w:tabs>
              <w:spacing w:line="240" w:lineRule="atLeast"/>
              <w:ind w:left="58" w:right="-200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D812F0">
              <w:rPr>
                <w:rFonts w:ascii="Angsana New" w:hAnsi="Angsana New"/>
                <w:sz w:val="24"/>
                <w:szCs w:val="24"/>
                <w:lang w:val="en-US" w:bidi="th-TH"/>
              </w:rPr>
              <w:t>(1,8</w:t>
            </w:r>
            <w:r w:rsidR="002A0315" w:rsidRPr="00D812F0">
              <w:rPr>
                <w:rFonts w:ascii="Angsana New" w:hAnsi="Angsana New"/>
                <w:sz w:val="24"/>
                <w:szCs w:val="24"/>
                <w:lang w:val="en-US" w:bidi="th-TH"/>
              </w:rPr>
              <w:t>6</w:t>
            </w:r>
            <w:r w:rsidRPr="00D812F0">
              <w:rPr>
                <w:rFonts w:ascii="Angsana New" w:hAnsi="Angsana New"/>
                <w:sz w:val="24"/>
                <w:szCs w:val="24"/>
                <w:lang w:val="en-US" w:bidi="th-TH"/>
              </w:rPr>
              <w:t>6)</w:t>
            </w:r>
          </w:p>
        </w:tc>
        <w:tc>
          <w:tcPr>
            <w:tcW w:w="273" w:type="dxa"/>
            <w:vAlign w:val="bottom"/>
          </w:tcPr>
          <w:p w14:paraId="3F5BC6E3" w14:textId="77777777" w:rsidR="00F4527A" w:rsidRPr="00D812F0" w:rsidRDefault="00F4527A" w:rsidP="00F4527A">
            <w:pPr>
              <w:pStyle w:val="acctfourfigures"/>
              <w:tabs>
                <w:tab w:val="clear" w:pos="765"/>
                <w:tab w:val="decimal" w:pos="432"/>
                <w:tab w:val="decimal" w:pos="792"/>
                <w:tab w:val="decimal" w:pos="951"/>
              </w:tabs>
              <w:spacing w:line="240" w:lineRule="atLeast"/>
              <w:ind w:right="-73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1257" w:type="dxa"/>
            <w:vAlign w:val="bottom"/>
          </w:tcPr>
          <w:p w14:paraId="3EE9CD47" w14:textId="55AA731E" w:rsidR="00F4527A" w:rsidRPr="00D812F0" w:rsidRDefault="00F4527A" w:rsidP="00F4527A">
            <w:pPr>
              <w:pStyle w:val="acctfourfigures"/>
              <w:tabs>
                <w:tab w:val="clear" w:pos="765"/>
                <w:tab w:val="decimal" w:pos="590"/>
                <w:tab w:val="decimal" w:pos="792"/>
              </w:tabs>
              <w:spacing w:line="240" w:lineRule="atLeast"/>
              <w:ind w:right="-73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D812F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3" w:type="dxa"/>
            <w:vAlign w:val="bottom"/>
          </w:tcPr>
          <w:p w14:paraId="6F853BC2" w14:textId="77777777" w:rsidR="00F4527A" w:rsidRPr="00A75F8A" w:rsidRDefault="00F4527A" w:rsidP="00F4527A">
            <w:pPr>
              <w:pStyle w:val="acctfourfigures"/>
              <w:tabs>
                <w:tab w:val="clear" w:pos="765"/>
                <w:tab w:val="decimal" w:pos="684"/>
                <w:tab w:val="decimal" w:pos="792"/>
              </w:tabs>
              <w:spacing w:line="240" w:lineRule="atLeast"/>
              <w:ind w:right="-73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1347" w:type="dxa"/>
            <w:vAlign w:val="bottom"/>
          </w:tcPr>
          <w:p w14:paraId="65526C2C" w14:textId="6C88ED14" w:rsidR="00F4527A" w:rsidRPr="00A75F8A" w:rsidRDefault="00F4527A" w:rsidP="00F4527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73"/>
              <w:jc w:val="center"/>
              <w:rPr>
                <w:rFonts w:ascii="Angsana New" w:hAnsi="Angsana New"/>
                <w:sz w:val="25"/>
                <w:szCs w:val="25"/>
                <w:lang w:val="en-US" w:bidi="th-TH"/>
              </w:rPr>
            </w:pPr>
            <w:r w:rsidRPr="00A75F8A">
              <w:rPr>
                <w:rFonts w:ascii="Angsana New" w:hAnsi="Angsana New"/>
                <w:sz w:val="24"/>
                <w:szCs w:val="24"/>
                <w:lang w:val="en-US" w:bidi="th-TH"/>
              </w:rPr>
              <w:t>(11,004)</w:t>
            </w:r>
          </w:p>
        </w:tc>
      </w:tr>
      <w:tr w:rsidR="00F4527A" w:rsidRPr="00422380" w14:paraId="0E858DD8" w14:textId="77777777" w:rsidTr="00C838B3">
        <w:trPr>
          <w:trHeight w:val="139"/>
        </w:trPr>
        <w:tc>
          <w:tcPr>
            <w:tcW w:w="3330" w:type="dxa"/>
          </w:tcPr>
          <w:p w14:paraId="1DF5C9CF" w14:textId="695D660C" w:rsidR="00F4527A" w:rsidRPr="00D812F0" w:rsidRDefault="00F4527A" w:rsidP="00F45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i/>
                <w:iCs/>
                <w:sz w:val="25"/>
                <w:szCs w:val="25"/>
                <w:cs/>
              </w:rPr>
            </w:pPr>
            <w:r w:rsidRPr="00D812F0">
              <w:rPr>
                <w:rFonts w:asciiTheme="majorBidi" w:hAnsiTheme="majorBidi" w:cstheme="majorBidi"/>
                <w:sz w:val="25"/>
                <w:szCs w:val="25"/>
                <w:cs/>
              </w:rPr>
              <w:t>ที่ดิน อาคารและอุปกรณ์</w:t>
            </w:r>
            <w:r w:rsidRPr="00D812F0">
              <w:rPr>
                <w:rFonts w:asciiTheme="majorBidi" w:hAnsiTheme="majorBidi" w:cstheme="majorBidi" w:hint="cs"/>
                <w:i/>
                <w:iCs/>
                <w:sz w:val="25"/>
                <w:szCs w:val="25"/>
                <w:cs/>
              </w:rPr>
              <w:t xml:space="preserve"> </w:t>
            </w:r>
            <w:r w:rsidRPr="00D812F0">
              <w:rPr>
                <w:rFonts w:asciiTheme="majorBidi" w:hAnsiTheme="majorBidi" w:cstheme="majorBidi"/>
                <w:i/>
                <w:iCs/>
                <w:sz w:val="25"/>
                <w:szCs w:val="25"/>
                <w:cs/>
              </w:rPr>
              <w:t>(การตีราคา</w:t>
            </w:r>
            <w:r w:rsidRPr="00D812F0">
              <w:rPr>
                <w:rFonts w:asciiTheme="majorBidi" w:hAnsiTheme="majorBidi" w:cstheme="majorBidi" w:hint="cs"/>
                <w:i/>
                <w:iCs/>
                <w:sz w:val="25"/>
                <w:szCs w:val="25"/>
                <w:cs/>
              </w:rPr>
              <w:t>ใหม่</w:t>
            </w:r>
            <w:r w:rsidRPr="00D812F0">
              <w:rPr>
                <w:rFonts w:asciiTheme="majorBidi" w:hAnsiTheme="majorBidi" w:cstheme="majorBidi"/>
                <w:i/>
                <w:iCs/>
                <w:sz w:val="25"/>
                <w:szCs w:val="25"/>
                <w:cs/>
              </w:rPr>
              <w:t>)</w:t>
            </w:r>
          </w:p>
        </w:tc>
        <w:tc>
          <w:tcPr>
            <w:tcW w:w="1366" w:type="dxa"/>
            <w:vAlign w:val="bottom"/>
          </w:tcPr>
          <w:p w14:paraId="794BBCD9" w14:textId="3C2EA80B" w:rsidR="00F4527A" w:rsidRPr="00D812F0" w:rsidRDefault="00F4527A" w:rsidP="00BB1FA2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73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D812F0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(</w:t>
            </w:r>
            <w:r w:rsidRPr="00D812F0">
              <w:rPr>
                <w:rFonts w:ascii="Angsana New" w:hAnsi="Angsana New"/>
                <w:sz w:val="24"/>
                <w:szCs w:val="24"/>
                <w:lang w:val="en-US" w:bidi="th-TH"/>
              </w:rPr>
              <w:t>401,627</w:t>
            </w:r>
            <w:r w:rsidRPr="00D812F0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273" w:type="dxa"/>
            <w:vAlign w:val="bottom"/>
          </w:tcPr>
          <w:p w14:paraId="6998C8F1" w14:textId="77777777" w:rsidR="00F4527A" w:rsidRPr="00D812F0" w:rsidRDefault="00F4527A" w:rsidP="00F4527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1241" w:type="dxa"/>
            <w:vAlign w:val="bottom"/>
          </w:tcPr>
          <w:p w14:paraId="2561A5FC" w14:textId="12DBC5C6" w:rsidR="00F4527A" w:rsidRPr="00D812F0" w:rsidRDefault="00F4527A" w:rsidP="00F4527A">
            <w:pPr>
              <w:pStyle w:val="acctfourfigures"/>
              <w:tabs>
                <w:tab w:val="clear" w:pos="765"/>
                <w:tab w:val="decimal" w:pos="522"/>
                <w:tab w:val="decimal" w:pos="792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D812F0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3" w:type="dxa"/>
            <w:vAlign w:val="bottom"/>
          </w:tcPr>
          <w:p w14:paraId="2E29859F" w14:textId="77777777" w:rsidR="00F4527A" w:rsidRPr="00D812F0" w:rsidRDefault="00F4527A" w:rsidP="00F4527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1257" w:type="dxa"/>
            <w:vAlign w:val="bottom"/>
          </w:tcPr>
          <w:p w14:paraId="09F7ECC5" w14:textId="4C494695" w:rsidR="00F4527A" w:rsidRPr="00D812F0" w:rsidRDefault="00F4527A" w:rsidP="00F4527A">
            <w:pPr>
              <w:pStyle w:val="acctfourfigures"/>
              <w:tabs>
                <w:tab w:val="clear" w:pos="765"/>
                <w:tab w:val="decimal" w:pos="590"/>
                <w:tab w:val="decimal" w:pos="792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D812F0">
              <w:rPr>
                <w:rFonts w:ascii="Angsana New" w:hAnsi="Angsana New"/>
                <w:sz w:val="25"/>
                <w:szCs w:val="25"/>
              </w:rPr>
              <w:t>5,140</w:t>
            </w:r>
          </w:p>
        </w:tc>
        <w:tc>
          <w:tcPr>
            <w:tcW w:w="273" w:type="dxa"/>
            <w:vAlign w:val="bottom"/>
          </w:tcPr>
          <w:p w14:paraId="46E8F459" w14:textId="77777777" w:rsidR="00F4527A" w:rsidRPr="00A75F8A" w:rsidRDefault="00F4527A" w:rsidP="00F4527A">
            <w:pPr>
              <w:pStyle w:val="acctfourfigures"/>
              <w:tabs>
                <w:tab w:val="clear" w:pos="765"/>
                <w:tab w:val="decimal" w:pos="684"/>
                <w:tab w:val="decimal" w:pos="792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1347" w:type="dxa"/>
            <w:vAlign w:val="bottom"/>
          </w:tcPr>
          <w:p w14:paraId="71F2E69A" w14:textId="6B1085E8" w:rsidR="00F4527A" w:rsidRPr="00A75F8A" w:rsidRDefault="00F4527A" w:rsidP="00F4527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73"/>
              <w:jc w:val="center"/>
              <w:rPr>
                <w:rFonts w:ascii="Angsana New" w:hAnsi="Angsana New"/>
                <w:sz w:val="25"/>
                <w:szCs w:val="25"/>
                <w:lang w:val="en-US" w:bidi="th-TH"/>
              </w:rPr>
            </w:pPr>
            <w:r w:rsidRPr="00A75F8A">
              <w:rPr>
                <w:rFonts w:ascii="Angsana New" w:hAnsi="Angsana New"/>
                <w:sz w:val="25"/>
                <w:szCs w:val="25"/>
                <w:lang w:bidi="th-TH"/>
              </w:rPr>
              <w:t>(396,487)</w:t>
            </w:r>
          </w:p>
        </w:tc>
      </w:tr>
      <w:tr w:rsidR="00F4527A" w:rsidRPr="00422380" w14:paraId="3D93BFBC" w14:textId="77777777" w:rsidTr="00AD78C6">
        <w:trPr>
          <w:trHeight w:val="296"/>
        </w:trPr>
        <w:tc>
          <w:tcPr>
            <w:tcW w:w="3330" w:type="dxa"/>
          </w:tcPr>
          <w:p w14:paraId="349F6086" w14:textId="77777777" w:rsidR="00F4527A" w:rsidRPr="00D812F0" w:rsidRDefault="00F4527A" w:rsidP="00F45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2" w:right="-79" w:hanging="16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D812F0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รวม</w:t>
            </w:r>
          </w:p>
        </w:tc>
        <w:tc>
          <w:tcPr>
            <w:tcW w:w="1366" w:type="dxa"/>
            <w:tcBorders>
              <w:top w:val="single" w:sz="4" w:space="0" w:color="auto"/>
              <w:bottom w:val="single" w:sz="4" w:space="0" w:color="auto"/>
            </w:tcBorders>
          </w:tcPr>
          <w:p w14:paraId="6146D257" w14:textId="7DF06DBA" w:rsidR="00F4527A" w:rsidRPr="00D812F0" w:rsidRDefault="00F4527A" w:rsidP="00F4527A">
            <w:pPr>
              <w:pStyle w:val="acctfourfigures"/>
              <w:tabs>
                <w:tab w:val="clear" w:pos="765"/>
                <w:tab w:val="decimal" w:pos="785"/>
              </w:tabs>
              <w:spacing w:line="240" w:lineRule="atLeast"/>
              <w:ind w:right="-73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</w:pPr>
            <w:r w:rsidRPr="00D812F0">
              <w:rPr>
                <w:rFonts w:ascii="Angsana New" w:hAnsi="Angsana New"/>
                <w:b/>
                <w:bCs/>
                <w:sz w:val="25"/>
                <w:szCs w:val="25"/>
                <w:cs/>
                <w:lang w:bidi="th-TH"/>
              </w:rPr>
              <w:t>(</w:t>
            </w:r>
            <w:r w:rsidRPr="00D812F0">
              <w:rPr>
                <w:rFonts w:ascii="Angsana New" w:hAnsi="Angsana New"/>
                <w:b/>
                <w:bCs/>
                <w:sz w:val="25"/>
                <w:szCs w:val="25"/>
                <w:lang w:bidi="th-TH"/>
              </w:rPr>
              <w:t>410,765</w:t>
            </w:r>
            <w:r w:rsidRPr="00D812F0">
              <w:rPr>
                <w:rFonts w:ascii="Angsana New" w:hAnsi="Angsana New"/>
                <w:b/>
                <w:bCs/>
                <w:sz w:val="25"/>
                <w:szCs w:val="25"/>
                <w:cs/>
                <w:lang w:bidi="th-TH"/>
              </w:rPr>
              <w:t>)</w:t>
            </w:r>
          </w:p>
        </w:tc>
        <w:tc>
          <w:tcPr>
            <w:tcW w:w="273" w:type="dxa"/>
            <w:vAlign w:val="bottom"/>
          </w:tcPr>
          <w:p w14:paraId="75002F64" w14:textId="77777777" w:rsidR="00F4527A" w:rsidRPr="00D812F0" w:rsidRDefault="00F4527A" w:rsidP="00F4527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</w:pP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26FCBA" w14:textId="43F6AF7D" w:rsidR="00F4527A" w:rsidRPr="00D812F0" w:rsidRDefault="00F4527A" w:rsidP="00F4527A">
            <w:pPr>
              <w:pStyle w:val="acctfourfigures"/>
              <w:tabs>
                <w:tab w:val="clear" w:pos="765"/>
                <w:tab w:val="decimal" w:pos="148"/>
                <w:tab w:val="decimal" w:pos="598"/>
                <w:tab w:val="left" w:pos="860"/>
              </w:tabs>
              <w:spacing w:line="240" w:lineRule="atLeast"/>
              <w:ind w:left="58" w:right="-200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D812F0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(1,8</w:t>
            </w:r>
            <w:r w:rsidR="002A0315" w:rsidRPr="00D812F0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6</w:t>
            </w:r>
            <w:r w:rsidRPr="00D812F0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6)</w:t>
            </w:r>
          </w:p>
        </w:tc>
        <w:tc>
          <w:tcPr>
            <w:tcW w:w="273" w:type="dxa"/>
            <w:vAlign w:val="bottom"/>
          </w:tcPr>
          <w:p w14:paraId="29BA268A" w14:textId="77777777" w:rsidR="00F4527A" w:rsidRPr="00D812F0" w:rsidRDefault="00F4527A" w:rsidP="00F4527A">
            <w:pPr>
              <w:pStyle w:val="acctfourfigures"/>
              <w:tabs>
                <w:tab w:val="clear" w:pos="765"/>
                <w:tab w:val="decimal" w:pos="522"/>
                <w:tab w:val="decimal" w:pos="951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655419" w14:textId="59AFA996" w:rsidR="00F4527A" w:rsidRPr="00D812F0" w:rsidRDefault="00F4527A" w:rsidP="00F4527A">
            <w:pPr>
              <w:pStyle w:val="acctfourfigures"/>
              <w:tabs>
                <w:tab w:val="clear" w:pos="765"/>
                <w:tab w:val="decimal" w:pos="73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</w:pPr>
            <w:r w:rsidRPr="00D812F0">
              <w:rPr>
                <w:rFonts w:ascii="Angsana New" w:hAnsi="Angsana New"/>
                <w:b/>
                <w:bCs/>
                <w:sz w:val="25"/>
                <w:szCs w:val="25"/>
              </w:rPr>
              <w:t>5,140</w:t>
            </w:r>
          </w:p>
        </w:tc>
        <w:tc>
          <w:tcPr>
            <w:tcW w:w="273" w:type="dxa"/>
            <w:vAlign w:val="bottom"/>
          </w:tcPr>
          <w:p w14:paraId="32199C65" w14:textId="77777777" w:rsidR="00F4527A" w:rsidRPr="00A75F8A" w:rsidRDefault="00F4527A" w:rsidP="00F4527A">
            <w:pPr>
              <w:pStyle w:val="acctfourfigures"/>
              <w:tabs>
                <w:tab w:val="clear" w:pos="765"/>
                <w:tab w:val="decimal" w:pos="590"/>
                <w:tab w:val="decimal" w:pos="684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</w:pP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</w:tcBorders>
          </w:tcPr>
          <w:p w14:paraId="1B91A5D6" w14:textId="5356C9E4" w:rsidR="00F4527A" w:rsidRPr="00A75F8A" w:rsidRDefault="00F4527A" w:rsidP="00F4527A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-73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</w:pPr>
            <w:r w:rsidRPr="00A75F8A">
              <w:rPr>
                <w:rFonts w:ascii="Angsana New" w:hAnsi="Angsana New"/>
                <w:b/>
                <w:bCs/>
                <w:sz w:val="25"/>
                <w:szCs w:val="25"/>
                <w:lang w:bidi="th-TH"/>
              </w:rPr>
              <w:t>(407,491)</w:t>
            </w:r>
          </w:p>
        </w:tc>
      </w:tr>
      <w:tr w:rsidR="00F4527A" w:rsidRPr="00422380" w14:paraId="00E195BD" w14:textId="77777777" w:rsidTr="00C838B3">
        <w:trPr>
          <w:trHeight w:val="262"/>
        </w:trPr>
        <w:tc>
          <w:tcPr>
            <w:tcW w:w="3330" w:type="dxa"/>
          </w:tcPr>
          <w:p w14:paraId="682F6397" w14:textId="77777777" w:rsidR="00F4527A" w:rsidRPr="00D812F0" w:rsidRDefault="00F4527A" w:rsidP="00F45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79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366" w:type="dxa"/>
            <w:tcBorders>
              <w:top w:val="single" w:sz="4" w:space="0" w:color="auto"/>
            </w:tcBorders>
            <w:vAlign w:val="bottom"/>
          </w:tcPr>
          <w:p w14:paraId="7D0C7EF4" w14:textId="77777777" w:rsidR="00F4527A" w:rsidRPr="00D812F0" w:rsidRDefault="00F4527A" w:rsidP="00F4527A">
            <w:pPr>
              <w:pStyle w:val="acctfourfigures"/>
              <w:tabs>
                <w:tab w:val="clear" w:pos="765"/>
                <w:tab w:val="decimal" w:pos="972"/>
              </w:tabs>
              <w:spacing w:line="340" w:lineRule="exact"/>
              <w:ind w:right="-73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</w:pPr>
          </w:p>
        </w:tc>
        <w:tc>
          <w:tcPr>
            <w:tcW w:w="273" w:type="dxa"/>
            <w:vAlign w:val="bottom"/>
          </w:tcPr>
          <w:p w14:paraId="636F5472" w14:textId="77777777" w:rsidR="00F4527A" w:rsidRPr="00D812F0" w:rsidRDefault="00F4527A" w:rsidP="00F4527A">
            <w:pPr>
              <w:pStyle w:val="acctfourfigures"/>
              <w:tabs>
                <w:tab w:val="clear" w:pos="765"/>
                <w:tab w:val="decimal" w:pos="951"/>
              </w:tabs>
              <w:spacing w:line="340" w:lineRule="exact"/>
              <w:ind w:right="-96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41" w:type="dxa"/>
            <w:tcBorders>
              <w:top w:val="single" w:sz="4" w:space="0" w:color="auto"/>
            </w:tcBorders>
            <w:vAlign w:val="bottom"/>
          </w:tcPr>
          <w:p w14:paraId="4107725B" w14:textId="77777777" w:rsidR="00F4527A" w:rsidRPr="00D812F0" w:rsidRDefault="00F4527A" w:rsidP="00F4527A">
            <w:pPr>
              <w:pStyle w:val="acctfourfigures"/>
              <w:tabs>
                <w:tab w:val="clear" w:pos="765"/>
                <w:tab w:val="decimal" w:pos="342"/>
              </w:tabs>
              <w:spacing w:line="340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273" w:type="dxa"/>
            <w:vAlign w:val="bottom"/>
          </w:tcPr>
          <w:p w14:paraId="55BAD7D6" w14:textId="77777777" w:rsidR="00F4527A" w:rsidRPr="00D812F0" w:rsidRDefault="00F4527A" w:rsidP="00F4527A">
            <w:pPr>
              <w:pStyle w:val="acctfourfigures"/>
              <w:tabs>
                <w:tab w:val="clear" w:pos="765"/>
                <w:tab w:val="decimal" w:pos="951"/>
              </w:tabs>
              <w:spacing w:line="340" w:lineRule="exact"/>
              <w:ind w:right="-96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vAlign w:val="bottom"/>
          </w:tcPr>
          <w:p w14:paraId="7BF71138" w14:textId="77777777" w:rsidR="00F4527A" w:rsidRPr="00D812F0" w:rsidRDefault="00F4527A" w:rsidP="00F4527A">
            <w:pPr>
              <w:pStyle w:val="acctfourfigures"/>
              <w:tabs>
                <w:tab w:val="clear" w:pos="765"/>
                <w:tab w:val="decimal" w:pos="520"/>
              </w:tabs>
              <w:spacing w:line="340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273" w:type="dxa"/>
            <w:vAlign w:val="bottom"/>
          </w:tcPr>
          <w:p w14:paraId="7C48414D" w14:textId="77777777" w:rsidR="00F4527A" w:rsidRPr="00422380" w:rsidRDefault="00F4527A" w:rsidP="00F4527A">
            <w:pPr>
              <w:pStyle w:val="acctfourfigures"/>
              <w:tabs>
                <w:tab w:val="clear" w:pos="765"/>
                <w:tab w:val="decimal" w:pos="684"/>
              </w:tabs>
              <w:spacing w:line="340" w:lineRule="exact"/>
              <w:ind w:right="-96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  <w:vAlign w:val="bottom"/>
          </w:tcPr>
          <w:p w14:paraId="7AFE17BD" w14:textId="77777777" w:rsidR="00F4527A" w:rsidRPr="00422380" w:rsidRDefault="00F4527A" w:rsidP="00F4527A">
            <w:pPr>
              <w:pStyle w:val="acctfourfigures"/>
              <w:tabs>
                <w:tab w:val="clear" w:pos="765"/>
                <w:tab w:val="decimal" w:pos="972"/>
              </w:tabs>
              <w:spacing w:line="340" w:lineRule="exact"/>
              <w:ind w:right="-73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</w:pPr>
          </w:p>
        </w:tc>
      </w:tr>
      <w:tr w:rsidR="00F4527A" w:rsidRPr="00422380" w14:paraId="0D1ADD1A" w14:textId="77777777" w:rsidTr="005F7638">
        <w:trPr>
          <w:trHeight w:val="262"/>
        </w:trPr>
        <w:tc>
          <w:tcPr>
            <w:tcW w:w="3330" w:type="dxa"/>
          </w:tcPr>
          <w:p w14:paraId="693A32AC" w14:textId="77777777" w:rsidR="00F4527A" w:rsidRPr="00422380" w:rsidRDefault="00F4527A" w:rsidP="00F45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79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422380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สุทธิ</w:t>
            </w:r>
          </w:p>
        </w:tc>
        <w:tc>
          <w:tcPr>
            <w:tcW w:w="1366" w:type="dxa"/>
            <w:tcBorders>
              <w:bottom w:val="double" w:sz="4" w:space="0" w:color="auto"/>
            </w:tcBorders>
          </w:tcPr>
          <w:p w14:paraId="78B6E778" w14:textId="13F90B1B" w:rsidR="00F4527A" w:rsidRPr="00422380" w:rsidRDefault="00F4527A" w:rsidP="00F4527A">
            <w:pPr>
              <w:pStyle w:val="acctfourfigures"/>
              <w:tabs>
                <w:tab w:val="clear" w:pos="765"/>
                <w:tab w:val="decimal" w:pos="785"/>
              </w:tabs>
              <w:spacing w:line="340" w:lineRule="exact"/>
              <w:ind w:right="-73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</w:pPr>
            <w:r w:rsidRPr="00422380">
              <w:rPr>
                <w:rFonts w:ascii="Angsana New" w:hAnsi="Angsana New"/>
                <w:b/>
                <w:bCs/>
                <w:sz w:val="25"/>
                <w:szCs w:val="25"/>
                <w:cs/>
                <w:lang w:bidi="th-TH"/>
              </w:rPr>
              <w:t>(</w:t>
            </w:r>
            <w:r w:rsidRPr="00422380">
              <w:rPr>
                <w:rFonts w:ascii="Angsana New" w:hAnsi="Angsana New"/>
                <w:b/>
                <w:bCs/>
                <w:sz w:val="25"/>
                <w:szCs w:val="25"/>
                <w:lang w:bidi="th-TH"/>
              </w:rPr>
              <w:t>310,704</w:t>
            </w:r>
            <w:r w:rsidRPr="00422380">
              <w:rPr>
                <w:rFonts w:ascii="Angsana New" w:hAnsi="Angsana New"/>
                <w:b/>
                <w:bCs/>
                <w:sz w:val="25"/>
                <w:szCs w:val="25"/>
                <w:cs/>
                <w:lang w:bidi="th-TH"/>
              </w:rPr>
              <w:t>)</w:t>
            </w:r>
          </w:p>
        </w:tc>
        <w:tc>
          <w:tcPr>
            <w:tcW w:w="273" w:type="dxa"/>
          </w:tcPr>
          <w:p w14:paraId="1BDADCFC" w14:textId="77777777" w:rsidR="00F4527A" w:rsidRPr="00422380" w:rsidRDefault="00F4527A" w:rsidP="00F4527A">
            <w:pPr>
              <w:pStyle w:val="acctfourfigures"/>
              <w:tabs>
                <w:tab w:val="clear" w:pos="765"/>
                <w:tab w:val="decimal" w:pos="951"/>
              </w:tabs>
              <w:spacing w:line="340" w:lineRule="exact"/>
              <w:ind w:right="-96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41" w:type="dxa"/>
            <w:tcBorders>
              <w:bottom w:val="double" w:sz="4" w:space="0" w:color="auto"/>
            </w:tcBorders>
            <w:vAlign w:val="bottom"/>
          </w:tcPr>
          <w:p w14:paraId="365C62B9" w14:textId="300147BB" w:rsidR="00F4527A" w:rsidRPr="00422380" w:rsidRDefault="00F4527A" w:rsidP="00F4527A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422380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11,464</w:t>
            </w:r>
          </w:p>
        </w:tc>
        <w:tc>
          <w:tcPr>
            <w:tcW w:w="273" w:type="dxa"/>
          </w:tcPr>
          <w:p w14:paraId="11442F5F" w14:textId="77777777" w:rsidR="00F4527A" w:rsidRPr="00422380" w:rsidRDefault="00F4527A" w:rsidP="00F4527A">
            <w:pPr>
              <w:pStyle w:val="acctfourfigures"/>
              <w:tabs>
                <w:tab w:val="clear" w:pos="765"/>
                <w:tab w:val="decimal" w:pos="951"/>
              </w:tabs>
              <w:spacing w:line="340" w:lineRule="exact"/>
              <w:ind w:right="-96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57" w:type="dxa"/>
            <w:tcBorders>
              <w:bottom w:val="double" w:sz="4" w:space="0" w:color="auto"/>
            </w:tcBorders>
          </w:tcPr>
          <w:p w14:paraId="7FDA1305" w14:textId="25AE9DEC" w:rsidR="00F4527A" w:rsidRPr="00422380" w:rsidRDefault="00F4527A" w:rsidP="00F4527A">
            <w:pPr>
              <w:pStyle w:val="acctfourfigures"/>
              <w:tabs>
                <w:tab w:val="clear" w:pos="765"/>
                <w:tab w:val="decimal" w:pos="73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</w:pPr>
            <w:r w:rsidRPr="00422380">
              <w:rPr>
                <w:rFonts w:ascii="Angsana New" w:hAnsi="Angsana New"/>
                <w:b/>
                <w:bCs/>
                <w:sz w:val="25"/>
                <w:szCs w:val="25"/>
                <w:lang w:val="en-US" w:bidi="th-TH"/>
              </w:rPr>
              <w:t>8,521</w:t>
            </w:r>
          </w:p>
        </w:tc>
        <w:tc>
          <w:tcPr>
            <w:tcW w:w="273" w:type="dxa"/>
          </w:tcPr>
          <w:p w14:paraId="3C16FE02" w14:textId="77777777" w:rsidR="00F4527A" w:rsidRPr="00422380" w:rsidRDefault="00F4527A" w:rsidP="00F4527A">
            <w:pPr>
              <w:pStyle w:val="acctfourfigures"/>
              <w:tabs>
                <w:tab w:val="clear" w:pos="765"/>
                <w:tab w:val="decimal" w:pos="590"/>
                <w:tab w:val="decimal" w:pos="684"/>
              </w:tabs>
              <w:spacing w:line="340" w:lineRule="exact"/>
              <w:ind w:right="-96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47" w:type="dxa"/>
            <w:tcBorders>
              <w:bottom w:val="double" w:sz="4" w:space="0" w:color="auto"/>
            </w:tcBorders>
          </w:tcPr>
          <w:p w14:paraId="591B7315" w14:textId="447A541A" w:rsidR="00F4527A" w:rsidRPr="00422380" w:rsidRDefault="00F4527A" w:rsidP="00F4527A">
            <w:pPr>
              <w:pStyle w:val="acctfourfigures"/>
              <w:tabs>
                <w:tab w:val="clear" w:pos="765"/>
                <w:tab w:val="decimal" w:pos="795"/>
              </w:tabs>
              <w:spacing w:line="340" w:lineRule="exact"/>
              <w:ind w:right="-73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  <w:lang w:bidi="th-TH"/>
              </w:rPr>
            </w:pPr>
            <w:r w:rsidRPr="00422380">
              <w:rPr>
                <w:rFonts w:ascii="Angsana New" w:hAnsi="Angsana New"/>
                <w:b/>
                <w:bCs/>
                <w:sz w:val="25"/>
                <w:szCs w:val="25"/>
                <w:lang w:bidi="th-TH"/>
              </w:rPr>
              <w:t>(290,719)</w:t>
            </w:r>
          </w:p>
        </w:tc>
      </w:tr>
    </w:tbl>
    <w:p w14:paraId="5AA0D435" w14:textId="1629ECF7" w:rsidR="00D97B37" w:rsidRPr="00422380" w:rsidRDefault="00D97B37" w:rsidP="00D97B37"/>
    <w:p w14:paraId="617487CF" w14:textId="47A91B0E" w:rsidR="008538E6" w:rsidRPr="00422380" w:rsidRDefault="008538E6" w:rsidP="00D97B37">
      <w:r w:rsidRPr="00422380">
        <w:br w:type="page"/>
      </w:r>
    </w:p>
    <w:tbl>
      <w:tblPr>
        <w:tblW w:w="916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948"/>
        <w:gridCol w:w="1080"/>
        <w:gridCol w:w="270"/>
        <w:gridCol w:w="867"/>
      </w:tblGrid>
      <w:tr w:rsidR="00D97B37" w:rsidRPr="00422380" w14:paraId="35C8B01B" w14:textId="77777777" w:rsidTr="003A51EA">
        <w:trPr>
          <w:tblHeader/>
        </w:trPr>
        <w:tc>
          <w:tcPr>
            <w:tcW w:w="6948" w:type="dxa"/>
          </w:tcPr>
          <w:p w14:paraId="66F9E412" w14:textId="77777777" w:rsidR="00D97B37" w:rsidRPr="00422380" w:rsidRDefault="00D97B37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42238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สินทรัพย์ภาษีเงินได้รอการตัดบัญชีที่ยังไม่ได้รับรู้</w:t>
            </w:r>
            <w:r w:rsidRPr="0042238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217" w:type="dxa"/>
            <w:gridSpan w:val="3"/>
          </w:tcPr>
          <w:p w14:paraId="1BAF792F" w14:textId="77777777" w:rsidR="00D97B37" w:rsidRPr="00422380" w:rsidRDefault="00D97B37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422380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D97B37" w:rsidRPr="00422380" w14:paraId="4EC21EBC" w14:textId="77777777" w:rsidTr="003A51EA">
        <w:trPr>
          <w:tblHeader/>
        </w:trPr>
        <w:tc>
          <w:tcPr>
            <w:tcW w:w="6948" w:type="dxa"/>
          </w:tcPr>
          <w:p w14:paraId="6F18BFD7" w14:textId="77777777" w:rsidR="00D97B37" w:rsidRPr="00422380" w:rsidRDefault="00D97B37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2384989D" w14:textId="4F8F0244" w:rsidR="00D97B37" w:rsidRPr="00422380" w:rsidRDefault="00D97B37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2238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772E2" w:rsidRPr="00422380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  <w:vAlign w:val="center"/>
          </w:tcPr>
          <w:p w14:paraId="30DF7C1A" w14:textId="77777777" w:rsidR="00D97B37" w:rsidRPr="00422380" w:rsidRDefault="00D97B37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7" w:type="dxa"/>
            <w:vAlign w:val="center"/>
          </w:tcPr>
          <w:p w14:paraId="08A8CCB6" w14:textId="684E93B3" w:rsidR="00D97B37" w:rsidRPr="00422380" w:rsidRDefault="00D97B37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2238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772E2" w:rsidRPr="00422380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D97B37" w:rsidRPr="00422380" w14:paraId="7F7CA04E" w14:textId="77777777" w:rsidTr="003A51EA">
        <w:tc>
          <w:tcPr>
            <w:tcW w:w="6948" w:type="dxa"/>
          </w:tcPr>
          <w:p w14:paraId="0821EA1E" w14:textId="77777777" w:rsidR="00D97B37" w:rsidRPr="00422380" w:rsidRDefault="00D97B37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17" w:type="dxa"/>
            <w:gridSpan w:val="3"/>
          </w:tcPr>
          <w:p w14:paraId="181F2FE2" w14:textId="77777777" w:rsidR="00D97B37" w:rsidRPr="00422380" w:rsidRDefault="00D97B37" w:rsidP="003A51EA">
            <w:pPr>
              <w:pStyle w:val="acctfourfigures"/>
              <w:tabs>
                <w:tab w:val="clear" w:pos="765"/>
              </w:tabs>
              <w:spacing w:line="340" w:lineRule="exact"/>
              <w:ind w:lef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422380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D97B37" w:rsidRPr="00422380" w14:paraId="3002D673" w14:textId="77777777" w:rsidTr="003A51EA">
        <w:tc>
          <w:tcPr>
            <w:tcW w:w="6948" w:type="dxa"/>
          </w:tcPr>
          <w:p w14:paraId="6B1EBACF" w14:textId="77777777" w:rsidR="00D97B37" w:rsidRPr="00422380" w:rsidRDefault="00D97B37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2380">
              <w:rPr>
                <w:rFonts w:asciiTheme="majorBidi" w:hAnsiTheme="majorBidi" w:cstheme="majorBidi"/>
                <w:sz w:val="30"/>
                <w:szCs w:val="30"/>
                <w:cs/>
              </w:rPr>
              <w:t>ยอดขาดทุนยกไป</w:t>
            </w:r>
            <w:r w:rsidRPr="00422380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14F17563" w14:textId="2FF8CD8F" w:rsidR="00D97B37" w:rsidRPr="00422380" w:rsidRDefault="002C2709" w:rsidP="003A51EA">
            <w:pPr>
              <w:pStyle w:val="acctfourfigures"/>
              <w:tabs>
                <w:tab w:val="clear" w:pos="765"/>
              </w:tabs>
              <w:spacing w:line="340" w:lineRule="exact"/>
              <w:ind w:left="-79" w:right="10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22380">
              <w:rPr>
                <w:rFonts w:ascii="Angsana New" w:hAnsi="Angsana New"/>
                <w:sz w:val="30"/>
                <w:szCs w:val="30"/>
                <w:lang w:val="en-US"/>
              </w:rPr>
              <w:t>6,125</w:t>
            </w:r>
          </w:p>
        </w:tc>
        <w:tc>
          <w:tcPr>
            <w:tcW w:w="270" w:type="dxa"/>
          </w:tcPr>
          <w:p w14:paraId="0E3116E2" w14:textId="77777777" w:rsidR="00D97B37" w:rsidRPr="00422380" w:rsidRDefault="00D97B37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7" w:type="dxa"/>
            <w:tcBorders>
              <w:bottom w:val="double" w:sz="4" w:space="0" w:color="auto"/>
            </w:tcBorders>
          </w:tcPr>
          <w:p w14:paraId="0C478D42" w14:textId="7688C1A0" w:rsidR="00D97B37" w:rsidRPr="00422380" w:rsidRDefault="005772E2" w:rsidP="003A51EA">
            <w:pPr>
              <w:pStyle w:val="acctfourfigures"/>
              <w:tabs>
                <w:tab w:val="clear" w:pos="765"/>
              </w:tabs>
              <w:spacing w:line="340" w:lineRule="exact"/>
              <w:ind w:left="-79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22380">
              <w:rPr>
                <w:rFonts w:ascii="Angsana New" w:hAnsi="Angsana New"/>
                <w:sz w:val="30"/>
                <w:szCs w:val="30"/>
                <w:lang w:val="en-US"/>
              </w:rPr>
              <w:t>10,196</w:t>
            </w:r>
          </w:p>
        </w:tc>
      </w:tr>
    </w:tbl>
    <w:p w14:paraId="77E9B977" w14:textId="77777777" w:rsidR="00D97B37" w:rsidRPr="00422380" w:rsidRDefault="00D97B37" w:rsidP="00D97B37">
      <w:pPr>
        <w:pStyle w:val="ListParagraph"/>
        <w:tabs>
          <w:tab w:val="clear" w:pos="227"/>
          <w:tab w:val="clear" w:pos="454"/>
        </w:tabs>
        <w:ind w:left="340" w:right="-25"/>
        <w:jc w:val="thaiDistribute"/>
        <w:rPr>
          <w:rFonts w:ascii="Angsana New" w:hAnsi="Angsana New"/>
          <w:sz w:val="20"/>
          <w:szCs w:val="20"/>
        </w:rPr>
      </w:pPr>
    </w:p>
    <w:p w14:paraId="5C7CF334" w14:textId="77777777" w:rsidR="00D97B37" w:rsidRPr="00422380" w:rsidRDefault="00D97B37" w:rsidP="008A7AD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08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422380">
        <w:rPr>
          <w:rFonts w:asciiTheme="majorBidi" w:hAnsiTheme="majorBidi" w:cstheme="majorBidi"/>
          <w:sz w:val="30"/>
          <w:szCs w:val="30"/>
          <w:cs/>
        </w:rPr>
        <w:t xml:space="preserve">ขาดทุนทางภาษีจะสิ้นอายุในปี </w:t>
      </w:r>
      <w:r w:rsidRPr="00422380">
        <w:rPr>
          <w:rFonts w:asciiTheme="majorBidi" w:hAnsiTheme="majorBidi" w:cstheme="majorBidi"/>
          <w:sz w:val="30"/>
          <w:szCs w:val="30"/>
        </w:rPr>
        <w:t xml:space="preserve">2568 </w:t>
      </w:r>
      <w:r w:rsidRPr="00422380">
        <w:rPr>
          <w:rFonts w:asciiTheme="majorBidi" w:hAnsiTheme="majorBidi"/>
          <w:sz w:val="30"/>
          <w:szCs w:val="30"/>
          <w:cs/>
        </w:rPr>
        <w:t xml:space="preserve">- </w:t>
      </w:r>
      <w:r w:rsidRPr="00422380">
        <w:rPr>
          <w:rFonts w:asciiTheme="majorBidi" w:hAnsiTheme="majorBidi" w:cstheme="majorBidi"/>
          <w:sz w:val="30"/>
          <w:szCs w:val="30"/>
        </w:rPr>
        <w:t>2570</w:t>
      </w:r>
      <w:r w:rsidRPr="00422380">
        <w:rPr>
          <w:rFonts w:asciiTheme="majorBidi" w:hAnsiTheme="majorBidi" w:cstheme="majorBidi"/>
          <w:sz w:val="30"/>
          <w:szCs w:val="30"/>
          <w:cs/>
        </w:rPr>
        <w:t xml:space="preserve"> ผลแตกต่างชั่วคราวที่ใช้หักภาษีที่ยังไม่สิ้นอายุตามกฎหมายเกี่ยวกับภาษีเงินได้ปัจจุบันนั้น</w:t>
      </w:r>
      <w:r w:rsidRPr="00422380">
        <w:rPr>
          <w:rFonts w:asciiTheme="majorBidi" w:hAnsiTheme="majorBidi"/>
          <w:sz w:val="30"/>
          <w:szCs w:val="30"/>
          <w:cs/>
        </w:rPr>
        <w:t xml:space="preserve"> </w:t>
      </w:r>
      <w:r w:rsidRPr="00422380">
        <w:rPr>
          <w:rFonts w:asciiTheme="majorBidi" w:hAnsiTheme="majorBidi" w:cstheme="majorBidi"/>
          <w:sz w:val="30"/>
          <w:szCs w:val="30"/>
          <w:cs/>
        </w:rPr>
        <w:t xml:space="preserve">กลุ่มบริษัทยังมิได้รับรู้รายการดังกล่าวเป็นสินทรัพย์ภาษีเงินได้รอการตัดบัญชีเนื่องจากยังไม่มีความเป็นได้ค่อนข้างแน่ว่ากลุ่มบริษัทจะมีกำไรทางภาษีเพียงพอที่จะใช้ประโยชน์ทางภาษีดังกล่าว </w:t>
      </w:r>
      <w:r w:rsidRPr="00422380">
        <w:rPr>
          <w:rFonts w:asciiTheme="majorBidi" w:hAnsiTheme="majorBidi"/>
          <w:sz w:val="30"/>
          <w:szCs w:val="30"/>
          <w:cs/>
        </w:rPr>
        <w:t xml:space="preserve"> </w:t>
      </w:r>
    </w:p>
    <w:p w14:paraId="25ACE4BC" w14:textId="77777777" w:rsidR="0055388F" w:rsidRPr="00422380" w:rsidRDefault="0055388F" w:rsidP="004F0EA0">
      <w:pPr>
        <w:tabs>
          <w:tab w:val="clear" w:pos="227"/>
          <w:tab w:val="clear" w:pos="454"/>
        </w:tabs>
        <w:ind w:left="540" w:right="-25"/>
        <w:jc w:val="thaiDistribute"/>
        <w:rPr>
          <w:rFonts w:ascii="Angsana New" w:hAnsi="Angsana New"/>
          <w:sz w:val="20"/>
          <w:szCs w:val="20"/>
        </w:rPr>
      </w:pPr>
    </w:p>
    <w:p w14:paraId="1AD7ED06" w14:textId="556B82BB" w:rsidR="00F7534A" w:rsidRDefault="00A607A8" w:rsidP="00A607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422380">
        <w:rPr>
          <w:rFonts w:ascii="Angsana New" w:hAnsi="Angsana New"/>
          <w:b/>
          <w:bCs/>
          <w:sz w:val="30"/>
          <w:szCs w:val="30"/>
        </w:rPr>
        <w:t>23</w:t>
      </w:r>
      <w:r w:rsidRPr="00422380">
        <w:rPr>
          <w:rFonts w:ascii="Angsana New" w:hAnsi="Angsana New"/>
          <w:b/>
          <w:bCs/>
          <w:sz w:val="30"/>
          <w:szCs w:val="30"/>
        </w:rPr>
        <w:tab/>
      </w:r>
      <w:r w:rsidRPr="00422380">
        <w:rPr>
          <w:rFonts w:ascii="Angsana New" w:hAnsi="Angsana New" w:hint="cs"/>
          <w:b/>
          <w:bCs/>
          <w:sz w:val="30"/>
          <w:szCs w:val="30"/>
          <w:cs/>
        </w:rPr>
        <w:t>กำไร (ขาดทุน) ต่อหุ้นขั้นพื้นฐาน</w:t>
      </w:r>
    </w:p>
    <w:p w14:paraId="141A1BDE" w14:textId="77777777" w:rsidR="00981B25" w:rsidRPr="00981B25" w:rsidRDefault="00981B25" w:rsidP="00A607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rPr>
          <w:rFonts w:ascii="Angsana New" w:hAnsi="Angsana New"/>
          <w:b/>
          <w:bCs/>
          <w:sz w:val="16"/>
          <w:szCs w:val="16"/>
        </w:rPr>
      </w:pPr>
    </w:p>
    <w:p w14:paraId="6416FA5F" w14:textId="1A1D2E6E" w:rsidR="00981B25" w:rsidRPr="001E0181" w:rsidRDefault="00981B25" w:rsidP="00981B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16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1E0181">
        <w:rPr>
          <w:rFonts w:asciiTheme="majorBidi" w:hAnsiTheme="majorBidi" w:cstheme="majorBidi"/>
          <w:sz w:val="30"/>
          <w:szCs w:val="30"/>
          <w:cs/>
        </w:rPr>
        <w:t>กำไร (ขาดทุน) ต่อหุ้นขั้นพื้นฐานสำหรับ</w:t>
      </w:r>
      <w:r w:rsidRPr="001E0181">
        <w:rPr>
          <w:rFonts w:asciiTheme="majorBidi" w:hAnsiTheme="majorBidi" w:cstheme="majorBidi" w:hint="cs"/>
          <w:sz w:val="30"/>
          <w:szCs w:val="30"/>
          <w:cs/>
        </w:rPr>
        <w:t>ปี</w:t>
      </w:r>
      <w:r w:rsidRPr="001E0181">
        <w:rPr>
          <w:rFonts w:asciiTheme="majorBidi" w:hAnsiTheme="majorBidi" w:cstheme="majorBidi"/>
          <w:sz w:val="30"/>
          <w:szCs w:val="30"/>
          <w:cs/>
        </w:rPr>
        <w:t>สิ้นสุดวันที่</w:t>
      </w:r>
      <w:r w:rsidRPr="001E018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1E0181">
        <w:rPr>
          <w:rFonts w:asciiTheme="majorBidi" w:hAnsiTheme="majorBidi" w:cstheme="majorBidi"/>
          <w:sz w:val="30"/>
          <w:szCs w:val="30"/>
        </w:rPr>
        <w:t>31</w:t>
      </w:r>
      <w:r w:rsidRPr="001E0181">
        <w:rPr>
          <w:rFonts w:asciiTheme="majorBidi" w:hAnsiTheme="majorBidi" w:cstheme="majorBidi" w:hint="cs"/>
          <w:sz w:val="30"/>
          <w:szCs w:val="30"/>
          <w:cs/>
        </w:rPr>
        <w:t xml:space="preserve"> ธันวาคม</w:t>
      </w:r>
      <w:r w:rsidRPr="001E0181">
        <w:rPr>
          <w:rFonts w:asciiTheme="majorBidi" w:hAnsiTheme="majorBidi" w:cstheme="majorBidi"/>
          <w:sz w:val="30"/>
          <w:szCs w:val="30"/>
        </w:rPr>
        <w:t xml:space="preserve"> 256</w:t>
      </w:r>
      <w:r>
        <w:rPr>
          <w:rFonts w:asciiTheme="majorBidi" w:hAnsiTheme="majorBidi" w:cstheme="majorBidi"/>
          <w:sz w:val="30"/>
          <w:szCs w:val="30"/>
        </w:rPr>
        <w:t>6</w:t>
      </w:r>
      <w:r w:rsidRPr="001E0181">
        <w:rPr>
          <w:rFonts w:asciiTheme="majorBidi" w:hAnsiTheme="majorBidi" w:cstheme="majorBidi"/>
          <w:sz w:val="30"/>
          <w:szCs w:val="30"/>
        </w:rPr>
        <w:t xml:space="preserve"> </w:t>
      </w:r>
      <w:r w:rsidRPr="001E0181">
        <w:rPr>
          <w:rFonts w:asciiTheme="majorBidi" w:hAnsiTheme="majorBidi" w:cstheme="majorBidi"/>
          <w:sz w:val="30"/>
          <w:szCs w:val="30"/>
          <w:cs/>
        </w:rPr>
        <w:t>คำนวณจากกำไร (ขาดทุน) สำหรับ</w:t>
      </w:r>
      <w:r w:rsidRPr="001E0181">
        <w:rPr>
          <w:rFonts w:asciiTheme="majorBidi" w:hAnsiTheme="majorBidi" w:cstheme="majorBidi" w:hint="cs"/>
          <w:sz w:val="30"/>
          <w:szCs w:val="30"/>
          <w:cs/>
        </w:rPr>
        <w:t>ปี</w:t>
      </w:r>
      <w:r w:rsidRPr="001E0181">
        <w:rPr>
          <w:rFonts w:asciiTheme="majorBidi" w:hAnsiTheme="majorBidi" w:cstheme="majorBidi"/>
          <w:sz w:val="30"/>
          <w:szCs w:val="30"/>
          <w:cs/>
        </w:rPr>
        <w:t>ที่เป็นส่วนของผู้ถือหุ้นสามัญของบริษัทและจำนวนหุ้นสามัญที่ออกจำหน่ายแล้วระหว่าง</w:t>
      </w:r>
      <w:r w:rsidRPr="001E0181">
        <w:rPr>
          <w:rFonts w:asciiTheme="majorBidi" w:hAnsiTheme="majorBidi" w:cstheme="majorBidi" w:hint="cs"/>
          <w:sz w:val="30"/>
          <w:szCs w:val="30"/>
          <w:cs/>
        </w:rPr>
        <w:t>ปี</w:t>
      </w:r>
      <w:r w:rsidRPr="001E0181">
        <w:rPr>
          <w:rFonts w:asciiTheme="majorBidi" w:hAnsiTheme="majorBidi" w:cstheme="majorBidi"/>
          <w:sz w:val="30"/>
          <w:szCs w:val="30"/>
          <w:cs/>
        </w:rPr>
        <w:t>โดยได้ปรับกระทบจำนวนหุ้นสามัญที่เกิดจากการเปลี่ยนแปลงมูลค่าหุ้นสามัญของบริษัทที่ตราไว้จากเดิม หุ้นละ</w:t>
      </w:r>
      <w:r w:rsidRPr="001E0181">
        <w:rPr>
          <w:rFonts w:asciiTheme="majorBidi" w:hAnsiTheme="majorBidi" w:cstheme="majorBidi"/>
          <w:sz w:val="30"/>
          <w:szCs w:val="30"/>
        </w:rPr>
        <w:t xml:space="preserve"> 1 </w:t>
      </w:r>
      <w:r w:rsidRPr="001E0181">
        <w:rPr>
          <w:rFonts w:asciiTheme="majorBidi" w:hAnsiTheme="majorBidi" w:cstheme="majorBidi"/>
          <w:sz w:val="30"/>
          <w:szCs w:val="30"/>
          <w:cs/>
        </w:rPr>
        <w:t xml:space="preserve">บาท เป็นหุ้นละ </w:t>
      </w:r>
      <w:r w:rsidRPr="001E0181">
        <w:rPr>
          <w:rFonts w:asciiTheme="majorBidi" w:hAnsiTheme="majorBidi" w:cstheme="majorBidi"/>
          <w:sz w:val="30"/>
          <w:szCs w:val="30"/>
        </w:rPr>
        <w:t>0</w:t>
      </w:r>
      <w:r w:rsidRPr="001E0181">
        <w:rPr>
          <w:rFonts w:asciiTheme="majorBidi" w:hAnsiTheme="majorBidi"/>
          <w:sz w:val="30"/>
          <w:szCs w:val="30"/>
          <w:cs/>
        </w:rPr>
        <w:t>.</w:t>
      </w:r>
      <w:r w:rsidRPr="001E0181">
        <w:rPr>
          <w:rFonts w:asciiTheme="majorBidi" w:hAnsiTheme="majorBidi" w:cstheme="majorBidi"/>
          <w:sz w:val="30"/>
          <w:szCs w:val="30"/>
        </w:rPr>
        <w:t xml:space="preserve">5 </w:t>
      </w:r>
      <w:r w:rsidRPr="001E0181">
        <w:rPr>
          <w:rFonts w:asciiTheme="majorBidi" w:hAnsiTheme="majorBidi" w:cstheme="majorBidi"/>
          <w:sz w:val="30"/>
          <w:szCs w:val="30"/>
          <w:cs/>
        </w:rPr>
        <w:t>บาท โดยกำไร (ขาดทุน) ต่อหุ้นขั้นพื้นฐานของ</w:t>
      </w:r>
      <w:r w:rsidRPr="001E0181">
        <w:rPr>
          <w:rFonts w:asciiTheme="majorBidi" w:hAnsiTheme="majorBidi" w:cstheme="majorBidi" w:hint="cs"/>
          <w:sz w:val="30"/>
          <w:szCs w:val="30"/>
          <w:cs/>
        </w:rPr>
        <w:t>ปี</w:t>
      </w:r>
      <w:r w:rsidRPr="001E0181">
        <w:rPr>
          <w:rFonts w:asciiTheme="majorBidi" w:hAnsiTheme="majorBidi" w:cstheme="majorBidi"/>
          <w:sz w:val="30"/>
          <w:szCs w:val="30"/>
          <w:cs/>
        </w:rPr>
        <w:t>ก่อนได้ถูกคำนวณใหม่โดยถือเสมือนว่าการเปลี่ยนแปลงมูลค่าหุ้นได้เกิดขึ้นตั้งแต่วันเริ่มต้นของงวดแรกที่เสนอรายงาน โดยแสดงการคำนวณดังนี้</w:t>
      </w:r>
    </w:p>
    <w:p w14:paraId="18B46A2C" w14:textId="60900D70" w:rsidR="00981B25" w:rsidRPr="00C300D6" w:rsidRDefault="00981B25" w:rsidP="00A607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rPr>
          <w:rFonts w:ascii="Angsana New" w:hAnsi="Angsana New"/>
          <w:b/>
          <w:bCs/>
          <w:sz w:val="20"/>
          <w:szCs w:val="20"/>
        </w:rPr>
      </w:pPr>
    </w:p>
    <w:tbl>
      <w:tblPr>
        <w:tblW w:w="9183" w:type="dxa"/>
        <w:tblInd w:w="45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49"/>
        <w:gridCol w:w="1051"/>
        <w:gridCol w:w="274"/>
        <w:gridCol w:w="1107"/>
        <w:gridCol w:w="274"/>
        <w:gridCol w:w="1082"/>
        <w:gridCol w:w="272"/>
        <w:gridCol w:w="1074"/>
      </w:tblGrid>
      <w:tr w:rsidR="00F7534A" w:rsidRPr="00422380" w14:paraId="7D9FDDE4" w14:textId="77777777" w:rsidTr="00964F55">
        <w:tc>
          <w:tcPr>
            <w:tcW w:w="2205" w:type="pct"/>
          </w:tcPr>
          <w:p w14:paraId="7224B8E6" w14:textId="77777777" w:rsidR="00F7534A" w:rsidRPr="00422380" w:rsidRDefault="00F7534A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24" w:type="pct"/>
            <w:gridSpan w:val="3"/>
          </w:tcPr>
          <w:p w14:paraId="05D63802" w14:textId="77777777" w:rsidR="00F7534A" w:rsidRPr="00422380" w:rsidRDefault="00F7534A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23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9" w:type="pct"/>
          </w:tcPr>
          <w:p w14:paraId="062F604C" w14:textId="77777777" w:rsidR="00F7534A" w:rsidRPr="00422380" w:rsidRDefault="00F7534A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2" w:type="pct"/>
            <w:gridSpan w:val="3"/>
          </w:tcPr>
          <w:p w14:paraId="628E0698" w14:textId="77777777" w:rsidR="00F7534A" w:rsidRPr="00422380" w:rsidRDefault="00F7534A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23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7534A" w:rsidRPr="00422380" w14:paraId="18A3F762" w14:textId="77777777" w:rsidTr="00964F55">
        <w:tc>
          <w:tcPr>
            <w:tcW w:w="2205" w:type="pct"/>
          </w:tcPr>
          <w:p w14:paraId="79106A83" w14:textId="4D1D2AAE" w:rsidR="00F7534A" w:rsidRPr="00422380" w:rsidRDefault="00F7534A" w:rsidP="00964F55">
            <w:pPr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2238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 w:rsidR="002C48DA" w:rsidRPr="0042238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ปี</w:t>
            </w:r>
            <w:r w:rsidRPr="0042238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Pr="0042238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3</w:t>
            </w:r>
            <w:r w:rsidR="00F21062" w:rsidRPr="0042238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1</w:t>
            </w:r>
            <w:r w:rsidRPr="0042238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865B80" w:rsidRPr="0042238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72" w:type="pct"/>
          </w:tcPr>
          <w:p w14:paraId="05D31902" w14:textId="09FE8C3D" w:rsidR="00F7534A" w:rsidRPr="00422380" w:rsidRDefault="00F7534A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2380">
              <w:rPr>
                <w:rFonts w:ascii="Angsana New" w:hAnsi="Angsana New"/>
                <w:sz w:val="30"/>
                <w:szCs w:val="30"/>
              </w:rPr>
              <w:t>256</w:t>
            </w:r>
            <w:r w:rsidR="005772E2" w:rsidRPr="00422380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49" w:type="pct"/>
          </w:tcPr>
          <w:p w14:paraId="0E73071E" w14:textId="77777777" w:rsidR="00F7534A" w:rsidRPr="00422380" w:rsidRDefault="00F7534A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" w:type="pct"/>
          </w:tcPr>
          <w:p w14:paraId="6DE4D5E0" w14:textId="6D77E061" w:rsidR="00F7534A" w:rsidRPr="00422380" w:rsidRDefault="00F7534A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2380">
              <w:rPr>
                <w:rFonts w:ascii="Angsana New" w:hAnsi="Angsana New"/>
                <w:sz w:val="30"/>
                <w:szCs w:val="30"/>
              </w:rPr>
              <w:t>256</w:t>
            </w:r>
            <w:r w:rsidR="005772E2" w:rsidRPr="00422380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49" w:type="pct"/>
          </w:tcPr>
          <w:p w14:paraId="7EEDD341" w14:textId="77777777" w:rsidR="00F7534A" w:rsidRPr="00422380" w:rsidRDefault="00F7534A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04CE5F93" w14:textId="1D01F0AA" w:rsidR="00F7534A" w:rsidRPr="00422380" w:rsidRDefault="00F7534A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2380">
              <w:rPr>
                <w:rFonts w:ascii="Angsana New" w:hAnsi="Angsana New"/>
                <w:sz w:val="30"/>
                <w:szCs w:val="30"/>
              </w:rPr>
              <w:t>256</w:t>
            </w:r>
            <w:r w:rsidR="005772E2" w:rsidRPr="00422380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48" w:type="pct"/>
          </w:tcPr>
          <w:p w14:paraId="7C3540B9" w14:textId="77777777" w:rsidR="00F7534A" w:rsidRPr="00422380" w:rsidRDefault="00F7534A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2200ED7F" w14:textId="68742BAA" w:rsidR="00F7534A" w:rsidRPr="00422380" w:rsidRDefault="00F7534A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2380">
              <w:rPr>
                <w:rFonts w:ascii="Angsana New" w:hAnsi="Angsana New"/>
                <w:sz w:val="30"/>
                <w:szCs w:val="30"/>
              </w:rPr>
              <w:t>256</w:t>
            </w:r>
            <w:r w:rsidR="005772E2" w:rsidRPr="00422380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F7534A" w:rsidRPr="00422380" w14:paraId="633368C0" w14:textId="77777777" w:rsidTr="00964F55">
        <w:tc>
          <w:tcPr>
            <w:tcW w:w="2205" w:type="pct"/>
          </w:tcPr>
          <w:p w14:paraId="655620B3" w14:textId="77777777" w:rsidR="00F7534A" w:rsidRPr="00422380" w:rsidRDefault="00F7534A" w:rsidP="00964F55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95" w:type="pct"/>
            <w:gridSpan w:val="7"/>
          </w:tcPr>
          <w:p w14:paraId="34315269" w14:textId="77777777" w:rsidR="00F7534A" w:rsidRPr="00422380" w:rsidRDefault="00F7534A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238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</w:t>
            </w:r>
            <w:r w:rsidRPr="0042238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/พันหุ้น</w:t>
            </w:r>
            <w:r w:rsidRPr="0042238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F7534A" w:rsidRPr="00422380" w14:paraId="3EC696A0" w14:textId="77777777" w:rsidTr="00964F55">
        <w:tc>
          <w:tcPr>
            <w:tcW w:w="2205" w:type="pct"/>
          </w:tcPr>
          <w:p w14:paraId="46466916" w14:textId="77777777" w:rsidR="00F7534A" w:rsidRPr="00422380" w:rsidRDefault="00F7534A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2238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กำไร </w:t>
            </w:r>
            <w:r w:rsidRPr="0042238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</w:t>
            </w:r>
            <w:r w:rsidRPr="0042238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ขาดทุน) ที่เป็นส่วนของผู้ถือหุ้นสามัญ</w:t>
            </w:r>
          </w:p>
        </w:tc>
        <w:tc>
          <w:tcPr>
            <w:tcW w:w="572" w:type="pct"/>
            <w:tcBorders>
              <w:bottom w:val="nil"/>
            </w:tcBorders>
            <w:vAlign w:val="bottom"/>
          </w:tcPr>
          <w:p w14:paraId="163A5AF2" w14:textId="77777777" w:rsidR="00F7534A" w:rsidRPr="00422380" w:rsidRDefault="00F7534A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9" w:type="pct"/>
            <w:vAlign w:val="bottom"/>
          </w:tcPr>
          <w:p w14:paraId="57BFA33F" w14:textId="77777777" w:rsidR="00F7534A" w:rsidRPr="00422380" w:rsidRDefault="00F7534A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3" w:type="pct"/>
            <w:tcBorders>
              <w:bottom w:val="nil"/>
            </w:tcBorders>
            <w:vAlign w:val="bottom"/>
          </w:tcPr>
          <w:p w14:paraId="6DE67D9A" w14:textId="77777777" w:rsidR="00F7534A" w:rsidRPr="00422380" w:rsidRDefault="00F7534A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9" w:type="pct"/>
            <w:vAlign w:val="bottom"/>
          </w:tcPr>
          <w:p w14:paraId="3E6D755B" w14:textId="77777777" w:rsidR="00F7534A" w:rsidRPr="00422380" w:rsidRDefault="00F7534A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bottom w:val="nil"/>
            </w:tcBorders>
            <w:vAlign w:val="bottom"/>
          </w:tcPr>
          <w:p w14:paraId="083BFA01" w14:textId="77777777" w:rsidR="00F7534A" w:rsidRPr="00422380" w:rsidRDefault="00F7534A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  <w:vAlign w:val="bottom"/>
          </w:tcPr>
          <w:p w14:paraId="7FF2B8F3" w14:textId="77777777" w:rsidR="00F7534A" w:rsidRPr="00422380" w:rsidRDefault="00F7534A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bottom w:val="nil"/>
            </w:tcBorders>
            <w:vAlign w:val="bottom"/>
          </w:tcPr>
          <w:p w14:paraId="1DAE3226" w14:textId="77777777" w:rsidR="00F7534A" w:rsidRPr="00422380" w:rsidRDefault="00F7534A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7534A" w:rsidRPr="00422380" w14:paraId="210228CB" w14:textId="77777777" w:rsidTr="00964F55">
        <w:tc>
          <w:tcPr>
            <w:tcW w:w="2205" w:type="pct"/>
          </w:tcPr>
          <w:p w14:paraId="638D4227" w14:textId="3CA8899D" w:rsidR="00F7534A" w:rsidRPr="004E1A8B" w:rsidRDefault="00F7534A" w:rsidP="00964F55">
            <w:pPr>
              <w:tabs>
                <w:tab w:val="clear" w:pos="227"/>
                <w:tab w:val="left" w:pos="-18"/>
                <w:tab w:val="left" w:pos="540"/>
              </w:tabs>
              <w:ind w:left="342" w:hanging="34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E1A8B">
              <w:rPr>
                <w:rFonts w:ascii="Angsana New" w:hAnsi="Angsana New" w:hint="cs"/>
                <w:sz w:val="30"/>
                <w:szCs w:val="30"/>
                <w:cs/>
              </w:rPr>
              <w:t xml:space="preserve">กำไรที่เป็นส่วนของผู้ถือหุ้นสามัญของบริษัท       </w:t>
            </w:r>
          </w:p>
        </w:tc>
        <w:tc>
          <w:tcPr>
            <w:tcW w:w="572" w:type="pct"/>
            <w:tcBorders>
              <w:bottom w:val="nil"/>
            </w:tcBorders>
            <w:vAlign w:val="bottom"/>
          </w:tcPr>
          <w:p w14:paraId="3D2FBDB1" w14:textId="77777777" w:rsidR="00F7534A" w:rsidRPr="004E1A8B" w:rsidRDefault="00F7534A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9" w:type="pct"/>
            <w:vAlign w:val="bottom"/>
          </w:tcPr>
          <w:p w14:paraId="6B8CFBE0" w14:textId="77777777" w:rsidR="00F7534A" w:rsidRPr="004E1A8B" w:rsidRDefault="00F7534A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3" w:type="pct"/>
            <w:tcBorders>
              <w:bottom w:val="nil"/>
            </w:tcBorders>
            <w:vAlign w:val="bottom"/>
          </w:tcPr>
          <w:p w14:paraId="1AA7B2A5" w14:textId="77777777" w:rsidR="00F7534A" w:rsidRPr="004E1A8B" w:rsidRDefault="00F7534A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9" w:type="pct"/>
            <w:tcBorders>
              <w:bottom w:val="nil"/>
            </w:tcBorders>
            <w:vAlign w:val="bottom"/>
          </w:tcPr>
          <w:p w14:paraId="2E7D1792" w14:textId="77777777" w:rsidR="00F7534A" w:rsidRPr="004E1A8B" w:rsidRDefault="00F7534A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bottom w:val="nil"/>
            </w:tcBorders>
            <w:vAlign w:val="bottom"/>
          </w:tcPr>
          <w:p w14:paraId="0FFDF54A" w14:textId="77777777" w:rsidR="00F7534A" w:rsidRPr="004E1A8B" w:rsidRDefault="00F7534A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  <w:vAlign w:val="bottom"/>
          </w:tcPr>
          <w:p w14:paraId="1CB7C2AB" w14:textId="77777777" w:rsidR="00F7534A" w:rsidRPr="004E1A8B" w:rsidRDefault="00F7534A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bottom w:val="nil"/>
            </w:tcBorders>
            <w:vAlign w:val="bottom"/>
          </w:tcPr>
          <w:p w14:paraId="50B3E918" w14:textId="77777777" w:rsidR="00F7534A" w:rsidRPr="004E1A8B" w:rsidRDefault="00F7534A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5772E2" w:rsidRPr="00422380" w14:paraId="76E39E01" w14:textId="77777777" w:rsidTr="00964F55">
        <w:tc>
          <w:tcPr>
            <w:tcW w:w="2205" w:type="pct"/>
          </w:tcPr>
          <w:p w14:paraId="6AE3BCE0" w14:textId="77777777" w:rsidR="005772E2" w:rsidRPr="004E1A8B" w:rsidRDefault="005772E2" w:rsidP="005772E2">
            <w:pPr>
              <w:tabs>
                <w:tab w:val="clear" w:pos="227"/>
                <w:tab w:val="left" w:pos="-18"/>
                <w:tab w:val="left" w:pos="540"/>
              </w:tabs>
              <w:ind w:left="342" w:hanging="34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E1A8B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4E1A8B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4E1A8B">
              <w:rPr>
                <w:rFonts w:ascii="Angsana New" w:hAnsi="Angsana New" w:hint="cs"/>
                <w:sz w:val="30"/>
                <w:szCs w:val="30"/>
                <w:cs/>
              </w:rPr>
              <w:t>(ขั้นพื้นฐาน)</w:t>
            </w:r>
            <w:r w:rsidRPr="004E1A8B">
              <w:rPr>
                <w:rFonts w:ascii="Angsana New" w:hAnsi="Angsana New"/>
                <w:sz w:val="30"/>
                <w:szCs w:val="30"/>
                <w:cs/>
              </w:rPr>
              <w:t xml:space="preserve"> - การดำเนินงานต่อเนื่อง</w:t>
            </w:r>
          </w:p>
        </w:tc>
        <w:tc>
          <w:tcPr>
            <w:tcW w:w="572" w:type="pct"/>
            <w:tcBorders>
              <w:bottom w:val="double" w:sz="4" w:space="0" w:color="auto"/>
            </w:tcBorders>
            <w:vAlign w:val="bottom"/>
          </w:tcPr>
          <w:p w14:paraId="3DD1C201" w14:textId="57410C9F" w:rsidR="005772E2" w:rsidRPr="004E1A8B" w:rsidRDefault="0019058A" w:rsidP="00577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E1A8B">
              <w:rPr>
                <w:rFonts w:ascii="Angsana New" w:hAnsi="Angsana New"/>
                <w:sz w:val="30"/>
                <w:szCs w:val="30"/>
              </w:rPr>
              <w:t>604,292</w:t>
            </w:r>
          </w:p>
        </w:tc>
        <w:tc>
          <w:tcPr>
            <w:tcW w:w="149" w:type="pct"/>
            <w:tcBorders>
              <w:bottom w:val="nil"/>
            </w:tcBorders>
            <w:vAlign w:val="bottom"/>
          </w:tcPr>
          <w:p w14:paraId="330C781B" w14:textId="77777777" w:rsidR="005772E2" w:rsidRPr="004E1A8B" w:rsidRDefault="005772E2" w:rsidP="00577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" w:type="pct"/>
            <w:tcBorders>
              <w:bottom w:val="double" w:sz="4" w:space="0" w:color="auto"/>
            </w:tcBorders>
            <w:vAlign w:val="bottom"/>
          </w:tcPr>
          <w:p w14:paraId="00687230" w14:textId="43ABCD70" w:rsidR="005772E2" w:rsidRPr="004E1A8B" w:rsidRDefault="005772E2" w:rsidP="00577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E1A8B">
              <w:rPr>
                <w:rFonts w:ascii="Angsana New" w:hAnsi="Angsana New"/>
                <w:sz w:val="30"/>
                <w:szCs w:val="30"/>
              </w:rPr>
              <w:t>620,558</w:t>
            </w:r>
          </w:p>
        </w:tc>
        <w:tc>
          <w:tcPr>
            <w:tcW w:w="149" w:type="pct"/>
            <w:tcBorders>
              <w:bottom w:val="nil"/>
            </w:tcBorders>
            <w:vAlign w:val="bottom"/>
          </w:tcPr>
          <w:p w14:paraId="41F14EC3" w14:textId="77777777" w:rsidR="005772E2" w:rsidRPr="004E1A8B" w:rsidRDefault="005772E2" w:rsidP="00577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tcBorders>
              <w:bottom w:val="double" w:sz="4" w:space="0" w:color="auto"/>
            </w:tcBorders>
            <w:vAlign w:val="bottom"/>
          </w:tcPr>
          <w:p w14:paraId="616778F0" w14:textId="373D7F0D" w:rsidR="005772E2" w:rsidRPr="004E1A8B" w:rsidRDefault="0019058A" w:rsidP="00577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E1A8B">
              <w:rPr>
                <w:rFonts w:ascii="Angsana New" w:hAnsi="Angsana New"/>
                <w:sz w:val="30"/>
                <w:szCs w:val="30"/>
              </w:rPr>
              <w:t>620,421</w:t>
            </w:r>
          </w:p>
        </w:tc>
        <w:tc>
          <w:tcPr>
            <w:tcW w:w="148" w:type="pct"/>
            <w:tcBorders>
              <w:bottom w:val="nil"/>
            </w:tcBorders>
            <w:vAlign w:val="bottom"/>
          </w:tcPr>
          <w:p w14:paraId="59977F34" w14:textId="77777777" w:rsidR="005772E2" w:rsidRPr="004E1A8B" w:rsidRDefault="005772E2" w:rsidP="00577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tcBorders>
              <w:bottom w:val="double" w:sz="4" w:space="0" w:color="auto"/>
            </w:tcBorders>
            <w:vAlign w:val="bottom"/>
          </w:tcPr>
          <w:p w14:paraId="23F7DCF0" w14:textId="0CB2753F" w:rsidR="005772E2" w:rsidRPr="004E1A8B" w:rsidRDefault="00C57728" w:rsidP="00577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E1A8B">
              <w:rPr>
                <w:rFonts w:ascii="Angsana New" w:hAnsi="Angsana New"/>
                <w:sz w:val="30"/>
                <w:szCs w:val="30"/>
              </w:rPr>
              <w:t>422,904</w:t>
            </w:r>
          </w:p>
        </w:tc>
      </w:tr>
      <w:tr w:rsidR="005772E2" w:rsidRPr="00422380" w14:paraId="69A61C46" w14:textId="77777777" w:rsidTr="00964F55">
        <w:tc>
          <w:tcPr>
            <w:tcW w:w="2205" w:type="pct"/>
          </w:tcPr>
          <w:p w14:paraId="15317CC2" w14:textId="77777777" w:rsidR="005772E2" w:rsidRPr="004E1A8B" w:rsidRDefault="005772E2" w:rsidP="005772E2">
            <w:pPr>
              <w:tabs>
                <w:tab w:val="clear" w:pos="227"/>
                <w:tab w:val="left" w:pos="-18"/>
                <w:tab w:val="left" w:pos="540"/>
              </w:tabs>
              <w:ind w:left="342" w:hanging="34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E1A8B">
              <w:rPr>
                <w:rFonts w:ascii="Angsana New" w:hAnsi="Angsana New" w:hint="cs"/>
                <w:sz w:val="30"/>
                <w:szCs w:val="30"/>
                <w:cs/>
              </w:rPr>
              <w:t xml:space="preserve">ขาดทุนที่เป็นส่วนของผู้ถือหุ้นสามัญของบริษัท       </w:t>
            </w:r>
          </w:p>
        </w:tc>
        <w:tc>
          <w:tcPr>
            <w:tcW w:w="572" w:type="pct"/>
            <w:tcBorders>
              <w:top w:val="double" w:sz="4" w:space="0" w:color="auto"/>
              <w:bottom w:val="nil"/>
            </w:tcBorders>
            <w:vAlign w:val="bottom"/>
          </w:tcPr>
          <w:p w14:paraId="268BE3A3" w14:textId="77777777" w:rsidR="005772E2" w:rsidRPr="004E1A8B" w:rsidRDefault="005772E2" w:rsidP="00577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  <w:tcBorders>
              <w:bottom w:val="nil"/>
            </w:tcBorders>
            <w:vAlign w:val="bottom"/>
          </w:tcPr>
          <w:p w14:paraId="5FA8B0CA" w14:textId="77777777" w:rsidR="005772E2" w:rsidRPr="004E1A8B" w:rsidRDefault="005772E2" w:rsidP="00577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" w:type="pct"/>
            <w:tcBorders>
              <w:top w:val="double" w:sz="4" w:space="0" w:color="auto"/>
              <w:bottom w:val="nil"/>
            </w:tcBorders>
            <w:vAlign w:val="bottom"/>
          </w:tcPr>
          <w:p w14:paraId="659327A6" w14:textId="77777777" w:rsidR="005772E2" w:rsidRPr="004E1A8B" w:rsidRDefault="005772E2" w:rsidP="00577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  <w:tcBorders>
              <w:bottom w:val="nil"/>
            </w:tcBorders>
            <w:vAlign w:val="bottom"/>
          </w:tcPr>
          <w:p w14:paraId="5964E538" w14:textId="77777777" w:rsidR="005772E2" w:rsidRPr="004E1A8B" w:rsidRDefault="005772E2" w:rsidP="00577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double" w:sz="4" w:space="0" w:color="auto"/>
              <w:bottom w:val="nil"/>
            </w:tcBorders>
            <w:vAlign w:val="bottom"/>
          </w:tcPr>
          <w:p w14:paraId="0EBA6DFD" w14:textId="77777777" w:rsidR="005772E2" w:rsidRPr="004E1A8B" w:rsidRDefault="005772E2" w:rsidP="00577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  <w:tcBorders>
              <w:bottom w:val="nil"/>
            </w:tcBorders>
            <w:vAlign w:val="bottom"/>
          </w:tcPr>
          <w:p w14:paraId="211A31D1" w14:textId="77777777" w:rsidR="005772E2" w:rsidRPr="004E1A8B" w:rsidRDefault="005772E2" w:rsidP="00577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double" w:sz="4" w:space="0" w:color="auto"/>
              <w:bottom w:val="nil"/>
            </w:tcBorders>
            <w:vAlign w:val="bottom"/>
          </w:tcPr>
          <w:p w14:paraId="04F5ED88" w14:textId="77777777" w:rsidR="005772E2" w:rsidRPr="004E1A8B" w:rsidRDefault="005772E2" w:rsidP="00577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772E2" w:rsidRPr="00422380" w14:paraId="38F5182D" w14:textId="77777777" w:rsidTr="00964F55">
        <w:tc>
          <w:tcPr>
            <w:tcW w:w="2205" w:type="pct"/>
          </w:tcPr>
          <w:p w14:paraId="2497872B" w14:textId="77777777" w:rsidR="005772E2" w:rsidRPr="004E1A8B" w:rsidRDefault="005772E2" w:rsidP="005772E2">
            <w:pPr>
              <w:tabs>
                <w:tab w:val="clear" w:pos="227"/>
                <w:tab w:val="left" w:pos="-18"/>
                <w:tab w:val="left" w:pos="540"/>
              </w:tabs>
              <w:ind w:left="342" w:hanging="34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E1A8B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4E1A8B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4E1A8B">
              <w:rPr>
                <w:rFonts w:ascii="Angsana New" w:hAnsi="Angsana New" w:hint="cs"/>
                <w:sz w:val="30"/>
                <w:szCs w:val="30"/>
                <w:cs/>
              </w:rPr>
              <w:t>(ขั้นพื้นฐาน)</w:t>
            </w:r>
            <w:r w:rsidRPr="004E1A8B">
              <w:rPr>
                <w:rFonts w:ascii="Angsana New" w:hAnsi="Angsana New"/>
                <w:sz w:val="30"/>
                <w:szCs w:val="30"/>
                <w:cs/>
              </w:rPr>
              <w:t xml:space="preserve"> - การดำเนินงา</w:t>
            </w:r>
            <w:r w:rsidRPr="004E1A8B">
              <w:rPr>
                <w:rFonts w:ascii="Angsana New" w:hAnsi="Angsana New" w:hint="cs"/>
                <w:sz w:val="30"/>
                <w:szCs w:val="30"/>
                <w:cs/>
              </w:rPr>
              <w:t>นที่ยกเลิก</w:t>
            </w:r>
          </w:p>
        </w:tc>
        <w:tc>
          <w:tcPr>
            <w:tcW w:w="572" w:type="pct"/>
            <w:tcBorders>
              <w:top w:val="nil"/>
              <w:bottom w:val="double" w:sz="4" w:space="0" w:color="auto"/>
            </w:tcBorders>
            <w:vAlign w:val="bottom"/>
          </w:tcPr>
          <w:p w14:paraId="64293903" w14:textId="73976196" w:rsidR="005772E2" w:rsidRPr="004E1A8B" w:rsidRDefault="0019058A" w:rsidP="00577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E1A8B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4E1A8B">
              <w:rPr>
                <w:rFonts w:ascii="Angsana New" w:hAnsi="Angsana New"/>
                <w:sz w:val="30"/>
                <w:szCs w:val="30"/>
              </w:rPr>
              <w:t>2,</w:t>
            </w:r>
            <w:r w:rsidR="00A67D91" w:rsidRPr="004E1A8B">
              <w:rPr>
                <w:rFonts w:ascii="Angsana New" w:hAnsi="Angsana New"/>
                <w:sz w:val="30"/>
                <w:szCs w:val="30"/>
              </w:rPr>
              <w:t>611</w:t>
            </w:r>
            <w:r w:rsidRPr="004E1A8B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49" w:type="pct"/>
            <w:tcBorders>
              <w:top w:val="nil"/>
              <w:bottom w:val="nil"/>
            </w:tcBorders>
            <w:vAlign w:val="bottom"/>
          </w:tcPr>
          <w:p w14:paraId="1C7D115E" w14:textId="77777777" w:rsidR="005772E2" w:rsidRPr="004E1A8B" w:rsidRDefault="005772E2" w:rsidP="00577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" w:type="pct"/>
            <w:tcBorders>
              <w:top w:val="nil"/>
              <w:bottom w:val="double" w:sz="4" w:space="0" w:color="auto"/>
            </w:tcBorders>
            <w:vAlign w:val="bottom"/>
          </w:tcPr>
          <w:p w14:paraId="050FFE7F" w14:textId="4500094B" w:rsidR="005772E2" w:rsidRPr="004E1A8B" w:rsidRDefault="005772E2" w:rsidP="00C57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E1A8B">
              <w:rPr>
                <w:rFonts w:ascii="Angsana New" w:hAnsi="Angsana New"/>
                <w:sz w:val="30"/>
                <w:szCs w:val="30"/>
              </w:rPr>
              <w:t>(21,998)</w:t>
            </w:r>
          </w:p>
        </w:tc>
        <w:tc>
          <w:tcPr>
            <w:tcW w:w="149" w:type="pct"/>
            <w:tcBorders>
              <w:top w:val="nil"/>
              <w:bottom w:val="nil"/>
            </w:tcBorders>
            <w:vAlign w:val="bottom"/>
          </w:tcPr>
          <w:p w14:paraId="51A2FC38" w14:textId="77777777" w:rsidR="005772E2" w:rsidRPr="004E1A8B" w:rsidRDefault="005772E2" w:rsidP="00577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nil"/>
              <w:bottom w:val="double" w:sz="4" w:space="0" w:color="auto"/>
            </w:tcBorders>
            <w:vAlign w:val="bottom"/>
          </w:tcPr>
          <w:p w14:paraId="74B2BF04" w14:textId="2A6B86C0" w:rsidR="005772E2" w:rsidRPr="004E1A8B" w:rsidRDefault="0019058A" w:rsidP="008F2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37"/>
              </w:tabs>
              <w:spacing w:line="240" w:lineRule="auto"/>
              <w:ind w:left="-130" w:right="16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1A8B">
              <w:rPr>
                <w:rFonts w:ascii="Angsana New" w:hAnsi="Angsana New"/>
                <w:sz w:val="30"/>
                <w:szCs w:val="30"/>
              </w:rPr>
              <w:t xml:space="preserve">         -</w:t>
            </w:r>
          </w:p>
        </w:tc>
        <w:tc>
          <w:tcPr>
            <w:tcW w:w="148" w:type="pct"/>
            <w:tcBorders>
              <w:top w:val="nil"/>
              <w:bottom w:val="nil"/>
            </w:tcBorders>
            <w:vAlign w:val="bottom"/>
          </w:tcPr>
          <w:p w14:paraId="0856F205" w14:textId="77777777" w:rsidR="005772E2" w:rsidRPr="004E1A8B" w:rsidRDefault="005772E2" w:rsidP="00577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double" w:sz="4" w:space="0" w:color="auto"/>
            </w:tcBorders>
            <w:vAlign w:val="bottom"/>
          </w:tcPr>
          <w:p w14:paraId="0A8F5D25" w14:textId="2C1D8A8C" w:rsidR="005772E2" w:rsidRPr="004E1A8B" w:rsidRDefault="005772E2" w:rsidP="008F2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6"/>
              </w:tabs>
              <w:spacing w:line="240" w:lineRule="auto"/>
              <w:ind w:left="-130" w:right="16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1A8B">
              <w:rPr>
                <w:rFonts w:ascii="Angsana New" w:hAnsi="Angsana New"/>
                <w:sz w:val="30"/>
                <w:szCs w:val="30"/>
              </w:rPr>
              <w:t xml:space="preserve">         -</w:t>
            </w:r>
          </w:p>
        </w:tc>
      </w:tr>
      <w:tr w:rsidR="00F7534A" w:rsidRPr="00422380" w14:paraId="30CF9A41" w14:textId="77777777" w:rsidTr="00964F55">
        <w:tc>
          <w:tcPr>
            <w:tcW w:w="2205" w:type="pct"/>
          </w:tcPr>
          <w:p w14:paraId="2DAD57FB" w14:textId="77777777" w:rsidR="00F7534A" w:rsidRPr="004E1A8B" w:rsidRDefault="00F7534A" w:rsidP="00964F55">
            <w:pPr>
              <w:tabs>
                <w:tab w:val="clear" w:pos="227"/>
                <w:tab w:val="left" w:pos="-18"/>
                <w:tab w:val="left" w:pos="540"/>
              </w:tabs>
              <w:ind w:left="342" w:hanging="342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72" w:type="pct"/>
            <w:tcBorders>
              <w:bottom w:val="nil"/>
            </w:tcBorders>
            <w:vAlign w:val="bottom"/>
          </w:tcPr>
          <w:p w14:paraId="6E1505A8" w14:textId="77777777" w:rsidR="00F7534A" w:rsidRPr="004E1A8B" w:rsidRDefault="00F7534A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9" w:type="pct"/>
            <w:tcBorders>
              <w:bottom w:val="nil"/>
            </w:tcBorders>
            <w:vAlign w:val="bottom"/>
          </w:tcPr>
          <w:p w14:paraId="3786F731" w14:textId="77777777" w:rsidR="00F7534A" w:rsidRPr="004E1A8B" w:rsidRDefault="00F7534A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03" w:type="pct"/>
            <w:tcBorders>
              <w:bottom w:val="nil"/>
            </w:tcBorders>
            <w:vAlign w:val="bottom"/>
          </w:tcPr>
          <w:p w14:paraId="4FC5E1B3" w14:textId="77777777" w:rsidR="00F7534A" w:rsidRPr="004E1A8B" w:rsidRDefault="00F7534A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9" w:type="pct"/>
            <w:tcBorders>
              <w:bottom w:val="nil"/>
            </w:tcBorders>
            <w:vAlign w:val="bottom"/>
          </w:tcPr>
          <w:p w14:paraId="75707421" w14:textId="77777777" w:rsidR="00F7534A" w:rsidRPr="004E1A8B" w:rsidRDefault="00F7534A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89" w:type="pct"/>
            <w:tcBorders>
              <w:bottom w:val="nil"/>
            </w:tcBorders>
            <w:vAlign w:val="bottom"/>
          </w:tcPr>
          <w:p w14:paraId="7624099A" w14:textId="77777777" w:rsidR="00F7534A" w:rsidRPr="004E1A8B" w:rsidRDefault="00F7534A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8" w:type="pct"/>
            <w:tcBorders>
              <w:bottom w:val="nil"/>
            </w:tcBorders>
            <w:vAlign w:val="bottom"/>
          </w:tcPr>
          <w:p w14:paraId="5F913D46" w14:textId="77777777" w:rsidR="00F7534A" w:rsidRPr="004E1A8B" w:rsidRDefault="00F7534A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85" w:type="pct"/>
            <w:tcBorders>
              <w:bottom w:val="nil"/>
            </w:tcBorders>
            <w:vAlign w:val="bottom"/>
          </w:tcPr>
          <w:p w14:paraId="61E888A9" w14:textId="77777777" w:rsidR="00F7534A" w:rsidRPr="004E1A8B" w:rsidRDefault="00F7534A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F7534A" w:rsidRPr="00422380" w14:paraId="593056D3" w14:textId="77777777" w:rsidTr="00964F55">
        <w:tc>
          <w:tcPr>
            <w:tcW w:w="2205" w:type="pct"/>
          </w:tcPr>
          <w:p w14:paraId="275D87CE" w14:textId="77777777" w:rsidR="00F7534A" w:rsidRPr="004E1A8B" w:rsidRDefault="00F7534A" w:rsidP="00DA1D8A">
            <w:pPr>
              <w:tabs>
                <w:tab w:val="clear" w:pos="227"/>
                <w:tab w:val="left" w:pos="-18"/>
                <w:tab w:val="left" w:pos="540"/>
              </w:tabs>
              <w:spacing w:line="240" w:lineRule="auto"/>
              <w:ind w:left="342" w:hanging="34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E1A8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572" w:type="pct"/>
            <w:tcBorders>
              <w:top w:val="nil"/>
              <w:bottom w:val="nil"/>
            </w:tcBorders>
            <w:vAlign w:val="bottom"/>
          </w:tcPr>
          <w:p w14:paraId="4A2FBBA8" w14:textId="77777777" w:rsidR="00F7534A" w:rsidRPr="004E1A8B" w:rsidRDefault="00F7534A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  <w:tcBorders>
              <w:top w:val="nil"/>
              <w:bottom w:val="nil"/>
            </w:tcBorders>
            <w:vAlign w:val="bottom"/>
          </w:tcPr>
          <w:p w14:paraId="243F035C" w14:textId="77777777" w:rsidR="00F7534A" w:rsidRPr="004E1A8B" w:rsidRDefault="00F7534A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" w:type="pct"/>
            <w:tcBorders>
              <w:top w:val="nil"/>
              <w:bottom w:val="nil"/>
            </w:tcBorders>
            <w:vAlign w:val="bottom"/>
          </w:tcPr>
          <w:p w14:paraId="2070A668" w14:textId="77777777" w:rsidR="00F7534A" w:rsidRPr="004E1A8B" w:rsidRDefault="00F7534A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  <w:tcBorders>
              <w:top w:val="nil"/>
              <w:bottom w:val="nil"/>
            </w:tcBorders>
            <w:vAlign w:val="bottom"/>
          </w:tcPr>
          <w:p w14:paraId="1CACB049" w14:textId="77777777" w:rsidR="00F7534A" w:rsidRPr="004E1A8B" w:rsidRDefault="00F7534A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nil"/>
              <w:bottom w:val="nil"/>
            </w:tcBorders>
            <w:vAlign w:val="bottom"/>
          </w:tcPr>
          <w:p w14:paraId="27F3A575" w14:textId="77777777" w:rsidR="00F7534A" w:rsidRPr="004E1A8B" w:rsidRDefault="00F7534A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  <w:tcBorders>
              <w:top w:val="nil"/>
              <w:bottom w:val="nil"/>
            </w:tcBorders>
            <w:vAlign w:val="bottom"/>
          </w:tcPr>
          <w:p w14:paraId="491F312D" w14:textId="77777777" w:rsidR="00F7534A" w:rsidRPr="004E1A8B" w:rsidRDefault="00F7534A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nil"/>
            </w:tcBorders>
            <w:vAlign w:val="bottom"/>
          </w:tcPr>
          <w:p w14:paraId="4CAE639D" w14:textId="77777777" w:rsidR="00F7534A" w:rsidRPr="004E1A8B" w:rsidRDefault="00F7534A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7686D" w:rsidRPr="00422380" w14:paraId="1EEBF45B" w14:textId="77777777" w:rsidTr="00964F55">
        <w:tc>
          <w:tcPr>
            <w:tcW w:w="2205" w:type="pct"/>
          </w:tcPr>
          <w:p w14:paraId="2E7FBFDC" w14:textId="77511707" w:rsidR="00981B25" w:rsidRPr="00A47CC4" w:rsidRDefault="00C7686D" w:rsidP="00A47CC4">
            <w:pPr>
              <w:tabs>
                <w:tab w:val="clear" w:pos="227"/>
                <w:tab w:val="left" w:pos="-18"/>
                <w:tab w:val="left" w:pos="540"/>
              </w:tabs>
              <w:spacing w:line="240" w:lineRule="auto"/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4E1A8B">
              <w:rPr>
                <w:rFonts w:ascii="Angsana New" w:hAnsi="Angsana New"/>
                <w:sz w:val="30"/>
                <w:szCs w:val="30"/>
                <w:cs/>
              </w:rPr>
              <w:t xml:space="preserve">จำนวนหุ้นสามัญที่ออก ณ วันที่ </w:t>
            </w:r>
            <w:r w:rsidRPr="004E1A8B">
              <w:rPr>
                <w:rFonts w:ascii="Angsana New" w:hAnsi="Angsana New"/>
                <w:sz w:val="30"/>
                <w:szCs w:val="30"/>
              </w:rPr>
              <w:t>1</w:t>
            </w:r>
            <w:r w:rsidRPr="004E1A8B">
              <w:rPr>
                <w:rFonts w:ascii="Angsana New" w:hAnsi="Angsana New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572" w:type="pct"/>
            <w:tcBorders>
              <w:top w:val="nil"/>
              <w:bottom w:val="nil"/>
            </w:tcBorders>
            <w:vAlign w:val="bottom"/>
          </w:tcPr>
          <w:p w14:paraId="75F02147" w14:textId="1B2AAB4C" w:rsidR="00981B25" w:rsidRPr="004E1A8B" w:rsidRDefault="00C7686D" w:rsidP="00A47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E1A8B">
              <w:rPr>
                <w:rFonts w:ascii="Angsana New" w:hAnsi="Angsana New"/>
                <w:sz w:val="30"/>
                <w:szCs w:val="30"/>
              </w:rPr>
              <w:t>401,92</w:t>
            </w:r>
            <w:r w:rsidR="000C690A" w:rsidRPr="004E1A8B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9" w:type="pct"/>
            <w:tcBorders>
              <w:top w:val="nil"/>
              <w:bottom w:val="nil"/>
            </w:tcBorders>
            <w:vAlign w:val="bottom"/>
          </w:tcPr>
          <w:p w14:paraId="18399024" w14:textId="77777777" w:rsidR="00C7686D" w:rsidRPr="004E1A8B" w:rsidRDefault="00C7686D" w:rsidP="00C76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" w:type="pct"/>
            <w:tcBorders>
              <w:top w:val="nil"/>
              <w:bottom w:val="nil"/>
            </w:tcBorders>
            <w:vAlign w:val="bottom"/>
          </w:tcPr>
          <w:p w14:paraId="735B658E" w14:textId="2B2E1C8B" w:rsidR="00981B25" w:rsidRPr="00A75F8A" w:rsidRDefault="00A47CC4" w:rsidP="00A47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75F8A">
              <w:rPr>
                <w:rFonts w:ascii="Angsana New" w:hAnsi="Angsana New"/>
                <w:sz w:val="30"/>
                <w:szCs w:val="30"/>
              </w:rPr>
              <w:t>401,921</w:t>
            </w:r>
          </w:p>
        </w:tc>
        <w:tc>
          <w:tcPr>
            <w:tcW w:w="149" w:type="pct"/>
            <w:tcBorders>
              <w:top w:val="nil"/>
              <w:bottom w:val="nil"/>
            </w:tcBorders>
            <w:vAlign w:val="bottom"/>
          </w:tcPr>
          <w:p w14:paraId="1453E66F" w14:textId="77777777" w:rsidR="00C7686D" w:rsidRPr="00A75F8A" w:rsidRDefault="00C7686D" w:rsidP="00C76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nil"/>
              <w:bottom w:val="nil"/>
            </w:tcBorders>
            <w:vAlign w:val="bottom"/>
          </w:tcPr>
          <w:p w14:paraId="71BBEEE3" w14:textId="0138610E" w:rsidR="00981B25" w:rsidRPr="00A75F8A" w:rsidRDefault="00C7686D" w:rsidP="00A47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75F8A">
              <w:rPr>
                <w:rFonts w:ascii="Angsana New" w:hAnsi="Angsana New"/>
                <w:sz w:val="30"/>
                <w:szCs w:val="30"/>
              </w:rPr>
              <w:t>401,92</w:t>
            </w:r>
            <w:r w:rsidR="000C690A" w:rsidRPr="00A75F8A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8" w:type="pct"/>
            <w:tcBorders>
              <w:top w:val="nil"/>
              <w:bottom w:val="nil"/>
            </w:tcBorders>
            <w:vAlign w:val="bottom"/>
          </w:tcPr>
          <w:p w14:paraId="51C86E01" w14:textId="77777777" w:rsidR="00C7686D" w:rsidRPr="00A75F8A" w:rsidRDefault="00C7686D" w:rsidP="00C76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nil"/>
            </w:tcBorders>
            <w:vAlign w:val="bottom"/>
          </w:tcPr>
          <w:p w14:paraId="1130F9CD" w14:textId="47837B08" w:rsidR="00981B25" w:rsidRPr="00A75F8A" w:rsidRDefault="00A47CC4" w:rsidP="00A47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75F8A">
              <w:rPr>
                <w:rFonts w:ascii="Angsana New" w:hAnsi="Angsana New"/>
                <w:sz w:val="30"/>
                <w:szCs w:val="30"/>
              </w:rPr>
              <w:t>401,921</w:t>
            </w:r>
          </w:p>
        </w:tc>
      </w:tr>
      <w:tr w:rsidR="00C7686D" w:rsidRPr="00422380" w14:paraId="27A34C85" w14:textId="77777777" w:rsidTr="00964F55">
        <w:tc>
          <w:tcPr>
            <w:tcW w:w="2205" w:type="pct"/>
            <w:tcBorders>
              <w:bottom w:val="nil"/>
            </w:tcBorders>
          </w:tcPr>
          <w:p w14:paraId="60245B19" w14:textId="40CCD0F4" w:rsidR="00C7686D" w:rsidRPr="007B19C6" w:rsidRDefault="00C7686D" w:rsidP="00DA1D8A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E1A8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จำนวนหุ้นสามัญ</w:t>
            </w:r>
            <w:r w:rsidR="007B19C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โดยวิธีถัวเฉลี่ยถ่วงน้ำหนัก</w:t>
            </w:r>
            <w:r w:rsidR="004C527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572" w:type="pct"/>
            <w:tcBorders>
              <w:top w:val="single" w:sz="4" w:space="0" w:color="auto"/>
              <w:bottom w:val="nil"/>
            </w:tcBorders>
          </w:tcPr>
          <w:p w14:paraId="6DC7ACF0" w14:textId="77777777" w:rsidR="00C7686D" w:rsidRPr="004E1A8B" w:rsidRDefault="00C7686D" w:rsidP="00C76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9" w:type="pct"/>
            <w:tcBorders>
              <w:top w:val="nil"/>
              <w:bottom w:val="nil"/>
            </w:tcBorders>
          </w:tcPr>
          <w:p w14:paraId="204271BE" w14:textId="77777777" w:rsidR="00C7686D" w:rsidRPr="004E1A8B" w:rsidRDefault="00C7686D" w:rsidP="00C76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3" w:type="pct"/>
            <w:tcBorders>
              <w:top w:val="single" w:sz="4" w:space="0" w:color="auto"/>
              <w:bottom w:val="nil"/>
            </w:tcBorders>
          </w:tcPr>
          <w:p w14:paraId="301257EC" w14:textId="77777777" w:rsidR="00C7686D" w:rsidRPr="00A75F8A" w:rsidRDefault="00C7686D" w:rsidP="00C76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9" w:type="pct"/>
            <w:tcBorders>
              <w:top w:val="nil"/>
              <w:bottom w:val="nil"/>
            </w:tcBorders>
          </w:tcPr>
          <w:p w14:paraId="4AC3C0AA" w14:textId="77777777" w:rsidR="00C7686D" w:rsidRPr="00A75F8A" w:rsidRDefault="00C7686D" w:rsidP="00C76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nil"/>
            </w:tcBorders>
          </w:tcPr>
          <w:p w14:paraId="52C321FB" w14:textId="77777777" w:rsidR="00C7686D" w:rsidRPr="00A75F8A" w:rsidRDefault="00C7686D" w:rsidP="00C76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  <w:tcBorders>
              <w:top w:val="nil"/>
              <w:bottom w:val="nil"/>
            </w:tcBorders>
          </w:tcPr>
          <w:p w14:paraId="22FB8D6D" w14:textId="77777777" w:rsidR="00C7686D" w:rsidRPr="00A75F8A" w:rsidRDefault="00C7686D" w:rsidP="00C76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nil"/>
            </w:tcBorders>
          </w:tcPr>
          <w:p w14:paraId="276D5003" w14:textId="77777777" w:rsidR="00C7686D" w:rsidRPr="00A75F8A" w:rsidRDefault="00C7686D" w:rsidP="00C76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C7686D" w:rsidRPr="00422380" w14:paraId="0D1428B8" w14:textId="77777777" w:rsidTr="00964F55">
        <w:tc>
          <w:tcPr>
            <w:tcW w:w="2205" w:type="pct"/>
            <w:tcBorders>
              <w:bottom w:val="nil"/>
            </w:tcBorders>
          </w:tcPr>
          <w:p w14:paraId="3EBB6475" w14:textId="5A3510A8" w:rsidR="00C7686D" w:rsidRPr="004E1A8B" w:rsidRDefault="00C7686D" w:rsidP="00DA1D8A">
            <w:pPr>
              <w:tabs>
                <w:tab w:val="clear" w:pos="227"/>
                <w:tab w:val="left" w:pos="-18"/>
                <w:tab w:val="left" w:pos="540"/>
              </w:tabs>
              <w:spacing w:line="240" w:lineRule="auto"/>
              <w:ind w:left="342" w:hanging="34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E1A8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4E1A8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</w:t>
            </w:r>
            <w:r w:rsidR="007B19C6" w:rsidRPr="004E1A8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(ขั้นพื้นฐาน)</w:t>
            </w:r>
            <w:r w:rsidR="007B19C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4E1A8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E1A8B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4E1A8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4E1A8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72" w:type="pct"/>
            <w:tcBorders>
              <w:top w:val="nil"/>
              <w:bottom w:val="double" w:sz="4" w:space="0" w:color="auto"/>
            </w:tcBorders>
          </w:tcPr>
          <w:p w14:paraId="3609A3B0" w14:textId="35E741BB" w:rsidR="00C7686D" w:rsidRPr="004E1A8B" w:rsidRDefault="00C7686D" w:rsidP="00C76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E1A8B">
              <w:rPr>
                <w:rFonts w:ascii="Angsana New" w:hAnsi="Angsana New"/>
                <w:b/>
                <w:bCs/>
                <w:sz w:val="30"/>
                <w:szCs w:val="30"/>
              </w:rPr>
              <w:t>401,92</w:t>
            </w:r>
            <w:r w:rsidR="000C690A" w:rsidRPr="004E1A8B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49" w:type="pct"/>
            <w:tcBorders>
              <w:bottom w:val="nil"/>
            </w:tcBorders>
          </w:tcPr>
          <w:p w14:paraId="2AD95FD8" w14:textId="77777777" w:rsidR="00C7686D" w:rsidRPr="004E1A8B" w:rsidRDefault="00C7686D" w:rsidP="00C76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3" w:type="pct"/>
            <w:tcBorders>
              <w:top w:val="nil"/>
              <w:bottom w:val="double" w:sz="4" w:space="0" w:color="auto"/>
            </w:tcBorders>
          </w:tcPr>
          <w:p w14:paraId="703EB131" w14:textId="43E47776" w:rsidR="00C7686D" w:rsidRPr="00A75F8A" w:rsidRDefault="008F2BCE" w:rsidP="00C76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75F8A">
              <w:rPr>
                <w:rFonts w:ascii="Angsana New" w:hAnsi="Angsana New"/>
                <w:b/>
                <w:bCs/>
                <w:sz w:val="30"/>
                <w:szCs w:val="30"/>
              </w:rPr>
              <w:t>401,921</w:t>
            </w:r>
          </w:p>
        </w:tc>
        <w:tc>
          <w:tcPr>
            <w:tcW w:w="149" w:type="pct"/>
            <w:tcBorders>
              <w:bottom w:val="nil"/>
            </w:tcBorders>
          </w:tcPr>
          <w:p w14:paraId="302088D5" w14:textId="77777777" w:rsidR="00C7686D" w:rsidRPr="00A75F8A" w:rsidRDefault="00C7686D" w:rsidP="00C76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nil"/>
              <w:bottom w:val="double" w:sz="4" w:space="0" w:color="auto"/>
            </w:tcBorders>
          </w:tcPr>
          <w:p w14:paraId="6B2E19BC" w14:textId="51A9D851" w:rsidR="00C7686D" w:rsidRPr="00A75F8A" w:rsidRDefault="00C7686D" w:rsidP="00C76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75F8A">
              <w:rPr>
                <w:rFonts w:ascii="Angsana New" w:hAnsi="Angsana New"/>
                <w:b/>
                <w:bCs/>
                <w:sz w:val="30"/>
                <w:szCs w:val="30"/>
              </w:rPr>
              <w:t>401,92</w:t>
            </w:r>
            <w:r w:rsidR="000C690A" w:rsidRPr="00A75F8A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48" w:type="pct"/>
            <w:tcBorders>
              <w:bottom w:val="nil"/>
            </w:tcBorders>
          </w:tcPr>
          <w:p w14:paraId="629E30A3" w14:textId="77777777" w:rsidR="00C7686D" w:rsidRPr="00A75F8A" w:rsidRDefault="00C7686D" w:rsidP="00C76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double" w:sz="4" w:space="0" w:color="auto"/>
            </w:tcBorders>
          </w:tcPr>
          <w:p w14:paraId="69BCDA6B" w14:textId="419D3D90" w:rsidR="00C7686D" w:rsidRPr="00A75F8A" w:rsidRDefault="008F2BCE" w:rsidP="00C76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75F8A">
              <w:rPr>
                <w:rFonts w:ascii="Angsana New" w:hAnsi="Angsana New"/>
                <w:b/>
                <w:bCs/>
                <w:sz w:val="30"/>
                <w:szCs w:val="30"/>
              </w:rPr>
              <w:t>401,921</w:t>
            </w:r>
          </w:p>
        </w:tc>
      </w:tr>
      <w:tr w:rsidR="00C7686D" w:rsidRPr="00422380" w14:paraId="1E2F0776" w14:textId="77777777" w:rsidTr="00C1636E">
        <w:tc>
          <w:tcPr>
            <w:tcW w:w="2205" w:type="pct"/>
            <w:shd w:val="clear" w:color="auto" w:fill="auto"/>
          </w:tcPr>
          <w:p w14:paraId="596AD942" w14:textId="77777777" w:rsidR="00C7686D" w:rsidRPr="004E1A8B" w:rsidRDefault="00C7686D" w:rsidP="00DA1D8A">
            <w:pPr>
              <w:spacing w:line="240" w:lineRule="auto"/>
              <w:ind w:left="342" w:hanging="34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E1A8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</w:t>
            </w:r>
            <w:r w:rsidRPr="004E1A8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4E1A8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(ขาดทุน) ต่อหุ้น </w:t>
            </w:r>
            <w:r w:rsidRPr="004E1A8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</w:t>
            </w:r>
            <w:r w:rsidRPr="004E1A8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ขั้นพื้นฐาน</w:t>
            </w:r>
            <w:r w:rsidRPr="004E1A8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)</w:t>
            </w:r>
            <w:r w:rsidRPr="004E1A8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4E1A8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572" w:type="pct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731D9E94" w14:textId="77777777" w:rsidR="00C7686D" w:rsidRPr="004E1A8B" w:rsidRDefault="00C7686D" w:rsidP="00C76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9" w:type="pct"/>
            <w:tcBorders>
              <w:top w:val="nil"/>
              <w:bottom w:val="nil"/>
            </w:tcBorders>
            <w:shd w:val="clear" w:color="auto" w:fill="auto"/>
          </w:tcPr>
          <w:p w14:paraId="5259794B" w14:textId="77777777" w:rsidR="00C7686D" w:rsidRPr="004E1A8B" w:rsidRDefault="00C7686D" w:rsidP="00C76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3" w:type="pct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4D8F10E1" w14:textId="77777777" w:rsidR="00C7686D" w:rsidRPr="00A75F8A" w:rsidRDefault="00C7686D" w:rsidP="00C76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9" w:type="pct"/>
            <w:tcBorders>
              <w:top w:val="nil"/>
              <w:bottom w:val="nil"/>
            </w:tcBorders>
            <w:shd w:val="clear" w:color="auto" w:fill="auto"/>
          </w:tcPr>
          <w:p w14:paraId="04877164" w14:textId="77777777" w:rsidR="00C7686D" w:rsidRPr="00A75F8A" w:rsidRDefault="00C7686D" w:rsidP="00C76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5B15C126" w14:textId="77777777" w:rsidR="00C7686D" w:rsidRPr="00A75F8A" w:rsidRDefault="00C7686D" w:rsidP="00C76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  <w:tcBorders>
              <w:top w:val="nil"/>
              <w:bottom w:val="nil"/>
            </w:tcBorders>
            <w:shd w:val="clear" w:color="auto" w:fill="auto"/>
          </w:tcPr>
          <w:p w14:paraId="6C9FB501" w14:textId="77777777" w:rsidR="00C7686D" w:rsidRPr="00A75F8A" w:rsidRDefault="00C7686D" w:rsidP="00C76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45EFDE46" w14:textId="77777777" w:rsidR="00C7686D" w:rsidRPr="00A75F8A" w:rsidRDefault="00C7686D" w:rsidP="00C76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C7686D" w:rsidRPr="00422380" w14:paraId="05CBA253" w14:textId="77777777" w:rsidTr="00C1636E">
        <w:tc>
          <w:tcPr>
            <w:tcW w:w="2205" w:type="pct"/>
            <w:shd w:val="clear" w:color="auto" w:fill="auto"/>
          </w:tcPr>
          <w:p w14:paraId="0D3E0027" w14:textId="77777777" w:rsidR="00C7686D" w:rsidRPr="004E1A8B" w:rsidRDefault="00C7686D" w:rsidP="00DA1D8A">
            <w:pPr>
              <w:spacing w:line="240" w:lineRule="auto"/>
              <w:ind w:left="342" w:hanging="34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E1A8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 การดำเนินงานต่อเนื่อง</w:t>
            </w:r>
          </w:p>
        </w:tc>
        <w:tc>
          <w:tcPr>
            <w:tcW w:w="572" w:type="pct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1E989A2F" w14:textId="6C5742C3" w:rsidR="00C7686D" w:rsidRPr="004E1A8B" w:rsidRDefault="00013813" w:rsidP="00C76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E1A8B">
              <w:rPr>
                <w:rFonts w:ascii="Angsana New" w:hAnsi="Angsana New"/>
                <w:b/>
                <w:bCs/>
                <w:sz w:val="30"/>
                <w:szCs w:val="30"/>
              </w:rPr>
              <w:t>1.50</w:t>
            </w:r>
          </w:p>
        </w:tc>
        <w:tc>
          <w:tcPr>
            <w:tcW w:w="149" w:type="pct"/>
            <w:tcBorders>
              <w:top w:val="nil"/>
            </w:tcBorders>
            <w:shd w:val="clear" w:color="auto" w:fill="auto"/>
          </w:tcPr>
          <w:p w14:paraId="5F5FB186" w14:textId="77777777" w:rsidR="00C7686D" w:rsidRPr="004E1A8B" w:rsidRDefault="00C7686D" w:rsidP="00C76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3" w:type="pct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752A4136" w14:textId="1B9903B7" w:rsidR="00C7686D" w:rsidRPr="00A75F8A" w:rsidRDefault="008F2BCE" w:rsidP="00C76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75F8A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DA1D8A" w:rsidRPr="00A75F8A">
              <w:rPr>
                <w:rFonts w:ascii="Angsana New" w:hAnsi="Angsana New"/>
                <w:b/>
                <w:bCs/>
                <w:sz w:val="30"/>
                <w:szCs w:val="30"/>
              </w:rPr>
              <w:t>.</w:t>
            </w:r>
            <w:r w:rsidRPr="00A75F8A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DA1D8A" w:rsidRPr="00A75F8A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49" w:type="pct"/>
            <w:tcBorders>
              <w:top w:val="nil"/>
            </w:tcBorders>
            <w:shd w:val="clear" w:color="auto" w:fill="auto"/>
          </w:tcPr>
          <w:p w14:paraId="7114A528" w14:textId="77777777" w:rsidR="00C7686D" w:rsidRPr="00A75F8A" w:rsidRDefault="00C7686D" w:rsidP="00C76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4010E924" w14:textId="040FFF1A" w:rsidR="00C7686D" w:rsidRPr="00A75F8A" w:rsidRDefault="00711CD8" w:rsidP="00C76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75F8A">
              <w:rPr>
                <w:rFonts w:ascii="Angsana New" w:hAnsi="Angsana New"/>
                <w:b/>
                <w:bCs/>
                <w:sz w:val="30"/>
                <w:szCs w:val="30"/>
              </w:rPr>
              <w:t>1.54</w:t>
            </w:r>
          </w:p>
        </w:tc>
        <w:tc>
          <w:tcPr>
            <w:tcW w:w="148" w:type="pct"/>
            <w:tcBorders>
              <w:top w:val="nil"/>
            </w:tcBorders>
            <w:shd w:val="clear" w:color="auto" w:fill="auto"/>
          </w:tcPr>
          <w:p w14:paraId="63CCDC6C" w14:textId="77777777" w:rsidR="00C7686D" w:rsidRPr="00A75F8A" w:rsidRDefault="00C7686D" w:rsidP="00C76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45310CFA" w14:textId="4432EA29" w:rsidR="00C7686D" w:rsidRPr="00A75F8A" w:rsidRDefault="00C7686D" w:rsidP="00C76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75F8A">
              <w:rPr>
                <w:rFonts w:ascii="Angsana New" w:hAnsi="Angsana New"/>
                <w:b/>
                <w:bCs/>
                <w:sz w:val="30"/>
                <w:szCs w:val="30"/>
              </w:rPr>
              <w:t>1.</w:t>
            </w:r>
            <w:r w:rsidR="008F2BCE" w:rsidRPr="00A75F8A">
              <w:rPr>
                <w:rFonts w:ascii="Angsana New" w:hAnsi="Angsana New"/>
                <w:b/>
                <w:bCs/>
                <w:sz w:val="30"/>
                <w:szCs w:val="30"/>
              </w:rPr>
              <w:t>05</w:t>
            </w:r>
          </w:p>
        </w:tc>
      </w:tr>
      <w:tr w:rsidR="00C7686D" w:rsidRPr="00422380" w14:paraId="5FF6CEF2" w14:textId="77777777" w:rsidTr="00C1636E">
        <w:tc>
          <w:tcPr>
            <w:tcW w:w="2205" w:type="pct"/>
            <w:tcBorders>
              <w:bottom w:val="nil"/>
            </w:tcBorders>
            <w:shd w:val="clear" w:color="auto" w:fill="auto"/>
          </w:tcPr>
          <w:p w14:paraId="701EF2E9" w14:textId="77777777" w:rsidR="00C7686D" w:rsidRPr="00422380" w:rsidRDefault="00C7686D" w:rsidP="00DA1D8A">
            <w:pPr>
              <w:spacing w:line="240" w:lineRule="auto"/>
              <w:ind w:left="342" w:hanging="34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223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 การดำเนินงานที่ยกเลิก</w:t>
            </w:r>
          </w:p>
        </w:tc>
        <w:tc>
          <w:tcPr>
            <w:tcW w:w="572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6E59CDA7" w14:textId="347C48EA" w:rsidR="00C7686D" w:rsidRPr="00422380" w:rsidRDefault="00C7686D" w:rsidP="008F2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right="-40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2380">
              <w:rPr>
                <w:rFonts w:ascii="Angsana New" w:hAnsi="Angsana New"/>
                <w:b/>
                <w:bCs/>
                <w:sz w:val="30"/>
                <w:szCs w:val="30"/>
              </w:rPr>
              <w:t>(0.01)</w:t>
            </w:r>
          </w:p>
        </w:tc>
        <w:tc>
          <w:tcPr>
            <w:tcW w:w="149" w:type="pct"/>
            <w:tcBorders>
              <w:bottom w:val="nil"/>
            </w:tcBorders>
            <w:shd w:val="clear" w:color="auto" w:fill="auto"/>
          </w:tcPr>
          <w:p w14:paraId="063366FF" w14:textId="77777777" w:rsidR="00C7686D" w:rsidRPr="00422380" w:rsidRDefault="00C7686D" w:rsidP="00C76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3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7D030AB1" w14:textId="72006669" w:rsidR="00C7686D" w:rsidRPr="00D812F0" w:rsidRDefault="00C7686D" w:rsidP="008F2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right="-40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812F0">
              <w:rPr>
                <w:rFonts w:ascii="Angsana New" w:hAnsi="Angsana New"/>
                <w:b/>
                <w:bCs/>
                <w:sz w:val="30"/>
                <w:szCs w:val="30"/>
              </w:rPr>
              <w:t>(0.0</w:t>
            </w:r>
            <w:r w:rsidR="002A0315" w:rsidRPr="00D812F0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Pr="00D812F0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9" w:type="pct"/>
            <w:tcBorders>
              <w:bottom w:val="nil"/>
            </w:tcBorders>
            <w:shd w:val="clear" w:color="auto" w:fill="auto"/>
          </w:tcPr>
          <w:p w14:paraId="78BE2222" w14:textId="77777777" w:rsidR="00C7686D" w:rsidRPr="00D812F0" w:rsidRDefault="00C7686D" w:rsidP="00C76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313059AE" w14:textId="3AC21AA7" w:rsidR="00C7686D" w:rsidRPr="00A75F8A" w:rsidRDefault="00C7686D" w:rsidP="008F2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4"/>
                <w:tab w:val="left" w:pos="604"/>
                <w:tab w:val="left" w:pos="696"/>
              </w:tabs>
              <w:spacing w:line="240" w:lineRule="auto"/>
              <w:ind w:right="4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75F8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</w:t>
            </w:r>
            <w:r w:rsidR="00B4106F" w:rsidRPr="00A75F8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A75F8A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8" w:type="pct"/>
            <w:tcBorders>
              <w:bottom w:val="nil"/>
            </w:tcBorders>
            <w:shd w:val="clear" w:color="auto" w:fill="auto"/>
          </w:tcPr>
          <w:p w14:paraId="26ED2E45" w14:textId="77777777" w:rsidR="00C7686D" w:rsidRPr="00A75F8A" w:rsidRDefault="00C7686D" w:rsidP="00DB1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7414E089" w14:textId="4FD966BB" w:rsidR="00C7686D" w:rsidRPr="00A75F8A" w:rsidRDefault="00C7686D" w:rsidP="008F2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1"/>
              </w:tabs>
              <w:spacing w:line="240" w:lineRule="auto"/>
              <w:ind w:left="-130" w:right="17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75F8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</w:t>
            </w:r>
            <w:r w:rsidR="008F2BCE" w:rsidRPr="00A75F8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A75F8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</w:t>
            </w:r>
            <w:r w:rsidR="00B4106F" w:rsidRPr="00A75F8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</w:t>
            </w:r>
            <w:r w:rsidRPr="00A75F8A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5C12ACF7" w14:textId="77777777" w:rsidR="00B1244F" w:rsidRDefault="00B1244F" w:rsidP="000C5A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  <w:tab w:val="num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30F96829" w14:textId="417FBA16" w:rsidR="000A10DE" w:rsidRPr="00422380" w:rsidRDefault="000C5AEA" w:rsidP="000C5A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  <w:tab w:val="num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422380">
        <w:rPr>
          <w:rFonts w:ascii="Angsana New" w:hAnsi="Angsana New"/>
          <w:b/>
          <w:bCs/>
          <w:sz w:val="30"/>
          <w:szCs w:val="30"/>
        </w:rPr>
        <w:lastRenderedPageBreak/>
        <w:t>24</w:t>
      </w:r>
      <w:r w:rsidRPr="00422380">
        <w:rPr>
          <w:rFonts w:ascii="Angsana New" w:hAnsi="Angsana New"/>
          <w:b/>
          <w:bCs/>
          <w:sz w:val="30"/>
          <w:szCs w:val="30"/>
        </w:rPr>
        <w:tab/>
      </w:r>
      <w:r w:rsidR="000A10DE" w:rsidRPr="00422380">
        <w:rPr>
          <w:rFonts w:ascii="Angsana New" w:hAnsi="Angsana New" w:hint="cs"/>
          <w:b/>
          <w:bCs/>
          <w:sz w:val="30"/>
          <w:szCs w:val="30"/>
          <w:cs/>
        </w:rPr>
        <w:t>เงินปันผล</w:t>
      </w:r>
    </w:p>
    <w:p w14:paraId="67E5E821" w14:textId="7A071ED7" w:rsidR="00DD6BDF" w:rsidRPr="00422380" w:rsidRDefault="00DD6BDF" w:rsidP="00DD6B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</w:p>
    <w:p w14:paraId="20A17055" w14:textId="0EC94056" w:rsidR="00DD6BDF" w:rsidRPr="00422380" w:rsidRDefault="000B69B8" w:rsidP="00DD6B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422380">
        <w:rPr>
          <w:rFonts w:asciiTheme="majorBidi" w:hAnsiTheme="majorBidi" w:cstheme="majorBidi" w:hint="cs"/>
          <w:sz w:val="30"/>
          <w:szCs w:val="30"/>
          <w:cs/>
        </w:rPr>
        <w:t>ผู้</w:t>
      </w:r>
      <w:r w:rsidR="00DD6BDF" w:rsidRPr="00422380">
        <w:rPr>
          <w:rFonts w:asciiTheme="majorBidi" w:hAnsiTheme="majorBidi" w:cstheme="majorBidi"/>
          <w:sz w:val="30"/>
          <w:szCs w:val="30"/>
          <w:cs/>
        </w:rPr>
        <w:t>ถือหุ้นของบริษัทได้อนุมัติเงินปันผลดังต่อไปนี้</w:t>
      </w:r>
    </w:p>
    <w:p w14:paraId="6C5F2C7E" w14:textId="77777777" w:rsidR="00DD6BDF" w:rsidRPr="00422380" w:rsidRDefault="00DD6BDF" w:rsidP="00DD6B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Style w:val="TableGrid"/>
        <w:tblW w:w="919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30"/>
        <w:gridCol w:w="1620"/>
        <w:gridCol w:w="1440"/>
        <w:gridCol w:w="1278"/>
        <w:gridCol w:w="236"/>
        <w:gridCol w:w="1294"/>
      </w:tblGrid>
      <w:tr w:rsidR="00DD6BDF" w:rsidRPr="00422380" w14:paraId="089A30C7" w14:textId="77777777" w:rsidTr="008E1840">
        <w:tc>
          <w:tcPr>
            <w:tcW w:w="3330" w:type="dxa"/>
            <w:vAlign w:val="bottom"/>
          </w:tcPr>
          <w:p w14:paraId="1A3ABFC8" w14:textId="77777777" w:rsidR="00DD6BDF" w:rsidRPr="00422380" w:rsidRDefault="00DD6BDF" w:rsidP="00226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3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5ADC259C" w14:textId="77777777" w:rsidR="00DD6BDF" w:rsidRPr="00422380" w:rsidRDefault="00DD6BDF" w:rsidP="00EC1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22380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440" w:type="dxa"/>
            <w:vAlign w:val="bottom"/>
          </w:tcPr>
          <w:p w14:paraId="4A9BB63A" w14:textId="77777777" w:rsidR="00DD6BDF" w:rsidRPr="00422380" w:rsidRDefault="00DD6BDF" w:rsidP="00EC1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22380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  <w:p w14:paraId="52AA9FC4" w14:textId="77777777" w:rsidR="00DD6BDF" w:rsidRPr="00422380" w:rsidRDefault="00DD6BDF" w:rsidP="00EC1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2380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278" w:type="dxa"/>
            <w:vAlign w:val="bottom"/>
          </w:tcPr>
          <w:p w14:paraId="76C01417" w14:textId="77777777" w:rsidR="00DD6BDF" w:rsidRPr="00422380" w:rsidRDefault="00DD6BDF" w:rsidP="00EC1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2380">
              <w:rPr>
                <w:rFonts w:asciiTheme="majorBidi" w:hAnsiTheme="majorBidi" w:cstheme="majorBidi"/>
                <w:sz w:val="30"/>
                <w:szCs w:val="30"/>
                <w:cs/>
              </w:rPr>
              <w:t>อัตราเงินปันผลต่อหุ้น</w:t>
            </w:r>
          </w:p>
        </w:tc>
        <w:tc>
          <w:tcPr>
            <w:tcW w:w="236" w:type="dxa"/>
          </w:tcPr>
          <w:p w14:paraId="41CFBA28" w14:textId="77777777" w:rsidR="00DD6BDF" w:rsidRPr="00422380" w:rsidRDefault="00DD6BDF" w:rsidP="00EC1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94" w:type="dxa"/>
            <w:vAlign w:val="bottom"/>
          </w:tcPr>
          <w:p w14:paraId="5925577D" w14:textId="77777777" w:rsidR="00DD6BDF" w:rsidRPr="00422380" w:rsidDel="00D43E7A" w:rsidRDefault="00DD6BDF" w:rsidP="00EC1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2380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DD6BDF" w:rsidRPr="00422380" w14:paraId="10E79D1F" w14:textId="77777777" w:rsidTr="008E1840">
        <w:trPr>
          <w:trHeight w:val="418"/>
        </w:trPr>
        <w:tc>
          <w:tcPr>
            <w:tcW w:w="3330" w:type="dxa"/>
          </w:tcPr>
          <w:p w14:paraId="1E4DF805" w14:textId="77777777" w:rsidR="00DD6BDF" w:rsidRPr="00422380" w:rsidRDefault="00DD6BDF" w:rsidP="00EC1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3030945C" w14:textId="77777777" w:rsidR="00DD6BDF" w:rsidRPr="00422380" w:rsidRDefault="00DD6BDF" w:rsidP="00EC1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2B85E45" w14:textId="77777777" w:rsidR="00DD6BDF" w:rsidRPr="00422380" w:rsidRDefault="00DD6BDF" w:rsidP="00EC1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78" w:type="dxa"/>
          </w:tcPr>
          <w:p w14:paraId="06055689" w14:textId="77777777" w:rsidR="00DD6BDF" w:rsidRPr="00422380" w:rsidRDefault="00DD6BDF" w:rsidP="00EC1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2238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6" w:type="dxa"/>
          </w:tcPr>
          <w:p w14:paraId="15D5749A" w14:textId="77777777" w:rsidR="00DD6BDF" w:rsidRPr="00422380" w:rsidRDefault="00DD6BDF" w:rsidP="00EC1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38E6FF94" w14:textId="77777777" w:rsidR="00DD6BDF" w:rsidRPr="00422380" w:rsidRDefault="00DD6BDF" w:rsidP="00EC1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42238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DD6BDF" w:rsidRPr="00422380" w14:paraId="14116AF7" w14:textId="77777777" w:rsidTr="00AB7694">
        <w:trPr>
          <w:trHeight w:val="418"/>
        </w:trPr>
        <w:tc>
          <w:tcPr>
            <w:tcW w:w="3330" w:type="dxa"/>
          </w:tcPr>
          <w:p w14:paraId="20836543" w14:textId="1FEA7F24" w:rsidR="00DD6BDF" w:rsidRPr="00422380" w:rsidRDefault="00DD6BDF" w:rsidP="00EC1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2238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ปี </w:t>
            </w:r>
            <w:r w:rsidR="001E1B1A" w:rsidRPr="0042238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</w:t>
            </w:r>
            <w:r w:rsidR="00C57728" w:rsidRPr="0042238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620" w:type="dxa"/>
          </w:tcPr>
          <w:p w14:paraId="6BD07B40" w14:textId="77777777" w:rsidR="00DD6BDF" w:rsidRPr="00422380" w:rsidRDefault="00DD6BDF" w:rsidP="00EC1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8154421" w14:textId="77777777" w:rsidR="00DD6BDF" w:rsidRPr="00422380" w:rsidRDefault="00DD6BDF" w:rsidP="00EC1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</w:tcPr>
          <w:p w14:paraId="22E385D3" w14:textId="77777777" w:rsidR="00DD6BDF" w:rsidRPr="00422380" w:rsidRDefault="00DD6BDF" w:rsidP="00EC1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D91AF58" w14:textId="77777777" w:rsidR="00DD6BDF" w:rsidRPr="00422380" w:rsidRDefault="00DD6BDF" w:rsidP="00EC1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29008595" w14:textId="77777777" w:rsidR="00DD6BDF" w:rsidRPr="00422380" w:rsidRDefault="00DD6BDF" w:rsidP="00EC1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126B6" w:rsidRPr="00422380" w14:paraId="5D767404" w14:textId="77777777" w:rsidTr="00AB7694">
        <w:trPr>
          <w:trHeight w:val="418"/>
        </w:trPr>
        <w:tc>
          <w:tcPr>
            <w:tcW w:w="3330" w:type="dxa"/>
          </w:tcPr>
          <w:p w14:paraId="7B41444B" w14:textId="132AC579" w:rsidR="002126B6" w:rsidRPr="00422380" w:rsidRDefault="002126B6" w:rsidP="00212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2380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เงินปันผลระหว่างกาล</w:t>
            </w:r>
            <w:r w:rsidR="00D331EB" w:rsidRPr="00422380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="00D331EB" w:rsidRPr="00422380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ปี</w:t>
            </w:r>
            <w:r w:rsidR="00767511" w:rsidRPr="00422380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="00C048C5" w:rsidRPr="0042238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57728" w:rsidRPr="00422380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620" w:type="dxa"/>
            <w:shd w:val="clear" w:color="auto" w:fill="auto"/>
          </w:tcPr>
          <w:p w14:paraId="11E5E4CA" w14:textId="5E55584B" w:rsidR="002126B6" w:rsidRPr="00422380" w:rsidRDefault="00F84466" w:rsidP="00212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22380">
              <w:rPr>
                <w:rFonts w:asciiTheme="majorBidi" w:hAnsiTheme="majorBidi"/>
                <w:sz w:val="30"/>
                <w:szCs w:val="30"/>
              </w:rPr>
              <w:t>23</w:t>
            </w:r>
            <w:r w:rsidR="003F2035" w:rsidRPr="00422380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="003F2035" w:rsidRPr="00422380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สิงหาคม</w:t>
            </w:r>
            <w:r w:rsidR="002126B6" w:rsidRPr="0042238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1E1B1A" w:rsidRPr="0042238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57728" w:rsidRPr="00422380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40" w:type="dxa"/>
            <w:shd w:val="clear" w:color="auto" w:fill="auto"/>
          </w:tcPr>
          <w:p w14:paraId="3B86D075" w14:textId="640616BE" w:rsidR="002126B6" w:rsidRPr="00422380" w:rsidRDefault="002126B6" w:rsidP="00212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2238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กันยายน </w:t>
            </w:r>
            <w:r w:rsidR="001E1B1A" w:rsidRPr="0042238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57728" w:rsidRPr="00422380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278" w:type="dxa"/>
            <w:shd w:val="clear" w:color="auto" w:fill="auto"/>
          </w:tcPr>
          <w:p w14:paraId="3DF7DF63" w14:textId="18E5B708" w:rsidR="002126B6" w:rsidRPr="00422380" w:rsidRDefault="00F84466" w:rsidP="00212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22380">
              <w:rPr>
                <w:rFonts w:asciiTheme="majorBidi" w:hAnsiTheme="majorBidi" w:cstheme="majorBidi"/>
                <w:sz w:val="30"/>
                <w:szCs w:val="30"/>
              </w:rPr>
              <w:t>0.48</w:t>
            </w:r>
          </w:p>
        </w:tc>
        <w:tc>
          <w:tcPr>
            <w:tcW w:w="236" w:type="dxa"/>
            <w:shd w:val="clear" w:color="auto" w:fill="auto"/>
          </w:tcPr>
          <w:p w14:paraId="6941AC5C" w14:textId="77777777" w:rsidR="002126B6" w:rsidRPr="00422380" w:rsidRDefault="002126B6" w:rsidP="00212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177E25A2" w14:textId="7D856164" w:rsidR="002126B6" w:rsidRPr="00422380" w:rsidRDefault="00F84466" w:rsidP="00212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22380">
              <w:rPr>
                <w:rFonts w:asciiTheme="majorBidi" w:hAnsiTheme="majorBidi" w:cstheme="majorBidi"/>
                <w:sz w:val="30"/>
                <w:szCs w:val="30"/>
              </w:rPr>
              <w:t>193</w:t>
            </w:r>
          </w:p>
        </w:tc>
      </w:tr>
      <w:tr w:rsidR="00714CB9" w:rsidRPr="00422380" w14:paraId="67805C27" w14:textId="77777777" w:rsidTr="00696C27">
        <w:trPr>
          <w:trHeight w:val="418"/>
        </w:trPr>
        <w:tc>
          <w:tcPr>
            <w:tcW w:w="3330" w:type="dxa"/>
          </w:tcPr>
          <w:p w14:paraId="26276E82" w14:textId="247BB2EC" w:rsidR="00714CB9" w:rsidRPr="00422380" w:rsidRDefault="00DA2E10" w:rsidP="00212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  <w:r w:rsidRPr="0042238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เงินปันผลประจำปี </w:t>
            </w:r>
            <w:r w:rsidRPr="0042238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57728" w:rsidRPr="00422380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620" w:type="dxa"/>
            <w:shd w:val="clear" w:color="auto" w:fill="auto"/>
          </w:tcPr>
          <w:p w14:paraId="51C7351C" w14:textId="10B232D9" w:rsidR="00714CB9" w:rsidRPr="00422380" w:rsidRDefault="00F84466" w:rsidP="00212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22380">
              <w:rPr>
                <w:rFonts w:asciiTheme="majorBidi" w:hAnsiTheme="majorBidi" w:cstheme="majorBidi"/>
                <w:sz w:val="30"/>
                <w:szCs w:val="30"/>
              </w:rPr>
              <w:t>24</w:t>
            </w:r>
            <w:r w:rsidR="00EA2DEB" w:rsidRPr="0042238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DA2E10" w:rsidRPr="0042238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เมษายน </w:t>
            </w:r>
            <w:r w:rsidR="00DA2E10" w:rsidRPr="0042238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57728" w:rsidRPr="00422380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40" w:type="dxa"/>
            <w:shd w:val="clear" w:color="auto" w:fill="auto"/>
          </w:tcPr>
          <w:p w14:paraId="624D62BD" w14:textId="1069F188" w:rsidR="00714CB9" w:rsidRPr="00422380" w:rsidRDefault="00DA2E10" w:rsidP="00212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2238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พฤษภาคม </w:t>
            </w:r>
            <w:r w:rsidRPr="0042238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57728" w:rsidRPr="00422380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278" w:type="dxa"/>
            <w:shd w:val="clear" w:color="auto" w:fill="auto"/>
          </w:tcPr>
          <w:p w14:paraId="4DD1D842" w14:textId="7D2560C3" w:rsidR="00714CB9" w:rsidRPr="00422380" w:rsidRDefault="00F84466" w:rsidP="00212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22380">
              <w:rPr>
                <w:rFonts w:asciiTheme="majorBidi" w:hAnsiTheme="majorBidi" w:cstheme="majorBidi"/>
                <w:sz w:val="30"/>
                <w:szCs w:val="30"/>
              </w:rPr>
              <w:t>0.56</w:t>
            </w:r>
          </w:p>
        </w:tc>
        <w:tc>
          <w:tcPr>
            <w:tcW w:w="236" w:type="dxa"/>
            <w:shd w:val="clear" w:color="auto" w:fill="auto"/>
          </w:tcPr>
          <w:p w14:paraId="06622F87" w14:textId="77777777" w:rsidR="00714CB9" w:rsidRPr="00422380" w:rsidRDefault="00714CB9" w:rsidP="00212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</w:tcPr>
          <w:p w14:paraId="7FC5EF75" w14:textId="7ABDB310" w:rsidR="00714CB9" w:rsidRPr="00422380" w:rsidRDefault="00F84466" w:rsidP="00212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22380">
              <w:rPr>
                <w:rFonts w:asciiTheme="majorBidi" w:hAnsiTheme="majorBidi" w:cstheme="majorBidi"/>
                <w:sz w:val="30"/>
                <w:szCs w:val="30"/>
              </w:rPr>
              <w:t>225</w:t>
            </w:r>
          </w:p>
        </w:tc>
      </w:tr>
      <w:tr w:rsidR="00696C27" w:rsidRPr="00422380" w14:paraId="68D02D67" w14:textId="77777777" w:rsidTr="00696C27">
        <w:trPr>
          <w:trHeight w:val="418"/>
        </w:trPr>
        <w:tc>
          <w:tcPr>
            <w:tcW w:w="3330" w:type="dxa"/>
          </w:tcPr>
          <w:p w14:paraId="0466EDA8" w14:textId="77777777" w:rsidR="00696C27" w:rsidRPr="00422380" w:rsidRDefault="00696C27" w:rsidP="00212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7BB800FF" w14:textId="77777777" w:rsidR="00696C27" w:rsidRPr="00422380" w:rsidRDefault="00696C27" w:rsidP="00212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5D0B34F7" w14:textId="77777777" w:rsidR="00696C27" w:rsidRPr="00422380" w:rsidRDefault="00696C27" w:rsidP="00212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8" w:type="dxa"/>
            <w:shd w:val="clear" w:color="auto" w:fill="auto"/>
          </w:tcPr>
          <w:p w14:paraId="11FBCB2A" w14:textId="77777777" w:rsidR="00696C27" w:rsidRPr="00422380" w:rsidRDefault="00696C27" w:rsidP="00212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3ADBF29" w14:textId="77777777" w:rsidR="00696C27" w:rsidRPr="00422380" w:rsidRDefault="00696C27" w:rsidP="00212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8B4483" w14:textId="04EBE30C" w:rsidR="00696C27" w:rsidRPr="00422380" w:rsidRDefault="00F84466" w:rsidP="00212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2238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418</w:t>
            </w:r>
          </w:p>
        </w:tc>
      </w:tr>
      <w:tr w:rsidR="002126B6" w:rsidRPr="00422380" w14:paraId="30E04274" w14:textId="77777777" w:rsidTr="00696C27">
        <w:trPr>
          <w:trHeight w:val="323"/>
        </w:trPr>
        <w:tc>
          <w:tcPr>
            <w:tcW w:w="3330" w:type="dxa"/>
          </w:tcPr>
          <w:p w14:paraId="244DB830" w14:textId="77777777" w:rsidR="002126B6" w:rsidRPr="00422380" w:rsidRDefault="002126B6" w:rsidP="00212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549FD125" w14:textId="77777777" w:rsidR="002126B6" w:rsidRPr="00422380" w:rsidRDefault="002126B6" w:rsidP="00212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12274BC4" w14:textId="77777777" w:rsidR="002126B6" w:rsidRPr="00422380" w:rsidRDefault="002126B6" w:rsidP="00212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  <w:shd w:val="clear" w:color="auto" w:fill="auto"/>
          </w:tcPr>
          <w:p w14:paraId="08925115" w14:textId="77777777" w:rsidR="002126B6" w:rsidRPr="00422380" w:rsidRDefault="002126B6" w:rsidP="00212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03D52EA" w14:textId="77777777" w:rsidR="002126B6" w:rsidRPr="00422380" w:rsidRDefault="002126B6" w:rsidP="00212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  <w:shd w:val="clear" w:color="auto" w:fill="auto"/>
          </w:tcPr>
          <w:p w14:paraId="7BA2D55D" w14:textId="77777777" w:rsidR="002126B6" w:rsidRPr="00422380" w:rsidRDefault="002126B6" w:rsidP="00212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57728" w:rsidRPr="00422380" w14:paraId="32089A3C" w14:textId="77777777" w:rsidTr="001C0435">
        <w:trPr>
          <w:trHeight w:val="418"/>
        </w:trPr>
        <w:tc>
          <w:tcPr>
            <w:tcW w:w="3330" w:type="dxa"/>
          </w:tcPr>
          <w:p w14:paraId="266224BF" w14:textId="24BA5060" w:rsidR="00C57728" w:rsidRPr="00422380" w:rsidRDefault="00C57728" w:rsidP="00C57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42238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ปี </w:t>
            </w:r>
            <w:r w:rsidRPr="0042238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1620" w:type="dxa"/>
            <w:shd w:val="clear" w:color="auto" w:fill="auto"/>
          </w:tcPr>
          <w:p w14:paraId="1E288D9A" w14:textId="77777777" w:rsidR="00C57728" w:rsidRPr="00422380" w:rsidRDefault="00C57728" w:rsidP="00C57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14CD1B19" w14:textId="77777777" w:rsidR="00C57728" w:rsidRPr="00422380" w:rsidRDefault="00C57728" w:rsidP="00C57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  <w:shd w:val="clear" w:color="auto" w:fill="auto"/>
          </w:tcPr>
          <w:p w14:paraId="1B9552DE" w14:textId="77777777" w:rsidR="00C57728" w:rsidRPr="00422380" w:rsidRDefault="00C57728" w:rsidP="00C57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A98DEBF" w14:textId="77777777" w:rsidR="00C57728" w:rsidRPr="00422380" w:rsidRDefault="00C57728" w:rsidP="00C57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65A625E4" w14:textId="77777777" w:rsidR="00C57728" w:rsidRPr="00422380" w:rsidRDefault="00C57728" w:rsidP="00C57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57728" w:rsidRPr="00422380" w14:paraId="5F533BE8" w14:textId="77777777" w:rsidTr="00AB7694">
        <w:trPr>
          <w:trHeight w:val="418"/>
        </w:trPr>
        <w:tc>
          <w:tcPr>
            <w:tcW w:w="3330" w:type="dxa"/>
          </w:tcPr>
          <w:p w14:paraId="0F11B3AF" w14:textId="0EB6038A" w:rsidR="00C57728" w:rsidRPr="00422380" w:rsidRDefault="00C57728" w:rsidP="00C57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2380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เงินปันผลระหว่างกาล</w:t>
            </w:r>
            <w:r w:rsidRPr="00422380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422380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ปี</w:t>
            </w:r>
            <w:r w:rsidRPr="00422380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422380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620" w:type="dxa"/>
            <w:shd w:val="clear" w:color="auto" w:fill="auto"/>
          </w:tcPr>
          <w:p w14:paraId="352709C8" w14:textId="16E0724B" w:rsidR="00C57728" w:rsidRPr="00422380" w:rsidRDefault="00C57728" w:rsidP="00C57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2380">
              <w:rPr>
                <w:rFonts w:asciiTheme="majorBidi" w:hAnsiTheme="majorBidi"/>
                <w:sz w:val="30"/>
                <w:szCs w:val="30"/>
              </w:rPr>
              <w:t>11</w:t>
            </w:r>
            <w:r w:rsidRPr="00422380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42238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สิงหาคม </w:t>
            </w:r>
            <w:r w:rsidRPr="00422380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40" w:type="dxa"/>
            <w:shd w:val="clear" w:color="auto" w:fill="auto"/>
          </w:tcPr>
          <w:p w14:paraId="35AF02E4" w14:textId="38E9BC5D" w:rsidR="00C57728" w:rsidRPr="00422380" w:rsidRDefault="00C57728" w:rsidP="00C57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2238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กันยายน </w:t>
            </w:r>
            <w:r w:rsidRPr="00422380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278" w:type="dxa"/>
            <w:shd w:val="clear" w:color="auto" w:fill="auto"/>
          </w:tcPr>
          <w:p w14:paraId="160EB860" w14:textId="6E7CCA06" w:rsidR="00C57728" w:rsidRPr="00422380" w:rsidRDefault="00C57728" w:rsidP="00C57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22380">
              <w:rPr>
                <w:rFonts w:asciiTheme="majorBidi" w:hAnsiTheme="majorBidi" w:cstheme="majorBidi"/>
                <w:sz w:val="30"/>
                <w:szCs w:val="30"/>
              </w:rPr>
              <w:t>0.96</w:t>
            </w:r>
          </w:p>
        </w:tc>
        <w:tc>
          <w:tcPr>
            <w:tcW w:w="236" w:type="dxa"/>
            <w:shd w:val="clear" w:color="auto" w:fill="auto"/>
          </w:tcPr>
          <w:p w14:paraId="4DC402A8" w14:textId="77777777" w:rsidR="00C57728" w:rsidRPr="00422380" w:rsidRDefault="00C57728" w:rsidP="00C57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73A6C151" w14:textId="18DC685D" w:rsidR="00C57728" w:rsidRPr="00422380" w:rsidRDefault="00C57728" w:rsidP="00C57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0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22380">
              <w:rPr>
                <w:rFonts w:asciiTheme="majorBidi" w:hAnsiTheme="majorBidi" w:cstheme="majorBidi"/>
                <w:sz w:val="30"/>
                <w:szCs w:val="30"/>
              </w:rPr>
              <w:t>19</w:t>
            </w:r>
            <w:r w:rsidR="00F84466" w:rsidRPr="00422380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C57728" w:rsidRPr="00422380" w14:paraId="77469C3D" w14:textId="77777777" w:rsidTr="00DF5D87">
        <w:trPr>
          <w:trHeight w:val="418"/>
        </w:trPr>
        <w:tc>
          <w:tcPr>
            <w:tcW w:w="3330" w:type="dxa"/>
          </w:tcPr>
          <w:p w14:paraId="5A08F73D" w14:textId="738CD329" w:rsidR="00C57728" w:rsidRPr="00422380" w:rsidRDefault="00C57728" w:rsidP="00C57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  <w:r w:rsidRPr="0042238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เงินปันผลประจำปี </w:t>
            </w:r>
            <w:r w:rsidRPr="00422380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620" w:type="dxa"/>
            <w:shd w:val="clear" w:color="auto" w:fill="auto"/>
          </w:tcPr>
          <w:p w14:paraId="2501CC08" w14:textId="67C48247" w:rsidR="00C57728" w:rsidRPr="00422380" w:rsidRDefault="00C57728" w:rsidP="00C57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22380">
              <w:rPr>
                <w:rFonts w:asciiTheme="majorBidi" w:hAnsiTheme="majorBidi" w:cstheme="majorBidi"/>
                <w:sz w:val="30"/>
                <w:szCs w:val="30"/>
              </w:rPr>
              <w:t xml:space="preserve">21 </w:t>
            </w:r>
            <w:r w:rsidRPr="0042238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เมษายน </w:t>
            </w:r>
            <w:r w:rsidRPr="00422380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40" w:type="dxa"/>
            <w:shd w:val="clear" w:color="auto" w:fill="auto"/>
          </w:tcPr>
          <w:p w14:paraId="50FD25D3" w14:textId="7C290061" w:rsidR="00C57728" w:rsidRPr="00422380" w:rsidRDefault="00C57728" w:rsidP="00C57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2238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พฤษภาคม </w:t>
            </w:r>
            <w:r w:rsidRPr="00422380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278" w:type="dxa"/>
            <w:shd w:val="clear" w:color="auto" w:fill="auto"/>
          </w:tcPr>
          <w:p w14:paraId="1AA0DE1B" w14:textId="4C2F7F97" w:rsidR="00C57728" w:rsidRPr="00422380" w:rsidRDefault="00C57728" w:rsidP="00C57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22380">
              <w:rPr>
                <w:rFonts w:asciiTheme="majorBidi" w:hAnsiTheme="majorBidi" w:cstheme="majorBidi"/>
                <w:sz w:val="30"/>
                <w:szCs w:val="30"/>
              </w:rPr>
              <w:t>0.97</w:t>
            </w:r>
          </w:p>
        </w:tc>
        <w:tc>
          <w:tcPr>
            <w:tcW w:w="236" w:type="dxa"/>
            <w:shd w:val="clear" w:color="auto" w:fill="auto"/>
          </w:tcPr>
          <w:p w14:paraId="28756C1B" w14:textId="77777777" w:rsidR="00C57728" w:rsidRPr="00422380" w:rsidRDefault="00C57728" w:rsidP="00C57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</w:tcPr>
          <w:p w14:paraId="3BC1076C" w14:textId="5E48A66E" w:rsidR="00C57728" w:rsidRPr="00422380" w:rsidRDefault="00C57728" w:rsidP="00C57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0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22380">
              <w:rPr>
                <w:rFonts w:asciiTheme="majorBidi" w:hAnsiTheme="majorBidi" w:cstheme="majorBidi"/>
                <w:sz w:val="30"/>
                <w:szCs w:val="30"/>
              </w:rPr>
              <w:t>195</w:t>
            </w:r>
          </w:p>
        </w:tc>
      </w:tr>
      <w:tr w:rsidR="00C57728" w:rsidRPr="00422380" w14:paraId="4D5C433C" w14:textId="77777777" w:rsidTr="00DF5D87">
        <w:trPr>
          <w:trHeight w:val="418"/>
        </w:trPr>
        <w:tc>
          <w:tcPr>
            <w:tcW w:w="3330" w:type="dxa"/>
          </w:tcPr>
          <w:p w14:paraId="0FD4C7BD" w14:textId="77777777" w:rsidR="00C57728" w:rsidRPr="00422380" w:rsidRDefault="00C57728" w:rsidP="00C57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70FF6404" w14:textId="77777777" w:rsidR="00C57728" w:rsidRPr="00422380" w:rsidRDefault="00C57728" w:rsidP="00C57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0ACDCCD" w14:textId="77777777" w:rsidR="00C57728" w:rsidRPr="00422380" w:rsidRDefault="00C57728" w:rsidP="00C57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8" w:type="dxa"/>
          </w:tcPr>
          <w:p w14:paraId="529F54F3" w14:textId="59B1228F" w:rsidR="00C57728" w:rsidRPr="00422380" w:rsidRDefault="00C57728" w:rsidP="00C57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458ADC1F" w14:textId="77777777" w:rsidR="00C57728" w:rsidRPr="00422380" w:rsidRDefault="00C57728" w:rsidP="00C57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7B2B7609" w14:textId="5465917F" w:rsidR="00C57728" w:rsidRPr="00422380" w:rsidRDefault="00C57728" w:rsidP="00C57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0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2238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388</w:t>
            </w:r>
          </w:p>
        </w:tc>
      </w:tr>
    </w:tbl>
    <w:p w14:paraId="34A68F7E" w14:textId="77777777" w:rsidR="006B6C8D" w:rsidRPr="00422380" w:rsidRDefault="006B6C8D"/>
    <w:p w14:paraId="72820903" w14:textId="762B64C2" w:rsidR="00D23C0A" w:rsidRPr="00422380" w:rsidRDefault="000C5AEA" w:rsidP="000C5AEA">
      <w:pPr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422380">
        <w:rPr>
          <w:rFonts w:ascii="Angsana New" w:hAnsi="Angsana New"/>
          <w:b/>
          <w:bCs/>
          <w:sz w:val="30"/>
          <w:szCs w:val="30"/>
        </w:rPr>
        <w:t>25</w:t>
      </w:r>
      <w:r w:rsidRPr="00422380">
        <w:rPr>
          <w:rFonts w:ascii="Angsana New" w:hAnsi="Angsana New"/>
          <w:b/>
          <w:bCs/>
          <w:sz w:val="30"/>
          <w:szCs w:val="30"/>
        </w:rPr>
        <w:tab/>
      </w:r>
      <w:r w:rsidR="00D23C0A" w:rsidRPr="00422380">
        <w:rPr>
          <w:rFonts w:ascii="Angsana New" w:hAnsi="Angsana New"/>
          <w:b/>
          <w:bCs/>
          <w:sz w:val="30"/>
          <w:szCs w:val="30"/>
          <w:cs/>
        </w:rPr>
        <w:t>เครื่องมือทางการเงิน</w:t>
      </w:r>
    </w:p>
    <w:p w14:paraId="68253C15" w14:textId="77777777" w:rsidR="00063510" w:rsidRPr="00422380" w:rsidRDefault="00063510" w:rsidP="000635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5E3C185F" w14:textId="34143340" w:rsidR="00B707FC" w:rsidRPr="00422380" w:rsidRDefault="00063510" w:rsidP="00541989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hanging="72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422380">
        <w:rPr>
          <w:rFonts w:ascii="Angsana New" w:hAnsi="Angsana New"/>
          <w:i/>
          <w:iCs/>
          <w:sz w:val="30"/>
          <w:szCs w:val="30"/>
          <w:cs/>
        </w:rPr>
        <w:t>มูลค่า</w:t>
      </w:r>
      <w:r w:rsidRPr="00422380">
        <w:rPr>
          <w:rFonts w:ascii="Angsana New" w:hAnsi="Angsana New" w:hint="cs"/>
          <w:i/>
          <w:iCs/>
          <w:sz w:val="30"/>
          <w:szCs w:val="30"/>
          <w:cs/>
        </w:rPr>
        <w:t>ตามบัญชีและมูลค่ายุติธรรม</w:t>
      </w:r>
      <w:r w:rsidRPr="00422380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422380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</w:p>
    <w:p w14:paraId="4BF1C06D" w14:textId="77777777" w:rsidR="008D42DA" w:rsidRPr="00422380" w:rsidRDefault="008D42DA" w:rsidP="008D42D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jc w:val="thaiDistribute"/>
        <w:rPr>
          <w:rFonts w:ascii="Angsana New" w:hAnsi="Angsana New"/>
          <w:i/>
          <w:iCs/>
          <w:sz w:val="30"/>
          <w:szCs w:val="30"/>
          <w:cs/>
        </w:rPr>
      </w:pPr>
    </w:p>
    <w:p w14:paraId="77A23E10" w14:textId="351B014C" w:rsidR="004F40EC" w:rsidRPr="00422380" w:rsidRDefault="00063510" w:rsidP="001328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  <w:cs/>
        </w:rPr>
      </w:pPr>
      <w:r w:rsidRPr="00422380">
        <w:rPr>
          <w:rFonts w:ascii="Angsana New" w:hAnsi="Angsana New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</w:t>
      </w:r>
      <w:r w:rsidRPr="00422380">
        <w:rPr>
          <w:rFonts w:ascii="Angsana New" w:hAnsi="Angsana New" w:hint="cs"/>
          <w:sz w:val="30"/>
          <w:szCs w:val="30"/>
          <w:cs/>
        </w:rPr>
        <w:t>และหนี้สินทางการเงิน</w:t>
      </w:r>
      <w:r w:rsidRPr="00422380">
        <w:rPr>
          <w:rFonts w:ascii="Angsana New" w:hAnsi="Angsana New"/>
          <w:sz w:val="30"/>
          <w:szCs w:val="30"/>
          <w:cs/>
        </w:rPr>
        <w:t xml:space="preserve"> 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</w:t>
      </w:r>
      <w:r w:rsidRPr="00422380">
        <w:rPr>
          <w:rFonts w:asciiTheme="majorBidi" w:hAnsiTheme="majorBidi" w:cstheme="majorBidi"/>
          <w:sz w:val="30"/>
          <w:szCs w:val="30"/>
          <w:cs/>
        </w:rPr>
        <w:t>วัดมูลค่าด้วยราคาทุนตัดจำหน่าย</w:t>
      </w:r>
      <w:r w:rsidRPr="00422380">
        <w:rPr>
          <w:rFonts w:ascii="Angsana New" w:hAnsi="Angsana New"/>
          <w:sz w:val="30"/>
          <w:szCs w:val="30"/>
          <w:cs/>
        </w:rPr>
        <w:t>หากมูลค่าตามบัญชีใกล้เคียงกับมูลค่ายุติธรรมอย่างสมเหตุสมผล</w:t>
      </w:r>
    </w:p>
    <w:p w14:paraId="680D9EA4" w14:textId="77777777" w:rsidR="004F40EC" w:rsidRPr="00422380" w:rsidRDefault="004F40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 w:rsidRPr="00422380">
        <w:rPr>
          <w:rFonts w:ascii="Angsana New" w:hAnsi="Angsana New"/>
          <w:sz w:val="30"/>
          <w:szCs w:val="30"/>
          <w:cs/>
        </w:rPr>
        <w:br w:type="page"/>
      </w:r>
    </w:p>
    <w:p w14:paraId="6E790E00" w14:textId="77777777" w:rsidR="00345CB2" w:rsidRPr="00422380" w:rsidRDefault="00345CB2" w:rsidP="001328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  <w:cs/>
        </w:rPr>
        <w:sectPr w:rsidR="00345CB2" w:rsidRPr="00422380" w:rsidSect="00D562F7">
          <w:headerReference w:type="default" r:id="rId20"/>
          <w:pgSz w:w="11909" w:h="16834" w:code="9"/>
          <w:pgMar w:top="691" w:right="1152" w:bottom="576" w:left="1152" w:header="720" w:footer="720" w:gutter="0"/>
          <w:paperSrc w:first="7" w:other="7"/>
          <w:cols w:space="720"/>
        </w:sectPr>
      </w:pPr>
    </w:p>
    <w:tbl>
      <w:tblPr>
        <w:tblW w:w="1496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4"/>
        <w:gridCol w:w="810"/>
        <w:gridCol w:w="1442"/>
        <w:gridCol w:w="236"/>
        <w:gridCol w:w="1657"/>
        <w:gridCol w:w="236"/>
        <w:gridCol w:w="1476"/>
        <w:gridCol w:w="236"/>
        <w:gridCol w:w="1029"/>
        <w:gridCol w:w="236"/>
        <w:gridCol w:w="755"/>
        <w:gridCol w:w="236"/>
        <w:gridCol w:w="935"/>
        <w:gridCol w:w="236"/>
        <w:gridCol w:w="755"/>
        <w:gridCol w:w="236"/>
        <w:gridCol w:w="1026"/>
        <w:gridCol w:w="7"/>
      </w:tblGrid>
      <w:tr w:rsidR="004A6058" w:rsidRPr="00422380" w14:paraId="0790D7F4" w14:textId="77777777" w:rsidTr="00394519">
        <w:trPr>
          <w:trHeight w:val="256"/>
          <w:tblHeader/>
        </w:trPr>
        <w:tc>
          <w:tcPr>
            <w:tcW w:w="3424" w:type="dxa"/>
            <w:vAlign w:val="bottom"/>
          </w:tcPr>
          <w:p w14:paraId="65E6D8B6" w14:textId="77777777" w:rsidR="007A34D2" w:rsidRPr="00422380" w:rsidRDefault="007A34D2" w:rsidP="004B5838">
            <w:pPr>
              <w:ind w:left="-19" w:right="-90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10" w:type="dxa"/>
            <w:vAlign w:val="bottom"/>
          </w:tcPr>
          <w:p w14:paraId="6414A7EA" w14:textId="77777777" w:rsidR="007A34D2" w:rsidRPr="00422380" w:rsidRDefault="007A34D2" w:rsidP="004B5838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734" w:type="dxa"/>
            <w:gridSpan w:val="16"/>
          </w:tcPr>
          <w:p w14:paraId="077AA822" w14:textId="77777777" w:rsidR="007A34D2" w:rsidRPr="00422380" w:rsidRDefault="007A34D2" w:rsidP="004B583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42238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 xml:space="preserve">งบการเงินรวม </w:t>
            </w:r>
          </w:p>
        </w:tc>
      </w:tr>
      <w:tr w:rsidR="00095FC8" w:rsidRPr="00422380" w14:paraId="03AD4073" w14:textId="77777777" w:rsidTr="00394519">
        <w:trPr>
          <w:trHeight w:val="256"/>
          <w:tblHeader/>
        </w:trPr>
        <w:tc>
          <w:tcPr>
            <w:tcW w:w="3424" w:type="dxa"/>
            <w:vAlign w:val="bottom"/>
          </w:tcPr>
          <w:p w14:paraId="5AB95693" w14:textId="77777777" w:rsidR="007A34D2" w:rsidRPr="00422380" w:rsidRDefault="007A34D2" w:rsidP="004B5838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10" w:type="dxa"/>
            <w:vAlign w:val="bottom"/>
          </w:tcPr>
          <w:p w14:paraId="133B2251" w14:textId="77777777" w:rsidR="007A34D2" w:rsidRPr="00422380" w:rsidRDefault="007A34D2" w:rsidP="004B5838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6312" w:type="dxa"/>
            <w:gridSpan w:val="7"/>
          </w:tcPr>
          <w:p w14:paraId="5EA039E4" w14:textId="77777777" w:rsidR="007A34D2" w:rsidRPr="00422380" w:rsidRDefault="007A34D2" w:rsidP="004B583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42238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43D9D012" w14:textId="77777777" w:rsidR="007A34D2" w:rsidRPr="00422380" w:rsidRDefault="007A34D2" w:rsidP="004B583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4186" w:type="dxa"/>
            <w:gridSpan w:val="8"/>
            <w:vAlign w:val="bottom"/>
          </w:tcPr>
          <w:p w14:paraId="16102021" w14:textId="77777777" w:rsidR="007A34D2" w:rsidRPr="00422380" w:rsidRDefault="007A34D2" w:rsidP="004B583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42238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095FC8" w:rsidRPr="00422380" w14:paraId="3E5D70DD" w14:textId="77777777" w:rsidTr="00394519">
        <w:trPr>
          <w:gridAfter w:val="1"/>
          <w:wAfter w:w="7" w:type="dxa"/>
          <w:trHeight w:val="256"/>
          <w:tblHeader/>
        </w:trPr>
        <w:tc>
          <w:tcPr>
            <w:tcW w:w="3424" w:type="dxa"/>
            <w:vAlign w:val="bottom"/>
            <w:hideMark/>
          </w:tcPr>
          <w:p w14:paraId="288E2092" w14:textId="49BAB718" w:rsidR="007A34D2" w:rsidRPr="00422380" w:rsidRDefault="007A34D2" w:rsidP="004B5838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42238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1E1B1A" w:rsidRPr="0042238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</w:t>
            </w:r>
            <w:r w:rsidR="005C5BE4" w:rsidRPr="0042238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1</w:t>
            </w:r>
            <w:r w:rsidRPr="00422380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42238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</w:t>
            </w:r>
            <w:r w:rsidR="008F7ECF" w:rsidRPr="00422380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ม</w:t>
            </w:r>
          </w:p>
        </w:tc>
        <w:tc>
          <w:tcPr>
            <w:tcW w:w="810" w:type="dxa"/>
            <w:vAlign w:val="bottom"/>
            <w:hideMark/>
          </w:tcPr>
          <w:p w14:paraId="6F843BA1" w14:textId="3CD956EE" w:rsidR="007A34D2" w:rsidRPr="00422380" w:rsidRDefault="007A34D2" w:rsidP="004B5838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442" w:type="dxa"/>
            <w:vAlign w:val="bottom"/>
            <w:hideMark/>
          </w:tcPr>
          <w:p w14:paraId="5D2A4624" w14:textId="77777777" w:rsidR="009C2BCB" w:rsidRPr="00422380" w:rsidRDefault="007A34D2" w:rsidP="004B5838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2238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</w:t>
            </w:r>
          </w:p>
          <w:p w14:paraId="3BD80590" w14:textId="77777777" w:rsidR="009C2BCB" w:rsidRPr="00422380" w:rsidRDefault="007A34D2" w:rsidP="004B5838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2238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ที่วัดมูลค่าด้วยมูลค่ายุติธรรมผ่านกำไร</w:t>
            </w:r>
          </w:p>
          <w:p w14:paraId="3EF09157" w14:textId="39D1AC9E" w:rsidR="007A34D2" w:rsidRPr="00422380" w:rsidRDefault="007A34D2" w:rsidP="004B5838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42238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หรือขาดทุน</w:t>
            </w:r>
          </w:p>
        </w:tc>
        <w:tc>
          <w:tcPr>
            <w:tcW w:w="236" w:type="dxa"/>
          </w:tcPr>
          <w:p w14:paraId="2E048834" w14:textId="77777777" w:rsidR="007A34D2" w:rsidRPr="00422380" w:rsidRDefault="007A34D2" w:rsidP="004B583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657" w:type="dxa"/>
          </w:tcPr>
          <w:p w14:paraId="6E7D5EC4" w14:textId="77777777" w:rsidR="0050651F" w:rsidRPr="00422380" w:rsidRDefault="0050651F" w:rsidP="0050651F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3330A6CF" w14:textId="77777777" w:rsidR="0050651F" w:rsidRPr="00422380" w:rsidRDefault="0050651F" w:rsidP="0050651F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7EEA054F" w14:textId="5AA97D16" w:rsidR="007A34D2" w:rsidRPr="00422380" w:rsidRDefault="007A34D2" w:rsidP="0050651F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2238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</w:tcPr>
          <w:p w14:paraId="72DAA068" w14:textId="77777777" w:rsidR="007A34D2" w:rsidRPr="00422380" w:rsidRDefault="007A34D2" w:rsidP="004B5838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476" w:type="dxa"/>
            <w:vAlign w:val="bottom"/>
            <w:hideMark/>
          </w:tcPr>
          <w:p w14:paraId="5FD9E731" w14:textId="77777777" w:rsidR="00275158" w:rsidRPr="00422380" w:rsidRDefault="007A34D2" w:rsidP="004B5838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2238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เครื่องมือทางการเงินที่วัดมูลค่าด้วยราคาทุน</w:t>
            </w:r>
          </w:p>
          <w:p w14:paraId="4848A799" w14:textId="577FE0A4" w:rsidR="007A34D2" w:rsidRPr="00422380" w:rsidRDefault="007A34D2" w:rsidP="004B5838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2238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ตัดจำหน่าย</w:t>
            </w:r>
            <w:r w:rsidRPr="00422380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26526F20" w14:textId="77777777" w:rsidR="007A34D2" w:rsidRPr="00422380" w:rsidRDefault="007A34D2" w:rsidP="004B5838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29" w:type="dxa"/>
            <w:vAlign w:val="bottom"/>
            <w:hideMark/>
          </w:tcPr>
          <w:p w14:paraId="437DF099" w14:textId="77777777" w:rsidR="007A34D2" w:rsidRPr="00422380" w:rsidRDefault="007A34D2" w:rsidP="004B583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2238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5183EC7B" w14:textId="77777777" w:rsidR="007A34D2" w:rsidRPr="00422380" w:rsidRDefault="007A34D2" w:rsidP="004B583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55" w:type="dxa"/>
            <w:vAlign w:val="bottom"/>
            <w:hideMark/>
          </w:tcPr>
          <w:p w14:paraId="4D140ECA" w14:textId="2615A020" w:rsidR="007A34D2" w:rsidRPr="00422380" w:rsidRDefault="007A34D2" w:rsidP="004B5838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42238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422380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 xml:space="preserve"> </w:t>
            </w:r>
            <w:r w:rsidR="005C5BE4" w:rsidRPr="0042238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236" w:type="dxa"/>
          </w:tcPr>
          <w:p w14:paraId="158828A3" w14:textId="77777777" w:rsidR="007A34D2" w:rsidRPr="00422380" w:rsidRDefault="007A34D2" w:rsidP="004B583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35" w:type="dxa"/>
            <w:vAlign w:val="bottom"/>
            <w:hideMark/>
          </w:tcPr>
          <w:p w14:paraId="238BB31C" w14:textId="1E16A41B" w:rsidR="007A34D2" w:rsidRPr="00422380" w:rsidRDefault="007A34D2" w:rsidP="004B583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42238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422380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 xml:space="preserve"> </w:t>
            </w:r>
            <w:r w:rsidR="001E1B1A" w:rsidRPr="0042238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236" w:type="dxa"/>
          </w:tcPr>
          <w:p w14:paraId="4162EDFF" w14:textId="77777777" w:rsidR="007A34D2" w:rsidRPr="00422380" w:rsidRDefault="007A34D2" w:rsidP="004B5838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5" w:type="dxa"/>
            <w:vAlign w:val="bottom"/>
            <w:hideMark/>
          </w:tcPr>
          <w:p w14:paraId="0B512BA7" w14:textId="4B2A6CD5" w:rsidR="007A34D2" w:rsidRPr="00422380" w:rsidRDefault="007A34D2" w:rsidP="004B5838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2380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422380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="001E1B1A" w:rsidRPr="00422380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36" w:type="dxa"/>
          </w:tcPr>
          <w:p w14:paraId="44045B3E" w14:textId="77777777" w:rsidR="007A34D2" w:rsidRPr="00422380" w:rsidRDefault="007A34D2" w:rsidP="004B583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26" w:type="dxa"/>
            <w:vAlign w:val="bottom"/>
            <w:hideMark/>
          </w:tcPr>
          <w:p w14:paraId="762D2E7D" w14:textId="77777777" w:rsidR="007A34D2" w:rsidRPr="00422380" w:rsidRDefault="007A34D2" w:rsidP="004B583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2238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AA234D" w:rsidRPr="00422380" w14:paraId="13998287" w14:textId="77777777" w:rsidTr="00394519">
        <w:trPr>
          <w:trHeight w:val="256"/>
        </w:trPr>
        <w:tc>
          <w:tcPr>
            <w:tcW w:w="3424" w:type="dxa"/>
          </w:tcPr>
          <w:p w14:paraId="21BFA714" w14:textId="77777777" w:rsidR="00AA234D" w:rsidRPr="00422380" w:rsidRDefault="00AA234D" w:rsidP="004B5838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810" w:type="dxa"/>
          </w:tcPr>
          <w:p w14:paraId="5079671B" w14:textId="77777777" w:rsidR="00AA234D" w:rsidRPr="00422380" w:rsidRDefault="00AA234D" w:rsidP="004B5838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0734" w:type="dxa"/>
            <w:gridSpan w:val="16"/>
          </w:tcPr>
          <w:p w14:paraId="50A63704" w14:textId="376FF4C1" w:rsidR="00AA234D" w:rsidRPr="00422380" w:rsidRDefault="00AA234D" w:rsidP="00AA234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2380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D65824" w:rsidRPr="00422380" w14:paraId="789A13DD" w14:textId="77777777" w:rsidTr="00394519">
        <w:trPr>
          <w:trHeight w:val="256"/>
        </w:trPr>
        <w:tc>
          <w:tcPr>
            <w:tcW w:w="3424" w:type="dxa"/>
          </w:tcPr>
          <w:p w14:paraId="5575B00C" w14:textId="600D42FD" w:rsidR="00D65824" w:rsidRPr="00422380" w:rsidRDefault="00D65824" w:rsidP="004B5838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42238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  <w:t>256</w:t>
            </w:r>
            <w:r w:rsidR="00C57728" w:rsidRPr="0042238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7</w:t>
            </w:r>
          </w:p>
        </w:tc>
        <w:tc>
          <w:tcPr>
            <w:tcW w:w="810" w:type="dxa"/>
          </w:tcPr>
          <w:p w14:paraId="1EEFB047" w14:textId="77777777" w:rsidR="00D65824" w:rsidRPr="00422380" w:rsidRDefault="00D65824" w:rsidP="004B5838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0734" w:type="dxa"/>
            <w:gridSpan w:val="16"/>
          </w:tcPr>
          <w:p w14:paraId="6C4A4731" w14:textId="77777777" w:rsidR="00D65824" w:rsidRPr="00422380" w:rsidRDefault="00D65824" w:rsidP="00AA234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</w:tr>
      <w:tr w:rsidR="00473529" w:rsidRPr="00422380" w14:paraId="77DF7E6B" w14:textId="77777777" w:rsidTr="00394519">
        <w:trPr>
          <w:gridAfter w:val="1"/>
          <w:wAfter w:w="7" w:type="dxa"/>
          <w:trHeight w:val="256"/>
        </w:trPr>
        <w:tc>
          <w:tcPr>
            <w:tcW w:w="3424" w:type="dxa"/>
            <w:hideMark/>
          </w:tcPr>
          <w:p w14:paraId="03312201" w14:textId="77777777" w:rsidR="007A34D2" w:rsidRPr="00422380" w:rsidRDefault="007A34D2" w:rsidP="004B5838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42238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810" w:type="dxa"/>
          </w:tcPr>
          <w:p w14:paraId="0EF2333E" w14:textId="77777777" w:rsidR="007A34D2" w:rsidRPr="00422380" w:rsidRDefault="007A34D2" w:rsidP="004B5838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442" w:type="dxa"/>
          </w:tcPr>
          <w:p w14:paraId="7CA491D0" w14:textId="77777777" w:rsidR="007A34D2" w:rsidRPr="00422380" w:rsidRDefault="007A34D2" w:rsidP="004B5838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07AC38F" w14:textId="77777777" w:rsidR="007A34D2" w:rsidRPr="00422380" w:rsidRDefault="007A34D2" w:rsidP="004B583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7" w:type="dxa"/>
          </w:tcPr>
          <w:p w14:paraId="10AD2D7A" w14:textId="77777777" w:rsidR="007A34D2" w:rsidRPr="00422380" w:rsidRDefault="007A34D2" w:rsidP="004B583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EB663B5" w14:textId="77777777" w:rsidR="007A34D2" w:rsidRPr="00422380" w:rsidRDefault="007A34D2" w:rsidP="004B583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6" w:type="dxa"/>
          </w:tcPr>
          <w:p w14:paraId="161BEE0C" w14:textId="77777777" w:rsidR="007A34D2" w:rsidRPr="00422380" w:rsidRDefault="007A34D2" w:rsidP="004B583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8880D4A" w14:textId="77777777" w:rsidR="007A34D2" w:rsidRPr="00422380" w:rsidRDefault="007A34D2" w:rsidP="004B583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9" w:type="dxa"/>
          </w:tcPr>
          <w:p w14:paraId="26729BF0" w14:textId="77777777" w:rsidR="007A34D2" w:rsidRPr="00422380" w:rsidRDefault="007A34D2" w:rsidP="004B583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5D507AD" w14:textId="77777777" w:rsidR="007A34D2" w:rsidRPr="00422380" w:rsidRDefault="007A34D2" w:rsidP="004B583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5" w:type="dxa"/>
          </w:tcPr>
          <w:p w14:paraId="2894483F" w14:textId="77777777" w:rsidR="007A34D2" w:rsidRPr="00422380" w:rsidRDefault="007A34D2" w:rsidP="004B583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BA46EE7" w14:textId="77777777" w:rsidR="007A34D2" w:rsidRPr="00422380" w:rsidRDefault="007A34D2" w:rsidP="004B583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5" w:type="dxa"/>
          </w:tcPr>
          <w:p w14:paraId="4E3F81D6" w14:textId="77777777" w:rsidR="007A34D2" w:rsidRPr="00422380" w:rsidRDefault="007A34D2" w:rsidP="004B583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7564DA7C" w14:textId="77777777" w:rsidR="007A34D2" w:rsidRPr="00422380" w:rsidRDefault="007A34D2" w:rsidP="004B583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5" w:type="dxa"/>
          </w:tcPr>
          <w:p w14:paraId="391ECEE5" w14:textId="77777777" w:rsidR="007A34D2" w:rsidRPr="00422380" w:rsidRDefault="007A34D2" w:rsidP="004B583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DF3E6CE" w14:textId="77777777" w:rsidR="007A34D2" w:rsidRPr="00422380" w:rsidRDefault="007A34D2" w:rsidP="004B583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6" w:type="dxa"/>
          </w:tcPr>
          <w:p w14:paraId="40EA4ED8" w14:textId="77777777" w:rsidR="007A34D2" w:rsidRPr="00422380" w:rsidRDefault="007A34D2" w:rsidP="004B583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5443E" w:rsidRPr="00422380" w14:paraId="60525159" w14:textId="77777777" w:rsidTr="001558E0">
        <w:trPr>
          <w:gridAfter w:val="1"/>
          <w:wAfter w:w="7" w:type="dxa"/>
          <w:trHeight w:val="256"/>
        </w:trPr>
        <w:tc>
          <w:tcPr>
            <w:tcW w:w="3424" w:type="dxa"/>
            <w:hideMark/>
          </w:tcPr>
          <w:p w14:paraId="5401D9CA" w14:textId="77777777" w:rsidR="0035443E" w:rsidRPr="00422380" w:rsidRDefault="0035443E" w:rsidP="0035443E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422380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สินทรัพย์ทางการเงินอื่น</w:t>
            </w:r>
          </w:p>
        </w:tc>
        <w:tc>
          <w:tcPr>
            <w:tcW w:w="810" w:type="dxa"/>
          </w:tcPr>
          <w:p w14:paraId="660CEB3A" w14:textId="77777777" w:rsidR="0035443E" w:rsidRPr="00422380" w:rsidRDefault="0035443E" w:rsidP="0035443E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442" w:type="dxa"/>
            <w:vAlign w:val="bottom"/>
          </w:tcPr>
          <w:p w14:paraId="18A90FE7" w14:textId="611ADF95" w:rsidR="0035443E" w:rsidRPr="00422380" w:rsidRDefault="0035443E" w:rsidP="00D51B34">
            <w:pPr>
              <w:pStyle w:val="acctfourfigures"/>
              <w:tabs>
                <w:tab w:val="clear" w:pos="765"/>
                <w:tab w:val="decimal" w:pos="704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8D3BFC0" w14:textId="77777777" w:rsidR="0035443E" w:rsidRPr="00422380" w:rsidRDefault="0035443E" w:rsidP="0035443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7" w:type="dxa"/>
          </w:tcPr>
          <w:p w14:paraId="5E6FF061" w14:textId="35679062" w:rsidR="0035443E" w:rsidRPr="00422380" w:rsidRDefault="0035443E" w:rsidP="00D51B34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left="-43" w:right="-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765ABF5" w14:textId="77777777" w:rsidR="0035443E" w:rsidRPr="00422380" w:rsidRDefault="0035443E" w:rsidP="0035443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6" w:type="dxa"/>
          </w:tcPr>
          <w:p w14:paraId="62828D00" w14:textId="45DC7454" w:rsidR="0035443E" w:rsidRPr="00422380" w:rsidRDefault="0035443E" w:rsidP="00D51B34">
            <w:pPr>
              <w:pStyle w:val="acctfourfigures"/>
              <w:tabs>
                <w:tab w:val="clear" w:pos="765"/>
                <w:tab w:val="decimal" w:pos="289"/>
              </w:tabs>
              <w:spacing w:line="240" w:lineRule="atLeast"/>
              <w:ind w:left="-43" w:right="-45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5681F47" w14:textId="77777777" w:rsidR="0035443E" w:rsidRPr="00422380" w:rsidRDefault="0035443E" w:rsidP="0035443E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9" w:type="dxa"/>
            <w:vAlign w:val="bottom"/>
          </w:tcPr>
          <w:p w14:paraId="4684BE4F" w14:textId="311676E8" w:rsidR="0035443E" w:rsidRPr="00422380" w:rsidRDefault="0035443E" w:rsidP="00D51B34">
            <w:pPr>
              <w:pStyle w:val="acctfourfigures"/>
              <w:tabs>
                <w:tab w:val="clear" w:pos="765"/>
                <w:tab w:val="decimal" w:pos="-43"/>
              </w:tabs>
              <w:spacing w:line="240" w:lineRule="atLeast"/>
              <w:ind w:left="-43" w:right="-45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D85BC88" w14:textId="77777777" w:rsidR="0035443E" w:rsidRPr="00422380" w:rsidRDefault="0035443E" w:rsidP="0035443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5" w:type="dxa"/>
          </w:tcPr>
          <w:p w14:paraId="3E9E9376" w14:textId="228DB2F0" w:rsidR="0035443E" w:rsidRPr="00422380" w:rsidRDefault="0035443E" w:rsidP="00D51B34">
            <w:pPr>
              <w:pStyle w:val="acctfourfigures"/>
              <w:tabs>
                <w:tab w:val="clear" w:pos="765"/>
                <w:tab w:val="decimal" w:pos="11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48BD8A0" w14:textId="77777777" w:rsidR="0035443E" w:rsidRPr="00422380" w:rsidRDefault="0035443E" w:rsidP="0035443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5" w:type="dxa"/>
            <w:vAlign w:val="bottom"/>
          </w:tcPr>
          <w:p w14:paraId="64026C42" w14:textId="3E8C2C56" w:rsidR="0035443E" w:rsidRPr="00422380" w:rsidRDefault="0035443E" w:rsidP="00D51B3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5"/>
              <w:jc w:val="right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BFFFCAA" w14:textId="77777777" w:rsidR="0035443E" w:rsidRPr="00422380" w:rsidRDefault="0035443E" w:rsidP="0035443E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5" w:type="dxa"/>
          </w:tcPr>
          <w:p w14:paraId="368CD3AF" w14:textId="471CFFBF" w:rsidR="0035443E" w:rsidRPr="00422380" w:rsidRDefault="0035443E" w:rsidP="00D51B34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1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3A1B6D1" w14:textId="77777777" w:rsidR="0035443E" w:rsidRPr="00422380" w:rsidRDefault="0035443E" w:rsidP="0035443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6" w:type="dxa"/>
          </w:tcPr>
          <w:p w14:paraId="7DEF4C62" w14:textId="262A7D7E" w:rsidR="0035443E" w:rsidRPr="00422380" w:rsidRDefault="0035443E" w:rsidP="00D51B3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5443E" w:rsidRPr="00422380" w14:paraId="11FBCE6A" w14:textId="77777777" w:rsidTr="001558E0">
        <w:trPr>
          <w:gridAfter w:val="1"/>
          <w:wAfter w:w="7" w:type="dxa"/>
          <w:trHeight w:val="256"/>
        </w:trPr>
        <w:tc>
          <w:tcPr>
            <w:tcW w:w="3424" w:type="dxa"/>
            <w:hideMark/>
          </w:tcPr>
          <w:p w14:paraId="5107A603" w14:textId="3C5DB446" w:rsidR="0035443E" w:rsidRPr="00422380" w:rsidRDefault="0035443E" w:rsidP="0035443E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422380">
              <w:rPr>
                <w:rFonts w:asciiTheme="majorBidi" w:hAnsiTheme="majorBidi"/>
                <w:sz w:val="28"/>
                <w:szCs w:val="28"/>
                <w:cs/>
              </w:rPr>
              <w:t xml:space="preserve">    </w:t>
            </w:r>
            <w:r w:rsidRPr="00422380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810" w:type="dxa"/>
          </w:tcPr>
          <w:p w14:paraId="2D78A366" w14:textId="77777777" w:rsidR="0035443E" w:rsidRPr="00422380" w:rsidRDefault="0035443E" w:rsidP="0035443E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442" w:type="dxa"/>
            <w:vAlign w:val="bottom"/>
          </w:tcPr>
          <w:p w14:paraId="08213F86" w14:textId="1FADE7FE" w:rsidR="0035443E" w:rsidRPr="00422380" w:rsidRDefault="0035443E" w:rsidP="00D51B34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22380">
              <w:rPr>
                <w:rFonts w:asciiTheme="majorBidi" w:hAnsiTheme="majorBidi" w:cstheme="majorBidi"/>
                <w:sz w:val="28"/>
                <w:szCs w:val="28"/>
              </w:rPr>
              <w:t xml:space="preserve">         </w:t>
            </w:r>
            <w:r w:rsidR="006434D9" w:rsidRPr="00422380">
              <w:rPr>
                <w:rFonts w:asciiTheme="majorBidi" w:hAnsiTheme="majorBidi" w:cstheme="majorBidi"/>
                <w:sz w:val="28"/>
                <w:szCs w:val="28"/>
              </w:rPr>
              <w:t>1,657</w:t>
            </w:r>
          </w:p>
        </w:tc>
        <w:tc>
          <w:tcPr>
            <w:tcW w:w="236" w:type="dxa"/>
          </w:tcPr>
          <w:p w14:paraId="7E8EA562" w14:textId="77777777" w:rsidR="0035443E" w:rsidRPr="00422380" w:rsidRDefault="0035443E" w:rsidP="0035443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7" w:type="dxa"/>
          </w:tcPr>
          <w:p w14:paraId="416B9929" w14:textId="6AB2F620" w:rsidR="0035443E" w:rsidRPr="00422380" w:rsidRDefault="0035443E" w:rsidP="00D51B34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left="-43" w:right="-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238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7DF9DC6" w14:textId="77777777" w:rsidR="0035443E" w:rsidRPr="00422380" w:rsidRDefault="0035443E" w:rsidP="0035443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76" w:type="dxa"/>
          </w:tcPr>
          <w:p w14:paraId="38B493A4" w14:textId="6E9929C0" w:rsidR="0035443E" w:rsidRPr="00422380" w:rsidRDefault="0035443E" w:rsidP="00D51B34">
            <w:pPr>
              <w:pStyle w:val="acctfourfigures"/>
              <w:tabs>
                <w:tab w:val="clear" w:pos="765"/>
                <w:tab w:val="decimal" w:pos="289"/>
              </w:tabs>
              <w:spacing w:line="240" w:lineRule="atLeast"/>
              <w:ind w:left="-43" w:right="-45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238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0290C4D6" w14:textId="77777777" w:rsidR="0035443E" w:rsidRPr="00422380" w:rsidRDefault="0035443E" w:rsidP="0035443E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9" w:type="dxa"/>
            <w:vAlign w:val="bottom"/>
          </w:tcPr>
          <w:p w14:paraId="06DBF972" w14:textId="18AC544B" w:rsidR="0035443E" w:rsidRPr="00422380" w:rsidRDefault="0035443E" w:rsidP="0035443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422380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 xml:space="preserve">  </w:t>
            </w:r>
            <w:r w:rsidR="006434D9" w:rsidRPr="00422380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1,657</w:t>
            </w:r>
          </w:p>
        </w:tc>
        <w:tc>
          <w:tcPr>
            <w:tcW w:w="236" w:type="dxa"/>
            <w:vAlign w:val="bottom"/>
          </w:tcPr>
          <w:p w14:paraId="3FFD4AA1" w14:textId="77777777" w:rsidR="0035443E" w:rsidRPr="00422380" w:rsidRDefault="0035443E" w:rsidP="0035443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1"/>
              <w:jc w:val="right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55" w:type="dxa"/>
          </w:tcPr>
          <w:p w14:paraId="7324E681" w14:textId="2ADD7E83" w:rsidR="0035443E" w:rsidRPr="00422380" w:rsidRDefault="0035443E" w:rsidP="00825E2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238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69ABE696" w14:textId="77777777" w:rsidR="0035443E" w:rsidRPr="00422380" w:rsidRDefault="0035443E" w:rsidP="0035443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5" w:type="dxa"/>
          </w:tcPr>
          <w:p w14:paraId="02B9EEEC" w14:textId="7AE5B64D" w:rsidR="0035443E" w:rsidRPr="00422380" w:rsidRDefault="006434D9" w:rsidP="006434D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5"/>
              <w:jc w:val="right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422380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1,657</w:t>
            </w:r>
          </w:p>
        </w:tc>
        <w:tc>
          <w:tcPr>
            <w:tcW w:w="236" w:type="dxa"/>
            <w:vAlign w:val="bottom"/>
          </w:tcPr>
          <w:p w14:paraId="320F92D3" w14:textId="77777777" w:rsidR="0035443E" w:rsidRPr="00422380" w:rsidRDefault="0035443E" w:rsidP="0035443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55" w:type="dxa"/>
          </w:tcPr>
          <w:p w14:paraId="1A808040" w14:textId="7759534B" w:rsidR="0035443E" w:rsidRPr="00422380" w:rsidRDefault="0035443E" w:rsidP="0035443E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1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238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EC4C854" w14:textId="77777777" w:rsidR="0035443E" w:rsidRPr="00422380" w:rsidRDefault="0035443E" w:rsidP="0035443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6" w:type="dxa"/>
          </w:tcPr>
          <w:p w14:paraId="6E461761" w14:textId="05944656" w:rsidR="0035443E" w:rsidRPr="00422380" w:rsidRDefault="0035443E" w:rsidP="006434D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5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GB" w:bidi="ar-SA"/>
              </w:rPr>
            </w:pPr>
            <w:r w:rsidRPr="00422380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 xml:space="preserve">  </w:t>
            </w:r>
            <w:r w:rsidR="006434D9" w:rsidRPr="00422380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1,657</w:t>
            </w:r>
          </w:p>
        </w:tc>
      </w:tr>
      <w:tr w:rsidR="0035443E" w:rsidRPr="00422380" w14:paraId="2045C137" w14:textId="77777777" w:rsidTr="001558E0">
        <w:trPr>
          <w:gridAfter w:val="1"/>
          <w:wAfter w:w="7" w:type="dxa"/>
          <w:trHeight w:val="209"/>
        </w:trPr>
        <w:tc>
          <w:tcPr>
            <w:tcW w:w="3424" w:type="dxa"/>
          </w:tcPr>
          <w:p w14:paraId="57F457B6" w14:textId="60979A07" w:rsidR="0035443E" w:rsidRPr="00422380" w:rsidRDefault="0035443E" w:rsidP="0035443E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2380">
              <w:rPr>
                <w:rFonts w:asciiTheme="majorBidi" w:hAnsiTheme="majorBidi"/>
                <w:sz w:val="28"/>
                <w:szCs w:val="28"/>
                <w:cs/>
              </w:rPr>
              <w:t xml:space="preserve">    </w:t>
            </w:r>
            <w:r w:rsidRPr="00422380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เงินลงทุนใน</w:t>
            </w:r>
            <w:r w:rsidRPr="00422380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810" w:type="dxa"/>
          </w:tcPr>
          <w:p w14:paraId="53D5B543" w14:textId="77777777" w:rsidR="0035443E" w:rsidRPr="00422380" w:rsidRDefault="0035443E" w:rsidP="0035443E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442" w:type="dxa"/>
            <w:vAlign w:val="bottom"/>
          </w:tcPr>
          <w:p w14:paraId="4897A481" w14:textId="21747551" w:rsidR="0035443E" w:rsidRPr="00422380" w:rsidRDefault="0035443E" w:rsidP="00D51B34">
            <w:pPr>
              <w:pStyle w:val="acctfourfigures"/>
              <w:tabs>
                <w:tab w:val="clear" w:pos="765"/>
                <w:tab w:val="decimal" w:pos="704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22380">
              <w:rPr>
                <w:rFonts w:asciiTheme="majorBidi" w:hAnsiTheme="majorBidi" w:cstheme="majorBidi"/>
                <w:sz w:val="28"/>
                <w:szCs w:val="28"/>
              </w:rPr>
              <w:t xml:space="preserve">  -</w:t>
            </w:r>
          </w:p>
        </w:tc>
        <w:tc>
          <w:tcPr>
            <w:tcW w:w="236" w:type="dxa"/>
          </w:tcPr>
          <w:p w14:paraId="7C8EC88B" w14:textId="77777777" w:rsidR="0035443E" w:rsidRPr="00422380" w:rsidRDefault="0035443E" w:rsidP="0035443E">
            <w:pPr>
              <w:pStyle w:val="acctfourfigures"/>
              <w:tabs>
                <w:tab w:val="clear" w:pos="765"/>
                <w:tab w:val="decimal" w:pos="521"/>
                <w:tab w:val="decimal" w:pos="611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7" w:type="dxa"/>
          </w:tcPr>
          <w:p w14:paraId="0CB07AFA" w14:textId="0BC55D86" w:rsidR="0035443E" w:rsidRPr="00422380" w:rsidRDefault="0035443E" w:rsidP="001F55CF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7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2238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4,</w:t>
            </w:r>
            <w:r w:rsidRPr="00422380">
              <w:rPr>
                <w:rFonts w:asciiTheme="majorBidi" w:hAnsiTheme="majorBidi" w:cstheme="majorBidi"/>
                <w:sz w:val="28"/>
                <w:szCs w:val="28"/>
              </w:rPr>
              <w:t>251</w:t>
            </w:r>
          </w:p>
        </w:tc>
        <w:tc>
          <w:tcPr>
            <w:tcW w:w="236" w:type="dxa"/>
          </w:tcPr>
          <w:p w14:paraId="696A93AC" w14:textId="77777777" w:rsidR="0035443E" w:rsidRPr="00422380" w:rsidRDefault="0035443E" w:rsidP="0035443E">
            <w:pPr>
              <w:pStyle w:val="acctfourfigures"/>
              <w:tabs>
                <w:tab w:val="clear" w:pos="765"/>
                <w:tab w:val="decimal" w:pos="521"/>
                <w:tab w:val="decimal" w:pos="611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6" w:type="dxa"/>
          </w:tcPr>
          <w:p w14:paraId="38B018EF" w14:textId="2DA1A0E4" w:rsidR="0035443E" w:rsidRPr="00422380" w:rsidRDefault="0035443E" w:rsidP="0035443E">
            <w:pPr>
              <w:pStyle w:val="acctfourfigures"/>
              <w:tabs>
                <w:tab w:val="clear" w:pos="765"/>
                <w:tab w:val="decimal" w:pos="289"/>
              </w:tabs>
              <w:spacing w:line="240" w:lineRule="atLeast"/>
              <w:ind w:left="-43" w:right="-456"/>
              <w:jc w:val="center"/>
              <w:rPr>
                <w:rFonts w:asciiTheme="majorBidi" w:hAnsiTheme="majorBidi"/>
                <w:sz w:val="28"/>
                <w:szCs w:val="28"/>
                <w:lang w:bidi="th-TH"/>
              </w:rPr>
            </w:pPr>
            <w:r w:rsidRPr="0042238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56B94E6E" w14:textId="77777777" w:rsidR="0035443E" w:rsidRPr="00422380" w:rsidRDefault="0035443E" w:rsidP="0035443E">
            <w:pPr>
              <w:tabs>
                <w:tab w:val="clear" w:pos="680"/>
                <w:tab w:val="decimal" w:pos="521"/>
                <w:tab w:val="decimal" w:pos="611"/>
                <w:tab w:val="decimal" w:pos="701"/>
              </w:tabs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29" w:type="dxa"/>
            <w:vAlign w:val="bottom"/>
          </w:tcPr>
          <w:p w14:paraId="1E02C85A" w14:textId="2CA6220C" w:rsidR="0035443E" w:rsidRPr="00422380" w:rsidRDefault="0035443E" w:rsidP="0035443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422380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4,251</w:t>
            </w:r>
          </w:p>
        </w:tc>
        <w:tc>
          <w:tcPr>
            <w:tcW w:w="236" w:type="dxa"/>
            <w:vAlign w:val="bottom"/>
          </w:tcPr>
          <w:p w14:paraId="6BCCD7DE" w14:textId="77777777" w:rsidR="0035443E" w:rsidRPr="00422380" w:rsidRDefault="0035443E" w:rsidP="0035443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GB" w:bidi="ar-SA"/>
              </w:rPr>
            </w:pPr>
          </w:p>
        </w:tc>
        <w:tc>
          <w:tcPr>
            <w:tcW w:w="755" w:type="dxa"/>
          </w:tcPr>
          <w:p w14:paraId="2C82622D" w14:textId="1A5191EE" w:rsidR="0035443E" w:rsidRPr="00422380" w:rsidRDefault="00825E22" w:rsidP="00D51B34">
            <w:pPr>
              <w:pStyle w:val="acctfourfigures"/>
              <w:tabs>
                <w:tab w:val="clear" w:pos="765"/>
                <w:tab w:val="decimal" w:pos="11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2380">
              <w:rPr>
                <w:rFonts w:asciiTheme="majorBidi" w:hAnsiTheme="majorBidi" w:cstheme="majorBidi"/>
                <w:sz w:val="28"/>
                <w:szCs w:val="28"/>
              </w:rPr>
              <w:t>3,558</w:t>
            </w:r>
          </w:p>
        </w:tc>
        <w:tc>
          <w:tcPr>
            <w:tcW w:w="236" w:type="dxa"/>
            <w:vAlign w:val="bottom"/>
          </w:tcPr>
          <w:p w14:paraId="20FD1C03" w14:textId="77777777" w:rsidR="0035443E" w:rsidRPr="00422380" w:rsidRDefault="0035443E" w:rsidP="0035443E">
            <w:pPr>
              <w:pStyle w:val="acctfourfigures"/>
              <w:tabs>
                <w:tab w:val="clear" w:pos="765"/>
                <w:tab w:val="decimal" w:pos="521"/>
                <w:tab w:val="decimal" w:pos="611"/>
                <w:tab w:val="decimal" w:pos="70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5" w:type="dxa"/>
          </w:tcPr>
          <w:p w14:paraId="29285364" w14:textId="2C4E1BF7" w:rsidR="0035443E" w:rsidRPr="00422380" w:rsidRDefault="0035443E" w:rsidP="00D51B3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16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GB" w:bidi="ar-SA"/>
              </w:rPr>
            </w:pPr>
            <w:r w:rsidRPr="0042238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236" w:type="dxa"/>
            <w:vAlign w:val="bottom"/>
          </w:tcPr>
          <w:p w14:paraId="0B13F4EE" w14:textId="77777777" w:rsidR="0035443E" w:rsidRPr="00422380" w:rsidRDefault="0035443E" w:rsidP="0035443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GB" w:bidi="ar-SA"/>
              </w:rPr>
            </w:pPr>
          </w:p>
        </w:tc>
        <w:tc>
          <w:tcPr>
            <w:tcW w:w="755" w:type="dxa"/>
          </w:tcPr>
          <w:p w14:paraId="17A7FA86" w14:textId="2B22483D" w:rsidR="0035443E" w:rsidRPr="00422380" w:rsidRDefault="00825E22" w:rsidP="00825E2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4"/>
                <w:tab w:val="left" w:pos="543"/>
                <w:tab w:val="left" w:pos="627"/>
              </w:tabs>
              <w:spacing w:line="240" w:lineRule="auto"/>
              <w:ind w:left="-130" w:right="-111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422380">
              <w:rPr>
                <w:rFonts w:ascii="Angsana New" w:hAnsi="Angsana New"/>
                <w:b w:val="0"/>
                <w:bCs w:val="0"/>
                <w:sz w:val="28"/>
                <w:szCs w:val="28"/>
              </w:rPr>
              <w:t xml:space="preserve">        693</w:t>
            </w:r>
          </w:p>
        </w:tc>
        <w:tc>
          <w:tcPr>
            <w:tcW w:w="236" w:type="dxa"/>
          </w:tcPr>
          <w:p w14:paraId="224292AA" w14:textId="77777777" w:rsidR="0035443E" w:rsidRPr="00422380" w:rsidRDefault="0035443E" w:rsidP="0035443E">
            <w:pPr>
              <w:pStyle w:val="acctfourfigures"/>
              <w:tabs>
                <w:tab w:val="clear" w:pos="765"/>
                <w:tab w:val="decimal" w:pos="521"/>
                <w:tab w:val="decimal" w:pos="611"/>
                <w:tab w:val="decimal" w:pos="70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6" w:type="dxa"/>
          </w:tcPr>
          <w:p w14:paraId="3B0955E3" w14:textId="7E86348A" w:rsidR="0035443E" w:rsidRPr="00422380" w:rsidRDefault="0035443E" w:rsidP="00072E3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5"/>
              <w:jc w:val="right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422380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 xml:space="preserve">   </w:t>
            </w:r>
            <w:r w:rsidR="00072E35" w:rsidRPr="00422380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4,251</w:t>
            </w:r>
          </w:p>
        </w:tc>
      </w:tr>
      <w:tr w:rsidR="0035443E" w:rsidRPr="00422380" w14:paraId="2D2E9432" w14:textId="77777777" w:rsidTr="00394519">
        <w:trPr>
          <w:gridAfter w:val="1"/>
          <w:wAfter w:w="7" w:type="dxa"/>
          <w:trHeight w:val="256"/>
        </w:trPr>
        <w:tc>
          <w:tcPr>
            <w:tcW w:w="3424" w:type="dxa"/>
            <w:hideMark/>
          </w:tcPr>
          <w:p w14:paraId="39CBAB04" w14:textId="3CC7D647" w:rsidR="0035443E" w:rsidRPr="00422380" w:rsidRDefault="0035443E" w:rsidP="0035443E">
            <w:pPr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42238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810" w:type="dxa"/>
          </w:tcPr>
          <w:p w14:paraId="556C9789" w14:textId="77777777" w:rsidR="0035443E" w:rsidRPr="00422380" w:rsidRDefault="0035443E" w:rsidP="0035443E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1FE4FDE" w14:textId="74BD222F" w:rsidR="0035443E" w:rsidRPr="00422380" w:rsidRDefault="00FC2DAC" w:rsidP="00D51B34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238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1,657</w:t>
            </w:r>
          </w:p>
        </w:tc>
        <w:tc>
          <w:tcPr>
            <w:tcW w:w="236" w:type="dxa"/>
          </w:tcPr>
          <w:p w14:paraId="544ABD1B" w14:textId="77777777" w:rsidR="0035443E" w:rsidRPr="00422380" w:rsidRDefault="0035443E" w:rsidP="0035443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57" w:type="dxa"/>
            <w:tcBorders>
              <w:top w:val="single" w:sz="4" w:space="0" w:color="auto"/>
              <w:bottom w:val="double" w:sz="4" w:space="0" w:color="auto"/>
            </w:tcBorders>
          </w:tcPr>
          <w:p w14:paraId="52459D42" w14:textId="7BF4AD2C" w:rsidR="0035443E" w:rsidRPr="00422380" w:rsidRDefault="00FC2DAC" w:rsidP="001F55CF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238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4,251</w:t>
            </w:r>
          </w:p>
        </w:tc>
        <w:tc>
          <w:tcPr>
            <w:tcW w:w="236" w:type="dxa"/>
          </w:tcPr>
          <w:p w14:paraId="53AECEC2" w14:textId="77777777" w:rsidR="0035443E" w:rsidRPr="00422380" w:rsidRDefault="0035443E" w:rsidP="0035443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43EC3E3" w14:textId="4B81DEBC" w:rsidR="0035443E" w:rsidRPr="00422380" w:rsidRDefault="0035443E" w:rsidP="0035443E">
            <w:pPr>
              <w:pStyle w:val="acctfourfigures"/>
              <w:tabs>
                <w:tab w:val="clear" w:pos="765"/>
                <w:tab w:val="decimal" w:pos="289"/>
              </w:tabs>
              <w:spacing w:line="240" w:lineRule="atLeast"/>
              <w:ind w:left="-43" w:right="-456"/>
              <w:jc w:val="center"/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</w:pPr>
            <w:r w:rsidRPr="00422380"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26EDCC62" w14:textId="418D41A8" w:rsidR="0035443E" w:rsidRPr="00422380" w:rsidRDefault="0035443E" w:rsidP="0035443E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BC69B41" w14:textId="4BB94E5F" w:rsidR="0035443E" w:rsidRPr="00422380" w:rsidRDefault="00072E35" w:rsidP="0035443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2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22380">
              <w:rPr>
                <w:rFonts w:ascii="Angsana New" w:hAnsi="Angsana New" w:cs="Angsana New"/>
                <w:sz w:val="28"/>
                <w:szCs w:val="28"/>
              </w:rPr>
              <w:t>5,908</w:t>
            </w:r>
          </w:p>
        </w:tc>
        <w:tc>
          <w:tcPr>
            <w:tcW w:w="236" w:type="dxa"/>
            <w:vAlign w:val="bottom"/>
          </w:tcPr>
          <w:p w14:paraId="5D3EC34F" w14:textId="77777777" w:rsidR="0035443E" w:rsidRPr="00422380" w:rsidRDefault="0035443E" w:rsidP="0035443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55" w:type="dxa"/>
            <w:vAlign w:val="bottom"/>
          </w:tcPr>
          <w:p w14:paraId="4BD79E77" w14:textId="77777777" w:rsidR="0035443E" w:rsidRPr="00422380" w:rsidRDefault="0035443E" w:rsidP="0035443E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29E7233C" w14:textId="77777777" w:rsidR="0035443E" w:rsidRPr="00422380" w:rsidRDefault="0035443E" w:rsidP="0035443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5" w:type="dxa"/>
            <w:vAlign w:val="bottom"/>
          </w:tcPr>
          <w:p w14:paraId="233F6CC5" w14:textId="77777777" w:rsidR="0035443E" w:rsidRPr="00422380" w:rsidRDefault="0035443E" w:rsidP="0035443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33C8F57" w14:textId="77777777" w:rsidR="0035443E" w:rsidRPr="00422380" w:rsidRDefault="0035443E" w:rsidP="0035443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55" w:type="dxa"/>
            <w:vAlign w:val="bottom"/>
          </w:tcPr>
          <w:p w14:paraId="5553EB46" w14:textId="77777777" w:rsidR="0035443E" w:rsidRPr="00422380" w:rsidRDefault="0035443E" w:rsidP="0035443E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F75C123" w14:textId="77777777" w:rsidR="0035443E" w:rsidRPr="00422380" w:rsidRDefault="0035443E" w:rsidP="0035443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6" w:type="dxa"/>
            <w:vAlign w:val="bottom"/>
          </w:tcPr>
          <w:p w14:paraId="337F13FD" w14:textId="77777777" w:rsidR="0035443E" w:rsidRPr="00422380" w:rsidRDefault="0035443E" w:rsidP="0035443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5"/>
              <w:jc w:val="right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</w:tr>
      <w:tr w:rsidR="0035443E" w:rsidRPr="00422380" w14:paraId="2E760FBA" w14:textId="77777777" w:rsidTr="00394519">
        <w:trPr>
          <w:gridAfter w:val="1"/>
          <w:wAfter w:w="7" w:type="dxa"/>
          <w:trHeight w:val="256"/>
        </w:trPr>
        <w:tc>
          <w:tcPr>
            <w:tcW w:w="3424" w:type="dxa"/>
          </w:tcPr>
          <w:p w14:paraId="6EF82059" w14:textId="77777777" w:rsidR="0035443E" w:rsidRPr="00422380" w:rsidRDefault="0035443E" w:rsidP="0035443E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val="en-GB"/>
              </w:rPr>
            </w:pPr>
          </w:p>
        </w:tc>
        <w:tc>
          <w:tcPr>
            <w:tcW w:w="810" w:type="dxa"/>
          </w:tcPr>
          <w:p w14:paraId="3FFDDC89" w14:textId="77777777" w:rsidR="0035443E" w:rsidRPr="00422380" w:rsidRDefault="0035443E" w:rsidP="0035443E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  <w:lang w:val="en-US" w:bidi="th-TH"/>
              </w:rPr>
            </w:pPr>
          </w:p>
        </w:tc>
        <w:tc>
          <w:tcPr>
            <w:tcW w:w="1442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9024452" w14:textId="77777777" w:rsidR="0035443E" w:rsidRPr="00422380" w:rsidRDefault="0035443E" w:rsidP="0035443E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</w:tcPr>
          <w:p w14:paraId="3703BB62" w14:textId="77777777" w:rsidR="0035443E" w:rsidRPr="00422380" w:rsidRDefault="0035443E" w:rsidP="0035443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657" w:type="dxa"/>
            <w:tcBorders>
              <w:top w:val="double" w:sz="4" w:space="0" w:color="auto"/>
            </w:tcBorders>
          </w:tcPr>
          <w:p w14:paraId="25385DEB" w14:textId="77777777" w:rsidR="0035443E" w:rsidRPr="00422380" w:rsidRDefault="0035443E" w:rsidP="0035443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</w:tcPr>
          <w:p w14:paraId="7E77C680" w14:textId="77777777" w:rsidR="0035443E" w:rsidRPr="00422380" w:rsidRDefault="0035443E" w:rsidP="0035443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476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4071D4D" w14:textId="77777777" w:rsidR="0035443E" w:rsidRPr="00422380" w:rsidRDefault="0035443E" w:rsidP="0035443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  <w:vAlign w:val="bottom"/>
          </w:tcPr>
          <w:p w14:paraId="2FFBF61B" w14:textId="77777777" w:rsidR="0035443E" w:rsidRPr="00422380" w:rsidRDefault="0035443E" w:rsidP="0035443E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29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01D2932" w14:textId="77777777" w:rsidR="0035443E" w:rsidRPr="00422380" w:rsidRDefault="0035443E" w:rsidP="0035443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5"/>
              <w:jc w:val="right"/>
              <w:rPr>
                <w:rFonts w:ascii="Angsana New" w:hAnsi="Angsana New" w:cs="Angsan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36" w:type="dxa"/>
            <w:vAlign w:val="bottom"/>
          </w:tcPr>
          <w:p w14:paraId="29C256A1" w14:textId="77777777" w:rsidR="0035443E" w:rsidRPr="00422380" w:rsidRDefault="0035443E" w:rsidP="0035443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5"/>
              <w:jc w:val="right"/>
              <w:rPr>
                <w:rFonts w:ascii="Angsana New" w:hAnsi="Angsana New" w:cs="Angsan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755" w:type="dxa"/>
            <w:vAlign w:val="bottom"/>
          </w:tcPr>
          <w:p w14:paraId="1F8234E2" w14:textId="77777777" w:rsidR="0035443E" w:rsidRPr="00422380" w:rsidRDefault="0035443E" w:rsidP="0035443E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  <w:vAlign w:val="bottom"/>
          </w:tcPr>
          <w:p w14:paraId="61338622" w14:textId="77777777" w:rsidR="0035443E" w:rsidRPr="00422380" w:rsidRDefault="0035443E" w:rsidP="0035443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35" w:type="dxa"/>
            <w:vAlign w:val="bottom"/>
          </w:tcPr>
          <w:p w14:paraId="10ADC3DC" w14:textId="77777777" w:rsidR="0035443E" w:rsidRPr="00422380" w:rsidRDefault="0035443E" w:rsidP="0035443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 w:cs="Angsan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36" w:type="dxa"/>
            <w:vAlign w:val="bottom"/>
          </w:tcPr>
          <w:p w14:paraId="753F8BE9" w14:textId="77777777" w:rsidR="0035443E" w:rsidRPr="00422380" w:rsidRDefault="0035443E" w:rsidP="0035443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 w:cs="Angsan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755" w:type="dxa"/>
            <w:vAlign w:val="bottom"/>
          </w:tcPr>
          <w:p w14:paraId="21E7644E" w14:textId="77777777" w:rsidR="0035443E" w:rsidRPr="00422380" w:rsidRDefault="0035443E" w:rsidP="0035443E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  <w:vAlign w:val="bottom"/>
          </w:tcPr>
          <w:p w14:paraId="44FFC526" w14:textId="77777777" w:rsidR="0035443E" w:rsidRPr="00422380" w:rsidRDefault="0035443E" w:rsidP="0035443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26" w:type="dxa"/>
            <w:vAlign w:val="bottom"/>
          </w:tcPr>
          <w:p w14:paraId="233B2137" w14:textId="77777777" w:rsidR="0035443E" w:rsidRPr="00422380" w:rsidRDefault="0035443E" w:rsidP="0035443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5"/>
              <w:jc w:val="right"/>
              <w:rPr>
                <w:rFonts w:ascii="Angsana New" w:hAnsi="Angsana New" w:cs="Angsana New"/>
                <w:b w:val="0"/>
                <w:bCs w:val="0"/>
                <w:sz w:val="20"/>
                <w:szCs w:val="20"/>
              </w:rPr>
            </w:pPr>
          </w:p>
        </w:tc>
      </w:tr>
      <w:tr w:rsidR="0035443E" w:rsidRPr="00422380" w14:paraId="0B352328" w14:textId="77777777" w:rsidTr="00B35A52">
        <w:trPr>
          <w:gridAfter w:val="1"/>
          <w:wAfter w:w="7" w:type="dxa"/>
          <w:trHeight w:val="256"/>
        </w:trPr>
        <w:tc>
          <w:tcPr>
            <w:tcW w:w="3424" w:type="dxa"/>
          </w:tcPr>
          <w:p w14:paraId="024616C2" w14:textId="77777777" w:rsidR="0035443E" w:rsidRPr="00422380" w:rsidRDefault="0035443E" w:rsidP="0035443E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42238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หนี้สินทางการเงิน</w:t>
            </w:r>
          </w:p>
        </w:tc>
        <w:tc>
          <w:tcPr>
            <w:tcW w:w="810" w:type="dxa"/>
          </w:tcPr>
          <w:p w14:paraId="55E3CF31" w14:textId="77777777" w:rsidR="0035443E" w:rsidRPr="00422380" w:rsidRDefault="0035443E" w:rsidP="0035443E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442" w:type="dxa"/>
            <w:vAlign w:val="bottom"/>
          </w:tcPr>
          <w:p w14:paraId="1F9065EB" w14:textId="77777777" w:rsidR="0035443E" w:rsidRPr="00422380" w:rsidRDefault="0035443E" w:rsidP="0035443E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1A2AE0F" w14:textId="77777777" w:rsidR="0035443E" w:rsidRPr="00422380" w:rsidRDefault="0035443E" w:rsidP="0035443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657" w:type="dxa"/>
          </w:tcPr>
          <w:p w14:paraId="58FC2614" w14:textId="77777777" w:rsidR="0035443E" w:rsidRPr="00422380" w:rsidRDefault="0035443E" w:rsidP="0035443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C4DA2AF" w14:textId="77777777" w:rsidR="0035443E" w:rsidRPr="00422380" w:rsidRDefault="0035443E" w:rsidP="0035443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6" w:type="dxa"/>
            <w:vAlign w:val="bottom"/>
          </w:tcPr>
          <w:p w14:paraId="2966FB94" w14:textId="77777777" w:rsidR="0035443E" w:rsidRPr="00422380" w:rsidRDefault="0035443E" w:rsidP="0035443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ECE14BC" w14:textId="77777777" w:rsidR="0035443E" w:rsidRPr="00422380" w:rsidRDefault="0035443E" w:rsidP="0035443E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9" w:type="dxa"/>
            <w:vAlign w:val="bottom"/>
          </w:tcPr>
          <w:p w14:paraId="72FE646F" w14:textId="77777777" w:rsidR="0035443E" w:rsidRPr="00422380" w:rsidRDefault="0035443E" w:rsidP="0035443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5"/>
              <w:jc w:val="right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245FE525" w14:textId="77777777" w:rsidR="0035443E" w:rsidRPr="00422380" w:rsidRDefault="0035443E" w:rsidP="0035443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5"/>
              <w:jc w:val="right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55" w:type="dxa"/>
            <w:vAlign w:val="bottom"/>
          </w:tcPr>
          <w:p w14:paraId="0DE688CC" w14:textId="77777777" w:rsidR="0035443E" w:rsidRPr="00422380" w:rsidRDefault="0035443E" w:rsidP="0035443E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01AB11B" w14:textId="77777777" w:rsidR="0035443E" w:rsidRPr="00422380" w:rsidRDefault="0035443E" w:rsidP="0035443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5" w:type="dxa"/>
            <w:vAlign w:val="bottom"/>
          </w:tcPr>
          <w:p w14:paraId="7B093F15" w14:textId="77777777" w:rsidR="0035443E" w:rsidRPr="00422380" w:rsidRDefault="0035443E" w:rsidP="0035443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2CC60683" w14:textId="77777777" w:rsidR="0035443E" w:rsidRPr="00422380" w:rsidRDefault="0035443E" w:rsidP="0035443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55" w:type="dxa"/>
            <w:vAlign w:val="bottom"/>
          </w:tcPr>
          <w:p w14:paraId="43F4890F" w14:textId="77777777" w:rsidR="0035443E" w:rsidRPr="00422380" w:rsidRDefault="0035443E" w:rsidP="0035443E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73AEA81" w14:textId="77777777" w:rsidR="0035443E" w:rsidRPr="00422380" w:rsidRDefault="0035443E" w:rsidP="0035443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6" w:type="dxa"/>
            <w:vAlign w:val="bottom"/>
          </w:tcPr>
          <w:p w14:paraId="4A431979" w14:textId="77777777" w:rsidR="0035443E" w:rsidRPr="00422380" w:rsidRDefault="0035443E" w:rsidP="0035443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5"/>
              <w:jc w:val="right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</w:tr>
      <w:tr w:rsidR="0035443E" w:rsidRPr="00422380" w14:paraId="04A7D873" w14:textId="77777777" w:rsidTr="00B35A52">
        <w:trPr>
          <w:gridAfter w:val="1"/>
          <w:wAfter w:w="7" w:type="dxa"/>
          <w:trHeight w:val="256"/>
        </w:trPr>
        <w:tc>
          <w:tcPr>
            <w:tcW w:w="3424" w:type="dxa"/>
            <w:hideMark/>
          </w:tcPr>
          <w:p w14:paraId="4B3963B3" w14:textId="03584555" w:rsidR="0035443E" w:rsidRPr="00422380" w:rsidRDefault="0035443E" w:rsidP="0035443E">
            <w:pPr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2380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หนี้สินอนุพันธ์</w:t>
            </w:r>
          </w:p>
        </w:tc>
        <w:tc>
          <w:tcPr>
            <w:tcW w:w="810" w:type="dxa"/>
          </w:tcPr>
          <w:p w14:paraId="73B2B52C" w14:textId="47B08762" w:rsidR="0035443E" w:rsidRPr="00422380" w:rsidRDefault="0035443E" w:rsidP="0035443E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442" w:type="dxa"/>
            <w:tcBorders>
              <w:left w:val="nil"/>
              <w:right w:val="nil"/>
            </w:tcBorders>
            <w:vAlign w:val="bottom"/>
          </w:tcPr>
          <w:p w14:paraId="29DD4F73" w14:textId="086DBE91" w:rsidR="0035443E" w:rsidRPr="00422380" w:rsidRDefault="00C403C9" w:rsidP="006434D9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22380">
              <w:rPr>
                <w:rFonts w:asciiTheme="majorBidi" w:hAnsiTheme="majorBidi" w:cstheme="majorBidi"/>
                <w:sz w:val="28"/>
                <w:szCs w:val="28"/>
              </w:rPr>
              <w:t>(860)</w:t>
            </w:r>
          </w:p>
        </w:tc>
        <w:tc>
          <w:tcPr>
            <w:tcW w:w="236" w:type="dxa"/>
          </w:tcPr>
          <w:p w14:paraId="2A3DA900" w14:textId="77777777" w:rsidR="0035443E" w:rsidRPr="00422380" w:rsidRDefault="0035443E" w:rsidP="0035443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7" w:type="dxa"/>
          </w:tcPr>
          <w:p w14:paraId="1A891DA6" w14:textId="1186FF5B" w:rsidR="0035443E" w:rsidRPr="00422380" w:rsidRDefault="0035443E" w:rsidP="0035443E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left="-43" w:right="-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238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9432912" w14:textId="77777777" w:rsidR="0035443E" w:rsidRPr="00422380" w:rsidRDefault="0035443E" w:rsidP="0035443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6" w:type="dxa"/>
            <w:tcBorders>
              <w:left w:val="nil"/>
              <w:right w:val="nil"/>
            </w:tcBorders>
            <w:vAlign w:val="bottom"/>
          </w:tcPr>
          <w:p w14:paraId="408B611E" w14:textId="7B7AC9C1" w:rsidR="0035443E" w:rsidRPr="00422380" w:rsidRDefault="00C403C9" w:rsidP="00C403C9">
            <w:pPr>
              <w:pStyle w:val="acctfourfigures"/>
              <w:tabs>
                <w:tab w:val="clear" w:pos="765"/>
                <w:tab w:val="decimal" w:pos="289"/>
              </w:tabs>
              <w:spacing w:line="240" w:lineRule="atLeast"/>
              <w:ind w:left="-43" w:right="-45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238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3E19A3F9" w14:textId="77777777" w:rsidR="0035443E" w:rsidRPr="00422380" w:rsidRDefault="0035443E" w:rsidP="0035443E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9" w:type="dxa"/>
            <w:tcBorders>
              <w:left w:val="nil"/>
              <w:right w:val="nil"/>
            </w:tcBorders>
            <w:vAlign w:val="bottom"/>
          </w:tcPr>
          <w:p w14:paraId="78B46CC2" w14:textId="0B3368E2" w:rsidR="0035443E" w:rsidRPr="00422380" w:rsidRDefault="0035443E" w:rsidP="00DD73E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spacing w:line="240" w:lineRule="auto"/>
              <w:ind w:right="-14"/>
              <w:jc w:val="right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422380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 xml:space="preserve">       (860)</w:t>
            </w:r>
          </w:p>
        </w:tc>
        <w:tc>
          <w:tcPr>
            <w:tcW w:w="236" w:type="dxa"/>
            <w:vAlign w:val="bottom"/>
          </w:tcPr>
          <w:p w14:paraId="3CBD3E7F" w14:textId="77777777" w:rsidR="0035443E" w:rsidRPr="00422380" w:rsidRDefault="0035443E" w:rsidP="0035443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5"/>
              <w:jc w:val="right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55" w:type="dxa"/>
            <w:vAlign w:val="bottom"/>
          </w:tcPr>
          <w:p w14:paraId="431356E4" w14:textId="4E4B67BE" w:rsidR="0035443E" w:rsidRPr="00422380" w:rsidRDefault="0035443E" w:rsidP="0035443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238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57F950FA" w14:textId="77777777" w:rsidR="0035443E" w:rsidRPr="00422380" w:rsidRDefault="0035443E" w:rsidP="0035443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5" w:type="dxa"/>
            <w:vAlign w:val="bottom"/>
          </w:tcPr>
          <w:p w14:paraId="12A47318" w14:textId="3DD7B2FD" w:rsidR="0035443E" w:rsidRPr="00422380" w:rsidRDefault="0035443E" w:rsidP="00D51B3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5"/>
              <w:jc w:val="right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422380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 xml:space="preserve">     (860)</w:t>
            </w:r>
          </w:p>
        </w:tc>
        <w:tc>
          <w:tcPr>
            <w:tcW w:w="236" w:type="dxa"/>
            <w:vAlign w:val="bottom"/>
          </w:tcPr>
          <w:p w14:paraId="49E02540" w14:textId="77777777" w:rsidR="0035443E" w:rsidRPr="00422380" w:rsidRDefault="0035443E" w:rsidP="0035443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5"/>
              <w:jc w:val="right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55" w:type="dxa"/>
            <w:vAlign w:val="bottom"/>
          </w:tcPr>
          <w:p w14:paraId="3701F7AB" w14:textId="16FA6FB3" w:rsidR="0035443E" w:rsidRPr="00422380" w:rsidRDefault="0035443E" w:rsidP="0035443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1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422380">
              <w:rPr>
                <w:rFonts w:ascii="Angsana New" w:hAnsi="Angsana New"/>
                <w:b w:val="0"/>
                <w:bCs w:val="0"/>
                <w:sz w:val="28"/>
                <w:szCs w:val="28"/>
              </w:rPr>
              <w:t xml:space="preserve">   -</w:t>
            </w:r>
          </w:p>
        </w:tc>
        <w:tc>
          <w:tcPr>
            <w:tcW w:w="236" w:type="dxa"/>
            <w:vAlign w:val="bottom"/>
          </w:tcPr>
          <w:p w14:paraId="618738C8" w14:textId="77777777" w:rsidR="0035443E" w:rsidRPr="00422380" w:rsidRDefault="0035443E" w:rsidP="0035443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6" w:type="dxa"/>
            <w:vAlign w:val="bottom"/>
          </w:tcPr>
          <w:p w14:paraId="1B9A2C72" w14:textId="209BED10" w:rsidR="0035443E" w:rsidRPr="00422380" w:rsidRDefault="0035443E" w:rsidP="00D51B3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5"/>
              <w:jc w:val="right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422380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 xml:space="preserve">       (860)</w:t>
            </w:r>
          </w:p>
        </w:tc>
      </w:tr>
      <w:tr w:rsidR="0035443E" w:rsidRPr="00422380" w14:paraId="6BFDD30C" w14:textId="77777777" w:rsidTr="00394519">
        <w:trPr>
          <w:gridAfter w:val="1"/>
          <w:wAfter w:w="7" w:type="dxa"/>
          <w:trHeight w:val="256"/>
        </w:trPr>
        <w:tc>
          <w:tcPr>
            <w:tcW w:w="3424" w:type="dxa"/>
          </w:tcPr>
          <w:p w14:paraId="6C01C19A" w14:textId="4B05827A" w:rsidR="0035443E" w:rsidRPr="00422380" w:rsidRDefault="0035443E" w:rsidP="0035443E">
            <w:pPr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422380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GB"/>
              </w:rPr>
              <w:t>รวมหนี้สินทางการเงิน</w:t>
            </w:r>
          </w:p>
        </w:tc>
        <w:tc>
          <w:tcPr>
            <w:tcW w:w="810" w:type="dxa"/>
          </w:tcPr>
          <w:p w14:paraId="1A6D1966" w14:textId="77777777" w:rsidR="0035443E" w:rsidRPr="00422380" w:rsidRDefault="0035443E" w:rsidP="0035443E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674199F" w14:textId="251911A4" w:rsidR="0035443E" w:rsidRPr="00422380" w:rsidRDefault="006434D9" w:rsidP="006434D9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238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(860)</w:t>
            </w:r>
          </w:p>
        </w:tc>
        <w:tc>
          <w:tcPr>
            <w:tcW w:w="236" w:type="dxa"/>
          </w:tcPr>
          <w:p w14:paraId="0F07D21D" w14:textId="77777777" w:rsidR="0035443E" w:rsidRPr="00422380" w:rsidRDefault="0035443E" w:rsidP="0035443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57" w:type="dxa"/>
            <w:tcBorders>
              <w:top w:val="single" w:sz="4" w:space="0" w:color="auto"/>
              <w:bottom w:val="double" w:sz="4" w:space="0" w:color="auto"/>
            </w:tcBorders>
          </w:tcPr>
          <w:p w14:paraId="3A1464D9" w14:textId="39CF859F" w:rsidR="0035443E" w:rsidRPr="00422380" w:rsidRDefault="0035443E" w:rsidP="0035443E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left="-43" w:right="-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238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B6DA928" w14:textId="77777777" w:rsidR="0035443E" w:rsidRPr="00422380" w:rsidRDefault="0035443E" w:rsidP="0035443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8FF3294" w14:textId="00CB79C6" w:rsidR="0035443E" w:rsidRPr="003F2399" w:rsidRDefault="003F2399" w:rsidP="003F2399">
            <w:pPr>
              <w:pStyle w:val="acctfourfigures"/>
              <w:tabs>
                <w:tab w:val="clear" w:pos="765"/>
                <w:tab w:val="decimal" w:pos="289"/>
              </w:tabs>
              <w:spacing w:line="240" w:lineRule="atLeast"/>
              <w:ind w:left="-43" w:right="-456"/>
              <w:jc w:val="center"/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</w:pPr>
            <w:r w:rsidRPr="003F2399"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714449CE" w14:textId="77777777" w:rsidR="0035443E" w:rsidRPr="00422380" w:rsidRDefault="0035443E" w:rsidP="0035443E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3D04F5B" w14:textId="0138CA70" w:rsidR="0035443E" w:rsidRPr="00DD73EE" w:rsidRDefault="0035443E" w:rsidP="00DD73E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2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D73E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D73EE" w:rsidRPr="00DD73EE">
              <w:rPr>
                <w:rFonts w:asciiTheme="majorBidi" w:hAnsiTheme="majorBidi" w:cstheme="majorBidi"/>
                <w:sz w:val="28"/>
                <w:szCs w:val="28"/>
              </w:rPr>
              <w:t>860</w:t>
            </w:r>
            <w:r w:rsidRPr="00DD73E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  <w:vAlign w:val="bottom"/>
          </w:tcPr>
          <w:p w14:paraId="49814913" w14:textId="77777777" w:rsidR="0035443E" w:rsidRPr="00DD73EE" w:rsidRDefault="0035443E" w:rsidP="0035443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55" w:type="dxa"/>
            <w:vAlign w:val="bottom"/>
          </w:tcPr>
          <w:p w14:paraId="7FDD30C5" w14:textId="6C9B9F6A" w:rsidR="0035443E" w:rsidRPr="00422380" w:rsidRDefault="0035443E" w:rsidP="0035443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3A4F1B9" w14:textId="77777777" w:rsidR="0035443E" w:rsidRPr="00422380" w:rsidRDefault="0035443E" w:rsidP="0035443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5" w:type="dxa"/>
            <w:vAlign w:val="bottom"/>
          </w:tcPr>
          <w:p w14:paraId="49DA1F4C" w14:textId="0AC61837" w:rsidR="0035443E" w:rsidRPr="00422380" w:rsidRDefault="0035443E" w:rsidP="0035443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1"/>
              <w:jc w:val="center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FEF7F53" w14:textId="77777777" w:rsidR="0035443E" w:rsidRPr="00422380" w:rsidRDefault="0035443E" w:rsidP="0035443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05"/>
              <w:jc w:val="right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55" w:type="dxa"/>
            <w:vAlign w:val="bottom"/>
          </w:tcPr>
          <w:p w14:paraId="31F46F64" w14:textId="06872C96" w:rsidR="0035443E" w:rsidRPr="00422380" w:rsidRDefault="0035443E" w:rsidP="0035443E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96219CF" w14:textId="77777777" w:rsidR="0035443E" w:rsidRPr="00422380" w:rsidRDefault="0035443E" w:rsidP="0035443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6" w:type="dxa"/>
            <w:vAlign w:val="bottom"/>
          </w:tcPr>
          <w:p w14:paraId="1384E2CF" w14:textId="3384BE59" w:rsidR="0035443E" w:rsidRPr="00422380" w:rsidRDefault="0035443E" w:rsidP="0035443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1"/>
              <w:jc w:val="center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</w:tr>
    </w:tbl>
    <w:p w14:paraId="212F721F" w14:textId="5D99DE80" w:rsidR="004F40EC" w:rsidRPr="00422380" w:rsidRDefault="004F40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</w:p>
    <w:tbl>
      <w:tblPr>
        <w:tblW w:w="149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810"/>
        <w:gridCol w:w="1438"/>
        <w:gridCol w:w="238"/>
        <w:gridCol w:w="1654"/>
        <w:gridCol w:w="236"/>
        <w:gridCol w:w="1384"/>
        <w:gridCol w:w="270"/>
        <w:gridCol w:w="990"/>
        <w:gridCol w:w="270"/>
        <w:gridCol w:w="720"/>
        <w:gridCol w:w="270"/>
        <w:gridCol w:w="900"/>
        <w:gridCol w:w="236"/>
        <w:gridCol w:w="754"/>
        <w:gridCol w:w="90"/>
        <w:gridCol w:w="146"/>
        <w:gridCol w:w="90"/>
        <w:gridCol w:w="1024"/>
      </w:tblGrid>
      <w:tr w:rsidR="00917795" w:rsidRPr="00422380" w14:paraId="0F0AE820" w14:textId="77777777" w:rsidTr="000A2C18">
        <w:trPr>
          <w:trHeight w:val="261"/>
          <w:tblHeader/>
        </w:trPr>
        <w:tc>
          <w:tcPr>
            <w:tcW w:w="3420" w:type="dxa"/>
            <w:vAlign w:val="bottom"/>
          </w:tcPr>
          <w:p w14:paraId="1ADFECC1" w14:textId="77777777" w:rsidR="00917795" w:rsidRPr="00422380" w:rsidRDefault="00917795" w:rsidP="000A6B44">
            <w:pPr>
              <w:ind w:left="-19" w:right="-90"/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810" w:type="dxa"/>
            <w:vAlign w:val="bottom"/>
          </w:tcPr>
          <w:p w14:paraId="1B8A5C7E" w14:textId="77777777" w:rsidR="00917795" w:rsidRPr="00422380" w:rsidRDefault="00917795" w:rsidP="000A6B44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  <w:lang w:val="en-US" w:bidi="th-TH"/>
              </w:rPr>
            </w:pPr>
          </w:p>
        </w:tc>
        <w:tc>
          <w:tcPr>
            <w:tcW w:w="10710" w:type="dxa"/>
            <w:gridSpan w:val="17"/>
          </w:tcPr>
          <w:p w14:paraId="260AFFFA" w14:textId="77777777" w:rsidR="00917795" w:rsidRPr="00422380" w:rsidRDefault="00917795" w:rsidP="000A6B4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 w:bidi="th-TH"/>
              </w:rPr>
            </w:pPr>
            <w:r w:rsidRPr="00422380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bidi="th-TH"/>
              </w:rPr>
              <w:t xml:space="preserve">งบการเงินรวม </w:t>
            </w:r>
          </w:p>
        </w:tc>
      </w:tr>
      <w:tr w:rsidR="00917795" w:rsidRPr="00422380" w14:paraId="1EBF3FB1" w14:textId="77777777" w:rsidTr="00780F1F">
        <w:trPr>
          <w:trHeight w:val="261"/>
          <w:tblHeader/>
        </w:trPr>
        <w:tc>
          <w:tcPr>
            <w:tcW w:w="3420" w:type="dxa"/>
            <w:vAlign w:val="bottom"/>
          </w:tcPr>
          <w:p w14:paraId="3077BFFC" w14:textId="77777777" w:rsidR="00917795" w:rsidRPr="00422380" w:rsidRDefault="00917795" w:rsidP="000A6B44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810" w:type="dxa"/>
            <w:vAlign w:val="bottom"/>
          </w:tcPr>
          <w:p w14:paraId="7D0CEE66" w14:textId="77777777" w:rsidR="00917795" w:rsidRPr="00422380" w:rsidRDefault="00917795" w:rsidP="000A6B44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  <w:lang w:val="en-US" w:bidi="th-TH"/>
              </w:rPr>
            </w:pPr>
          </w:p>
        </w:tc>
        <w:tc>
          <w:tcPr>
            <w:tcW w:w="6210" w:type="dxa"/>
            <w:gridSpan w:val="7"/>
          </w:tcPr>
          <w:p w14:paraId="7422C6AC" w14:textId="77777777" w:rsidR="00917795" w:rsidRPr="00422380" w:rsidRDefault="00917795" w:rsidP="000A6B4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bidi="th-TH"/>
              </w:rPr>
            </w:pPr>
            <w:r w:rsidRPr="00422380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</w:tcPr>
          <w:p w14:paraId="752CABFE" w14:textId="77777777" w:rsidR="00917795" w:rsidRPr="00422380" w:rsidRDefault="00917795" w:rsidP="000A6B4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4230" w:type="dxa"/>
            <w:gridSpan w:val="9"/>
            <w:vAlign w:val="bottom"/>
          </w:tcPr>
          <w:p w14:paraId="4DCF24B0" w14:textId="77777777" w:rsidR="00917795" w:rsidRPr="00422380" w:rsidRDefault="00917795" w:rsidP="000A6B4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bidi="th-TH"/>
              </w:rPr>
            </w:pPr>
            <w:r w:rsidRPr="00422380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bidi="th-TH"/>
              </w:rPr>
              <w:t>มูลค่ายุติธรรม</w:t>
            </w:r>
          </w:p>
        </w:tc>
      </w:tr>
      <w:tr w:rsidR="00917795" w:rsidRPr="00422380" w14:paraId="30EE5E91" w14:textId="77777777" w:rsidTr="001F55CF">
        <w:trPr>
          <w:trHeight w:val="261"/>
          <w:tblHeader/>
        </w:trPr>
        <w:tc>
          <w:tcPr>
            <w:tcW w:w="3420" w:type="dxa"/>
            <w:vAlign w:val="bottom"/>
            <w:hideMark/>
          </w:tcPr>
          <w:p w14:paraId="29FB3548" w14:textId="70A28FC0" w:rsidR="00917795" w:rsidRPr="00422380" w:rsidRDefault="00917795" w:rsidP="000A6B44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</w:pPr>
            <w:r w:rsidRPr="00422380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 xml:space="preserve">ณ วันที่ </w:t>
            </w:r>
            <w:r w:rsidRPr="00422380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  <w:t>3</w:t>
            </w:r>
            <w:r w:rsidR="005C5BE4" w:rsidRPr="00422380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  <w:t>1</w:t>
            </w:r>
            <w:r w:rsidRPr="00422380">
              <w:rPr>
                <w:rFonts w:asciiTheme="majorBidi" w:hAnsiTheme="majorBidi"/>
                <w:b/>
                <w:bCs/>
                <w:i/>
                <w:iCs/>
                <w:sz w:val="27"/>
                <w:szCs w:val="27"/>
                <w:cs/>
              </w:rPr>
              <w:t xml:space="preserve"> </w:t>
            </w:r>
            <w:r w:rsidRPr="00422380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 xml:space="preserve">ธันวาคม </w:t>
            </w:r>
          </w:p>
        </w:tc>
        <w:tc>
          <w:tcPr>
            <w:tcW w:w="810" w:type="dxa"/>
            <w:vAlign w:val="bottom"/>
            <w:hideMark/>
          </w:tcPr>
          <w:p w14:paraId="2537C5AD" w14:textId="0B3AC68D" w:rsidR="00917795" w:rsidRPr="00422380" w:rsidRDefault="00917795" w:rsidP="000A6B44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lang w:val="en-US" w:bidi="th-TH"/>
              </w:rPr>
            </w:pPr>
          </w:p>
        </w:tc>
        <w:tc>
          <w:tcPr>
            <w:tcW w:w="1438" w:type="dxa"/>
            <w:vAlign w:val="bottom"/>
            <w:hideMark/>
          </w:tcPr>
          <w:p w14:paraId="67A7525D" w14:textId="77777777" w:rsidR="00917795" w:rsidRPr="00422380" w:rsidRDefault="00917795" w:rsidP="000A6B44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 w:rsidRPr="00422380">
              <w:rPr>
                <w:rFonts w:asciiTheme="majorBidi" w:hAnsiTheme="majorBidi" w:cstheme="majorBidi"/>
                <w:sz w:val="27"/>
                <w:szCs w:val="27"/>
                <w:cs/>
                <w:lang w:bidi="th-TH"/>
              </w:rPr>
              <w:t>เครื่องมือทางการเงิน</w:t>
            </w:r>
          </w:p>
          <w:p w14:paraId="190FB5CB" w14:textId="77777777" w:rsidR="00917795" w:rsidRPr="00422380" w:rsidRDefault="00917795" w:rsidP="000A6B44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 w:rsidRPr="00422380">
              <w:rPr>
                <w:rFonts w:asciiTheme="majorBidi" w:hAnsiTheme="majorBidi" w:cstheme="majorBidi"/>
                <w:sz w:val="27"/>
                <w:szCs w:val="27"/>
                <w:cs/>
                <w:lang w:bidi="th-TH"/>
              </w:rPr>
              <w:t>ที่วัดมูลค่าด้วยมูลค่ายุติธรรมผ่านกำไร</w:t>
            </w:r>
          </w:p>
          <w:p w14:paraId="0ABDF7D4" w14:textId="77777777" w:rsidR="00917795" w:rsidRPr="00422380" w:rsidRDefault="00917795" w:rsidP="000A6B44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 w:bidi="th-TH"/>
              </w:rPr>
            </w:pPr>
            <w:r w:rsidRPr="00422380">
              <w:rPr>
                <w:rFonts w:asciiTheme="majorBidi" w:hAnsiTheme="majorBidi" w:cstheme="majorBidi"/>
                <w:sz w:val="27"/>
                <w:szCs w:val="27"/>
                <w:cs/>
                <w:lang w:bidi="th-TH"/>
              </w:rPr>
              <w:t>หรือขาดทุน</w:t>
            </w:r>
          </w:p>
        </w:tc>
        <w:tc>
          <w:tcPr>
            <w:tcW w:w="238" w:type="dxa"/>
          </w:tcPr>
          <w:p w14:paraId="34D933A4" w14:textId="77777777" w:rsidR="00917795" w:rsidRPr="00422380" w:rsidRDefault="00917795" w:rsidP="000A6B4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654" w:type="dxa"/>
          </w:tcPr>
          <w:p w14:paraId="4B4CF2E0" w14:textId="77777777" w:rsidR="007D207C" w:rsidRPr="00422380" w:rsidRDefault="007D207C" w:rsidP="000A6B44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  <w:p w14:paraId="5E4649DA" w14:textId="77777777" w:rsidR="007D207C" w:rsidRPr="00422380" w:rsidRDefault="007D207C" w:rsidP="000A6B44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  <w:p w14:paraId="0B9EFA31" w14:textId="620E6BB1" w:rsidR="00917795" w:rsidRPr="00422380" w:rsidRDefault="00917795" w:rsidP="000A6B44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bidi="th-TH"/>
              </w:rPr>
            </w:pPr>
            <w:r w:rsidRPr="00422380">
              <w:rPr>
                <w:rFonts w:asciiTheme="majorBidi" w:hAnsiTheme="majorBidi" w:cstheme="majorBidi"/>
                <w:sz w:val="27"/>
                <w:szCs w:val="27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</w:tcPr>
          <w:p w14:paraId="6CF0D495" w14:textId="77777777" w:rsidR="00917795" w:rsidRPr="00422380" w:rsidRDefault="00917795" w:rsidP="000A6B44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bidi="th-TH"/>
              </w:rPr>
            </w:pPr>
          </w:p>
        </w:tc>
        <w:tc>
          <w:tcPr>
            <w:tcW w:w="1384" w:type="dxa"/>
            <w:vAlign w:val="bottom"/>
            <w:hideMark/>
          </w:tcPr>
          <w:p w14:paraId="6E184D77" w14:textId="77777777" w:rsidR="00917795" w:rsidRPr="00422380" w:rsidRDefault="00917795" w:rsidP="000A6B44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 w:rsidRPr="00422380">
              <w:rPr>
                <w:rFonts w:asciiTheme="majorBidi" w:hAnsiTheme="majorBidi" w:cstheme="majorBidi"/>
                <w:sz w:val="27"/>
                <w:szCs w:val="27"/>
                <w:cs/>
                <w:lang w:bidi="th-TH"/>
              </w:rPr>
              <w:t>เครื่องมือทางการเงินที่วัดมูลค่าด้วยราคาทุน</w:t>
            </w:r>
          </w:p>
          <w:p w14:paraId="3560B974" w14:textId="77777777" w:rsidR="00917795" w:rsidRPr="00422380" w:rsidRDefault="00917795" w:rsidP="000A6B44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 w:rsidRPr="00422380">
              <w:rPr>
                <w:rFonts w:asciiTheme="majorBidi" w:hAnsiTheme="majorBidi" w:cstheme="majorBidi"/>
                <w:sz w:val="27"/>
                <w:szCs w:val="27"/>
                <w:cs/>
                <w:lang w:bidi="th-TH"/>
              </w:rPr>
              <w:t>ตัดจำหน่าย</w:t>
            </w:r>
            <w:r w:rsidRPr="00422380">
              <w:rPr>
                <w:rFonts w:asciiTheme="majorBidi" w:hAnsiTheme="majorBidi"/>
                <w:sz w:val="27"/>
                <w:szCs w:val="27"/>
                <w:cs/>
                <w:lang w:bidi="th-TH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5AB76E48" w14:textId="77777777" w:rsidR="00917795" w:rsidRPr="00422380" w:rsidRDefault="00917795" w:rsidP="000A6B44">
            <w:pPr>
              <w:ind w:left="-43" w:right="-86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990" w:type="dxa"/>
            <w:vAlign w:val="bottom"/>
            <w:hideMark/>
          </w:tcPr>
          <w:p w14:paraId="4A0EA383" w14:textId="77777777" w:rsidR="00917795" w:rsidRPr="00422380" w:rsidRDefault="00917795" w:rsidP="000A6B4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 w:rsidRPr="00422380">
              <w:rPr>
                <w:rFonts w:asciiTheme="majorBidi" w:hAnsiTheme="majorBidi" w:cstheme="majorBidi"/>
                <w:sz w:val="27"/>
                <w:szCs w:val="27"/>
                <w:cs/>
                <w:lang w:bidi="th-TH"/>
              </w:rPr>
              <w:t>รวม</w:t>
            </w:r>
          </w:p>
        </w:tc>
        <w:tc>
          <w:tcPr>
            <w:tcW w:w="270" w:type="dxa"/>
          </w:tcPr>
          <w:p w14:paraId="2EA3ACE3" w14:textId="77777777" w:rsidR="00917795" w:rsidRPr="00422380" w:rsidRDefault="00917795" w:rsidP="000A6B4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720" w:type="dxa"/>
            <w:vAlign w:val="bottom"/>
            <w:hideMark/>
          </w:tcPr>
          <w:p w14:paraId="582C4134" w14:textId="4E2DB8B4" w:rsidR="00917795" w:rsidRPr="00422380" w:rsidRDefault="00917795" w:rsidP="000A6B44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7"/>
                <w:szCs w:val="27"/>
                <w:rtl/>
                <w:cs/>
              </w:rPr>
            </w:pPr>
            <w:r w:rsidRPr="00422380">
              <w:rPr>
                <w:rFonts w:asciiTheme="majorBidi" w:hAnsiTheme="majorBidi" w:cstheme="majorBidi"/>
                <w:sz w:val="27"/>
                <w:szCs w:val="27"/>
                <w:cs/>
                <w:lang w:bidi="th-TH"/>
              </w:rPr>
              <w:t>ระดับ</w:t>
            </w:r>
            <w:r w:rsidRPr="00422380">
              <w:rPr>
                <w:rFonts w:asciiTheme="majorBidi" w:hAnsiTheme="majorBidi"/>
                <w:sz w:val="27"/>
                <w:szCs w:val="27"/>
                <w:cs/>
                <w:lang w:bidi="th-TH"/>
              </w:rPr>
              <w:t xml:space="preserve"> </w:t>
            </w:r>
            <w:r w:rsidR="005C5BE4" w:rsidRPr="0042238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</w:t>
            </w:r>
          </w:p>
        </w:tc>
        <w:tc>
          <w:tcPr>
            <w:tcW w:w="270" w:type="dxa"/>
          </w:tcPr>
          <w:p w14:paraId="34CE3F55" w14:textId="77777777" w:rsidR="00917795" w:rsidRPr="00422380" w:rsidRDefault="00917795" w:rsidP="000A6B4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00" w:type="dxa"/>
            <w:vAlign w:val="bottom"/>
            <w:hideMark/>
          </w:tcPr>
          <w:p w14:paraId="676078BE" w14:textId="77777777" w:rsidR="00917795" w:rsidRPr="00422380" w:rsidRDefault="00917795" w:rsidP="000A6B4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7"/>
                <w:szCs w:val="27"/>
                <w:rtl/>
                <w:cs/>
              </w:rPr>
            </w:pPr>
            <w:r w:rsidRPr="00422380">
              <w:rPr>
                <w:rFonts w:asciiTheme="majorBidi" w:hAnsiTheme="majorBidi" w:cstheme="majorBidi"/>
                <w:sz w:val="27"/>
                <w:szCs w:val="27"/>
                <w:cs/>
                <w:lang w:bidi="th-TH"/>
              </w:rPr>
              <w:t>ระดับ</w:t>
            </w:r>
            <w:r w:rsidRPr="00422380">
              <w:rPr>
                <w:rFonts w:asciiTheme="majorBidi" w:hAnsiTheme="majorBidi"/>
                <w:sz w:val="27"/>
                <w:szCs w:val="27"/>
                <w:cs/>
                <w:lang w:bidi="th-TH"/>
              </w:rPr>
              <w:t xml:space="preserve"> </w:t>
            </w:r>
            <w:r w:rsidRPr="0042238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</w:t>
            </w:r>
          </w:p>
        </w:tc>
        <w:tc>
          <w:tcPr>
            <w:tcW w:w="236" w:type="dxa"/>
          </w:tcPr>
          <w:p w14:paraId="7B04FB32" w14:textId="77777777" w:rsidR="00917795" w:rsidRPr="00422380" w:rsidRDefault="00917795" w:rsidP="000A6B44">
            <w:pPr>
              <w:ind w:left="-43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754" w:type="dxa"/>
            <w:vAlign w:val="bottom"/>
            <w:hideMark/>
          </w:tcPr>
          <w:p w14:paraId="092595C5" w14:textId="77777777" w:rsidR="00917795" w:rsidRPr="00422380" w:rsidRDefault="00917795" w:rsidP="000A6B44">
            <w:pPr>
              <w:ind w:left="-43" w:right="-86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422380">
              <w:rPr>
                <w:rFonts w:asciiTheme="majorBidi" w:hAnsiTheme="majorBidi" w:cstheme="majorBidi"/>
                <w:sz w:val="27"/>
                <w:szCs w:val="27"/>
                <w:cs/>
              </w:rPr>
              <w:t>ระดับ</w:t>
            </w:r>
            <w:r w:rsidRPr="00422380">
              <w:rPr>
                <w:rFonts w:asciiTheme="majorBidi" w:hAnsiTheme="majorBidi" w:cstheme="majorBidi"/>
                <w:sz w:val="27"/>
                <w:szCs w:val="27"/>
              </w:rPr>
              <w:t xml:space="preserve"> 3</w:t>
            </w:r>
          </w:p>
        </w:tc>
        <w:tc>
          <w:tcPr>
            <w:tcW w:w="236" w:type="dxa"/>
            <w:gridSpan w:val="2"/>
          </w:tcPr>
          <w:p w14:paraId="01EF4990" w14:textId="77777777" w:rsidR="00917795" w:rsidRPr="00422380" w:rsidRDefault="00917795" w:rsidP="000A6B4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114" w:type="dxa"/>
            <w:gridSpan w:val="2"/>
            <w:vAlign w:val="bottom"/>
            <w:hideMark/>
          </w:tcPr>
          <w:p w14:paraId="53E5C61E" w14:textId="77777777" w:rsidR="00917795" w:rsidRPr="00422380" w:rsidRDefault="00917795" w:rsidP="00340D6D">
            <w:pPr>
              <w:pStyle w:val="acctfourfigures"/>
              <w:tabs>
                <w:tab w:val="left" w:pos="887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bidi="th-TH"/>
              </w:rPr>
            </w:pPr>
            <w:r w:rsidRPr="00422380">
              <w:rPr>
                <w:rFonts w:asciiTheme="majorBidi" w:hAnsiTheme="majorBidi" w:cstheme="majorBidi"/>
                <w:sz w:val="27"/>
                <w:szCs w:val="27"/>
                <w:cs/>
                <w:lang w:bidi="th-TH"/>
              </w:rPr>
              <w:t>รวม</w:t>
            </w:r>
          </w:p>
        </w:tc>
      </w:tr>
      <w:tr w:rsidR="00917795" w:rsidRPr="00422380" w14:paraId="0FC1CF97" w14:textId="77777777" w:rsidTr="000A2C18">
        <w:trPr>
          <w:trHeight w:val="261"/>
        </w:trPr>
        <w:tc>
          <w:tcPr>
            <w:tcW w:w="3420" w:type="dxa"/>
          </w:tcPr>
          <w:p w14:paraId="43AEC036" w14:textId="77777777" w:rsidR="00917795" w:rsidRPr="00422380" w:rsidRDefault="00917795" w:rsidP="000A6B44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  <w:lang w:val="en-GB"/>
              </w:rPr>
            </w:pPr>
          </w:p>
        </w:tc>
        <w:tc>
          <w:tcPr>
            <w:tcW w:w="810" w:type="dxa"/>
          </w:tcPr>
          <w:p w14:paraId="2210A1CC" w14:textId="77777777" w:rsidR="00917795" w:rsidRPr="00422380" w:rsidRDefault="00917795" w:rsidP="000A6B44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lang w:val="en-US" w:bidi="th-TH"/>
              </w:rPr>
            </w:pPr>
          </w:p>
        </w:tc>
        <w:tc>
          <w:tcPr>
            <w:tcW w:w="10710" w:type="dxa"/>
            <w:gridSpan w:val="17"/>
          </w:tcPr>
          <w:p w14:paraId="731BE234" w14:textId="77777777" w:rsidR="00917795" w:rsidRPr="00422380" w:rsidRDefault="00917795" w:rsidP="000A6B4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422380">
              <w:rPr>
                <w:rFonts w:ascii="Angsana New" w:hAnsi="Angsana New"/>
                <w:i/>
                <w:iCs/>
                <w:sz w:val="27"/>
                <w:szCs w:val="27"/>
                <w:cs/>
                <w:lang w:bidi="th-TH"/>
              </w:rPr>
              <w:t>(พันบาท)</w:t>
            </w:r>
          </w:p>
        </w:tc>
      </w:tr>
      <w:tr w:rsidR="006B6C8D" w:rsidRPr="00422380" w14:paraId="4713D1A7" w14:textId="77777777" w:rsidTr="000A2C18">
        <w:trPr>
          <w:trHeight w:val="261"/>
        </w:trPr>
        <w:tc>
          <w:tcPr>
            <w:tcW w:w="3420" w:type="dxa"/>
          </w:tcPr>
          <w:p w14:paraId="3A3EE930" w14:textId="7B35D7CF" w:rsidR="006B6C8D" w:rsidRPr="00422380" w:rsidRDefault="006B6C8D" w:rsidP="00964F55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  <w:lang w:val="en-GB"/>
              </w:rPr>
            </w:pPr>
            <w:r w:rsidRPr="00422380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lang w:val="en-GB"/>
              </w:rPr>
              <w:t>256</w:t>
            </w:r>
            <w:r w:rsidR="00C57728" w:rsidRPr="00422380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lang w:val="en-GB"/>
              </w:rPr>
              <w:t>6</w:t>
            </w:r>
          </w:p>
        </w:tc>
        <w:tc>
          <w:tcPr>
            <w:tcW w:w="810" w:type="dxa"/>
          </w:tcPr>
          <w:p w14:paraId="1A84B1A1" w14:textId="77777777" w:rsidR="006B6C8D" w:rsidRPr="00422380" w:rsidRDefault="006B6C8D" w:rsidP="00964F55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lang w:val="en-US" w:bidi="th-TH"/>
              </w:rPr>
            </w:pPr>
          </w:p>
        </w:tc>
        <w:tc>
          <w:tcPr>
            <w:tcW w:w="10710" w:type="dxa"/>
            <w:gridSpan w:val="17"/>
          </w:tcPr>
          <w:p w14:paraId="6F9F2322" w14:textId="5AAB9490" w:rsidR="006B6C8D" w:rsidRPr="00422380" w:rsidRDefault="006B6C8D" w:rsidP="00964F5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7"/>
                <w:szCs w:val="27"/>
                <w:cs/>
                <w:lang w:bidi="th-TH"/>
              </w:rPr>
            </w:pPr>
          </w:p>
        </w:tc>
      </w:tr>
      <w:tr w:rsidR="006B6C8D" w:rsidRPr="00422380" w14:paraId="0CA26697" w14:textId="77777777" w:rsidTr="001F55CF">
        <w:trPr>
          <w:trHeight w:val="261"/>
        </w:trPr>
        <w:tc>
          <w:tcPr>
            <w:tcW w:w="3420" w:type="dxa"/>
            <w:hideMark/>
          </w:tcPr>
          <w:p w14:paraId="5E5EC8B6" w14:textId="77777777" w:rsidR="006B6C8D" w:rsidRPr="00422380" w:rsidRDefault="006B6C8D" w:rsidP="00964F55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  <w:lang w:val="en-GB"/>
              </w:rPr>
            </w:pPr>
            <w:r w:rsidRPr="00422380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810" w:type="dxa"/>
          </w:tcPr>
          <w:p w14:paraId="7546CE2C" w14:textId="77777777" w:rsidR="006B6C8D" w:rsidRPr="00422380" w:rsidRDefault="006B6C8D" w:rsidP="00964F55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lang w:val="en-US" w:bidi="th-TH"/>
              </w:rPr>
            </w:pPr>
          </w:p>
        </w:tc>
        <w:tc>
          <w:tcPr>
            <w:tcW w:w="1438" w:type="dxa"/>
          </w:tcPr>
          <w:p w14:paraId="386068F1" w14:textId="77777777" w:rsidR="006B6C8D" w:rsidRPr="00422380" w:rsidRDefault="006B6C8D" w:rsidP="00964F55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38" w:type="dxa"/>
          </w:tcPr>
          <w:p w14:paraId="65A6C23C" w14:textId="77777777" w:rsidR="006B6C8D" w:rsidRPr="00422380" w:rsidRDefault="006B6C8D" w:rsidP="00964F5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654" w:type="dxa"/>
          </w:tcPr>
          <w:p w14:paraId="49766C16" w14:textId="77777777" w:rsidR="006B6C8D" w:rsidRPr="00422380" w:rsidRDefault="006B6C8D" w:rsidP="00964F5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36" w:type="dxa"/>
          </w:tcPr>
          <w:p w14:paraId="5F1D5E3C" w14:textId="77777777" w:rsidR="006B6C8D" w:rsidRPr="00422380" w:rsidRDefault="006B6C8D" w:rsidP="00964F5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84" w:type="dxa"/>
          </w:tcPr>
          <w:p w14:paraId="04B50043" w14:textId="77777777" w:rsidR="006B6C8D" w:rsidRPr="00422380" w:rsidRDefault="006B6C8D" w:rsidP="00964F5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</w:tcPr>
          <w:p w14:paraId="2ED7C35D" w14:textId="77777777" w:rsidR="006B6C8D" w:rsidRPr="00422380" w:rsidRDefault="006B6C8D" w:rsidP="00964F5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</w:tcPr>
          <w:p w14:paraId="266E8308" w14:textId="77777777" w:rsidR="006B6C8D" w:rsidRPr="00422380" w:rsidRDefault="006B6C8D" w:rsidP="00964F5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</w:tcPr>
          <w:p w14:paraId="78A57EE1" w14:textId="77777777" w:rsidR="006B6C8D" w:rsidRPr="00422380" w:rsidRDefault="006B6C8D" w:rsidP="00964F5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720" w:type="dxa"/>
          </w:tcPr>
          <w:p w14:paraId="000167B1" w14:textId="77777777" w:rsidR="006B6C8D" w:rsidRPr="00422380" w:rsidRDefault="006B6C8D" w:rsidP="00964F5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</w:tcPr>
          <w:p w14:paraId="50F39EC8" w14:textId="77777777" w:rsidR="006B6C8D" w:rsidRPr="00422380" w:rsidRDefault="006B6C8D" w:rsidP="00964F5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</w:tcPr>
          <w:p w14:paraId="2D1F4250" w14:textId="77777777" w:rsidR="006B6C8D" w:rsidRPr="00422380" w:rsidRDefault="006B6C8D" w:rsidP="00964F5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36" w:type="dxa"/>
          </w:tcPr>
          <w:p w14:paraId="233FCEBB" w14:textId="77777777" w:rsidR="006B6C8D" w:rsidRPr="00422380" w:rsidRDefault="006B6C8D" w:rsidP="00964F5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44" w:type="dxa"/>
            <w:gridSpan w:val="2"/>
          </w:tcPr>
          <w:p w14:paraId="61EAA357" w14:textId="77777777" w:rsidR="006B6C8D" w:rsidRPr="00422380" w:rsidRDefault="006B6C8D" w:rsidP="00964F5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36" w:type="dxa"/>
            <w:gridSpan w:val="2"/>
          </w:tcPr>
          <w:p w14:paraId="01891E6B" w14:textId="77777777" w:rsidR="006B6C8D" w:rsidRPr="00422380" w:rsidRDefault="006B6C8D" w:rsidP="00964F5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24" w:type="dxa"/>
          </w:tcPr>
          <w:p w14:paraId="0460B23C" w14:textId="77777777" w:rsidR="006B6C8D" w:rsidRPr="00422380" w:rsidRDefault="006B6C8D" w:rsidP="00964F5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6B6C8D" w:rsidRPr="00422380" w14:paraId="031194CF" w14:textId="77777777" w:rsidTr="001F55CF">
        <w:trPr>
          <w:trHeight w:val="261"/>
        </w:trPr>
        <w:tc>
          <w:tcPr>
            <w:tcW w:w="3420" w:type="dxa"/>
            <w:hideMark/>
          </w:tcPr>
          <w:p w14:paraId="4D467612" w14:textId="77777777" w:rsidR="006B6C8D" w:rsidRPr="00422380" w:rsidRDefault="006B6C8D" w:rsidP="00964F55">
            <w:pPr>
              <w:ind w:left="160" w:right="-90" w:hanging="180"/>
              <w:rPr>
                <w:rFonts w:asciiTheme="majorBidi" w:hAnsiTheme="majorBidi" w:cstheme="majorBidi"/>
                <w:sz w:val="27"/>
                <w:szCs w:val="27"/>
              </w:rPr>
            </w:pPr>
            <w:r w:rsidRPr="00422380">
              <w:rPr>
                <w:rFonts w:asciiTheme="majorBidi" w:hAnsiTheme="majorBidi" w:cstheme="majorBidi"/>
                <w:sz w:val="27"/>
                <w:szCs w:val="27"/>
                <w:cs/>
              </w:rPr>
              <w:t>สินทรัพย์ทางการเงินอื่น</w:t>
            </w:r>
          </w:p>
        </w:tc>
        <w:tc>
          <w:tcPr>
            <w:tcW w:w="810" w:type="dxa"/>
          </w:tcPr>
          <w:p w14:paraId="232C687D" w14:textId="77777777" w:rsidR="006B6C8D" w:rsidRPr="00422380" w:rsidRDefault="006B6C8D" w:rsidP="00964F55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  <w:lang w:val="en-US" w:bidi="th-TH"/>
              </w:rPr>
            </w:pPr>
          </w:p>
        </w:tc>
        <w:tc>
          <w:tcPr>
            <w:tcW w:w="1438" w:type="dxa"/>
            <w:vAlign w:val="bottom"/>
          </w:tcPr>
          <w:p w14:paraId="79B14831" w14:textId="77777777" w:rsidR="006B6C8D" w:rsidRPr="00422380" w:rsidRDefault="006B6C8D" w:rsidP="00964F55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38" w:type="dxa"/>
          </w:tcPr>
          <w:p w14:paraId="212B7644" w14:textId="77777777" w:rsidR="006B6C8D" w:rsidRPr="00422380" w:rsidRDefault="006B6C8D" w:rsidP="00964F5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654" w:type="dxa"/>
          </w:tcPr>
          <w:p w14:paraId="1B64C8ED" w14:textId="77777777" w:rsidR="006B6C8D" w:rsidRPr="00422380" w:rsidRDefault="006B6C8D" w:rsidP="00964F5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36" w:type="dxa"/>
          </w:tcPr>
          <w:p w14:paraId="047CE4BF" w14:textId="77777777" w:rsidR="006B6C8D" w:rsidRPr="00422380" w:rsidRDefault="006B6C8D" w:rsidP="00964F5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84" w:type="dxa"/>
            <w:vAlign w:val="bottom"/>
          </w:tcPr>
          <w:p w14:paraId="46603327" w14:textId="77777777" w:rsidR="006B6C8D" w:rsidRPr="00422380" w:rsidRDefault="006B6C8D" w:rsidP="00964F5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vAlign w:val="bottom"/>
          </w:tcPr>
          <w:p w14:paraId="739728BF" w14:textId="77777777" w:rsidR="006B6C8D" w:rsidRPr="00422380" w:rsidRDefault="006B6C8D" w:rsidP="00964F55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14:paraId="09030F77" w14:textId="77777777" w:rsidR="006B6C8D" w:rsidRPr="00422380" w:rsidRDefault="006B6C8D" w:rsidP="00964F5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vAlign w:val="bottom"/>
          </w:tcPr>
          <w:p w14:paraId="5575073F" w14:textId="77777777" w:rsidR="006B6C8D" w:rsidRPr="00422380" w:rsidRDefault="006B6C8D" w:rsidP="00964F5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720" w:type="dxa"/>
            <w:vAlign w:val="bottom"/>
          </w:tcPr>
          <w:p w14:paraId="05A3CC83" w14:textId="77777777" w:rsidR="006B6C8D" w:rsidRPr="00422380" w:rsidRDefault="006B6C8D" w:rsidP="00964F55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vAlign w:val="bottom"/>
          </w:tcPr>
          <w:p w14:paraId="77E98225" w14:textId="77777777" w:rsidR="006B6C8D" w:rsidRPr="00422380" w:rsidRDefault="006B6C8D" w:rsidP="00964F5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5432CD5C" w14:textId="77777777" w:rsidR="006B6C8D" w:rsidRPr="00422380" w:rsidRDefault="006B6C8D" w:rsidP="00964F5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36" w:type="dxa"/>
            <w:vAlign w:val="bottom"/>
          </w:tcPr>
          <w:p w14:paraId="3BFD2F71" w14:textId="77777777" w:rsidR="006B6C8D" w:rsidRPr="00422380" w:rsidRDefault="006B6C8D" w:rsidP="00964F55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44" w:type="dxa"/>
            <w:gridSpan w:val="2"/>
            <w:vAlign w:val="bottom"/>
          </w:tcPr>
          <w:p w14:paraId="7B11E6E7" w14:textId="77777777" w:rsidR="006B6C8D" w:rsidRPr="00422380" w:rsidRDefault="006B6C8D" w:rsidP="00964F55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36" w:type="dxa"/>
            <w:gridSpan w:val="2"/>
          </w:tcPr>
          <w:p w14:paraId="78D4187C" w14:textId="77777777" w:rsidR="006B6C8D" w:rsidRPr="00422380" w:rsidRDefault="006B6C8D" w:rsidP="00964F5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24" w:type="dxa"/>
          </w:tcPr>
          <w:p w14:paraId="7BBC54E3" w14:textId="77777777" w:rsidR="006B6C8D" w:rsidRPr="00422380" w:rsidRDefault="006B6C8D" w:rsidP="00964F5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C57728" w:rsidRPr="00422380" w14:paraId="3ED22DD6" w14:textId="77777777" w:rsidTr="001F55CF">
        <w:trPr>
          <w:trHeight w:val="261"/>
        </w:trPr>
        <w:tc>
          <w:tcPr>
            <w:tcW w:w="3420" w:type="dxa"/>
            <w:hideMark/>
          </w:tcPr>
          <w:p w14:paraId="548684EB" w14:textId="77777777" w:rsidR="00C57728" w:rsidRPr="00422380" w:rsidRDefault="00C57728" w:rsidP="00C57728">
            <w:pPr>
              <w:ind w:left="160" w:right="-90" w:hanging="180"/>
              <w:rPr>
                <w:rFonts w:asciiTheme="majorBidi" w:hAnsiTheme="majorBidi" w:cstheme="majorBidi"/>
                <w:sz w:val="27"/>
                <w:szCs w:val="27"/>
                <w:lang w:val="en-GB" w:bidi="ar-SA"/>
              </w:rPr>
            </w:pPr>
            <w:r w:rsidRPr="00422380">
              <w:rPr>
                <w:rFonts w:asciiTheme="majorBidi" w:hAnsiTheme="majorBidi"/>
                <w:sz w:val="27"/>
                <w:szCs w:val="27"/>
                <w:cs/>
              </w:rPr>
              <w:t xml:space="preserve">    </w:t>
            </w:r>
            <w:r w:rsidRPr="00422380">
              <w:rPr>
                <w:rFonts w:asciiTheme="majorBidi" w:hAnsiTheme="majorBidi" w:cstheme="majorBidi" w:hint="cs"/>
                <w:sz w:val="27"/>
                <w:szCs w:val="27"/>
                <w:cs/>
              </w:rPr>
              <w:t>เงินลงทุนในตราสารหนี้</w:t>
            </w:r>
          </w:p>
        </w:tc>
        <w:tc>
          <w:tcPr>
            <w:tcW w:w="810" w:type="dxa"/>
          </w:tcPr>
          <w:p w14:paraId="47A5FC4C" w14:textId="77777777" w:rsidR="00C57728" w:rsidRPr="00422380" w:rsidRDefault="00C57728" w:rsidP="00C57728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lang w:val="en-US" w:bidi="th-TH"/>
              </w:rPr>
            </w:pPr>
          </w:p>
        </w:tc>
        <w:tc>
          <w:tcPr>
            <w:tcW w:w="1438" w:type="dxa"/>
            <w:vAlign w:val="bottom"/>
          </w:tcPr>
          <w:p w14:paraId="45CCC0AF" w14:textId="0DEBD8AA" w:rsidR="00C57728" w:rsidRPr="00422380" w:rsidRDefault="00C57728" w:rsidP="001F55CF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72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422380">
              <w:rPr>
                <w:rFonts w:asciiTheme="majorBidi" w:hAnsiTheme="majorBidi" w:cstheme="majorBidi"/>
                <w:sz w:val="28"/>
                <w:szCs w:val="28"/>
              </w:rPr>
              <w:t>2,895</w:t>
            </w:r>
          </w:p>
        </w:tc>
        <w:tc>
          <w:tcPr>
            <w:tcW w:w="238" w:type="dxa"/>
          </w:tcPr>
          <w:p w14:paraId="5B08C194" w14:textId="77777777" w:rsidR="00C57728" w:rsidRPr="00422380" w:rsidRDefault="00C57728" w:rsidP="00C5772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654" w:type="dxa"/>
          </w:tcPr>
          <w:p w14:paraId="79F739F5" w14:textId="5A68BC63" w:rsidR="00C57728" w:rsidRPr="00422380" w:rsidRDefault="00C57728" w:rsidP="00D51B34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left="-43"/>
              <w:rPr>
                <w:rFonts w:asciiTheme="majorBidi" w:hAnsiTheme="majorBidi" w:cstheme="majorBidi"/>
                <w:sz w:val="27"/>
                <w:szCs w:val="27"/>
              </w:rPr>
            </w:pPr>
            <w:r w:rsidRPr="00422380">
              <w:rPr>
                <w:rFonts w:asciiTheme="majorBidi" w:hAnsiTheme="majorBidi"/>
                <w:sz w:val="27"/>
                <w:szCs w:val="27"/>
                <w:lang w:bidi="th-TH"/>
              </w:rPr>
              <w:t xml:space="preserve">                      </w:t>
            </w:r>
            <w:r w:rsidRPr="00422380">
              <w:rPr>
                <w:rFonts w:asciiTheme="majorBidi" w:hAnsiTheme="majorBidi"/>
                <w:sz w:val="27"/>
                <w:szCs w:val="27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1C775B20" w14:textId="77777777" w:rsidR="00C57728" w:rsidRPr="00422380" w:rsidRDefault="00C57728" w:rsidP="00C5772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84" w:type="dxa"/>
            <w:vAlign w:val="bottom"/>
          </w:tcPr>
          <w:p w14:paraId="29EF9C7D" w14:textId="3BCC3EC2" w:rsidR="00C57728" w:rsidRPr="00422380" w:rsidRDefault="00C57728" w:rsidP="00C57728">
            <w:pPr>
              <w:pStyle w:val="acctfourfigures"/>
              <w:tabs>
                <w:tab w:val="clear" w:pos="765"/>
                <w:tab w:val="decimal" w:pos="289"/>
                <w:tab w:val="left" w:pos="828"/>
              </w:tabs>
              <w:spacing w:line="240" w:lineRule="atLeast"/>
              <w:ind w:left="-43" w:right="-284"/>
              <w:jc w:val="center"/>
              <w:rPr>
                <w:rFonts w:asciiTheme="majorBidi" w:hAnsiTheme="majorBidi"/>
                <w:sz w:val="28"/>
                <w:szCs w:val="28"/>
                <w:lang w:bidi="th-TH"/>
              </w:rPr>
            </w:pPr>
            <w:r w:rsidRPr="00422380">
              <w:rPr>
                <w:rFonts w:asciiTheme="majorBidi" w:hAnsiTheme="majorBidi" w:hint="cs"/>
                <w:sz w:val="28"/>
                <w:szCs w:val="28"/>
                <w:cs/>
                <w:lang w:bidi="th-TH"/>
              </w:rPr>
              <w:t>-</w:t>
            </w:r>
            <w:r w:rsidRPr="00422380">
              <w:rPr>
                <w:rFonts w:asciiTheme="majorBidi" w:hAnsiTheme="majorBidi"/>
                <w:sz w:val="28"/>
                <w:szCs w:val="28"/>
                <w:lang w:bidi="th-TH"/>
              </w:rPr>
              <w:t xml:space="preserve">             </w:t>
            </w:r>
          </w:p>
        </w:tc>
        <w:tc>
          <w:tcPr>
            <w:tcW w:w="270" w:type="dxa"/>
            <w:vAlign w:val="bottom"/>
          </w:tcPr>
          <w:p w14:paraId="68533449" w14:textId="77777777" w:rsidR="00C57728" w:rsidRPr="00422380" w:rsidRDefault="00C57728" w:rsidP="00C5772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14:paraId="5B09BC4B" w14:textId="1EB1C852" w:rsidR="00C57728" w:rsidRPr="00422380" w:rsidRDefault="00C57728" w:rsidP="00C5772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21"/>
              <w:jc w:val="right"/>
              <w:rPr>
                <w:rFonts w:ascii="Angsana New" w:hAnsi="Angsana New" w:cs="Angsana New"/>
                <w:b w:val="0"/>
                <w:bCs w:val="0"/>
                <w:sz w:val="27"/>
                <w:szCs w:val="27"/>
              </w:rPr>
            </w:pPr>
            <w:r w:rsidRPr="0042238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2,895</w:t>
            </w:r>
          </w:p>
        </w:tc>
        <w:tc>
          <w:tcPr>
            <w:tcW w:w="270" w:type="dxa"/>
            <w:vAlign w:val="bottom"/>
          </w:tcPr>
          <w:p w14:paraId="1F89790B" w14:textId="77777777" w:rsidR="00C57728" w:rsidRPr="00422380" w:rsidRDefault="00C57728" w:rsidP="00C5772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1"/>
              <w:jc w:val="right"/>
              <w:rPr>
                <w:rFonts w:ascii="Angsana New" w:hAnsi="Angsana New" w:cs="Angsana New"/>
                <w:b w:val="0"/>
                <w:bCs w:val="0"/>
                <w:sz w:val="27"/>
                <w:szCs w:val="27"/>
              </w:rPr>
            </w:pPr>
          </w:p>
        </w:tc>
        <w:tc>
          <w:tcPr>
            <w:tcW w:w="720" w:type="dxa"/>
            <w:vAlign w:val="bottom"/>
          </w:tcPr>
          <w:p w14:paraId="77F54EC5" w14:textId="3EFC0514" w:rsidR="00C57728" w:rsidRPr="00422380" w:rsidRDefault="00C57728" w:rsidP="00D51B34">
            <w:pPr>
              <w:pStyle w:val="acctfourfigures"/>
              <w:tabs>
                <w:tab w:val="clear" w:pos="765"/>
                <w:tab w:val="decimal" w:pos="11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2238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8DBC91D" w14:textId="77777777" w:rsidR="00C57728" w:rsidRPr="00422380" w:rsidRDefault="00C57728" w:rsidP="00C5772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42BF2697" w14:textId="05E7BE86" w:rsidR="00C57728" w:rsidRPr="00422380" w:rsidRDefault="00C57728" w:rsidP="00C5772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5"/>
              <w:jc w:val="right"/>
              <w:rPr>
                <w:rFonts w:ascii="Angsana New" w:hAnsi="Angsana New" w:cs="Angsana New"/>
                <w:b w:val="0"/>
                <w:bCs w:val="0"/>
                <w:sz w:val="27"/>
                <w:szCs w:val="27"/>
              </w:rPr>
            </w:pPr>
            <w:r w:rsidRPr="00422380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2,895</w:t>
            </w:r>
          </w:p>
        </w:tc>
        <w:tc>
          <w:tcPr>
            <w:tcW w:w="236" w:type="dxa"/>
            <w:vAlign w:val="bottom"/>
          </w:tcPr>
          <w:p w14:paraId="3A384C84" w14:textId="77777777" w:rsidR="00C57728" w:rsidRPr="00422380" w:rsidRDefault="00C57728" w:rsidP="00C5772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 w:cs="Angsana New"/>
                <w:b w:val="0"/>
                <w:bCs w:val="0"/>
                <w:sz w:val="27"/>
                <w:szCs w:val="27"/>
              </w:rPr>
            </w:pPr>
          </w:p>
        </w:tc>
        <w:tc>
          <w:tcPr>
            <w:tcW w:w="844" w:type="dxa"/>
            <w:gridSpan w:val="2"/>
            <w:vAlign w:val="bottom"/>
          </w:tcPr>
          <w:p w14:paraId="1CDC3FBE" w14:textId="1808749C" w:rsidR="00C57728" w:rsidRPr="00422380" w:rsidRDefault="00D51B34" w:rsidP="00C57728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118"/>
              <w:jc w:val="center"/>
              <w:rPr>
                <w:rFonts w:asciiTheme="majorBidi" w:hAnsiTheme="majorBidi"/>
                <w:sz w:val="28"/>
                <w:szCs w:val="28"/>
                <w:lang w:val="en-GB"/>
              </w:rPr>
            </w:pPr>
            <w:r w:rsidRPr="00422380">
              <w:rPr>
                <w:rFonts w:asciiTheme="majorBidi" w:hAnsiTheme="majorBidi"/>
                <w:sz w:val="28"/>
                <w:szCs w:val="28"/>
                <w:lang w:val="en-GB"/>
              </w:rPr>
              <w:t xml:space="preserve">  </w:t>
            </w:r>
            <w:r w:rsidR="00C57728" w:rsidRPr="00422380">
              <w:rPr>
                <w:rFonts w:asciiTheme="majorBidi" w:hAnsiTheme="majorBidi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236" w:type="dxa"/>
            <w:gridSpan w:val="2"/>
          </w:tcPr>
          <w:p w14:paraId="4886230E" w14:textId="77777777" w:rsidR="00C57728" w:rsidRPr="00422380" w:rsidRDefault="00C57728" w:rsidP="00C5772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24" w:type="dxa"/>
          </w:tcPr>
          <w:p w14:paraId="5CFBB16B" w14:textId="1D9F8A75" w:rsidR="00C57728" w:rsidRPr="00422380" w:rsidRDefault="00C57728" w:rsidP="00C5772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5"/>
              <w:jc w:val="right"/>
              <w:rPr>
                <w:rFonts w:ascii="Angsana New" w:hAnsi="Angsana New" w:cs="Angsana New"/>
                <w:b w:val="0"/>
                <w:bCs w:val="0"/>
                <w:sz w:val="27"/>
                <w:szCs w:val="27"/>
              </w:rPr>
            </w:pPr>
            <w:r w:rsidRPr="00422380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2,895</w:t>
            </w:r>
          </w:p>
        </w:tc>
      </w:tr>
      <w:tr w:rsidR="00C57728" w:rsidRPr="00422380" w14:paraId="0A06A4F2" w14:textId="77777777" w:rsidTr="001F55CF">
        <w:trPr>
          <w:trHeight w:val="261"/>
        </w:trPr>
        <w:tc>
          <w:tcPr>
            <w:tcW w:w="3420" w:type="dxa"/>
          </w:tcPr>
          <w:p w14:paraId="20354E06" w14:textId="77777777" w:rsidR="00C57728" w:rsidRPr="00422380" w:rsidRDefault="00C57728" w:rsidP="00C57728">
            <w:pPr>
              <w:ind w:left="160" w:right="-90" w:hanging="180"/>
              <w:rPr>
                <w:rFonts w:asciiTheme="majorBidi" w:hAnsiTheme="majorBidi" w:cstheme="majorBidi"/>
                <w:sz w:val="27"/>
                <w:szCs w:val="27"/>
              </w:rPr>
            </w:pPr>
            <w:r w:rsidRPr="00422380">
              <w:rPr>
                <w:rFonts w:asciiTheme="majorBidi" w:hAnsiTheme="majorBidi"/>
                <w:sz w:val="27"/>
                <w:szCs w:val="27"/>
                <w:cs/>
              </w:rPr>
              <w:t xml:space="preserve">    </w:t>
            </w:r>
            <w:r w:rsidRPr="00422380">
              <w:rPr>
                <w:rFonts w:asciiTheme="majorBidi" w:hAnsiTheme="majorBidi" w:cstheme="majorBidi" w:hint="cs"/>
                <w:sz w:val="27"/>
                <w:szCs w:val="27"/>
                <w:cs/>
              </w:rPr>
              <w:t>เงินลงทุนใน</w:t>
            </w:r>
            <w:r w:rsidRPr="00422380">
              <w:rPr>
                <w:rFonts w:asciiTheme="majorBidi" w:hAnsiTheme="majorBidi" w:cstheme="majorBidi"/>
                <w:sz w:val="27"/>
                <w:szCs w:val="27"/>
                <w:cs/>
              </w:rPr>
              <w:t>ตราสารทุน</w:t>
            </w:r>
          </w:p>
        </w:tc>
        <w:tc>
          <w:tcPr>
            <w:tcW w:w="810" w:type="dxa"/>
          </w:tcPr>
          <w:p w14:paraId="37FF0982" w14:textId="77777777" w:rsidR="00C57728" w:rsidRPr="00422380" w:rsidRDefault="00C57728" w:rsidP="00C57728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lang w:val="en-US" w:bidi="th-TH"/>
              </w:rPr>
            </w:pPr>
          </w:p>
        </w:tc>
        <w:tc>
          <w:tcPr>
            <w:tcW w:w="1438" w:type="dxa"/>
            <w:vAlign w:val="bottom"/>
          </w:tcPr>
          <w:p w14:paraId="4E1C8516" w14:textId="75C15913" w:rsidR="00C57728" w:rsidRPr="00422380" w:rsidRDefault="00C57728" w:rsidP="00C57728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left="-43"/>
              <w:rPr>
                <w:rFonts w:asciiTheme="majorBidi" w:hAnsiTheme="majorBidi" w:cstheme="majorBidi"/>
                <w:sz w:val="27"/>
                <w:szCs w:val="27"/>
                <w:rtl/>
                <w:cs/>
              </w:rPr>
            </w:pPr>
            <w:r w:rsidRPr="00422380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      </w:t>
            </w:r>
            <w:r w:rsidRPr="0042238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          </w:t>
            </w:r>
            <w:r w:rsidRPr="00422380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8" w:type="dxa"/>
          </w:tcPr>
          <w:p w14:paraId="372A740F" w14:textId="77777777" w:rsidR="00C57728" w:rsidRPr="00422380" w:rsidRDefault="00C57728" w:rsidP="00C57728">
            <w:pPr>
              <w:pStyle w:val="acctfourfigures"/>
              <w:tabs>
                <w:tab w:val="clear" w:pos="765"/>
                <w:tab w:val="decimal" w:pos="701"/>
                <w:tab w:val="decimal" w:pos="796"/>
                <w:tab w:val="decimal" w:pos="1003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654" w:type="dxa"/>
          </w:tcPr>
          <w:p w14:paraId="72B33FD5" w14:textId="6139B9D6" w:rsidR="00C57728" w:rsidRPr="00422380" w:rsidRDefault="00C57728" w:rsidP="00C57728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42238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7,162</w:t>
            </w:r>
          </w:p>
        </w:tc>
        <w:tc>
          <w:tcPr>
            <w:tcW w:w="236" w:type="dxa"/>
          </w:tcPr>
          <w:p w14:paraId="61A4CD28" w14:textId="77777777" w:rsidR="00C57728" w:rsidRPr="00422380" w:rsidRDefault="00C57728" w:rsidP="00C5772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84" w:type="dxa"/>
            <w:vAlign w:val="bottom"/>
          </w:tcPr>
          <w:p w14:paraId="0A5F5E43" w14:textId="200CE800" w:rsidR="00C57728" w:rsidRPr="00422380" w:rsidRDefault="00C57728" w:rsidP="00C57728">
            <w:pPr>
              <w:pStyle w:val="acctfourfigures"/>
              <w:tabs>
                <w:tab w:val="clear" w:pos="765"/>
                <w:tab w:val="decimal" w:pos="289"/>
              </w:tabs>
              <w:spacing w:line="240" w:lineRule="atLeast"/>
              <w:ind w:left="-43" w:right="-14"/>
              <w:jc w:val="center"/>
              <w:rPr>
                <w:rFonts w:asciiTheme="majorBidi" w:hAnsiTheme="majorBidi"/>
                <w:sz w:val="28"/>
                <w:szCs w:val="28"/>
                <w:lang w:bidi="th-TH"/>
              </w:rPr>
            </w:pPr>
            <w:r w:rsidRPr="00422380">
              <w:rPr>
                <w:rFonts w:asciiTheme="majorBidi" w:hAnsi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7AFE4F1" w14:textId="77777777" w:rsidR="00C57728" w:rsidRPr="00422380" w:rsidRDefault="00C57728" w:rsidP="00C5772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14:paraId="01EEB8A9" w14:textId="1F69D2F0" w:rsidR="00C57728" w:rsidRPr="00422380" w:rsidRDefault="00C57728" w:rsidP="00C5772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21"/>
              <w:jc w:val="right"/>
              <w:rPr>
                <w:rFonts w:ascii="Angsana New" w:hAnsi="Angsana New" w:cs="Angsana New"/>
                <w:b w:val="0"/>
                <w:bCs w:val="0"/>
                <w:sz w:val="27"/>
                <w:szCs w:val="27"/>
              </w:rPr>
            </w:pPr>
            <w:r w:rsidRPr="0042238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7,162</w:t>
            </w:r>
          </w:p>
        </w:tc>
        <w:tc>
          <w:tcPr>
            <w:tcW w:w="270" w:type="dxa"/>
            <w:vAlign w:val="bottom"/>
          </w:tcPr>
          <w:p w14:paraId="3E2EED55" w14:textId="77777777" w:rsidR="00C57728" w:rsidRPr="00422380" w:rsidRDefault="00C57728" w:rsidP="00C5772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1"/>
              <w:jc w:val="right"/>
              <w:rPr>
                <w:rFonts w:ascii="Angsana New" w:hAnsi="Angsana New" w:cs="Angsana New"/>
                <w:b w:val="0"/>
                <w:bCs w:val="0"/>
                <w:sz w:val="27"/>
                <w:szCs w:val="27"/>
              </w:rPr>
            </w:pPr>
          </w:p>
        </w:tc>
        <w:tc>
          <w:tcPr>
            <w:tcW w:w="720" w:type="dxa"/>
            <w:vAlign w:val="bottom"/>
          </w:tcPr>
          <w:p w14:paraId="2953A9BA" w14:textId="2DAE69BE" w:rsidR="00C57728" w:rsidRPr="00422380" w:rsidRDefault="00C57728" w:rsidP="00C57728">
            <w:pPr>
              <w:pStyle w:val="acctfourfigures"/>
              <w:tabs>
                <w:tab w:val="clear" w:pos="765"/>
                <w:tab w:val="decimal" w:pos="11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42238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Pr="00422380">
              <w:rPr>
                <w:rFonts w:asciiTheme="majorBidi" w:hAnsiTheme="majorBidi" w:cstheme="majorBidi"/>
                <w:sz w:val="28"/>
                <w:szCs w:val="28"/>
              </w:rPr>
              <w:t>,466</w:t>
            </w:r>
          </w:p>
        </w:tc>
        <w:tc>
          <w:tcPr>
            <w:tcW w:w="270" w:type="dxa"/>
            <w:vAlign w:val="bottom"/>
          </w:tcPr>
          <w:p w14:paraId="09A318DE" w14:textId="77777777" w:rsidR="00C57728" w:rsidRPr="00422380" w:rsidRDefault="00C57728" w:rsidP="00C5772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50FDBD63" w14:textId="0F939BD8" w:rsidR="00C57728" w:rsidRPr="00422380" w:rsidRDefault="00C57728" w:rsidP="00C5772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163"/>
              <w:jc w:val="right"/>
              <w:rPr>
                <w:rFonts w:ascii="Angsana New" w:hAnsi="Angsana New" w:cs="Angsana New"/>
                <w:b w:val="0"/>
                <w:bCs w:val="0"/>
                <w:sz w:val="27"/>
                <w:szCs w:val="27"/>
              </w:rPr>
            </w:pPr>
            <w:r w:rsidRPr="00422380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 xml:space="preserve">      </w:t>
            </w:r>
            <w:r w:rsidRPr="0042238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236" w:type="dxa"/>
            <w:vAlign w:val="bottom"/>
          </w:tcPr>
          <w:p w14:paraId="31575668" w14:textId="77777777" w:rsidR="00C57728" w:rsidRPr="00422380" w:rsidRDefault="00C57728" w:rsidP="00C5772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 w:cs="Angsana New"/>
                <w:b w:val="0"/>
                <w:bCs w:val="0"/>
                <w:sz w:val="27"/>
                <w:szCs w:val="27"/>
              </w:rPr>
            </w:pPr>
          </w:p>
        </w:tc>
        <w:tc>
          <w:tcPr>
            <w:tcW w:w="844" w:type="dxa"/>
            <w:gridSpan w:val="2"/>
            <w:vAlign w:val="bottom"/>
          </w:tcPr>
          <w:p w14:paraId="7E9AACA5" w14:textId="07D3CE46" w:rsidR="00C57728" w:rsidRPr="00422380" w:rsidRDefault="00C57728" w:rsidP="00C57728">
            <w:pPr>
              <w:tabs>
                <w:tab w:val="clear" w:pos="227"/>
                <w:tab w:val="clear" w:pos="454"/>
                <w:tab w:val="clear" w:pos="680"/>
                <w:tab w:val="decimal" w:pos="648"/>
              </w:tabs>
              <w:ind w:left="-43" w:right="-467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422380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696</w:t>
            </w:r>
          </w:p>
        </w:tc>
        <w:tc>
          <w:tcPr>
            <w:tcW w:w="236" w:type="dxa"/>
            <w:gridSpan w:val="2"/>
          </w:tcPr>
          <w:p w14:paraId="0EDE201E" w14:textId="77777777" w:rsidR="00C57728" w:rsidRPr="00422380" w:rsidRDefault="00C57728" w:rsidP="00C5772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24" w:type="dxa"/>
          </w:tcPr>
          <w:p w14:paraId="7A82E135" w14:textId="1C076DF8" w:rsidR="00C57728" w:rsidRPr="00422380" w:rsidRDefault="00C57728" w:rsidP="00C5772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21"/>
              <w:jc w:val="right"/>
              <w:rPr>
                <w:rFonts w:ascii="Angsana New" w:hAnsi="Angsana New" w:cs="Angsana New"/>
                <w:b w:val="0"/>
                <w:bCs w:val="0"/>
                <w:sz w:val="27"/>
                <w:szCs w:val="27"/>
              </w:rPr>
            </w:pPr>
            <w:r w:rsidRPr="00422380">
              <w:rPr>
                <w:rFonts w:asciiTheme="majorBidi" w:hAnsiTheme="majorBidi"/>
                <w:b w:val="0"/>
                <w:bCs w:val="0"/>
                <w:sz w:val="28"/>
                <w:szCs w:val="28"/>
                <w:cs/>
                <w:lang w:val="en-GB"/>
              </w:rPr>
              <w:t xml:space="preserve">     </w:t>
            </w:r>
            <w:r w:rsidRPr="0042238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GB" w:bidi="ar-SA"/>
              </w:rPr>
              <w:t>7,162</w:t>
            </w:r>
          </w:p>
        </w:tc>
      </w:tr>
      <w:tr w:rsidR="00C57728" w:rsidRPr="00422380" w14:paraId="1E5F8997" w14:textId="77777777" w:rsidTr="001F55CF">
        <w:trPr>
          <w:trHeight w:val="261"/>
        </w:trPr>
        <w:tc>
          <w:tcPr>
            <w:tcW w:w="3420" w:type="dxa"/>
          </w:tcPr>
          <w:p w14:paraId="3B0493B7" w14:textId="6ED17C6B" w:rsidR="00C57728" w:rsidRPr="00422380" w:rsidRDefault="00C57728" w:rsidP="00C57728">
            <w:pPr>
              <w:ind w:left="160" w:right="-90" w:hanging="180"/>
              <w:rPr>
                <w:rFonts w:asciiTheme="majorBidi" w:hAnsiTheme="majorBidi"/>
                <w:sz w:val="27"/>
                <w:szCs w:val="27"/>
                <w:cs/>
              </w:rPr>
            </w:pPr>
            <w:r w:rsidRPr="00422380">
              <w:rPr>
                <w:rFonts w:asciiTheme="majorBidi" w:hAnsiTheme="majorBidi" w:hint="cs"/>
                <w:sz w:val="28"/>
                <w:szCs w:val="28"/>
                <w:cs/>
              </w:rPr>
              <w:t xml:space="preserve">    </w:t>
            </w:r>
            <w:r w:rsidRPr="00422380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สินทรัพย์อนุพันธ์</w:t>
            </w:r>
          </w:p>
        </w:tc>
        <w:tc>
          <w:tcPr>
            <w:tcW w:w="810" w:type="dxa"/>
          </w:tcPr>
          <w:p w14:paraId="39A3B078" w14:textId="77777777" w:rsidR="00C57728" w:rsidRPr="00422380" w:rsidRDefault="00C57728" w:rsidP="00C57728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lang w:val="en-US" w:bidi="th-TH"/>
              </w:rPr>
            </w:pPr>
          </w:p>
        </w:tc>
        <w:tc>
          <w:tcPr>
            <w:tcW w:w="1438" w:type="dxa"/>
            <w:vAlign w:val="bottom"/>
          </w:tcPr>
          <w:p w14:paraId="57B5AF07" w14:textId="64129271" w:rsidR="00C57728" w:rsidRPr="00422380" w:rsidRDefault="00C57728" w:rsidP="001F55CF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72"/>
              <w:jc w:val="right"/>
              <w:rPr>
                <w:rFonts w:asciiTheme="majorBidi" w:hAnsiTheme="majorBidi"/>
                <w:sz w:val="27"/>
                <w:szCs w:val="27"/>
                <w:cs/>
                <w:lang w:bidi="th-TH"/>
              </w:rPr>
            </w:pPr>
            <w:r w:rsidRPr="00422380">
              <w:rPr>
                <w:rFonts w:asciiTheme="majorBidi" w:hAnsiTheme="majorBidi" w:cstheme="majorBidi"/>
                <w:sz w:val="28"/>
                <w:szCs w:val="28"/>
              </w:rPr>
              <w:t>855</w:t>
            </w:r>
          </w:p>
        </w:tc>
        <w:tc>
          <w:tcPr>
            <w:tcW w:w="238" w:type="dxa"/>
          </w:tcPr>
          <w:p w14:paraId="70088BA9" w14:textId="77777777" w:rsidR="00C57728" w:rsidRPr="00422380" w:rsidRDefault="00C57728" w:rsidP="00C57728">
            <w:pPr>
              <w:pStyle w:val="acctfourfigures"/>
              <w:tabs>
                <w:tab w:val="clear" w:pos="765"/>
                <w:tab w:val="decimal" w:pos="701"/>
                <w:tab w:val="decimal" w:pos="796"/>
                <w:tab w:val="decimal" w:pos="1003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654" w:type="dxa"/>
          </w:tcPr>
          <w:p w14:paraId="12E2D6B9" w14:textId="3788E09A" w:rsidR="00C57728" w:rsidRPr="00422380" w:rsidRDefault="00C57728" w:rsidP="00D51B34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left="-43"/>
              <w:rPr>
                <w:rFonts w:asciiTheme="majorBidi" w:hAnsiTheme="majorBidi" w:cstheme="majorBidi"/>
                <w:sz w:val="27"/>
                <w:szCs w:val="27"/>
              </w:rPr>
            </w:pPr>
            <w:r w:rsidRPr="00422380">
              <w:rPr>
                <w:rFonts w:asciiTheme="majorBidi" w:hAnsiTheme="majorBidi" w:hint="cs"/>
                <w:sz w:val="27"/>
                <w:szCs w:val="27"/>
                <w:cs/>
                <w:lang w:bidi="th-TH"/>
              </w:rPr>
              <w:t xml:space="preserve">           </w:t>
            </w:r>
            <w:r w:rsidRPr="00422380">
              <w:rPr>
                <w:rFonts w:asciiTheme="majorBidi" w:hAnsiTheme="majorBidi"/>
                <w:sz w:val="27"/>
                <w:szCs w:val="27"/>
                <w:lang w:bidi="th-TH"/>
              </w:rPr>
              <w:t xml:space="preserve">          </w:t>
            </w:r>
            <w:r w:rsidRPr="00422380">
              <w:rPr>
                <w:rFonts w:asciiTheme="majorBidi" w:hAnsiTheme="majorBidi" w:hint="cs"/>
                <w:sz w:val="27"/>
                <w:szCs w:val="27"/>
                <w:cs/>
                <w:lang w:bidi="th-TH"/>
              </w:rPr>
              <w:t xml:space="preserve"> </w:t>
            </w:r>
            <w:r w:rsidRPr="00422380">
              <w:rPr>
                <w:rFonts w:asciiTheme="majorBidi" w:hAnsiTheme="majorBidi"/>
                <w:sz w:val="27"/>
                <w:szCs w:val="27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2354224B" w14:textId="77777777" w:rsidR="00C57728" w:rsidRPr="00422380" w:rsidRDefault="00C57728" w:rsidP="00C5772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84" w:type="dxa"/>
            <w:vAlign w:val="bottom"/>
          </w:tcPr>
          <w:p w14:paraId="6DB45BBA" w14:textId="191D4ED6" w:rsidR="00C57728" w:rsidRPr="00422380" w:rsidRDefault="00C57728" w:rsidP="00C57728">
            <w:pPr>
              <w:pStyle w:val="acctfourfigures"/>
              <w:tabs>
                <w:tab w:val="clear" w:pos="765"/>
                <w:tab w:val="decimal" w:pos="289"/>
              </w:tabs>
              <w:spacing w:line="240" w:lineRule="atLeast"/>
              <w:ind w:left="-43" w:right="-14"/>
              <w:jc w:val="center"/>
              <w:rPr>
                <w:rFonts w:asciiTheme="majorBidi" w:hAnsiTheme="majorBidi"/>
                <w:sz w:val="28"/>
                <w:szCs w:val="28"/>
                <w:cs/>
                <w:lang w:bidi="th-TH"/>
              </w:rPr>
            </w:pPr>
            <w:r w:rsidRPr="00422380">
              <w:rPr>
                <w:rFonts w:asciiTheme="majorBidi" w:hAnsi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B2FEF86" w14:textId="77777777" w:rsidR="00C57728" w:rsidRPr="00422380" w:rsidRDefault="00C57728" w:rsidP="00C5772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14:paraId="3904B262" w14:textId="146627E2" w:rsidR="00C57728" w:rsidRPr="00422380" w:rsidRDefault="00C57728" w:rsidP="00C5772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21"/>
              <w:jc w:val="right"/>
              <w:rPr>
                <w:rFonts w:ascii="Angsana New" w:hAnsi="Angsana New" w:cs="Angsana New"/>
                <w:b w:val="0"/>
                <w:bCs w:val="0"/>
                <w:sz w:val="27"/>
                <w:szCs w:val="27"/>
              </w:rPr>
            </w:pPr>
            <w:r w:rsidRPr="0042238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855</w:t>
            </w:r>
          </w:p>
        </w:tc>
        <w:tc>
          <w:tcPr>
            <w:tcW w:w="270" w:type="dxa"/>
            <w:vAlign w:val="bottom"/>
          </w:tcPr>
          <w:p w14:paraId="043C371E" w14:textId="77777777" w:rsidR="00C57728" w:rsidRPr="00422380" w:rsidRDefault="00C57728" w:rsidP="00C5772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1"/>
              <w:jc w:val="right"/>
              <w:rPr>
                <w:rFonts w:ascii="Angsana New" w:hAnsi="Angsana New" w:cs="Angsana New"/>
                <w:b w:val="0"/>
                <w:bCs w:val="0"/>
                <w:sz w:val="27"/>
                <w:szCs w:val="27"/>
              </w:rPr>
            </w:pPr>
          </w:p>
        </w:tc>
        <w:tc>
          <w:tcPr>
            <w:tcW w:w="720" w:type="dxa"/>
            <w:vAlign w:val="bottom"/>
          </w:tcPr>
          <w:p w14:paraId="151B2163" w14:textId="2E14CF29" w:rsidR="00C57728" w:rsidRPr="00422380" w:rsidRDefault="00C57728" w:rsidP="00C57728">
            <w:pPr>
              <w:pStyle w:val="acctfourfigures"/>
              <w:tabs>
                <w:tab w:val="clear" w:pos="765"/>
                <w:tab w:val="decimal" w:pos="11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422380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   -</w:t>
            </w:r>
          </w:p>
        </w:tc>
        <w:tc>
          <w:tcPr>
            <w:tcW w:w="270" w:type="dxa"/>
            <w:vAlign w:val="bottom"/>
          </w:tcPr>
          <w:p w14:paraId="4CDCA23D" w14:textId="77777777" w:rsidR="00C57728" w:rsidRPr="00422380" w:rsidRDefault="00C57728" w:rsidP="00C5772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4748DEBE" w14:textId="6F5C2B5D" w:rsidR="00C57728" w:rsidRPr="00422380" w:rsidRDefault="00C57728" w:rsidP="00C5772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5"/>
              <w:jc w:val="right"/>
              <w:rPr>
                <w:rFonts w:asciiTheme="majorBidi" w:hAnsiTheme="majorBidi" w:cs="Angsana New"/>
                <w:b w:val="0"/>
                <w:bCs w:val="0"/>
                <w:sz w:val="27"/>
                <w:szCs w:val="27"/>
                <w:cs/>
              </w:rPr>
            </w:pPr>
            <w:r w:rsidRPr="00422380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855</w:t>
            </w:r>
          </w:p>
        </w:tc>
        <w:tc>
          <w:tcPr>
            <w:tcW w:w="236" w:type="dxa"/>
            <w:vAlign w:val="bottom"/>
          </w:tcPr>
          <w:p w14:paraId="5195FE08" w14:textId="77777777" w:rsidR="00C57728" w:rsidRPr="00422380" w:rsidRDefault="00C57728" w:rsidP="00C5772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 w:cs="Angsana New"/>
                <w:b w:val="0"/>
                <w:bCs w:val="0"/>
                <w:sz w:val="27"/>
                <w:szCs w:val="27"/>
              </w:rPr>
            </w:pPr>
          </w:p>
        </w:tc>
        <w:tc>
          <w:tcPr>
            <w:tcW w:w="844" w:type="dxa"/>
            <w:gridSpan w:val="2"/>
            <w:vAlign w:val="bottom"/>
          </w:tcPr>
          <w:p w14:paraId="023F5F0A" w14:textId="3DF875F6" w:rsidR="00C57728" w:rsidRPr="00422380" w:rsidRDefault="00C57728" w:rsidP="00C57728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11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422380">
              <w:rPr>
                <w:rFonts w:asciiTheme="majorBidi" w:hAnsiTheme="majorBidi"/>
                <w:sz w:val="28"/>
                <w:szCs w:val="28"/>
                <w:cs/>
                <w:lang w:val="en-GB"/>
              </w:rPr>
              <w:t xml:space="preserve">   -</w:t>
            </w:r>
          </w:p>
        </w:tc>
        <w:tc>
          <w:tcPr>
            <w:tcW w:w="236" w:type="dxa"/>
            <w:gridSpan w:val="2"/>
          </w:tcPr>
          <w:p w14:paraId="542DA5D9" w14:textId="77777777" w:rsidR="00C57728" w:rsidRPr="00422380" w:rsidRDefault="00C57728" w:rsidP="00C5772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24" w:type="dxa"/>
          </w:tcPr>
          <w:p w14:paraId="76405DE8" w14:textId="7FD23CD9" w:rsidR="00C57728" w:rsidRPr="00422380" w:rsidRDefault="00C57728" w:rsidP="00C5772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21"/>
              <w:jc w:val="right"/>
              <w:rPr>
                <w:rFonts w:ascii="Angsana New" w:hAnsi="Angsana New" w:cs="Angsana New"/>
                <w:b w:val="0"/>
                <w:bCs w:val="0"/>
                <w:sz w:val="27"/>
                <w:szCs w:val="27"/>
              </w:rPr>
            </w:pPr>
            <w:r w:rsidRPr="0042238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GB" w:bidi="ar-SA"/>
              </w:rPr>
              <w:t xml:space="preserve">         855</w:t>
            </w:r>
          </w:p>
        </w:tc>
      </w:tr>
      <w:tr w:rsidR="00C57728" w:rsidRPr="00422380" w14:paraId="4D4602C3" w14:textId="77777777" w:rsidTr="001F55CF">
        <w:trPr>
          <w:trHeight w:val="261"/>
        </w:trPr>
        <w:tc>
          <w:tcPr>
            <w:tcW w:w="3420" w:type="dxa"/>
          </w:tcPr>
          <w:p w14:paraId="192B44DE" w14:textId="7C492A2D" w:rsidR="00C57728" w:rsidRPr="00422380" w:rsidRDefault="00C57728" w:rsidP="00C57728">
            <w:pPr>
              <w:ind w:left="160" w:right="-90" w:hanging="18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422380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810" w:type="dxa"/>
          </w:tcPr>
          <w:p w14:paraId="2BFDAA2D" w14:textId="77777777" w:rsidR="00C57728" w:rsidRPr="00422380" w:rsidRDefault="00C57728" w:rsidP="00C57728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lang w:val="en-US" w:bidi="th-TH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D765CA9" w14:textId="12FA74B6" w:rsidR="00C57728" w:rsidRPr="00422380" w:rsidRDefault="00C57728" w:rsidP="001F55CF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72"/>
              <w:jc w:val="right"/>
              <w:rPr>
                <w:rFonts w:asciiTheme="majorBidi" w:hAnsiTheme="majorBidi" w:cstheme="majorBidi"/>
                <w:sz w:val="27"/>
                <w:szCs w:val="27"/>
                <w:cs/>
                <w:lang w:val="en-US" w:bidi="th-TH"/>
              </w:rPr>
            </w:pPr>
            <w:r w:rsidRPr="0042238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3,750</w:t>
            </w:r>
          </w:p>
        </w:tc>
        <w:tc>
          <w:tcPr>
            <w:tcW w:w="238" w:type="dxa"/>
          </w:tcPr>
          <w:p w14:paraId="00CD90D9" w14:textId="77777777" w:rsidR="00C57728" w:rsidRPr="00422380" w:rsidRDefault="00C57728" w:rsidP="00C57728">
            <w:pPr>
              <w:pStyle w:val="acctfourfigures"/>
              <w:tabs>
                <w:tab w:val="clear" w:pos="765"/>
                <w:tab w:val="decimal" w:pos="701"/>
                <w:tab w:val="decimal" w:pos="796"/>
                <w:tab w:val="decimal" w:pos="1003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654" w:type="dxa"/>
            <w:tcBorders>
              <w:top w:val="single" w:sz="4" w:space="0" w:color="auto"/>
              <w:bottom w:val="double" w:sz="4" w:space="0" w:color="auto"/>
            </w:tcBorders>
          </w:tcPr>
          <w:p w14:paraId="693A72F3" w14:textId="43A5ADD8" w:rsidR="00C57728" w:rsidRPr="00422380" w:rsidRDefault="00C57728" w:rsidP="00C57728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42238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7,162</w:t>
            </w:r>
          </w:p>
        </w:tc>
        <w:tc>
          <w:tcPr>
            <w:tcW w:w="236" w:type="dxa"/>
          </w:tcPr>
          <w:p w14:paraId="0258D53C" w14:textId="77777777" w:rsidR="00C57728" w:rsidRPr="00422380" w:rsidRDefault="00C57728" w:rsidP="00C5772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4F90E87" w14:textId="33951F00" w:rsidR="00C57728" w:rsidRPr="00422380" w:rsidRDefault="00C57728" w:rsidP="00C57728">
            <w:pPr>
              <w:pStyle w:val="acctfourfigures"/>
              <w:tabs>
                <w:tab w:val="clear" w:pos="765"/>
                <w:tab w:val="decimal" w:pos="289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422380">
              <w:rPr>
                <w:rFonts w:asciiTheme="majorBidi" w:hAnsiTheme="majorBidi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1AF1F93" w14:textId="77777777" w:rsidR="00C57728" w:rsidRPr="00422380" w:rsidRDefault="00C57728" w:rsidP="00C5772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65AFC4E" w14:textId="0C997D3A" w:rsidR="00C57728" w:rsidRPr="00422380" w:rsidRDefault="00C57728" w:rsidP="00C5772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21"/>
              <w:jc w:val="right"/>
              <w:rPr>
                <w:rFonts w:ascii="Angsana New" w:hAnsi="Angsana New" w:cs="Angsana New"/>
                <w:b w:val="0"/>
                <w:bCs w:val="0"/>
                <w:sz w:val="27"/>
                <w:szCs w:val="27"/>
              </w:rPr>
            </w:pPr>
            <w:r w:rsidRPr="00422380">
              <w:rPr>
                <w:rFonts w:ascii="Angsana New" w:hAnsi="Angsana New" w:cs="Angsana New"/>
                <w:sz w:val="28"/>
                <w:szCs w:val="28"/>
              </w:rPr>
              <w:t>10,912</w:t>
            </w:r>
          </w:p>
        </w:tc>
        <w:tc>
          <w:tcPr>
            <w:tcW w:w="270" w:type="dxa"/>
            <w:vAlign w:val="bottom"/>
          </w:tcPr>
          <w:p w14:paraId="5B8E1520" w14:textId="77777777" w:rsidR="00C57728" w:rsidRPr="00422380" w:rsidRDefault="00C57728" w:rsidP="00C5772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1"/>
              <w:jc w:val="right"/>
              <w:rPr>
                <w:rFonts w:ascii="Angsana New" w:hAnsi="Angsana New" w:cs="Angsana New"/>
                <w:b w:val="0"/>
                <w:bCs w:val="0"/>
                <w:sz w:val="27"/>
                <w:szCs w:val="27"/>
              </w:rPr>
            </w:pPr>
          </w:p>
        </w:tc>
        <w:tc>
          <w:tcPr>
            <w:tcW w:w="720" w:type="dxa"/>
            <w:vAlign w:val="bottom"/>
          </w:tcPr>
          <w:p w14:paraId="74CD66D5" w14:textId="74A8BA16" w:rsidR="00C57728" w:rsidRPr="00422380" w:rsidRDefault="00C57728" w:rsidP="00C57728">
            <w:pPr>
              <w:pStyle w:val="acctfourfigures"/>
              <w:tabs>
                <w:tab w:val="clear" w:pos="765"/>
                <w:tab w:val="decimal" w:pos="11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vAlign w:val="bottom"/>
          </w:tcPr>
          <w:p w14:paraId="06EEDD0A" w14:textId="77777777" w:rsidR="00C57728" w:rsidRPr="00422380" w:rsidRDefault="00C57728" w:rsidP="00C5772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14A26C3A" w14:textId="1A6375BE" w:rsidR="00C57728" w:rsidRPr="00422380" w:rsidRDefault="00C57728" w:rsidP="00C5772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5"/>
              <w:jc w:val="right"/>
              <w:rPr>
                <w:rFonts w:ascii="Angsana New" w:hAnsi="Angsana New" w:cs="Angsana New"/>
                <w:b w:val="0"/>
                <w:bCs w:val="0"/>
                <w:sz w:val="27"/>
                <w:szCs w:val="27"/>
              </w:rPr>
            </w:pPr>
          </w:p>
        </w:tc>
        <w:tc>
          <w:tcPr>
            <w:tcW w:w="236" w:type="dxa"/>
            <w:vAlign w:val="bottom"/>
          </w:tcPr>
          <w:p w14:paraId="361EAB43" w14:textId="77777777" w:rsidR="00C57728" w:rsidRPr="00422380" w:rsidRDefault="00C57728" w:rsidP="00C5772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 w:cs="Angsana New"/>
                <w:b w:val="0"/>
                <w:bCs w:val="0"/>
                <w:sz w:val="27"/>
                <w:szCs w:val="27"/>
              </w:rPr>
            </w:pPr>
          </w:p>
        </w:tc>
        <w:tc>
          <w:tcPr>
            <w:tcW w:w="844" w:type="dxa"/>
            <w:gridSpan w:val="2"/>
            <w:vAlign w:val="bottom"/>
          </w:tcPr>
          <w:p w14:paraId="519CFA09" w14:textId="460073B3" w:rsidR="00C57728" w:rsidRPr="00422380" w:rsidRDefault="00C57728" w:rsidP="00C57728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11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0E311D2A" w14:textId="77777777" w:rsidR="00C57728" w:rsidRPr="00422380" w:rsidRDefault="00C57728" w:rsidP="00C5772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24" w:type="dxa"/>
            <w:vAlign w:val="bottom"/>
          </w:tcPr>
          <w:p w14:paraId="0D388B55" w14:textId="5D4548A3" w:rsidR="00C57728" w:rsidRPr="00422380" w:rsidRDefault="00C57728" w:rsidP="00C5772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21"/>
              <w:jc w:val="right"/>
              <w:rPr>
                <w:rFonts w:ascii="Angsana New" w:hAnsi="Angsana New" w:cs="Angsana New"/>
                <w:b w:val="0"/>
                <w:bCs w:val="0"/>
                <w:sz w:val="27"/>
                <w:szCs w:val="27"/>
              </w:rPr>
            </w:pPr>
          </w:p>
        </w:tc>
      </w:tr>
      <w:tr w:rsidR="007F60AF" w:rsidRPr="00422380" w14:paraId="7006BD31" w14:textId="77777777" w:rsidTr="001F55CF">
        <w:trPr>
          <w:trHeight w:val="261"/>
        </w:trPr>
        <w:tc>
          <w:tcPr>
            <w:tcW w:w="3420" w:type="dxa"/>
            <w:hideMark/>
          </w:tcPr>
          <w:p w14:paraId="3BF2809A" w14:textId="1DE3F790" w:rsidR="007F60AF" w:rsidRPr="00422380" w:rsidRDefault="007F60AF" w:rsidP="00A33751">
            <w:pPr>
              <w:ind w:right="-90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GB"/>
              </w:rPr>
            </w:pPr>
          </w:p>
        </w:tc>
        <w:tc>
          <w:tcPr>
            <w:tcW w:w="810" w:type="dxa"/>
          </w:tcPr>
          <w:p w14:paraId="613C5F9F" w14:textId="77777777" w:rsidR="007F60AF" w:rsidRPr="00422380" w:rsidRDefault="007F60AF" w:rsidP="00964F55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  <w:lang w:val="en-US" w:bidi="th-TH"/>
              </w:rPr>
            </w:pPr>
          </w:p>
        </w:tc>
        <w:tc>
          <w:tcPr>
            <w:tcW w:w="1438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42D4222" w14:textId="63243044" w:rsidR="007F60AF" w:rsidRPr="00422380" w:rsidRDefault="007F60AF" w:rsidP="00964F55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38" w:type="dxa"/>
          </w:tcPr>
          <w:p w14:paraId="374EF75B" w14:textId="77777777" w:rsidR="007F60AF" w:rsidRPr="00422380" w:rsidRDefault="007F60AF" w:rsidP="00964F5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654" w:type="dxa"/>
            <w:tcBorders>
              <w:top w:val="double" w:sz="4" w:space="0" w:color="auto"/>
            </w:tcBorders>
          </w:tcPr>
          <w:p w14:paraId="6B743233" w14:textId="0C66E9CE" w:rsidR="007F60AF" w:rsidRPr="00422380" w:rsidRDefault="007F60AF" w:rsidP="00964F5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36" w:type="dxa"/>
          </w:tcPr>
          <w:p w14:paraId="63B6CE0E" w14:textId="77777777" w:rsidR="007F60AF" w:rsidRPr="00422380" w:rsidRDefault="007F60AF" w:rsidP="00964F5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84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70BCEEB" w14:textId="13A3C26F" w:rsidR="007F60AF" w:rsidRPr="00422380" w:rsidRDefault="007F60AF" w:rsidP="00FE1115">
            <w:pPr>
              <w:pStyle w:val="acctfourfigures"/>
              <w:tabs>
                <w:tab w:val="clear" w:pos="765"/>
                <w:tab w:val="decimal" w:pos="738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  <w:vAlign w:val="bottom"/>
          </w:tcPr>
          <w:p w14:paraId="1B0DF36D" w14:textId="77777777" w:rsidR="007F60AF" w:rsidRPr="00422380" w:rsidRDefault="007F60AF" w:rsidP="00964F55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1405F5D" w14:textId="33A31D31" w:rsidR="007F60AF" w:rsidRPr="00422380" w:rsidRDefault="007F60AF" w:rsidP="00964F5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2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70" w:type="dxa"/>
            <w:vAlign w:val="bottom"/>
          </w:tcPr>
          <w:p w14:paraId="1D972032" w14:textId="77777777" w:rsidR="007F60AF" w:rsidRPr="00422380" w:rsidRDefault="007F60AF" w:rsidP="00964F5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720" w:type="dxa"/>
            <w:vAlign w:val="bottom"/>
          </w:tcPr>
          <w:p w14:paraId="49BAD47D" w14:textId="77777777" w:rsidR="007F60AF" w:rsidRPr="00422380" w:rsidRDefault="007F60AF" w:rsidP="00964F55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vAlign w:val="bottom"/>
          </w:tcPr>
          <w:p w14:paraId="1F7698D7" w14:textId="77777777" w:rsidR="007F60AF" w:rsidRPr="00422380" w:rsidRDefault="007F60AF" w:rsidP="00964F5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23D22E99" w14:textId="77777777" w:rsidR="007F60AF" w:rsidRPr="00422380" w:rsidRDefault="007F60AF" w:rsidP="00964F5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 w:cs="Angsana New"/>
                <w:b w:val="0"/>
                <w:bCs w:val="0"/>
                <w:sz w:val="27"/>
                <w:szCs w:val="27"/>
              </w:rPr>
            </w:pPr>
          </w:p>
        </w:tc>
        <w:tc>
          <w:tcPr>
            <w:tcW w:w="236" w:type="dxa"/>
            <w:vAlign w:val="bottom"/>
          </w:tcPr>
          <w:p w14:paraId="515269CA" w14:textId="77777777" w:rsidR="007F60AF" w:rsidRPr="00422380" w:rsidRDefault="007F60AF" w:rsidP="00964F5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 w:cs="Angsana New"/>
                <w:b w:val="0"/>
                <w:bCs w:val="0"/>
                <w:sz w:val="27"/>
                <w:szCs w:val="27"/>
              </w:rPr>
            </w:pPr>
          </w:p>
        </w:tc>
        <w:tc>
          <w:tcPr>
            <w:tcW w:w="844" w:type="dxa"/>
            <w:gridSpan w:val="2"/>
            <w:vAlign w:val="bottom"/>
          </w:tcPr>
          <w:p w14:paraId="61B14BCA" w14:textId="77777777" w:rsidR="007F60AF" w:rsidRPr="00422380" w:rsidRDefault="007F60AF" w:rsidP="00964F55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69B56351" w14:textId="77777777" w:rsidR="007F60AF" w:rsidRPr="00422380" w:rsidRDefault="007F60AF" w:rsidP="00964F5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24" w:type="dxa"/>
            <w:vAlign w:val="bottom"/>
          </w:tcPr>
          <w:p w14:paraId="6EAFF995" w14:textId="77777777" w:rsidR="007F60AF" w:rsidRPr="00422380" w:rsidRDefault="007F60AF" w:rsidP="00964F5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5"/>
              <w:jc w:val="right"/>
              <w:rPr>
                <w:rFonts w:ascii="Angsana New" w:hAnsi="Angsana New" w:cs="Angsana New"/>
                <w:b w:val="0"/>
                <w:bCs w:val="0"/>
                <w:sz w:val="27"/>
                <w:szCs w:val="27"/>
              </w:rPr>
            </w:pPr>
          </w:p>
        </w:tc>
      </w:tr>
    </w:tbl>
    <w:p w14:paraId="3BE8282A" w14:textId="7BB3CDDC" w:rsidR="004F40EC" w:rsidRPr="00422380" w:rsidRDefault="004F40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tbl>
      <w:tblPr>
        <w:tblW w:w="153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810"/>
        <w:gridCol w:w="1710"/>
        <w:gridCol w:w="236"/>
        <w:gridCol w:w="1654"/>
        <w:gridCol w:w="236"/>
        <w:gridCol w:w="1474"/>
        <w:gridCol w:w="236"/>
        <w:gridCol w:w="1023"/>
        <w:gridCol w:w="238"/>
        <w:gridCol w:w="750"/>
        <w:gridCol w:w="237"/>
        <w:gridCol w:w="838"/>
        <w:gridCol w:w="236"/>
        <w:gridCol w:w="1032"/>
        <w:gridCol w:w="236"/>
        <w:gridCol w:w="1024"/>
      </w:tblGrid>
      <w:tr w:rsidR="00D44705" w:rsidRPr="00422380" w14:paraId="3BFC0C0E" w14:textId="77777777" w:rsidTr="00D51B34">
        <w:trPr>
          <w:trHeight w:val="261"/>
          <w:tblHeader/>
        </w:trPr>
        <w:tc>
          <w:tcPr>
            <w:tcW w:w="3420" w:type="dxa"/>
            <w:vAlign w:val="bottom"/>
          </w:tcPr>
          <w:p w14:paraId="74D1ED3C" w14:textId="77777777" w:rsidR="00D44705" w:rsidRPr="00422380" w:rsidRDefault="00D44705" w:rsidP="00964F55">
            <w:pPr>
              <w:ind w:left="-19" w:right="-90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10" w:type="dxa"/>
            <w:vAlign w:val="bottom"/>
          </w:tcPr>
          <w:p w14:paraId="3487114E" w14:textId="77777777" w:rsidR="00D44705" w:rsidRPr="00422380" w:rsidRDefault="00D44705" w:rsidP="00964F55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160" w:type="dxa"/>
            <w:gridSpan w:val="15"/>
          </w:tcPr>
          <w:p w14:paraId="3CAFB693" w14:textId="77777777" w:rsidR="00D44705" w:rsidRPr="00422380" w:rsidRDefault="00D44705" w:rsidP="00964F5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42238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</w:t>
            </w:r>
            <w:r w:rsidRPr="00422380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D44705" w:rsidRPr="00422380" w14:paraId="00E3AFB7" w14:textId="77777777" w:rsidTr="00D51B34">
        <w:trPr>
          <w:trHeight w:val="261"/>
          <w:tblHeader/>
        </w:trPr>
        <w:tc>
          <w:tcPr>
            <w:tcW w:w="3420" w:type="dxa"/>
            <w:vAlign w:val="bottom"/>
          </w:tcPr>
          <w:p w14:paraId="4F674914" w14:textId="77777777" w:rsidR="00D44705" w:rsidRPr="00422380" w:rsidRDefault="00D44705" w:rsidP="00964F55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10" w:type="dxa"/>
            <w:vAlign w:val="bottom"/>
          </w:tcPr>
          <w:p w14:paraId="486B75DB" w14:textId="77777777" w:rsidR="00D44705" w:rsidRPr="00422380" w:rsidRDefault="00D44705" w:rsidP="00964F55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6569" w:type="dxa"/>
            <w:gridSpan w:val="7"/>
          </w:tcPr>
          <w:p w14:paraId="5D953A7C" w14:textId="77777777" w:rsidR="00D44705" w:rsidRPr="00422380" w:rsidRDefault="00D44705" w:rsidP="00964F5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42238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38" w:type="dxa"/>
          </w:tcPr>
          <w:p w14:paraId="40F17E6A" w14:textId="77777777" w:rsidR="00D44705" w:rsidRPr="00422380" w:rsidRDefault="00D44705" w:rsidP="00964F55">
            <w:pPr>
              <w:pStyle w:val="acctfourfigures"/>
              <w:tabs>
                <w:tab w:val="left" w:pos="720"/>
              </w:tabs>
              <w:spacing w:line="240" w:lineRule="atLeast"/>
              <w:ind w:left="-202" w:right="-86" w:firstLine="15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4353" w:type="dxa"/>
            <w:gridSpan w:val="7"/>
            <w:vAlign w:val="bottom"/>
          </w:tcPr>
          <w:p w14:paraId="0B8B7A68" w14:textId="77777777" w:rsidR="00D44705" w:rsidRPr="00422380" w:rsidRDefault="00D44705" w:rsidP="00964F5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42238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D44705" w:rsidRPr="00422380" w14:paraId="6F98BE94" w14:textId="77777777" w:rsidTr="00D51B34">
        <w:trPr>
          <w:trHeight w:val="261"/>
          <w:tblHeader/>
        </w:trPr>
        <w:tc>
          <w:tcPr>
            <w:tcW w:w="3420" w:type="dxa"/>
            <w:vAlign w:val="bottom"/>
            <w:hideMark/>
          </w:tcPr>
          <w:p w14:paraId="39D8C158" w14:textId="7C243175" w:rsidR="00D44705" w:rsidRPr="00422380" w:rsidRDefault="00D44705" w:rsidP="00964F55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42238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42238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</w:t>
            </w:r>
            <w:r w:rsidR="005C5BE4" w:rsidRPr="0042238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1</w:t>
            </w:r>
            <w:r w:rsidRPr="00422380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42238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810" w:type="dxa"/>
            <w:vAlign w:val="bottom"/>
            <w:hideMark/>
          </w:tcPr>
          <w:p w14:paraId="4B7E19D9" w14:textId="68DFC684" w:rsidR="00D44705" w:rsidRPr="00422380" w:rsidRDefault="00D44705" w:rsidP="00964F55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710" w:type="dxa"/>
            <w:vAlign w:val="bottom"/>
            <w:hideMark/>
          </w:tcPr>
          <w:p w14:paraId="3FB266B5" w14:textId="77777777" w:rsidR="00D44705" w:rsidRPr="00422380" w:rsidRDefault="00D44705" w:rsidP="00964F55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2238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</w:t>
            </w:r>
          </w:p>
          <w:p w14:paraId="3A1B1588" w14:textId="77777777" w:rsidR="00D44705" w:rsidRPr="00422380" w:rsidRDefault="00D44705" w:rsidP="00964F55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2238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ที่วัดมูลค่าด้วยมูลค่ายุติธรรมผ่านกำไร</w:t>
            </w:r>
          </w:p>
          <w:p w14:paraId="3C15CBD6" w14:textId="77777777" w:rsidR="00D44705" w:rsidRPr="00422380" w:rsidRDefault="00D44705" w:rsidP="00964F55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42238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หรือขาดทุน</w:t>
            </w:r>
          </w:p>
        </w:tc>
        <w:tc>
          <w:tcPr>
            <w:tcW w:w="236" w:type="dxa"/>
          </w:tcPr>
          <w:p w14:paraId="2B39AAE2" w14:textId="77777777" w:rsidR="00D44705" w:rsidRPr="00422380" w:rsidRDefault="00D44705" w:rsidP="00964F5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654" w:type="dxa"/>
          </w:tcPr>
          <w:p w14:paraId="5E5D6748" w14:textId="77777777" w:rsidR="00D44705" w:rsidRPr="00422380" w:rsidRDefault="00D44705" w:rsidP="00964F55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2238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</w:tcPr>
          <w:p w14:paraId="4050246D" w14:textId="77777777" w:rsidR="00D44705" w:rsidRPr="00422380" w:rsidRDefault="00D44705" w:rsidP="00964F55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474" w:type="dxa"/>
            <w:vAlign w:val="bottom"/>
            <w:hideMark/>
          </w:tcPr>
          <w:p w14:paraId="5D923952" w14:textId="77777777" w:rsidR="00D44705" w:rsidRPr="00422380" w:rsidRDefault="00D44705" w:rsidP="00964F55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2238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เครื่องมือทางการเงินที่วัดมูลค่าด้วยราคาทุน</w:t>
            </w:r>
          </w:p>
          <w:p w14:paraId="4DADE2D1" w14:textId="77777777" w:rsidR="00D44705" w:rsidRPr="00422380" w:rsidRDefault="00D44705" w:rsidP="00964F55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2238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ตัดจำหน่าย</w:t>
            </w:r>
            <w:r w:rsidRPr="00422380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22E35893" w14:textId="77777777" w:rsidR="00D44705" w:rsidRPr="00422380" w:rsidRDefault="00D44705" w:rsidP="00964F55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23" w:type="dxa"/>
            <w:vAlign w:val="bottom"/>
            <w:hideMark/>
          </w:tcPr>
          <w:p w14:paraId="06C9C16B" w14:textId="77777777" w:rsidR="00D44705" w:rsidRPr="00422380" w:rsidRDefault="00D44705" w:rsidP="00964F5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2238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38" w:type="dxa"/>
          </w:tcPr>
          <w:p w14:paraId="050DDA53" w14:textId="77777777" w:rsidR="00D44705" w:rsidRPr="00422380" w:rsidRDefault="00D44705" w:rsidP="00964F5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50" w:type="dxa"/>
            <w:vAlign w:val="bottom"/>
            <w:hideMark/>
          </w:tcPr>
          <w:p w14:paraId="7F7D5B52" w14:textId="3AC7EC5E" w:rsidR="00D44705" w:rsidRPr="00422380" w:rsidRDefault="00D44705" w:rsidP="00964F55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42238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422380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 xml:space="preserve"> </w:t>
            </w:r>
            <w:r w:rsidR="005C5BE4" w:rsidRPr="0042238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237" w:type="dxa"/>
          </w:tcPr>
          <w:p w14:paraId="07254956" w14:textId="77777777" w:rsidR="00D44705" w:rsidRPr="00422380" w:rsidRDefault="00D44705" w:rsidP="00964F5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38" w:type="dxa"/>
            <w:vAlign w:val="bottom"/>
            <w:hideMark/>
          </w:tcPr>
          <w:p w14:paraId="3C7B1520" w14:textId="77777777" w:rsidR="00D44705" w:rsidRPr="00422380" w:rsidRDefault="00D44705" w:rsidP="00964F5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42238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422380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 xml:space="preserve"> </w:t>
            </w:r>
            <w:r w:rsidRPr="0042238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236" w:type="dxa"/>
          </w:tcPr>
          <w:p w14:paraId="58E63EE5" w14:textId="77777777" w:rsidR="00D44705" w:rsidRPr="00422380" w:rsidRDefault="00D44705" w:rsidP="00964F55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2" w:type="dxa"/>
            <w:vAlign w:val="bottom"/>
            <w:hideMark/>
          </w:tcPr>
          <w:p w14:paraId="1407C1F8" w14:textId="77777777" w:rsidR="00D44705" w:rsidRPr="00422380" w:rsidRDefault="00D44705" w:rsidP="00964F55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2380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422380">
              <w:rPr>
                <w:rFonts w:asciiTheme="majorBidi" w:hAnsiTheme="majorBidi" w:cstheme="majorBidi"/>
                <w:sz w:val="28"/>
                <w:szCs w:val="28"/>
              </w:rPr>
              <w:t xml:space="preserve"> 3</w:t>
            </w:r>
          </w:p>
        </w:tc>
        <w:tc>
          <w:tcPr>
            <w:tcW w:w="236" w:type="dxa"/>
          </w:tcPr>
          <w:p w14:paraId="08A8F45B" w14:textId="77777777" w:rsidR="00D44705" w:rsidRPr="00422380" w:rsidRDefault="00D44705" w:rsidP="00964F5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24" w:type="dxa"/>
            <w:vAlign w:val="bottom"/>
            <w:hideMark/>
          </w:tcPr>
          <w:p w14:paraId="54B2EF72" w14:textId="77777777" w:rsidR="00D44705" w:rsidRPr="00422380" w:rsidRDefault="00D44705" w:rsidP="00964F5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2238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D44705" w:rsidRPr="00422380" w14:paraId="5C503D93" w14:textId="77777777" w:rsidTr="00D51B34">
        <w:trPr>
          <w:trHeight w:val="261"/>
        </w:trPr>
        <w:tc>
          <w:tcPr>
            <w:tcW w:w="3420" w:type="dxa"/>
          </w:tcPr>
          <w:p w14:paraId="51D42F9F" w14:textId="77777777" w:rsidR="00D44705" w:rsidRPr="00422380" w:rsidRDefault="00D44705" w:rsidP="00964F55">
            <w:pPr>
              <w:ind w:left="-14" w:right="-90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810" w:type="dxa"/>
          </w:tcPr>
          <w:p w14:paraId="5433CA57" w14:textId="77777777" w:rsidR="00D44705" w:rsidRPr="00422380" w:rsidRDefault="00D44705" w:rsidP="00964F55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1160" w:type="dxa"/>
            <w:gridSpan w:val="15"/>
          </w:tcPr>
          <w:p w14:paraId="61E654CE" w14:textId="77777777" w:rsidR="00D44705" w:rsidRPr="00422380" w:rsidRDefault="00D44705" w:rsidP="00964F5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2380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D44705" w:rsidRPr="00422380" w14:paraId="39E98B5D" w14:textId="77777777" w:rsidTr="00D51B34">
        <w:trPr>
          <w:trHeight w:val="261"/>
        </w:trPr>
        <w:tc>
          <w:tcPr>
            <w:tcW w:w="3420" w:type="dxa"/>
          </w:tcPr>
          <w:p w14:paraId="0D5708F9" w14:textId="0FCCC77E" w:rsidR="00D44705" w:rsidRPr="00422380" w:rsidRDefault="00D44705" w:rsidP="00964F55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42238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F85AC4" w:rsidRPr="0042238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7</w:t>
            </w:r>
          </w:p>
        </w:tc>
        <w:tc>
          <w:tcPr>
            <w:tcW w:w="810" w:type="dxa"/>
          </w:tcPr>
          <w:p w14:paraId="5EFFE064" w14:textId="77777777" w:rsidR="00D44705" w:rsidRPr="00422380" w:rsidRDefault="00D44705" w:rsidP="00964F55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1160" w:type="dxa"/>
            <w:gridSpan w:val="15"/>
          </w:tcPr>
          <w:p w14:paraId="1950556A" w14:textId="77777777" w:rsidR="00D44705" w:rsidRPr="00422380" w:rsidRDefault="00D44705" w:rsidP="00964F5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</w:tr>
      <w:tr w:rsidR="00D44705" w:rsidRPr="00422380" w14:paraId="18985E46" w14:textId="77777777" w:rsidTr="00D51B34">
        <w:trPr>
          <w:trHeight w:val="261"/>
        </w:trPr>
        <w:tc>
          <w:tcPr>
            <w:tcW w:w="3420" w:type="dxa"/>
            <w:hideMark/>
          </w:tcPr>
          <w:p w14:paraId="4F94500B" w14:textId="77777777" w:rsidR="00D44705" w:rsidRPr="00422380" w:rsidRDefault="00D44705" w:rsidP="00964F55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42238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810" w:type="dxa"/>
          </w:tcPr>
          <w:p w14:paraId="07CF86FF" w14:textId="77777777" w:rsidR="00D44705" w:rsidRPr="00422380" w:rsidRDefault="00D44705" w:rsidP="00964F55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710" w:type="dxa"/>
          </w:tcPr>
          <w:p w14:paraId="3F7AA5AD" w14:textId="77777777" w:rsidR="00D44705" w:rsidRPr="00422380" w:rsidRDefault="00D44705" w:rsidP="00964F55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F32AACC" w14:textId="77777777" w:rsidR="00D44705" w:rsidRPr="00422380" w:rsidRDefault="00D44705" w:rsidP="00964F5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4" w:type="dxa"/>
          </w:tcPr>
          <w:p w14:paraId="35CF42DB" w14:textId="77777777" w:rsidR="00D44705" w:rsidRPr="00422380" w:rsidRDefault="00D44705" w:rsidP="00964F5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B4490DD" w14:textId="77777777" w:rsidR="00D44705" w:rsidRPr="00422380" w:rsidRDefault="00D44705" w:rsidP="00964F5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</w:tcPr>
          <w:p w14:paraId="40766F2A" w14:textId="77777777" w:rsidR="00D44705" w:rsidRPr="00422380" w:rsidRDefault="00D44705" w:rsidP="00964F5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A9361EC" w14:textId="77777777" w:rsidR="00D44705" w:rsidRPr="00422380" w:rsidRDefault="00D44705" w:rsidP="00964F5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</w:tcPr>
          <w:p w14:paraId="23204F09" w14:textId="77777777" w:rsidR="00D44705" w:rsidRPr="00422380" w:rsidRDefault="00D44705" w:rsidP="00964F5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2984DDDE" w14:textId="77777777" w:rsidR="00D44705" w:rsidRPr="00422380" w:rsidRDefault="00D44705" w:rsidP="00964F5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0" w:type="dxa"/>
          </w:tcPr>
          <w:p w14:paraId="69406011" w14:textId="77777777" w:rsidR="00D44705" w:rsidRPr="00422380" w:rsidRDefault="00D44705" w:rsidP="00964F5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</w:tcPr>
          <w:p w14:paraId="65B264E2" w14:textId="77777777" w:rsidR="00D44705" w:rsidRPr="00422380" w:rsidRDefault="00D44705" w:rsidP="00964F5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8" w:type="dxa"/>
          </w:tcPr>
          <w:p w14:paraId="07D523D9" w14:textId="77777777" w:rsidR="00D44705" w:rsidRPr="00422380" w:rsidRDefault="00D44705" w:rsidP="00964F5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6CCE4F8" w14:textId="77777777" w:rsidR="00D44705" w:rsidRPr="00422380" w:rsidRDefault="00D44705" w:rsidP="00964F5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2" w:type="dxa"/>
          </w:tcPr>
          <w:p w14:paraId="4D78CD38" w14:textId="77777777" w:rsidR="00D44705" w:rsidRPr="00422380" w:rsidRDefault="00D44705" w:rsidP="00964F5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2E65AFFE" w14:textId="77777777" w:rsidR="00D44705" w:rsidRPr="00422380" w:rsidRDefault="00D44705" w:rsidP="00964F5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0E1D642A" w14:textId="77777777" w:rsidR="00D44705" w:rsidRPr="00422380" w:rsidRDefault="00D44705" w:rsidP="00964F5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51B34" w:rsidRPr="00422380" w14:paraId="5D3AB975" w14:textId="77777777" w:rsidTr="00D51B34">
        <w:trPr>
          <w:trHeight w:val="261"/>
        </w:trPr>
        <w:tc>
          <w:tcPr>
            <w:tcW w:w="3420" w:type="dxa"/>
            <w:hideMark/>
          </w:tcPr>
          <w:p w14:paraId="2865740E" w14:textId="77777777" w:rsidR="00D51B34" w:rsidRPr="00422380" w:rsidRDefault="00D51B34" w:rsidP="00D51B34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422380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สินทรัพย์ทางการเงินอื่น</w:t>
            </w:r>
          </w:p>
        </w:tc>
        <w:tc>
          <w:tcPr>
            <w:tcW w:w="810" w:type="dxa"/>
          </w:tcPr>
          <w:p w14:paraId="572201A5" w14:textId="77777777" w:rsidR="00D51B34" w:rsidRPr="00422380" w:rsidRDefault="00D51B34" w:rsidP="00D51B34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710" w:type="dxa"/>
            <w:vAlign w:val="bottom"/>
          </w:tcPr>
          <w:p w14:paraId="4EA5F87F" w14:textId="31A6342C" w:rsidR="00D51B34" w:rsidRPr="00422380" w:rsidRDefault="00D51B34" w:rsidP="00D51B34">
            <w:pPr>
              <w:pStyle w:val="acctfourfigures"/>
              <w:tabs>
                <w:tab w:val="clear" w:pos="765"/>
                <w:tab w:val="decimal" w:pos="704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03B0D02" w14:textId="77777777" w:rsidR="00D51B34" w:rsidRPr="00422380" w:rsidRDefault="00D51B34" w:rsidP="00D51B34">
            <w:pPr>
              <w:pStyle w:val="acctfourfigures"/>
              <w:tabs>
                <w:tab w:val="clear" w:pos="765"/>
                <w:tab w:val="decimal" w:pos="704"/>
                <w:tab w:val="decimal" w:pos="796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4" w:type="dxa"/>
          </w:tcPr>
          <w:p w14:paraId="046EDCA6" w14:textId="1F0C3050" w:rsidR="00D51B34" w:rsidRPr="00422380" w:rsidRDefault="00D51B34" w:rsidP="00D51B34">
            <w:pPr>
              <w:pStyle w:val="acctfourfigures"/>
              <w:tabs>
                <w:tab w:val="clear" w:pos="765"/>
                <w:tab w:val="decimal" w:pos="704"/>
                <w:tab w:val="decimal" w:pos="796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C137465" w14:textId="77777777" w:rsidR="00D51B34" w:rsidRPr="00422380" w:rsidRDefault="00D51B34" w:rsidP="00D51B34">
            <w:pPr>
              <w:pStyle w:val="acctfourfigures"/>
              <w:tabs>
                <w:tab w:val="clear" w:pos="765"/>
                <w:tab w:val="decimal" w:pos="704"/>
                <w:tab w:val="decimal" w:pos="796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</w:tcPr>
          <w:p w14:paraId="016500FD" w14:textId="7B19923D" w:rsidR="00D51B34" w:rsidRPr="00422380" w:rsidRDefault="00D51B34" w:rsidP="00D51B34">
            <w:pPr>
              <w:pStyle w:val="acctfourfigures"/>
              <w:tabs>
                <w:tab w:val="clear" w:pos="765"/>
                <w:tab w:val="decimal" w:pos="704"/>
                <w:tab w:val="decimal" w:pos="796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AE3A987" w14:textId="77777777" w:rsidR="00D51B34" w:rsidRPr="00422380" w:rsidRDefault="00D51B34" w:rsidP="00D51B34">
            <w:pPr>
              <w:tabs>
                <w:tab w:val="clear" w:pos="680"/>
                <w:tab w:val="decimal" w:pos="704"/>
              </w:tabs>
              <w:ind w:left="-43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23" w:type="dxa"/>
            <w:vAlign w:val="bottom"/>
          </w:tcPr>
          <w:p w14:paraId="2AEB5BB0" w14:textId="6A027399" w:rsidR="00D51B34" w:rsidRPr="00422380" w:rsidRDefault="00D51B34" w:rsidP="00D51B34">
            <w:pPr>
              <w:pStyle w:val="acctfourfigures"/>
              <w:tabs>
                <w:tab w:val="clear" w:pos="765"/>
                <w:tab w:val="decimal" w:pos="704"/>
                <w:tab w:val="decimal" w:pos="796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  <w:vAlign w:val="bottom"/>
          </w:tcPr>
          <w:p w14:paraId="22294465" w14:textId="77777777" w:rsidR="00D51B34" w:rsidRPr="00422380" w:rsidRDefault="00D51B34" w:rsidP="00D51B34">
            <w:pPr>
              <w:pStyle w:val="acctfourfigures"/>
              <w:tabs>
                <w:tab w:val="clear" w:pos="765"/>
                <w:tab w:val="decimal" w:pos="704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0" w:type="dxa"/>
          </w:tcPr>
          <w:p w14:paraId="2431A388" w14:textId="474205D6" w:rsidR="00D51B34" w:rsidRPr="00422380" w:rsidRDefault="00D51B34" w:rsidP="00D51B34">
            <w:pPr>
              <w:pStyle w:val="acctfourfigures"/>
              <w:tabs>
                <w:tab w:val="clear" w:pos="765"/>
                <w:tab w:val="decimal" w:pos="380"/>
                <w:tab w:val="decimal" w:pos="704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  <w:vAlign w:val="bottom"/>
          </w:tcPr>
          <w:p w14:paraId="1F5B6985" w14:textId="77777777" w:rsidR="00D51B34" w:rsidRPr="00422380" w:rsidRDefault="00D51B34" w:rsidP="00D51B34">
            <w:pPr>
              <w:pStyle w:val="acctfourfigures"/>
              <w:tabs>
                <w:tab w:val="clear" w:pos="765"/>
                <w:tab w:val="decimal" w:pos="704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8" w:type="dxa"/>
            <w:vAlign w:val="bottom"/>
          </w:tcPr>
          <w:p w14:paraId="10EBCBA1" w14:textId="4FFA0FEE" w:rsidR="00D51B34" w:rsidRPr="00422380" w:rsidRDefault="00D51B34" w:rsidP="00D51B34">
            <w:pPr>
              <w:pStyle w:val="acctfourfigures"/>
              <w:tabs>
                <w:tab w:val="clear" w:pos="765"/>
                <w:tab w:val="decimal" w:pos="704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0EF9314" w14:textId="77777777" w:rsidR="00D51B34" w:rsidRPr="00422380" w:rsidRDefault="00D51B34" w:rsidP="00D51B34">
            <w:pPr>
              <w:tabs>
                <w:tab w:val="clear" w:pos="680"/>
                <w:tab w:val="decimal" w:pos="704"/>
              </w:tabs>
              <w:ind w:left="-43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32" w:type="dxa"/>
          </w:tcPr>
          <w:p w14:paraId="41EA2F35" w14:textId="0C91C9DE" w:rsidR="00D51B34" w:rsidRPr="00422380" w:rsidRDefault="00D51B34" w:rsidP="00D51B34">
            <w:pPr>
              <w:tabs>
                <w:tab w:val="clear" w:pos="227"/>
                <w:tab w:val="clear" w:pos="454"/>
                <w:tab w:val="clear" w:pos="680"/>
                <w:tab w:val="decimal" w:pos="704"/>
              </w:tabs>
              <w:ind w:left="-43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36" w:type="dxa"/>
          </w:tcPr>
          <w:p w14:paraId="5021EA9B" w14:textId="77777777" w:rsidR="00D51B34" w:rsidRPr="00422380" w:rsidRDefault="00D51B34" w:rsidP="00D51B34">
            <w:pPr>
              <w:pStyle w:val="acctfourfigures"/>
              <w:tabs>
                <w:tab w:val="clear" w:pos="765"/>
                <w:tab w:val="decimal" w:pos="704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40321ACB" w14:textId="41AFB3CE" w:rsidR="00D51B34" w:rsidRPr="00422380" w:rsidRDefault="00D51B34" w:rsidP="00D51B34">
            <w:pPr>
              <w:pStyle w:val="acctfourfigures"/>
              <w:tabs>
                <w:tab w:val="clear" w:pos="765"/>
                <w:tab w:val="decimal" w:pos="704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B1A31" w:rsidRPr="00422380" w14:paraId="06F86F71" w14:textId="77777777" w:rsidTr="003263EB">
        <w:trPr>
          <w:trHeight w:val="261"/>
        </w:trPr>
        <w:tc>
          <w:tcPr>
            <w:tcW w:w="3420" w:type="dxa"/>
            <w:hideMark/>
          </w:tcPr>
          <w:p w14:paraId="30E9A3EF" w14:textId="77777777" w:rsidR="005B1A31" w:rsidRPr="00422380" w:rsidRDefault="005B1A31" w:rsidP="005B1A31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422380">
              <w:rPr>
                <w:rFonts w:asciiTheme="majorBidi" w:hAnsiTheme="majorBidi"/>
                <w:sz w:val="28"/>
                <w:szCs w:val="28"/>
                <w:cs/>
              </w:rPr>
              <w:t xml:space="preserve">    </w:t>
            </w:r>
            <w:r w:rsidRPr="00422380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810" w:type="dxa"/>
          </w:tcPr>
          <w:p w14:paraId="0E42C6EB" w14:textId="77777777" w:rsidR="005B1A31" w:rsidRPr="00422380" w:rsidRDefault="005B1A31" w:rsidP="005B1A31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710" w:type="dxa"/>
            <w:vAlign w:val="bottom"/>
          </w:tcPr>
          <w:p w14:paraId="32D5D69A" w14:textId="50AEEC52" w:rsidR="005B1A31" w:rsidRPr="00422380" w:rsidRDefault="005B1A31" w:rsidP="001F55CF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22380">
              <w:rPr>
                <w:rFonts w:asciiTheme="majorBidi" w:hAnsiTheme="majorBidi" w:cstheme="majorBidi"/>
                <w:sz w:val="28"/>
                <w:szCs w:val="28"/>
              </w:rPr>
              <w:t xml:space="preserve">         275</w:t>
            </w:r>
          </w:p>
        </w:tc>
        <w:tc>
          <w:tcPr>
            <w:tcW w:w="236" w:type="dxa"/>
          </w:tcPr>
          <w:p w14:paraId="50969262" w14:textId="77777777" w:rsidR="005B1A31" w:rsidRPr="00422380" w:rsidRDefault="005B1A31" w:rsidP="005B1A31">
            <w:pPr>
              <w:pStyle w:val="acctfourfigures"/>
              <w:tabs>
                <w:tab w:val="clear" w:pos="765"/>
                <w:tab w:val="decimal" w:pos="704"/>
                <w:tab w:val="decimal" w:pos="796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4" w:type="dxa"/>
          </w:tcPr>
          <w:p w14:paraId="3B7A9B89" w14:textId="61ACE027" w:rsidR="005B1A31" w:rsidRPr="00422380" w:rsidRDefault="005B1A31" w:rsidP="007D0F74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238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9AD99C1" w14:textId="77777777" w:rsidR="005B1A31" w:rsidRPr="00422380" w:rsidRDefault="005B1A31" w:rsidP="005B1A31">
            <w:pPr>
              <w:pStyle w:val="acctfourfigures"/>
              <w:tabs>
                <w:tab w:val="clear" w:pos="765"/>
                <w:tab w:val="decimal" w:pos="704"/>
                <w:tab w:val="decimal" w:pos="796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</w:tcPr>
          <w:p w14:paraId="43F069CA" w14:textId="40201441" w:rsidR="005B1A31" w:rsidRPr="00422380" w:rsidRDefault="005B1A31" w:rsidP="001F55CF">
            <w:pPr>
              <w:pStyle w:val="acctfourfigures"/>
              <w:tabs>
                <w:tab w:val="clear" w:pos="765"/>
                <w:tab w:val="decimal" w:pos="289"/>
                <w:tab w:val="left" w:pos="828"/>
              </w:tabs>
              <w:spacing w:line="240" w:lineRule="atLeast"/>
              <w:ind w:left="-43" w:right="-284"/>
              <w:jc w:val="center"/>
              <w:rPr>
                <w:rFonts w:asciiTheme="majorBidi" w:hAnsiTheme="majorBidi"/>
                <w:sz w:val="28"/>
                <w:szCs w:val="28"/>
                <w:lang w:bidi="th-TH"/>
              </w:rPr>
            </w:pPr>
            <w:r w:rsidRPr="00422380">
              <w:rPr>
                <w:rFonts w:asciiTheme="majorBidi" w:hAnsi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79173AB4" w14:textId="77777777" w:rsidR="005B1A31" w:rsidRPr="00422380" w:rsidRDefault="005B1A31" w:rsidP="005B1A31">
            <w:pPr>
              <w:tabs>
                <w:tab w:val="clear" w:pos="680"/>
                <w:tab w:val="decimal" w:pos="704"/>
              </w:tabs>
              <w:ind w:left="-43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23" w:type="dxa"/>
            <w:vAlign w:val="bottom"/>
          </w:tcPr>
          <w:p w14:paraId="0B3400CF" w14:textId="29B5E485" w:rsidR="005B1A31" w:rsidRPr="00422380" w:rsidRDefault="005B1A31" w:rsidP="001F55C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GB" w:bidi="ar-SA"/>
              </w:rPr>
            </w:pPr>
            <w:r w:rsidRPr="0042238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GB" w:bidi="ar-SA"/>
              </w:rPr>
              <w:t xml:space="preserve">  275</w:t>
            </w:r>
          </w:p>
        </w:tc>
        <w:tc>
          <w:tcPr>
            <w:tcW w:w="238" w:type="dxa"/>
            <w:vAlign w:val="bottom"/>
          </w:tcPr>
          <w:p w14:paraId="650FAA96" w14:textId="77777777" w:rsidR="005B1A31" w:rsidRPr="00422380" w:rsidRDefault="005B1A31" w:rsidP="005B1A31">
            <w:pPr>
              <w:pStyle w:val="acctfourfigures"/>
              <w:tabs>
                <w:tab w:val="clear" w:pos="765"/>
                <w:tab w:val="decimal" w:pos="704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0" w:type="dxa"/>
          </w:tcPr>
          <w:p w14:paraId="25102ED6" w14:textId="67848338" w:rsidR="005B1A31" w:rsidRPr="00422380" w:rsidRDefault="005B1A31" w:rsidP="005B1A31">
            <w:pPr>
              <w:pStyle w:val="acctfourfigures"/>
              <w:tabs>
                <w:tab w:val="clear" w:pos="765"/>
                <w:tab w:val="decimal" w:pos="380"/>
                <w:tab w:val="decimal" w:pos="704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238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7" w:type="dxa"/>
            <w:vAlign w:val="bottom"/>
          </w:tcPr>
          <w:p w14:paraId="78E18242" w14:textId="77777777" w:rsidR="005B1A31" w:rsidRPr="00422380" w:rsidRDefault="005B1A31" w:rsidP="005B1A31">
            <w:pPr>
              <w:pStyle w:val="acctfourfigures"/>
              <w:tabs>
                <w:tab w:val="clear" w:pos="765"/>
                <w:tab w:val="decimal" w:pos="380"/>
                <w:tab w:val="decimal" w:pos="704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8" w:type="dxa"/>
            <w:vAlign w:val="bottom"/>
          </w:tcPr>
          <w:p w14:paraId="7E4F18DB" w14:textId="731FEDF7" w:rsidR="005B1A31" w:rsidRPr="00422380" w:rsidRDefault="005B1A31" w:rsidP="005B1A31">
            <w:pPr>
              <w:pStyle w:val="acctfourfigures"/>
              <w:tabs>
                <w:tab w:val="clear" w:pos="765"/>
                <w:tab w:val="decimal" w:pos="380"/>
                <w:tab w:val="decimal" w:pos="645"/>
                <w:tab w:val="decimal" w:pos="704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2380">
              <w:rPr>
                <w:rFonts w:asciiTheme="majorBidi" w:hAnsiTheme="majorBidi" w:cstheme="majorBidi"/>
                <w:sz w:val="28"/>
                <w:szCs w:val="28"/>
              </w:rPr>
              <w:t xml:space="preserve">    275</w:t>
            </w:r>
          </w:p>
        </w:tc>
        <w:tc>
          <w:tcPr>
            <w:tcW w:w="236" w:type="dxa"/>
            <w:vAlign w:val="bottom"/>
          </w:tcPr>
          <w:p w14:paraId="3B798591" w14:textId="77777777" w:rsidR="005B1A31" w:rsidRPr="00422380" w:rsidRDefault="005B1A31" w:rsidP="005B1A31">
            <w:pPr>
              <w:tabs>
                <w:tab w:val="clear" w:pos="680"/>
                <w:tab w:val="decimal" w:pos="380"/>
                <w:tab w:val="decimal" w:pos="704"/>
              </w:tabs>
              <w:ind w:left="-43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32" w:type="dxa"/>
          </w:tcPr>
          <w:p w14:paraId="4005D6D4" w14:textId="4C621468" w:rsidR="005B1A31" w:rsidRPr="00422380" w:rsidRDefault="005B1A31" w:rsidP="005B1A31">
            <w:pPr>
              <w:tabs>
                <w:tab w:val="clear" w:pos="227"/>
                <w:tab w:val="clear" w:pos="454"/>
                <w:tab w:val="clear" w:pos="680"/>
                <w:tab w:val="decimal" w:pos="386"/>
                <w:tab w:val="left" w:pos="543"/>
                <w:tab w:val="decimal" w:pos="704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422380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 xml:space="preserve">   -</w:t>
            </w:r>
          </w:p>
        </w:tc>
        <w:tc>
          <w:tcPr>
            <w:tcW w:w="236" w:type="dxa"/>
          </w:tcPr>
          <w:p w14:paraId="3B0F63F9" w14:textId="77777777" w:rsidR="005B1A31" w:rsidRPr="00422380" w:rsidRDefault="005B1A31" w:rsidP="005B1A31">
            <w:pPr>
              <w:pStyle w:val="acctfourfigures"/>
              <w:tabs>
                <w:tab w:val="clear" w:pos="765"/>
                <w:tab w:val="decimal" w:pos="380"/>
                <w:tab w:val="decimal" w:pos="704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587B22F1" w14:textId="010621FF" w:rsidR="005B1A31" w:rsidRPr="00422380" w:rsidRDefault="005B1A31" w:rsidP="005B1A3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42238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GB" w:bidi="ar-SA"/>
              </w:rPr>
              <w:t xml:space="preserve">   275</w:t>
            </w:r>
          </w:p>
        </w:tc>
      </w:tr>
      <w:tr w:rsidR="00D51B34" w:rsidRPr="00422380" w14:paraId="12524DD0" w14:textId="77777777" w:rsidTr="00D51B34">
        <w:trPr>
          <w:trHeight w:val="261"/>
        </w:trPr>
        <w:tc>
          <w:tcPr>
            <w:tcW w:w="3420" w:type="dxa"/>
            <w:hideMark/>
          </w:tcPr>
          <w:p w14:paraId="03D7E725" w14:textId="77777777" w:rsidR="00D51B34" w:rsidRPr="00422380" w:rsidRDefault="00D51B34" w:rsidP="00D51B34">
            <w:pPr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422380">
              <w:rPr>
                <w:rFonts w:asciiTheme="majorBidi" w:hAnsiTheme="majorBidi"/>
                <w:sz w:val="28"/>
                <w:szCs w:val="28"/>
                <w:cs/>
              </w:rPr>
              <w:t xml:space="preserve">   </w:t>
            </w:r>
            <w:r w:rsidRPr="00422380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เงินลงทุนใน</w:t>
            </w:r>
            <w:r w:rsidRPr="00422380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810" w:type="dxa"/>
          </w:tcPr>
          <w:p w14:paraId="0CCB268C" w14:textId="77777777" w:rsidR="00D51B34" w:rsidRPr="00422380" w:rsidRDefault="00D51B34" w:rsidP="00D51B34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710" w:type="dxa"/>
            <w:vAlign w:val="bottom"/>
          </w:tcPr>
          <w:p w14:paraId="689293DC" w14:textId="5D11CEF2" w:rsidR="00D51B34" w:rsidRPr="00422380" w:rsidRDefault="00D51B34" w:rsidP="007D0F74">
            <w:pPr>
              <w:pStyle w:val="acctfourfigures"/>
              <w:tabs>
                <w:tab w:val="clear" w:pos="765"/>
                <w:tab w:val="decimal" w:pos="1337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</w:rPr>
            </w:pPr>
            <w:r w:rsidRPr="00422380">
              <w:rPr>
                <w:rFonts w:asciiTheme="majorBidi" w:hAnsiTheme="majorBidi" w:cstheme="majorBidi"/>
                <w:sz w:val="28"/>
                <w:szCs w:val="28"/>
              </w:rPr>
              <w:t xml:space="preserve">  -</w:t>
            </w:r>
          </w:p>
        </w:tc>
        <w:tc>
          <w:tcPr>
            <w:tcW w:w="236" w:type="dxa"/>
          </w:tcPr>
          <w:p w14:paraId="5A3F584E" w14:textId="77777777" w:rsidR="00D51B34" w:rsidRPr="00422380" w:rsidRDefault="00D51B34" w:rsidP="00D51B34">
            <w:pPr>
              <w:pStyle w:val="acctfourfigures"/>
              <w:tabs>
                <w:tab w:val="clear" w:pos="765"/>
                <w:tab w:val="decimal" w:pos="704"/>
                <w:tab w:val="decimal" w:pos="796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4" w:type="dxa"/>
          </w:tcPr>
          <w:p w14:paraId="4B2B8C11" w14:textId="0F3CF328" w:rsidR="00D51B34" w:rsidRPr="00422380" w:rsidRDefault="00D51B34" w:rsidP="001F55CF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22380">
              <w:rPr>
                <w:rFonts w:asciiTheme="majorBidi" w:hAnsiTheme="majorBidi" w:cstheme="majorBidi"/>
                <w:sz w:val="28"/>
                <w:szCs w:val="28"/>
              </w:rPr>
              <w:t>4,251</w:t>
            </w:r>
          </w:p>
        </w:tc>
        <w:tc>
          <w:tcPr>
            <w:tcW w:w="236" w:type="dxa"/>
          </w:tcPr>
          <w:p w14:paraId="60A938F2" w14:textId="77777777" w:rsidR="00D51B34" w:rsidRPr="00422380" w:rsidRDefault="00D51B34" w:rsidP="00D51B34">
            <w:pPr>
              <w:pStyle w:val="acctfourfigures"/>
              <w:tabs>
                <w:tab w:val="clear" w:pos="765"/>
                <w:tab w:val="decimal" w:pos="704"/>
                <w:tab w:val="decimal" w:pos="796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</w:tcPr>
          <w:p w14:paraId="56FA94C6" w14:textId="304905D2" w:rsidR="00D51B34" w:rsidRPr="00422380" w:rsidRDefault="00D51B34" w:rsidP="00F76AF0">
            <w:pPr>
              <w:pStyle w:val="acctfourfigures"/>
              <w:tabs>
                <w:tab w:val="clear" w:pos="765"/>
                <w:tab w:val="decimal" w:pos="289"/>
                <w:tab w:val="left" w:pos="830"/>
              </w:tabs>
              <w:spacing w:line="240" w:lineRule="atLeast"/>
              <w:ind w:left="-43" w:right="-284"/>
              <w:jc w:val="center"/>
              <w:rPr>
                <w:rFonts w:asciiTheme="majorBidi" w:hAnsiTheme="majorBidi"/>
                <w:sz w:val="28"/>
                <w:szCs w:val="28"/>
                <w:lang w:bidi="th-TH"/>
              </w:rPr>
            </w:pPr>
            <w:r w:rsidRPr="00422380">
              <w:rPr>
                <w:rFonts w:asciiTheme="majorBidi" w:hAnsi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662A493E" w14:textId="77777777" w:rsidR="00D51B34" w:rsidRPr="00422380" w:rsidRDefault="00D51B34" w:rsidP="00D51B34">
            <w:pPr>
              <w:tabs>
                <w:tab w:val="clear" w:pos="680"/>
                <w:tab w:val="decimal" w:pos="595"/>
                <w:tab w:val="decimal" w:pos="704"/>
              </w:tabs>
              <w:ind w:left="-43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23" w:type="dxa"/>
            <w:vAlign w:val="bottom"/>
          </w:tcPr>
          <w:p w14:paraId="7F48BD24" w14:textId="7C711D48" w:rsidR="00D51B34" w:rsidRPr="00422380" w:rsidRDefault="00D51B34" w:rsidP="001F55C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GB" w:bidi="ar-SA"/>
              </w:rPr>
            </w:pPr>
            <w:r w:rsidRPr="0042238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GB" w:bidi="ar-SA"/>
              </w:rPr>
              <w:t>4,251</w:t>
            </w:r>
          </w:p>
        </w:tc>
        <w:tc>
          <w:tcPr>
            <w:tcW w:w="238" w:type="dxa"/>
            <w:vAlign w:val="bottom"/>
          </w:tcPr>
          <w:p w14:paraId="248D0451" w14:textId="77777777" w:rsidR="00D51B34" w:rsidRPr="00422380" w:rsidRDefault="00D51B34" w:rsidP="00D51B34">
            <w:pPr>
              <w:pStyle w:val="acctfourfigures"/>
              <w:tabs>
                <w:tab w:val="clear" w:pos="765"/>
                <w:tab w:val="decimal" w:pos="595"/>
                <w:tab w:val="decimal" w:pos="704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0" w:type="dxa"/>
          </w:tcPr>
          <w:p w14:paraId="50EB632D" w14:textId="4A14237B" w:rsidR="00D51B34" w:rsidRPr="00422380" w:rsidRDefault="005B1A31" w:rsidP="00D51B34">
            <w:pPr>
              <w:pStyle w:val="acctfourfigures"/>
              <w:tabs>
                <w:tab w:val="clear" w:pos="765"/>
                <w:tab w:val="decimal" w:pos="281"/>
                <w:tab w:val="decimal" w:pos="704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2380">
              <w:rPr>
                <w:rFonts w:asciiTheme="majorBidi" w:hAnsiTheme="majorBidi" w:cstheme="majorBidi"/>
                <w:sz w:val="28"/>
                <w:szCs w:val="28"/>
              </w:rPr>
              <w:t>3,558</w:t>
            </w:r>
          </w:p>
        </w:tc>
        <w:tc>
          <w:tcPr>
            <w:tcW w:w="237" w:type="dxa"/>
            <w:vAlign w:val="bottom"/>
          </w:tcPr>
          <w:p w14:paraId="7148A7AF" w14:textId="77777777" w:rsidR="00D51B34" w:rsidRPr="00422380" w:rsidRDefault="00D51B34" w:rsidP="00D51B34">
            <w:pPr>
              <w:pStyle w:val="acctfourfigures"/>
              <w:tabs>
                <w:tab w:val="clear" w:pos="765"/>
                <w:tab w:val="decimal" w:pos="595"/>
                <w:tab w:val="decimal" w:pos="704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8" w:type="dxa"/>
          </w:tcPr>
          <w:p w14:paraId="0B55EBD3" w14:textId="52C33B50" w:rsidR="00D51B34" w:rsidRPr="00422380" w:rsidRDefault="00D51B34" w:rsidP="00D51B34">
            <w:pPr>
              <w:pStyle w:val="acctfourfigures"/>
              <w:tabs>
                <w:tab w:val="clear" w:pos="765"/>
                <w:tab w:val="decimal" w:pos="378"/>
                <w:tab w:val="decimal" w:pos="645"/>
                <w:tab w:val="decimal" w:pos="704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238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7A44ABE1" w14:textId="77777777" w:rsidR="00D51B34" w:rsidRPr="00422380" w:rsidRDefault="00D51B34" w:rsidP="00D51B34">
            <w:pPr>
              <w:tabs>
                <w:tab w:val="clear" w:pos="680"/>
                <w:tab w:val="decimal" w:pos="595"/>
                <w:tab w:val="decimal" w:pos="704"/>
              </w:tabs>
              <w:ind w:left="-43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32" w:type="dxa"/>
          </w:tcPr>
          <w:p w14:paraId="3782D9B7" w14:textId="58E7A2CA" w:rsidR="00D51B34" w:rsidRPr="00422380" w:rsidRDefault="005B1A31" w:rsidP="005B1A31">
            <w:pPr>
              <w:tabs>
                <w:tab w:val="clear" w:pos="227"/>
                <w:tab w:val="clear" w:pos="454"/>
                <w:tab w:val="clear" w:pos="680"/>
                <w:tab w:val="decimal" w:pos="386"/>
                <w:tab w:val="decimal" w:pos="704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422380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 xml:space="preserve">       693</w:t>
            </w:r>
          </w:p>
        </w:tc>
        <w:tc>
          <w:tcPr>
            <w:tcW w:w="236" w:type="dxa"/>
          </w:tcPr>
          <w:p w14:paraId="31E70870" w14:textId="77777777" w:rsidR="00D51B34" w:rsidRPr="00422380" w:rsidRDefault="00D51B34" w:rsidP="00D51B34">
            <w:pPr>
              <w:pStyle w:val="acctfourfigures"/>
              <w:tabs>
                <w:tab w:val="clear" w:pos="765"/>
                <w:tab w:val="decimal" w:pos="595"/>
                <w:tab w:val="decimal" w:pos="704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073B8B0E" w14:textId="698883AD" w:rsidR="00D51B34" w:rsidRPr="00422380" w:rsidRDefault="00D51B34" w:rsidP="005B1A3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42238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GB" w:bidi="ar-SA"/>
              </w:rPr>
              <w:t xml:space="preserve">   </w:t>
            </w:r>
            <w:r w:rsidR="005B1A31" w:rsidRPr="0042238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GB" w:bidi="ar-SA"/>
              </w:rPr>
              <w:t>4,251</w:t>
            </w:r>
          </w:p>
        </w:tc>
      </w:tr>
      <w:tr w:rsidR="00D51B34" w:rsidRPr="00422380" w14:paraId="1C7B22E6" w14:textId="77777777" w:rsidTr="00D51B34">
        <w:trPr>
          <w:trHeight w:val="261"/>
        </w:trPr>
        <w:tc>
          <w:tcPr>
            <w:tcW w:w="3420" w:type="dxa"/>
            <w:hideMark/>
          </w:tcPr>
          <w:p w14:paraId="7A7FE11A" w14:textId="450E84C7" w:rsidR="00D51B34" w:rsidRPr="00422380" w:rsidRDefault="00D51B34" w:rsidP="00D51B34">
            <w:pPr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42238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810" w:type="dxa"/>
          </w:tcPr>
          <w:p w14:paraId="16EB99A9" w14:textId="77777777" w:rsidR="00D51B34" w:rsidRPr="00422380" w:rsidRDefault="00D51B34" w:rsidP="00D51B34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7729B92" w14:textId="5A2B53DA" w:rsidR="00D51B34" w:rsidRPr="00422380" w:rsidRDefault="00D51B34" w:rsidP="001F55CF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2238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275</w:t>
            </w:r>
          </w:p>
        </w:tc>
        <w:tc>
          <w:tcPr>
            <w:tcW w:w="236" w:type="dxa"/>
          </w:tcPr>
          <w:p w14:paraId="32C70C34" w14:textId="77777777" w:rsidR="00D51B34" w:rsidRPr="00422380" w:rsidRDefault="00D51B34" w:rsidP="00D51B34">
            <w:pPr>
              <w:pStyle w:val="acctfourfigures"/>
              <w:tabs>
                <w:tab w:val="clear" w:pos="765"/>
                <w:tab w:val="decimal" w:pos="704"/>
                <w:tab w:val="decimal" w:pos="796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4" w:type="dxa"/>
            <w:tcBorders>
              <w:top w:val="single" w:sz="4" w:space="0" w:color="auto"/>
              <w:bottom w:val="double" w:sz="4" w:space="0" w:color="auto"/>
            </w:tcBorders>
          </w:tcPr>
          <w:p w14:paraId="192BEA67" w14:textId="0B9D0F87" w:rsidR="00D51B34" w:rsidRPr="00422380" w:rsidRDefault="001F55CF" w:rsidP="001F55CF">
            <w:pPr>
              <w:pStyle w:val="acctfourfigures"/>
              <w:tabs>
                <w:tab w:val="clear" w:pos="765"/>
                <w:tab w:val="decimal" w:pos="289"/>
                <w:tab w:val="decimal" w:pos="1005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238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4,251</w:t>
            </w:r>
          </w:p>
        </w:tc>
        <w:tc>
          <w:tcPr>
            <w:tcW w:w="236" w:type="dxa"/>
          </w:tcPr>
          <w:p w14:paraId="44CC3E25" w14:textId="77777777" w:rsidR="00D51B34" w:rsidRPr="00422380" w:rsidRDefault="00D51B34" w:rsidP="00D51B34">
            <w:pPr>
              <w:pStyle w:val="acctfourfigures"/>
              <w:tabs>
                <w:tab w:val="clear" w:pos="765"/>
                <w:tab w:val="decimal" w:pos="704"/>
                <w:tab w:val="decimal" w:pos="796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A78EB47" w14:textId="73C88E1C" w:rsidR="00D51B34" w:rsidRPr="00422380" w:rsidRDefault="00D51B34" w:rsidP="001F55CF">
            <w:pPr>
              <w:pStyle w:val="acctfourfigures"/>
              <w:tabs>
                <w:tab w:val="clear" w:pos="765"/>
                <w:tab w:val="decimal" w:pos="289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238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3BE6FAD4" w14:textId="77777777" w:rsidR="00D51B34" w:rsidRPr="00422380" w:rsidRDefault="00D51B34" w:rsidP="00D51B34">
            <w:pPr>
              <w:tabs>
                <w:tab w:val="clear" w:pos="680"/>
                <w:tab w:val="decimal" w:pos="704"/>
              </w:tabs>
              <w:ind w:left="-43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7317068" w14:textId="7000AFF2" w:rsidR="00D51B34" w:rsidRPr="00422380" w:rsidRDefault="00D51B34" w:rsidP="001F55C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3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2380">
              <w:rPr>
                <w:rFonts w:asciiTheme="majorBidi" w:hAnsiTheme="majorBidi" w:cstheme="majorBidi"/>
                <w:sz w:val="28"/>
                <w:szCs w:val="28"/>
              </w:rPr>
              <w:t>4,526</w:t>
            </w:r>
          </w:p>
        </w:tc>
        <w:tc>
          <w:tcPr>
            <w:tcW w:w="238" w:type="dxa"/>
            <w:vAlign w:val="bottom"/>
          </w:tcPr>
          <w:p w14:paraId="2EB21402" w14:textId="77777777" w:rsidR="00D51B34" w:rsidRPr="00422380" w:rsidRDefault="00D51B34" w:rsidP="00D51B34">
            <w:pPr>
              <w:pStyle w:val="acctfourfigures"/>
              <w:tabs>
                <w:tab w:val="clear" w:pos="765"/>
                <w:tab w:val="decimal" w:pos="704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0" w:type="dxa"/>
            <w:vAlign w:val="bottom"/>
          </w:tcPr>
          <w:p w14:paraId="00B65C7C" w14:textId="77777777" w:rsidR="00D51B34" w:rsidRPr="00422380" w:rsidRDefault="00D51B34" w:rsidP="00D51B34">
            <w:pPr>
              <w:pStyle w:val="acctfourfigures"/>
              <w:tabs>
                <w:tab w:val="clear" w:pos="765"/>
                <w:tab w:val="decimal" w:pos="380"/>
                <w:tab w:val="decimal" w:pos="704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  <w:vAlign w:val="bottom"/>
          </w:tcPr>
          <w:p w14:paraId="6F06A6A9" w14:textId="77777777" w:rsidR="00D51B34" w:rsidRPr="00422380" w:rsidRDefault="00D51B34" w:rsidP="00D51B34">
            <w:pPr>
              <w:pStyle w:val="acctfourfigures"/>
              <w:tabs>
                <w:tab w:val="clear" w:pos="765"/>
                <w:tab w:val="decimal" w:pos="704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8" w:type="dxa"/>
            <w:vAlign w:val="bottom"/>
          </w:tcPr>
          <w:p w14:paraId="6D348247" w14:textId="77777777" w:rsidR="00D51B34" w:rsidRPr="00422380" w:rsidRDefault="00D51B34" w:rsidP="00D51B34">
            <w:pPr>
              <w:pStyle w:val="acctfourfigures"/>
              <w:tabs>
                <w:tab w:val="clear" w:pos="765"/>
                <w:tab w:val="decimal" w:pos="704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276BDEE" w14:textId="77777777" w:rsidR="00D51B34" w:rsidRPr="00422380" w:rsidRDefault="00D51B34" w:rsidP="00D51B34">
            <w:pPr>
              <w:tabs>
                <w:tab w:val="clear" w:pos="680"/>
                <w:tab w:val="decimal" w:pos="704"/>
              </w:tabs>
              <w:ind w:left="-43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32" w:type="dxa"/>
            <w:vAlign w:val="bottom"/>
          </w:tcPr>
          <w:p w14:paraId="706108BB" w14:textId="77777777" w:rsidR="00D51B34" w:rsidRPr="00422380" w:rsidRDefault="00D51B34" w:rsidP="00D51B34">
            <w:pPr>
              <w:tabs>
                <w:tab w:val="clear" w:pos="227"/>
                <w:tab w:val="clear" w:pos="454"/>
                <w:tab w:val="clear" w:pos="680"/>
                <w:tab w:val="decimal" w:pos="704"/>
              </w:tabs>
              <w:ind w:left="-43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36" w:type="dxa"/>
            <w:vAlign w:val="bottom"/>
          </w:tcPr>
          <w:p w14:paraId="5598F3C1" w14:textId="77777777" w:rsidR="00D51B34" w:rsidRPr="00422380" w:rsidRDefault="00D51B34" w:rsidP="00D51B34">
            <w:pPr>
              <w:pStyle w:val="acctfourfigures"/>
              <w:tabs>
                <w:tab w:val="clear" w:pos="765"/>
                <w:tab w:val="decimal" w:pos="704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67CC1CD6" w14:textId="77777777" w:rsidR="00D51B34" w:rsidRPr="00422380" w:rsidRDefault="00D51B34" w:rsidP="00D51B34">
            <w:pPr>
              <w:pStyle w:val="acctfourfigures"/>
              <w:tabs>
                <w:tab w:val="clear" w:pos="765"/>
                <w:tab w:val="decimal" w:pos="375"/>
                <w:tab w:val="decimal" w:pos="704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51B34" w:rsidRPr="00422380" w14:paraId="79C9EEBC" w14:textId="77777777" w:rsidTr="00D51B34">
        <w:trPr>
          <w:trHeight w:val="261"/>
        </w:trPr>
        <w:tc>
          <w:tcPr>
            <w:tcW w:w="3420" w:type="dxa"/>
          </w:tcPr>
          <w:p w14:paraId="3AF68D46" w14:textId="77777777" w:rsidR="00D51B34" w:rsidRPr="00422380" w:rsidRDefault="00D51B34" w:rsidP="00D51B34">
            <w:pPr>
              <w:ind w:left="-14" w:right="-90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</w:tcPr>
          <w:p w14:paraId="1F96875B" w14:textId="77777777" w:rsidR="00D51B34" w:rsidRPr="00422380" w:rsidRDefault="00D51B34" w:rsidP="00D51B34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71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CD36820" w14:textId="77777777" w:rsidR="00D51B34" w:rsidRPr="00422380" w:rsidRDefault="00D51B34" w:rsidP="00D51B34">
            <w:pPr>
              <w:pStyle w:val="acctfourfigures"/>
              <w:tabs>
                <w:tab w:val="clear" w:pos="765"/>
                <w:tab w:val="decimal" w:pos="704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54E8B11" w14:textId="77777777" w:rsidR="00D51B34" w:rsidRPr="00422380" w:rsidRDefault="00D51B34" w:rsidP="00D51B34">
            <w:pPr>
              <w:pStyle w:val="acctfourfigures"/>
              <w:tabs>
                <w:tab w:val="clear" w:pos="765"/>
                <w:tab w:val="decimal" w:pos="704"/>
                <w:tab w:val="decimal" w:pos="796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4" w:type="dxa"/>
            <w:tcBorders>
              <w:top w:val="double" w:sz="4" w:space="0" w:color="auto"/>
            </w:tcBorders>
          </w:tcPr>
          <w:p w14:paraId="3139ACF8" w14:textId="77777777" w:rsidR="00D51B34" w:rsidRPr="00422380" w:rsidRDefault="00D51B34" w:rsidP="00D51B34">
            <w:pPr>
              <w:pStyle w:val="acctfourfigures"/>
              <w:tabs>
                <w:tab w:val="clear" w:pos="765"/>
                <w:tab w:val="decimal" w:pos="704"/>
                <w:tab w:val="decimal" w:pos="796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CAD7CDD" w14:textId="77777777" w:rsidR="00D51B34" w:rsidRPr="00422380" w:rsidRDefault="00D51B34" w:rsidP="00D51B34">
            <w:pPr>
              <w:pStyle w:val="acctfourfigures"/>
              <w:tabs>
                <w:tab w:val="clear" w:pos="765"/>
                <w:tab w:val="decimal" w:pos="704"/>
                <w:tab w:val="decimal" w:pos="796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69BEACC" w14:textId="77777777" w:rsidR="00D51B34" w:rsidRPr="00422380" w:rsidRDefault="00D51B34" w:rsidP="00D51B34">
            <w:pPr>
              <w:pStyle w:val="acctfourfigures"/>
              <w:tabs>
                <w:tab w:val="clear" w:pos="765"/>
                <w:tab w:val="decimal" w:pos="704"/>
                <w:tab w:val="decimal" w:pos="796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68B7D02" w14:textId="77777777" w:rsidR="00D51B34" w:rsidRPr="00422380" w:rsidRDefault="00D51B34" w:rsidP="00D51B34">
            <w:pPr>
              <w:tabs>
                <w:tab w:val="clear" w:pos="680"/>
                <w:tab w:val="decimal" w:pos="704"/>
              </w:tabs>
              <w:ind w:left="-43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23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0479AF4" w14:textId="77777777" w:rsidR="00D51B34" w:rsidRPr="00422380" w:rsidRDefault="00D51B34" w:rsidP="00D51B34">
            <w:pPr>
              <w:pStyle w:val="acctfourfigures"/>
              <w:tabs>
                <w:tab w:val="clear" w:pos="765"/>
                <w:tab w:val="decimal" w:pos="704"/>
                <w:tab w:val="decimal" w:pos="796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  <w:vAlign w:val="bottom"/>
          </w:tcPr>
          <w:p w14:paraId="16106BB1" w14:textId="77777777" w:rsidR="00D51B34" w:rsidRPr="00422380" w:rsidRDefault="00D51B34" w:rsidP="00D51B34">
            <w:pPr>
              <w:pStyle w:val="acctfourfigures"/>
              <w:tabs>
                <w:tab w:val="clear" w:pos="765"/>
                <w:tab w:val="decimal" w:pos="704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0" w:type="dxa"/>
            <w:vAlign w:val="bottom"/>
          </w:tcPr>
          <w:p w14:paraId="0F00321B" w14:textId="77777777" w:rsidR="00D51B34" w:rsidRPr="00422380" w:rsidRDefault="00D51B34" w:rsidP="00D51B34">
            <w:pPr>
              <w:pStyle w:val="acctfourfigures"/>
              <w:tabs>
                <w:tab w:val="clear" w:pos="765"/>
                <w:tab w:val="decimal" w:pos="380"/>
                <w:tab w:val="decimal" w:pos="704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  <w:vAlign w:val="bottom"/>
          </w:tcPr>
          <w:p w14:paraId="158EF041" w14:textId="77777777" w:rsidR="00D51B34" w:rsidRPr="00422380" w:rsidRDefault="00D51B34" w:rsidP="00D51B34">
            <w:pPr>
              <w:pStyle w:val="acctfourfigures"/>
              <w:tabs>
                <w:tab w:val="clear" w:pos="765"/>
                <w:tab w:val="decimal" w:pos="704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8" w:type="dxa"/>
            <w:vAlign w:val="bottom"/>
          </w:tcPr>
          <w:p w14:paraId="27A3BB2A" w14:textId="77777777" w:rsidR="00D51B34" w:rsidRPr="00422380" w:rsidRDefault="00D51B34" w:rsidP="00D51B34">
            <w:pPr>
              <w:pStyle w:val="acctfourfigures"/>
              <w:tabs>
                <w:tab w:val="clear" w:pos="765"/>
                <w:tab w:val="decimal" w:pos="704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F501405" w14:textId="77777777" w:rsidR="00D51B34" w:rsidRPr="00422380" w:rsidRDefault="00D51B34" w:rsidP="00D51B34">
            <w:pPr>
              <w:tabs>
                <w:tab w:val="clear" w:pos="680"/>
                <w:tab w:val="decimal" w:pos="704"/>
              </w:tabs>
              <w:ind w:left="-43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32" w:type="dxa"/>
            <w:vAlign w:val="bottom"/>
          </w:tcPr>
          <w:p w14:paraId="4E1CF4E2" w14:textId="77777777" w:rsidR="00D51B34" w:rsidRPr="00422380" w:rsidRDefault="00D51B34" w:rsidP="00D51B34">
            <w:pPr>
              <w:tabs>
                <w:tab w:val="clear" w:pos="227"/>
                <w:tab w:val="clear" w:pos="454"/>
                <w:tab w:val="clear" w:pos="680"/>
                <w:tab w:val="decimal" w:pos="704"/>
              </w:tabs>
              <w:ind w:left="-43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36" w:type="dxa"/>
            <w:vAlign w:val="bottom"/>
          </w:tcPr>
          <w:p w14:paraId="47EB5F9D" w14:textId="77777777" w:rsidR="00D51B34" w:rsidRPr="00422380" w:rsidRDefault="00D51B34" w:rsidP="00D51B34">
            <w:pPr>
              <w:pStyle w:val="acctfourfigures"/>
              <w:tabs>
                <w:tab w:val="clear" w:pos="765"/>
                <w:tab w:val="decimal" w:pos="704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2BBFD7E3" w14:textId="77777777" w:rsidR="00D51B34" w:rsidRPr="00422380" w:rsidRDefault="00D51B34" w:rsidP="00D51B34">
            <w:pPr>
              <w:pStyle w:val="acctfourfigures"/>
              <w:tabs>
                <w:tab w:val="clear" w:pos="765"/>
                <w:tab w:val="decimal" w:pos="704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51B34" w:rsidRPr="00422380" w14:paraId="32EDFD71" w14:textId="77777777" w:rsidTr="00D51B34">
        <w:trPr>
          <w:trHeight w:val="261"/>
        </w:trPr>
        <w:tc>
          <w:tcPr>
            <w:tcW w:w="3420" w:type="dxa"/>
          </w:tcPr>
          <w:p w14:paraId="52D8A93E" w14:textId="77777777" w:rsidR="00D51B34" w:rsidRPr="00422380" w:rsidRDefault="00D51B34" w:rsidP="00D51B34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42238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หนี้สินทางการเงิน</w:t>
            </w:r>
          </w:p>
        </w:tc>
        <w:tc>
          <w:tcPr>
            <w:tcW w:w="810" w:type="dxa"/>
          </w:tcPr>
          <w:p w14:paraId="5CE18E9B" w14:textId="77777777" w:rsidR="00D51B34" w:rsidRPr="00422380" w:rsidRDefault="00D51B34" w:rsidP="00D51B34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710" w:type="dxa"/>
            <w:vAlign w:val="bottom"/>
          </w:tcPr>
          <w:p w14:paraId="5428BD67" w14:textId="77777777" w:rsidR="00D51B34" w:rsidRPr="00422380" w:rsidRDefault="00D51B34" w:rsidP="00D51B34">
            <w:pPr>
              <w:pStyle w:val="acctfourfigures"/>
              <w:tabs>
                <w:tab w:val="clear" w:pos="765"/>
                <w:tab w:val="decimal" w:pos="704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9F7043E" w14:textId="77777777" w:rsidR="00D51B34" w:rsidRPr="00422380" w:rsidRDefault="00D51B34" w:rsidP="00D51B34">
            <w:pPr>
              <w:pStyle w:val="acctfourfigures"/>
              <w:tabs>
                <w:tab w:val="clear" w:pos="765"/>
                <w:tab w:val="decimal" w:pos="704"/>
                <w:tab w:val="decimal" w:pos="796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4" w:type="dxa"/>
          </w:tcPr>
          <w:p w14:paraId="546A809C" w14:textId="77777777" w:rsidR="00D51B34" w:rsidRPr="00422380" w:rsidRDefault="00D51B34" w:rsidP="00D51B34">
            <w:pPr>
              <w:pStyle w:val="acctfourfigures"/>
              <w:tabs>
                <w:tab w:val="clear" w:pos="765"/>
                <w:tab w:val="decimal" w:pos="704"/>
                <w:tab w:val="decimal" w:pos="796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4D4C275" w14:textId="77777777" w:rsidR="00D51B34" w:rsidRPr="00422380" w:rsidRDefault="00D51B34" w:rsidP="00D51B34">
            <w:pPr>
              <w:pStyle w:val="acctfourfigures"/>
              <w:tabs>
                <w:tab w:val="clear" w:pos="765"/>
                <w:tab w:val="decimal" w:pos="704"/>
                <w:tab w:val="decimal" w:pos="796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4134B78E" w14:textId="77777777" w:rsidR="00D51B34" w:rsidRPr="00422380" w:rsidRDefault="00D51B34" w:rsidP="00D51B34">
            <w:pPr>
              <w:pStyle w:val="acctfourfigures"/>
              <w:tabs>
                <w:tab w:val="clear" w:pos="765"/>
                <w:tab w:val="decimal" w:pos="704"/>
                <w:tab w:val="decimal" w:pos="796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E728D24" w14:textId="77777777" w:rsidR="00D51B34" w:rsidRPr="00422380" w:rsidRDefault="00D51B34" w:rsidP="00D51B34">
            <w:pPr>
              <w:tabs>
                <w:tab w:val="clear" w:pos="680"/>
                <w:tab w:val="decimal" w:pos="704"/>
              </w:tabs>
              <w:ind w:left="-43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23" w:type="dxa"/>
            <w:vAlign w:val="bottom"/>
          </w:tcPr>
          <w:p w14:paraId="2B9D6DA7" w14:textId="77777777" w:rsidR="00D51B34" w:rsidRPr="00422380" w:rsidRDefault="00D51B34" w:rsidP="00D51B34">
            <w:pPr>
              <w:pStyle w:val="acctfourfigures"/>
              <w:tabs>
                <w:tab w:val="clear" w:pos="765"/>
                <w:tab w:val="decimal" w:pos="704"/>
                <w:tab w:val="decimal" w:pos="796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  <w:vAlign w:val="bottom"/>
          </w:tcPr>
          <w:p w14:paraId="518475C3" w14:textId="77777777" w:rsidR="00D51B34" w:rsidRPr="00422380" w:rsidRDefault="00D51B34" w:rsidP="00D51B34">
            <w:pPr>
              <w:pStyle w:val="acctfourfigures"/>
              <w:tabs>
                <w:tab w:val="clear" w:pos="765"/>
                <w:tab w:val="decimal" w:pos="704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0" w:type="dxa"/>
            <w:vAlign w:val="bottom"/>
          </w:tcPr>
          <w:p w14:paraId="61A6885D" w14:textId="77777777" w:rsidR="00D51B34" w:rsidRPr="00422380" w:rsidRDefault="00D51B34" w:rsidP="00D51B34">
            <w:pPr>
              <w:pStyle w:val="acctfourfigures"/>
              <w:tabs>
                <w:tab w:val="clear" w:pos="765"/>
                <w:tab w:val="decimal" w:pos="380"/>
                <w:tab w:val="decimal" w:pos="704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  <w:vAlign w:val="bottom"/>
          </w:tcPr>
          <w:p w14:paraId="4CCA3F69" w14:textId="77777777" w:rsidR="00D51B34" w:rsidRPr="00422380" w:rsidRDefault="00D51B34" w:rsidP="00D51B34">
            <w:pPr>
              <w:pStyle w:val="acctfourfigures"/>
              <w:tabs>
                <w:tab w:val="clear" w:pos="765"/>
                <w:tab w:val="decimal" w:pos="704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8" w:type="dxa"/>
            <w:vAlign w:val="bottom"/>
          </w:tcPr>
          <w:p w14:paraId="05EF8101" w14:textId="77777777" w:rsidR="00D51B34" w:rsidRPr="00422380" w:rsidRDefault="00D51B34" w:rsidP="00D51B34">
            <w:pPr>
              <w:pStyle w:val="acctfourfigures"/>
              <w:tabs>
                <w:tab w:val="clear" w:pos="765"/>
                <w:tab w:val="decimal" w:pos="704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034BF61" w14:textId="77777777" w:rsidR="00D51B34" w:rsidRPr="00422380" w:rsidRDefault="00D51B34" w:rsidP="00D51B34">
            <w:pPr>
              <w:tabs>
                <w:tab w:val="clear" w:pos="680"/>
                <w:tab w:val="decimal" w:pos="704"/>
              </w:tabs>
              <w:ind w:left="-43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32" w:type="dxa"/>
            <w:vAlign w:val="bottom"/>
          </w:tcPr>
          <w:p w14:paraId="129ED90A" w14:textId="77777777" w:rsidR="00D51B34" w:rsidRPr="00422380" w:rsidRDefault="00D51B34" w:rsidP="00D51B34">
            <w:pPr>
              <w:tabs>
                <w:tab w:val="clear" w:pos="227"/>
                <w:tab w:val="clear" w:pos="454"/>
                <w:tab w:val="clear" w:pos="680"/>
                <w:tab w:val="decimal" w:pos="704"/>
              </w:tabs>
              <w:ind w:left="-43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36" w:type="dxa"/>
            <w:vAlign w:val="bottom"/>
          </w:tcPr>
          <w:p w14:paraId="72F8FE37" w14:textId="77777777" w:rsidR="00D51B34" w:rsidRPr="00422380" w:rsidRDefault="00D51B34" w:rsidP="00D51B34">
            <w:pPr>
              <w:pStyle w:val="acctfourfigures"/>
              <w:tabs>
                <w:tab w:val="clear" w:pos="765"/>
                <w:tab w:val="decimal" w:pos="704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553D7CEA" w14:textId="77777777" w:rsidR="00D51B34" w:rsidRPr="00422380" w:rsidRDefault="00D51B34" w:rsidP="00D51B34">
            <w:pPr>
              <w:pStyle w:val="acctfourfigures"/>
              <w:tabs>
                <w:tab w:val="clear" w:pos="765"/>
                <w:tab w:val="decimal" w:pos="704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51B34" w:rsidRPr="00422380" w14:paraId="291007CB" w14:textId="77777777" w:rsidTr="006B5CA4">
        <w:trPr>
          <w:trHeight w:val="171"/>
        </w:trPr>
        <w:tc>
          <w:tcPr>
            <w:tcW w:w="3420" w:type="dxa"/>
            <w:hideMark/>
          </w:tcPr>
          <w:p w14:paraId="6F20A91F" w14:textId="38C297DE" w:rsidR="00D51B34" w:rsidRPr="00422380" w:rsidRDefault="00D51B34" w:rsidP="00D51B34">
            <w:pPr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422380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หนี้สินอนุพันธ์</w:t>
            </w:r>
          </w:p>
        </w:tc>
        <w:tc>
          <w:tcPr>
            <w:tcW w:w="810" w:type="dxa"/>
          </w:tcPr>
          <w:p w14:paraId="5304F8A1" w14:textId="1C48F7D7" w:rsidR="00D51B34" w:rsidRPr="00422380" w:rsidRDefault="00D51B34" w:rsidP="00D51B34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  <w:vAlign w:val="bottom"/>
          </w:tcPr>
          <w:p w14:paraId="00C327C3" w14:textId="1A813607" w:rsidR="00D51B34" w:rsidRPr="00422380" w:rsidRDefault="005B1A31" w:rsidP="001F55CF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22380">
              <w:rPr>
                <w:rFonts w:asciiTheme="majorBidi" w:hAnsiTheme="majorBidi" w:cstheme="majorBidi"/>
                <w:sz w:val="28"/>
                <w:szCs w:val="28"/>
              </w:rPr>
              <w:t>(860)</w:t>
            </w:r>
          </w:p>
        </w:tc>
        <w:tc>
          <w:tcPr>
            <w:tcW w:w="236" w:type="dxa"/>
          </w:tcPr>
          <w:p w14:paraId="59D90D33" w14:textId="77777777" w:rsidR="00D51B34" w:rsidRPr="00422380" w:rsidRDefault="00D51B34" w:rsidP="00D51B34">
            <w:pPr>
              <w:pStyle w:val="acctfourfigures"/>
              <w:tabs>
                <w:tab w:val="clear" w:pos="765"/>
                <w:tab w:val="decimal" w:pos="704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4" w:type="dxa"/>
          </w:tcPr>
          <w:p w14:paraId="76DC418E" w14:textId="74FDF47B" w:rsidR="00D51B34" w:rsidRPr="00422380" w:rsidRDefault="00D51B34" w:rsidP="007D0F74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238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ACBDCB1" w14:textId="77777777" w:rsidR="00D51B34" w:rsidRPr="00422380" w:rsidRDefault="00D51B34" w:rsidP="00D51B34">
            <w:pPr>
              <w:pStyle w:val="acctfourfigures"/>
              <w:tabs>
                <w:tab w:val="clear" w:pos="765"/>
                <w:tab w:val="decimal" w:pos="704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vAlign w:val="bottom"/>
          </w:tcPr>
          <w:p w14:paraId="79DE7918" w14:textId="1BF41B4B" w:rsidR="00D51B34" w:rsidRPr="00F3285C" w:rsidRDefault="00F76AF0" w:rsidP="00F76AF0">
            <w:pPr>
              <w:pStyle w:val="acctfourfigures"/>
              <w:tabs>
                <w:tab w:val="clear" w:pos="765"/>
                <w:tab w:val="decimal" w:pos="290"/>
              </w:tabs>
              <w:spacing w:line="240" w:lineRule="atLeast"/>
              <w:ind w:left="-43" w:right="-110" w:firstLine="59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3285C">
              <w:rPr>
                <w:rFonts w:asciiTheme="majorBidi" w:hAnsiTheme="majorBidi" w:hint="cs"/>
                <w:sz w:val="28"/>
                <w:szCs w:val="28"/>
                <w:cs/>
                <w:lang w:bidi="th-TH"/>
              </w:rPr>
              <w:t xml:space="preserve">    </w:t>
            </w:r>
            <w:r w:rsidRPr="00F3285C">
              <w:rPr>
                <w:rFonts w:asciiTheme="majorBidi" w:hAnsi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66D8853A" w14:textId="77777777" w:rsidR="00D51B34" w:rsidRPr="00F3285C" w:rsidRDefault="00D51B34" w:rsidP="00D51B34">
            <w:pPr>
              <w:tabs>
                <w:tab w:val="clear" w:pos="680"/>
                <w:tab w:val="decimal" w:pos="595"/>
                <w:tab w:val="decimal" w:pos="704"/>
              </w:tabs>
              <w:ind w:left="-43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23" w:type="dxa"/>
            <w:tcBorders>
              <w:left w:val="nil"/>
              <w:right w:val="nil"/>
            </w:tcBorders>
            <w:vAlign w:val="bottom"/>
          </w:tcPr>
          <w:p w14:paraId="1B7BF77C" w14:textId="01D2DE88" w:rsidR="00D51B34" w:rsidRPr="00F3285C" w:rsidRDefault="00D51B34" w:rsidP="00D51B3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GB" w:bidi="ar-SA"/>
              </w:rPr>
            </w:pPr>
            <w:r w:rsidRPr="00F3285C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GB" w:bidi="ar-SA"/>
              </w:rPr>
              <w:t xml:space="preserve">       (860)</w:t>
            </w:r>
          </w:p>
        </w:tc>
        <w:tc>
          <w:tcPr>
            <w:tcW w:w="238" w:type="dxa"/>
            <w:vAlign w:val="bottom"/>
          </w:tcPr>
          <w:p w14:paraId="7DD21BB9" w14:textId="77777777" w:rsidR="00D51B34" w:rsidRPr="00F3285C" w:rsidRDefault="00D51B34" w:rsidP="00D51B3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30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GB" w:bidi="ar-SA"/>
              </w:rPr>
            </w:pPr>
          </w:p>
        </w:tc>
        <w:tc>
          <w:tcPr>
            <w:tcW w:w="750" w:type="dxa"/>
            <w:vAlign w:val="bottom"/>
          </w:tcPr>
          <w:p w14:paraId="007E7395" w14:textId="11AFC3CD" w:rsidR="00D51B34" w:rsidRPr="00422380" w:rsidRDefault="00D51B34" w:rsidP="00D51B34">
            <w:pPr>
              <w:pStyle w:val="acctfourfigures"/>
              <w:tabs>
                <w:tab w:val="clear" w:pos="765"/>
                <w:tab w:val="left" w:pos="120"/>
                <w:tab w:val="decimal" w:pos="372"/>
                <w:tab w:val="decimal" w:pos="704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238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7" w:type="dxa"/>
            <w:vAlign w:val="bottom"/>
          </w:tcPr>
          <w:p w14:paraId="0E24D9D9" w14:textId="77777777" w:rsidR="00D51B34" w:rsidRPr="00422380" w:rsidRDefault="00D51B34" w:rsidP="00D51B34">
            <w:pPr>
              <w:pStyle w:val="acctfourfigures"/>
              <w:tabs>
                <w:tab w:val="clear" w:pos="765"/>
                <w:tab w:val="decimal" w:pos="595"/>
                <w:tab w:val="decimal" w:pos="704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8" w:type="dxa"/>
            <w:vAlign w:val="bottom"/>
          </w:tcPr>
          <w:p w14:paraId="36C60E95" w14:textId="1EF75263" w:rsidR="00D51B34" w:rsidRPr="00422380" w:rsidRDefault="00D51B34" w:rsidP="00D51B34">
            <w:pPr>
              <w:pStyle w:val="acctfourfigures"/>
              <w:tabs>
                <w:tab w:val="clear" w:pos="765"/>
                <w:tab w:val="left" w:pos="120"/>
                <w:tab w:val="decimal" w:pos="372"/>
                <w:tab w:val="decimal" w:pos="704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2380">
              <w:rPr>
                <w:rFonts w:asciiTheme="majorBidi" w:hAnsiTheme="majorBidi" w:cstheme="majorBidi"/>
                <w:sz w:val="28"/>
                <w:szCs w:val="28"/>
              </w:rPr>
              <w:t xml:space="preserve">     (860)</w:t>
            </w:r>
          </w:p>
        </w:tc>
        <w:tc>
          <w:tcPr>
            <w:tcW w:w="236" w:type="dxa"/>
            <w:vAlign w:val="bottom"/>
          </w:tcPr>
          <w:p w14:paraId="672A4AAC" w14:textId="77777777" w:rsidR="00D51B34" w:rsidRPr="00422380" w:rsidRDefault="00D51B34" w:rsidP="00D51B34">
            <w:pPr>
              <w:tabs>
                <w:tab w:val="clear" w:pos="680"/>
                <w:tab w:val="decimal" w:pos="595"/>
                <w:tab w:val="decimal" w:pos="704"/>
              </w:tabs>
              <w:ind w:left="-43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32" w:type="dxa"/>
            <w:vAlign w:val="bottom"/>
          </w:tcPr>
          <w:p w14:paraId="5C7F973A" w14:textId="11207250" w:rsidR="00D51B34" w:rsidRPr="00422380" w:rsidRDefault="00D51B34" w:rsidP="00D51B34">
            <w:pPr>
              <w:tabs>
                <w:tab w:val="clear" w:pos="227"/>
                <w:tab w:val="clear" w:pos="454"/>
                <w:tab w:val="clear" w:pos="680"/>
                <w:tab w:val="decimal" w:pos="386"/>
                <w:tab w:val="decimal" w:pos="704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422380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 xml:space="preserve">   -</w:t>
            </w:r>
          </w:p>
        </w:tc>
        <w:tc>
          <w:tcPr>
            <w:tcW w:w="236" w:type="dxa"/>
            <w:vAlign w:val="bottom"/>
          </w:tcPr>
          <w:p w14:paraId="25D977BF" w14:textId="77777777" w:rsidR="00D51B34" w:rsidRPr="00422380" w:rsidRDefault="00D51B34" w:rsidP="00D51B34">
            <w:pPr>
              <w:pStyle w:val="acctfourfigures"/>
              <w:tabs>
                <w:tab w:val="clear" w:pos="765"/>
                <w:tab w:val="decimal" w:pos="595"/>
                <w:tab w:val="decimal" w:pos="704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22D38E8A" w14:textId="24CE3271" w:rsidR="00D51B34" w:rsidRPr="00422380" w:rsidRDefault="00D51B34" w:rsidP="004B78D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42238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GB" w:bidi="ar-SA"/>
              </w:rPr>
              <w:t xml:space="preserve">       (860)</w:t>
            </w:r>
          </w:p>
        </w:tc>
      </w:tr>
      <w:tr w:rsidR="00D51B34" w:rsidRPr="00422380" w14:paraId="2075BBF9" w14:textId="77777777" w:rsidTr="00D51B34">
        <w:trPr>
          <w:trHeight w:val="261"/>
        </w:trPr>
        <w:tc>
          <w:tcPr>
            <w:tcW w:w="3420" w:type="dxa"/>
          </w:tcPr>
          <w:p w14:paraId="4BE9D10F" w14:textId="77777777" w:rsidR="00D51B34" w:rsidRPr="00422380" w:rsidRDefault="00D51B34" w:rsidP="00D51B34">
            <w:pPr>
              <w:ind w:right="-90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422380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GB"/>
              </w:rPr>
              <w:t>รวมหนี้สินทางการเงิน</w:t>
            </w:r>
          </w:p>
        </w:tc>
        <w:tc>
          <w:tcPr>
            <w:tcW w:w="810" w:type="dxa"/>
          </w:tcPr>
          <w:p w14:paraId="64061CC4" w14:textId="77777777" w:rsidR="00D51B34" w:rsidRPr="00422380" w:rsidRDefault="00D51B34" w:rsidP="00D51B34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98A6FC1" w14:textId="2AC4057A" w:rsidR="00D51B34" w:rsidRPr="007673F5" w:rsidRDefault="007673F5" w:rsidP="007673F5">
            <w:pPr>
              <w:pStyle w:val="acctfourfigures"/>
              <w:tabs>
                <w:tab w:val="clear" w:pos="765"/>
                <w:tab w:val="decimal" w:pos="289"/>
                <w:tab w:val="decimal" w:pos="1005"/>
                <w:tab w:val="left" w:pos="1478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673F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(860)</w:t>
            </w:r>
          </w:p>
        </w:tc>
        <w:tc>
          <w:tcPr>
            <w:tcW w:w="236" w:type="dxa"/>
          </w:tcPr>
          <w:p w14:paraId="2EEE362D" w14:textId="77777777" w:rsidR="00D51B34" w:rsidRPr="00422380" w:rsidRDefault="00D51B34" w:rsidP="00D51B34">
            <w:pPr>
              <w:pStyle w:val="acctfourfigures"/>
              <w:tabs>
                <w:tab w:val="clear" w:pos="765"/>
                <w:tab w:val="decimal" w:pos="704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4" w:type="dxa"/>
            <w:tcBorders>
              <w:top w:val="single" w:sz="4" w:space="0" w:color="auto"/>
              <w:bottom w:val="double" w:sz="4" w:space="0" w:color="auto"/>
            </w:tcBorders>
          </w:tcPr>
          <w:p w14:paraId="03A127E1" w14:textId="4DF33859" w:rsidR="00D51B34" w:rsidRPr="007D0F74" w:rsidRDefault="00D51B34" w:rsidP="007D0F74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D0F7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88399CF" w14:textId="77777777" w:rsidR="00D51B34" w:rsidRPr="00422380" w:rsidRDefault="00D51B34" w:rsidP="00D51B34">
            <w:pPr>
              <w:pStyle w:val="acctfourfigures"/>
              <w:tabs>
                <w:tab w:val="clear" w:pos="765"/>
                <w:tab w:val="decimal" w:pos="704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BB08772" w14:textId="0FDF09EF" w:rsidR="00D51B34" w:rsidRPr="00F3285C" w:rsidRDefault="008D0D85" w:rsidP="008D0D85">
            <w:pPr>
              <w:pStyle w:val="acctfourfigures"/>
              <w:tabs>
                <w:tab w:val="clear" w:pos="765"/>
                <w:tab w:val="decimal" w:pos="289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3285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4E48F3CF" w14:textId="77777777" w:rsidR="00D51B34" w:rsidRPr="00F3285C" w:rsidRDefault="00D51B34" w:rsidP="00D51B34">
            <w:pPr>
              <w:tabs>
                <w:tab w:val="clear" w:pos="680"/>
                <w:tab w:val="decimal" w:pos="595"/>
                <w:tab w:val="decimal" w:pos="704"/>
              </w:tabs>
              <w:ind w:left="-43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FBE2C68" w14:textId="2ECAF900" w:rsidR="00D51B34" w:rsidRPr="00F3285C" w:rsidRDefault="00D51B34" w:rsidP="00D51B3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3285C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(</w:t>
            </w:r>
            <w:r w:rsidR="004B78DB" w:rsidRPr="00F3285C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860</w:t>
            </w:r>
            <w:r w:rsidRPr="00F3285C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)</w:t>
            </w:r>
          </w:p>
        </w:tc>
        <w:tc>
          <w:tcPr>
            <w:tcW w:w="238" w:type="dxa"/>
            <w:vAlign w:val="bottom"/>
          </w:tcPr>
          <w:p w14:paraId="1DBA7450" w14:textId="77777777" w:rsidR="00D51B34" w:rsidRPr="00F3285C" w:rsidRDefault="00D51B34" w:rsidP="00D51B3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30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GB" w:bidi="ar-SA"/>
              </w:rPr>
            </w:pPr>
          </w:p>
        </w:tc>
        <w:tc>
          <w:tcPr>
            <w:tcW w:w="750" w:type="dxa"/>
            <w:vAlign w:val="bottom"/>
          </w:tcPr>
          <w:p w14:paraId="150CF56F" w14:textId="77777777" w:rsidR="00D51B34" w:rsidRPr="00422380" w:rsidRDefault="00D51B34" w:rsidP="00D51B34">
            <w:pPr>
              <w:pStyle w:val="acctfourfigures"/>
              <w:tabs>
                <w:tab w:val="clear" w:pos="765"/>
                <w:tab w:val="left" w:pos="120"/>
                <w:tab w:val="decimal" w:pos="372"/>
                <w:tab w:val="decimal" w:pos="704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  <w:vAlign w:val="bottom"/>
          </w:tcPr>
          <w:p w14:paraId="2D306B08" w14:textId="77777777" w:rsidR="00D51B34" w:rsidRPr="00422380" w:rsidRDefault="00D51B34" w:rsidP="00D51B34">
            <w:pPr>
              <w:pStyle w:val="acctfourfigures"/>
              <w:tabs>
                <w:tab w:val="clear" w:pos="765"/>
                <w:tab w:val="decimal" w:pos="595"/>
                <w:tab w:val="decimal" w:pos="704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8" w:type="dxa"/>
            <w:vAlign w:val="bottom"/>
          </w:tcPr>
          <w:p w14:paraId="3586E53A" w14:textId="77777777" w:rsidR="00D51B34" w:rsidRPr="00422380" w:rsidRDefault="00D51B34" w:rsidP="00D51B34">
            <w:pPr>
              <w:pStyle w:val="acctfourfigures"/>
              <w:tabs>
                <w:tab w:val="clear" w:pos="765"/>
                <w:tab w:val="decimal" w:pos="595"/>
                <w:tab w:val="decimal" w:pos="704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314BB50" w14:textId="77777777" w:rsidR="00D51B34" w:rsidRPr="00422380" w:rsidRDefault="00D51B34" w:rsidP="00D51B34">
            <w:pPr>
              <w:tabs>
                <w:tab w:val="clear" w:pos="680"/>
                <w:tab w:val="decimal" w:pos="595"/>
                <w:tab w:val="decimal" w:pos="704"/>
              </w:tabs>
              <w:ind w:left="-43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32" w:type="dxa"/>
            <w:vAlign w:val="bottom"/>
          </w:tcPr>
          <w:p w14:paraId="1D62AC5A" w14:textId="77777777" w:rsidR="00D51B34" w:rsidRPr="00422380" w:rsidRDefault="00D51B34" w:rsidP="00D51B34">
            <w:pPr>
              <w:tabs>
                <w:tab w:val="clear" w:pos="227"/>
                <w:tab w:val="clear" w:pos="454"/>
                <w:tab w:val="clear" w:pos="680"/>
                <w:tab w:val="decimal" w:pos="386"/>
                <w:tab w:val="decimal" w:pos="704"/>
              </w:tabs>
              <w:ind w:left="-43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36" w:type="dxa"/>
            <w:vAlign w:val="bottom"/>
          </w:tcPr>
          <w:p w14:paraId="6D7ACCB0" w14:textId="77777777" w:rsidR="00D51B34" w:rsidRPr="00422380" w:rsidRDefault="00D51B34" w:rsidP="00D51B34">
            <w:pPr>
              <w:pStyle w:val="acctfourfigures"/>
              <w:tabs>
                <w:tab w:val="clear" w:pos="765"/>
                <w:tab w:val="decimal" w:pos="595"/>
                <w:tab w:val="decimal" w:pos="704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1B0B6D88" w14:textId="77777777" w:rsidR="00D51B34" w:rsidRPr="00422380" w:rsidRDefault="00D51B34" w:rsidP="00D51B3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30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val="en-GB"/>
              </w:rPr>
            </w:pPr>
          </w:p>
        </w:tc>
      </w:tr>
    </w:tbl>
    <w:p w14:paraId="621C21E4" w14:textId="77777777" w:rsidR="00E26585" w:rsidRPr="00422380" w:rsidRDefault="00E26585" w:rsidP="005B1A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220"/>
          <w:tab w:val="left" w:pos="15567"/>
        </w:tabs>
        <w:spacing w:line="240" w:lineRule="auto"/>
        <w:ind w:left="540" w:firstLine="720"/>
        <w:rPr>
          <w:rFonts w:ascii="Angsana New" w:hAnsi="Angsana New"/>
          <w:b/>
          <w:bCs/>
          <w:sz w:val="30"/>
          <w:szCs w:val="30"/>
        </w:rPr>
      </w:pPr>
    </w:p>
    <w:p w14:paraId="74A160FD" w14:textId="77777777" w:rsidR="00D44705" w:rsidRPr="00422380" w:rsidRDefault="00D44705" w:rsidP="00FD61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720"/>
        <w:rPr>
          <w:rFonts w:ascii="Angsana New" w:hAnsi="Angsana New"/>
          <w:b/>
          <w:bCs/>
          <w:sz w:val="30"/>
          <w:szCs w:val="30"/>
        </w:rPr>
      </w:pPr>
    </w:p>
    <w:tbl>
      <w:tblPr>
        <w:tblW w:w="1512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810"/>
        <w:gridCol w:w="1710"/>
        <w:gridCol w:w="236"/>
        <w:gridCol w:w="1654"/>
        <w:gridCol w:w="236"/>
        <w:gridCol w:w="1474"/>
        <w:gridCol w:w="236"/>
        <w:gridCol w:w="1023"/>
        <w:gridCol w:w="238"/>
        <w:gridCol w:w="750"/>
        <w:gridCol w:w="237"/>
        <w:gridCol w:w="838"/>
        <w:gridCol w:w="238"/>
        <w:gridCol w:w="850"/>
        <w:gridCol w:w="270"/>
        <w:gridCol w:w="900"/>
      </w:tblGrid>
      <w:tr w:rsidR="00D44705" w:rsidRPr="00422380" w14:paraId="491D56AD" w14:textId="77777777" w:rsidTr="008A112E">
        <w:trPr>
          <w:trHeight w:val="261"/>
          <w:tblHeader/>
        </w:trPr>
        <w:tc>
          <w:tcPr>
            <w:tcW w:w="3420" w:type="dxa"/>
            <w:vAlign w:val="bottom"/>
          </w:tcPr>
          <w:p w14:paraId="52A935A1" w14:textId="77777777" w:rsidR="00D44705" w:rsidRPr="00422380" w:rsidRDefault="00D44705" w:rsidP="00964F55">
            <w:pPr>
              <w:ind w:left="-19" w:right="-90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10" w:type="dxa"/>
            <w:vAlign w:val="bottom"/>
          </w:tcPr>
          <w:p w14:paraId="407B42F8" w14:textId="77777777" w:rsidR="00D44705" w:rsidRPr="00422380" w:rsidRDefault="00D44705" w:rsidP="00964F55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890" w:type="dxa"/>
            <w:gridSpan w:val="15"/>
          </w:tcPr>
          <w:p w14:paraId="53C509FF" w14:textId="77777777" w:rsidR="00D44705" w:rsidRPr="00422380" w:rsidRDefault="00D44705" w:rsidP="007F5317">
            <w:pPr>
              <w:pStyle w:val="acctfourfigures"/>
              <w:tabs>
                <w:tab w:val="left" w:pos="720"/>
                <w:tab w:val="left" w:pos="5537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42238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</w:t>
            </w:r>
            <w:r w:rsidRPr="00422380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D44705" w:rsidRPr="00422380" w14:paraId="76D183A1" w14:textId="77777777" w:rsidTr="008A112E">
        <w:trPr>
          <w:trHeight w:val="261"/>
          <w:tblHeader/>
        </w:trPr>
        <w:tc>
          <w:tcPr>
            <w:tcW w:w="3420" w:type="dxa"/>
            <w:vAlign w:val="bottom"/>
          </w:tcPr>
          <w:p w14:paraId="0592F8ED" w14:textId="77777777" w:rsidR="00D44705" w:rsidRPr="00422380" w:rsidRDefault="00D44705" w:rsidP="00964F55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10" w:type="dxa"/>
            <w:vAlign w:val="bottom"/>
          </w:tcPr>
          <w:p w14:paraId="726459E9" w14:textId="77777777" w:rsidR="00D44705" w:rsidRPr="00422380" w:rsidRDefault="00D44705" w:rsidP="00964F55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6569" w:type="dxa"/>
            <w:gridSpan w:val="7"/>
          </w:tcPr>
          <w:p w14:paraId="0EDA3A3B" w14:textId="77777777" w:rsidR="00D44705" w:rsidRPr="00422380" w:rsidRDefault="00D44705" w:rsidP="00964F5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42238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38" w:type="dxa"/>
          </w:tcPr>
          <w:p w14:paraId="64F8A334" w14:textId="77777777" w:rsidR="00D44705" w:rsidRPr="00422380" w:rsidRDefault="00D44705" w:rsidP="00964F55">
            <w:pPr>
              <w:pStyle w:val="acctfourfigures"/>
              <w:tabs>
                <w:tab w:val="left" w:pos="720"/>
              </w:tabs>
              <w:spacing w:line="240" w:lineRule="atLeast"/>
              <w:ind w:left="-202" w:right="-86" w:firstLine="15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4083" w:type="dxa"/>
            <w:gridSpan w:val="7"/>
            <w:vAlign w:val="bottom"/>
          </w:tcPr>
          <w:p w14:paraId="3199DD74" w14:textId="77777777" w:rsidR="00D44705" w:rsidRPr="00422380" w:rsidRDefault="00D44705" w:rsidP="00964F5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42238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D44705" w:rsidRPr="00422380" w14:paraId="42EFDC3A" w14:textId="77777777" w:rsidTr="008A112E">
        <w:trPr>
          <w:trHeight w:val="261"/>
          <w:tblHeader/>
        </w:trPr>
        <w:tc>
          <w:tcPr>
            <w:tcW w:w="3420" w:type="dxa"/>
            <w:vAlign w:val="bottom"/>
            <w:hideMark/>
          </w:tcPr>
          <w:p w14:paraId="5EB3A52F" w14:textId="46C170E4" w:rsidR="00D44705" w:rsidRPr="00422380" w:rsidRDefault="00D44705" w:rsidP="00964F55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42238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42238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</w:t>
            </w:r>
            <w:r w:rsidR="005C5BE4" w:rsidRPr="0042238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1</w:t>
            </w:r>
            <w:r w:rsidRPr="00422380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42238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810" w:type="dxa"/>
            <w:vAlign w:val="bottom"/>
            <w:hideMark/>
          </w:tcPr>
          <w:p w14:paraId="2CD4D2EB" w14:textId="6BCFB81A" w:rsidR="00D44705" w:rsidRPr="00422380" w:rsidRDefault="00D44705" w:rsidP="00964F55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710" w:type="dxa"/>
            <w:vAlign w:val="bottom"/>
            <w:hideMark/>
          </w:tcPr>
          <w:p w14:paraId="7BAC48D9" w14:textId="77777777" w:rsidR="00D44705" w:rsidRPr="00422380" w:rsidRDefault="00D44705" w:rsidP="00964F55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2238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</w:t>
            </w:r>
          </w:p>
          <w:p w14:paraId="1B73B7FA" w14:textId="77777777" w:rsidR="00D44705" w:rsidRPr="00422380" w:rsidRDefault="00D44705" w:rsidP="00964F55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2238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ที่วัดมูลค่าด้วยมูลค่ายุติธรรมผ่านกำไร</w:t>
            </w:r>
          </w:p>
          <w:p w14:paraId="4165B123" w14:textId="77777777" w:rsidR="00D44705" w:rsidRPr="00422380" w:rsidRDefault="00D44705" w:rsidP="00964F55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42238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หรือขาดทุน</w:t>
            </w:r>
          </w:p>
        </w:tc>
        <w:tc>
          <w:tcPr>
            <w:tcW w:w="236" w:type="dxa"/>
          </w:tcPr>
          <w:p w14:paraId="754951D8" w14:textId="77777777" w:rsidR="00D44705" w:rsidRPr="00422380" w:rsidRDefault="00D44705" w:rsidP="00964F5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654" w:type="dxa"/>
          </w:tcPr>
          <w:p w14:paraId="18D5CC46" w14:textId="77777777" w:rsidR="00D44705" w:rsidRPr="00422380" w:rsidRDefault="00D44705" w:rsidP="00964F55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2238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</w:tcPr>
          <w:p w14:paraId="5D0A5632" w14:textId="77777777" w:rsidR="00D44705" w:rsidRPr="00422380" w:rsidRDefault="00D44705" w:rsidP="00964F55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474" w:type="dxa"/>
            <w:vAlign w:val="bottom"/>
            <w:hideMark/>
          </w:tcPr>
          <w:p w14:paraId="7099A1EA" w14:textId="77777777" w:rsidR="00D44705" w:rsidRPr="00422380" w:rsidRDefault="00D44705" w:rsidP="00964F55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2238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เครื่องมือทางการเงินที่วัดมูลค่าด้วยราคาทุน</w:t>
            </w:r>
          </w:p>
          <w:p w14:paraId="50E58179" w14:textId="77777777" w:rsidR="00D44705" w:rsidRPr="00422380" w:rsidRDefault="00D44705" w:rsidP="00964F55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2238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ตัดจำหน่าย</w:t>
            </w:r>
            <w:r w:rsidRPr="00422380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0FA4D55A" w14:textId="77777777" w:rsidR="00D44705" w:rsidRPr="00422380" w:rsidRDefault="00D44705" w:rsidP="00964F55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23" w:type="dxa"/>
            <w:vAlign w:val="bottom"/>
            <w:hideMark/>
          </w:tcPr>
          <w:p w14:paraId="4199A1BB" w14:textId="77777777" w:rsidR="00D44705" w:rsidRPr="00422380" w:rsidRDefault="00D44705" w:rsidP="00964F5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2238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38" w:type="dxa"/>
          </w:tcPr>
          <w:p w14:paraId="3DDE5A13" w14:textId="77777777" w:rsidR="00D44705" w:rsidRPr="00422380" w:rsidRDefault="00D44705" w:rsidP="00964F5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50" w:type="dxa"/>
            <w:vAlign w:val="bottom"/>
            <w:hideMark/>
          </w:tcPr>
          <w:p w14:paraId="16326E43" w14:textId="659A1C50" w:rsidR="00D44705" w:rsidRPr="00422380" w:rsidRDefault="00D44705" w:rsidP="00964F55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42238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422380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 xml:space="preserve"> </w:t>
            </w:r>
            <w:r w:rsidR="005C5BE4" w:rsidRPr="0042238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237" w:type="dxa"/>
          </w:tcPr>
          <w:p w14:paraId="27BCAE46" w14:textId="77777777" w:rsidR="00D44705" w:rsidRPr="00422380" w:rsidRDefault="00D44705" w:rsidP="00964F5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38" w:type="dxa"/>
            <w:vAlign w:val="bottom"/>
            <w:hideMark/>
          </w:tcPr>
          <w:p w14:paraId="0C76742C" w14:textId="77777777" w:rsidR="00D44705" w:rsidRPr="00422380" w:rsidRDefault="00D44705" w:rsidP="00964F5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42238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422380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 xml:space="preserve"> </w:t>
            </w:r>
            <w:r w:rsidRPr="0042238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238" w:type="dxa"/>
          </w:tcPr>
          <w:p w14:paraId="37536D10" w14:textId="77777777" w:rsidR="00D44705" w:rsidRPr="00422380" w:rsidRDefault="00D44705" w:rsidP="00964F55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0" w:type="dxa"/>
            <w:vAlign w:val="bottom"/>
            <w:hideMark/>
          </w:tcPr>
          <w:p w14:paraId="168BD7AE" w14:textId="77777777" w:rsidR="00D44705" w:rsidRPr="00422380" w:rsidRDefault="00D44705" w:rsidP="00964F55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2380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422380">
              <w:rPr>
                <w:rFonts w:asciiTheme="majorBidi" w:hAnsiTheme="majorBidi" w:cstheme="majorBidi"/>
                <w:sz w:val="28"/>
                <w:szCs w:val="28"/>
              </w:rPr>
              <w:t xml:space="preserve"> 3</w:t>
            </w:r>
          </w:p>
        </w:tc>
        <w:tc>
          <w:tcPr>
            <w:tcW w:w="270" w:type="dxa"/>
          </w:tcPr>
          <w:p w14:paraId="0DDDF206" w14:textId="77777777" w:rsidR="00D44705" w:rsidRPr="00422380" w:rsidRDefault="00D44705" w:rsidP="00964F5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  <w:vAlign w:val="bottom"/>
            <w:hideMark/>
          </w:tcPr>
          <w:p w14:paraId="169A926B" w14:textId="77777777" w:rsidR="00D44705" w:rsidRPr="00422380" w:rsidRDefault="00D44705" w:rsidP="00964F5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2238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D44705" w:rsidRPr="00422380" w14:paraId="1DF8B41B" w14:textId="77777777" w:rsidTr="008A112E">
        <w:trPr>
          <w:trHeight w:val="261"/>
        </w:trPr>
        <w:tc>
          <w:tcPr>
            <w:tcW w:w="3420" w:type="dxa"/>
          </w:tcPr>
          <w:p w14:paraId="06E0703F" w14:textId="77777777" w:rsidR="00D44705" w:rsidRPr="00422380" w:rsidRDefault="00D44705" w:rsidP="00964F55">
            <w:pPr>
              <w:ind w:left="-14" w:right="-90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810" w:type="dxa"/>
          </w:tcPr>
          <w:p w14:paraId="6B3EC5D3" w14:textId="77777777" w:rsidR="00D44705" w:rsidRPr="00422380" w:rsidRDefault="00D44705" w:rsidP="00964F55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0890" w:type="dxa"/>
            <w:gridSpan w:val="15"/>
          </w:tcPr>
          <w:p w14:paraId="62381E8B" w14:textId="77777777" w:rsidR="00D44705" w:rsidRPr="00422380" w:rsidRDefault="00D44705" w:rsidP="00964F5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2380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D44705" w:rsidRPr="00422380" w14:paraId="5C18B75D" w14:textId="77777777" w:rsidTr="008A112E">
        <w:trPr>
          <w:trHeight w:val="261"/>
        </w:trPr>
        <w:tc>
          <w:tcPr>
            <w:tcW w:w="3420" w:type="dxa"/>
          </w:tcPr>
          <w:p w14:paraId="69224214" w14:textId="421E54CC" w:rsidR="00D44705" w:rsidRPr="00422380" w:rsidRDefault="00D44705" w:rsidP="00964F55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42238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</w:t>
            </w:r>
            <w:r w:rsidR="00F85AC4" w:rsidRPr="0042238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66</w:t>
            </w:r>
          </w:p>
        </w:tc>
        <w:tc>
          <w:tcPr>
            <w:tcW w:w="810" w:type="dxa"/>
          </w:tcPr>
          <w:p w14:paraId="624DE409" w14:textId="77777777" w:rsidR="00D44705" w:rsidRPr="00422380" w:rsidRDefault="00D44705" w:rsidP="00964F55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0890" w:type="dxa"/>
            <w:gridSpan w:val="15"/>
          </w:tcPr>
          <w:p w14:paraId="61322740" w14:textId="77777777" w:rsidR="00D44705" w:rsidRPr="00422380" w:rsidRDefault="00D44705" w:rsidP="00964F5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</w:tr>
      <w:tr w:rsidR="00D44705" w:rsidRPr="00422380" w14:paraId="0C213FC2" w14:textId="77777777" w:rsidTr="008A112E">
        <w:trPr>
          <w:trHeight w:val="261"/>
        </w:trPr>
        <w:tc>
          <w:tcPr>
            <w:tcW w:w="3420" w:type="dxa"/>
            <w:hideMark/>
          </w:tcPr>
          <w:p w14:paraId="3B3F40F4" w14:textId="77777777" w:rsidR="00D44705" w:rsidRPr="00422380" w:rsidRDefault="00D44705" w:rsidP="00964F55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42238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810" w:type="dxa"/>
          </w:tcPr>
          <w:p w14:paraId="04ABA623" w14:textId="77777777" w:rsidR="00D44705" w:rsidRPr="00422380" w:rsidRDefault="00D44705" w:rsidP="00964F55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710" w:type="dxa"/>
          </w:tcPr>
          <w:p w14:paraId="481149DB" w14:textId="77777777" w:rsidR="00D44705" w:rsidRPr="00422380" w:rsidRDefault="00D44705" w:rsidP="00964F55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A4B38CA" w14:textId="77777777" w:rsidR="00D44705" w:rsidRPr="00422380" w:rsidRDefault="00D44705" w:rsidP="00964F5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4" w:type="dxa"/>
          </w:tcPr>
          <w:p w14:paraId="12CE7C3F" w14:textId="77777777" w:rsidR="00D44705" w:rsidRPr="00422380" w:rsidRDefault="00D44705" w:rsidP="00964F5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6812EB8" w14:textId="77777777" w:rsidR="00D44705" w:rsidRPr="00422380" w:rsidRDefault="00D44705" w:rsidP="00964F5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</w:tcPr>
          <w:p w14:paraId="74E9F44D" w14:textId="77777777" w:rsidR="00D44705" w:rsidRPr="00422380" w:rsidRDefault="00D44705" w:rsidP="00964F5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E4E154C" w14:textId="77777777" w:rsidR="00D44705" w:rsidRPr="00422380" w:rsidRDefault="00D44705" w:rsidP="00964F5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</w:tcPr>
          <w:p w14:paraId="2493F108" w14:textId="77777777" w:rsidR="00D44705" w:rsidRPr="00422380" w:rsidRDefault="00D44705" w:rsidP="00964F5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5A929360" w14:textId="77777777" w:rsidR="00D44705" w:rsidRPr="00422380" w:rsidRDefault="00D44705" w:rsidP="00964F5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0" w:type="dxa"/>
          </w:tcPr>
          <w:p w14:paraId="442CB10D" w14:textId="77777777" w:rsidR="00D44705" w:rsidRPr="00422380" w:rsidRDefault="00D44705" w:rsidP="00964F5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</w:tcPr>
          <w:p w14:paraId="01911E23" w14:textId="77777777" w:rsidR="00D44705" w:rsidRPr="00422380" w:rsidRDefault="00D44705" w:rsidP="00964F5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8" w:type="dxa"/>
          </w:tcPr>
          <w:p w14:paraId="373DD319" w14:textId="77777777" w:rsidR="00D44705" w:rsidRPr="00422380" w:rsidRDefault="00D44705" w:rsidP="00964F5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59D82A44" w14:textId="77777777" w:rsidR="00D44705" w:rsidRPr="00422380" w:rsidRDefault="00D44705" w:rsidP="00964F5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0" w:type="dxa"/>
          </w:tcPr>
          <w:p w14:paraId="54DA633F" w14:textId="77777777" w:rsidR="00D44705" w:rsidRPr="00422380" w:rsidRDefault="00D44705" w:rsidP="00964F5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591E3AFB" w14:textId="77777777" w:rsidR="00D44705" w:rsidRPr="00422380" w:rsidRDefault="00D44705" w:rsidP="00964F5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77C999E1" w14:textId="77777777" w:rsidR="00D44705" w:rsidRPr="00422380" w:rsidRDefault="00D44705" w:rsidP="00964F5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55E42" w:rsidRPr="00422380" w14:paraId="3CE759EC" w14:textId="77777777" w:rsidTr="008A112E">
        <w:trPr>
          <w:trHeight w:val="261"/>
        </w:trPr>
        <w:tc>
          <w:tcPr>
            <w:tcW w:w="3420" w:type="dxa"/>
            <w:hideMark/>
          </w:tcPr>
          <w:p w14:paraId="7297A20E" w14:textId="77777777" w:rsidR="00255E42" w:rsidRPr="00422380" w:rsidRDefault="00255E42" w:rsidP="00255E42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422380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สินทรัพย์ทางการเงินอื่น</w:t>
            </w:r>
          </w:p>
        </w:tc>
        <w:tc>
          <w:tcPr>
            <w:tcW w:w="810" w:type="dxa"/>
          </w:tcPr>
          <w:p w14:paraId="3E30F636" w14:textId="77777777" w:rsidR="00255E42" w:rsidRPr="00422380" w:rsidRDefault="00255E42" w:rsidP="00255E42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710" w:type="dxa"/>
            <w:vAlign w:val="bottom"/>
          </w:tcPr>
          <w:p w14:paraId="77624AA8" w14:textId="77777777" w:rsidR="00255E42" w:rsidRPr="00422380" w:rsidRDefault="00255E42" w:rsidP="00255E42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0D71575" w14:textId="77777777" w:rsidR="00255E42" w:rsidRPr="00422380" w:rsidRDefault="00255E42" w:rsidP="00255E4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4" w:type="dxa"/>
          </w:tcPr>
          <w:p w14:paraId="265ED7E3" w14:textId="77777777" w:rsidR="00255E42" w:rsidRPr="00422380" w:rsidRDefault="00255E42" w:rsidP="00255E4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F8CE3A7" w14:textId="77777777" w:rsidR="00255E42" w:rsidRPr="00422380" w:rsidRDefault="00255E42" w:rsidP="00255E4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7B063C61" w14:textId="77777777" w:rsidR="00255E42" w:rsidRPr="00422380" w:rsidRDefault="00255E42" w:rsidP="00255E42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94756B7" w14:textId="77777777" w:rsidR="00255E42" w:rsidRPr="00422380" w:rsidRDefault="00255E42" w:rsidP="00255E42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  <w:vAlign w:val="bottom"/>
          </w:tcPr>
          <w:p w14:paraId="00D67F87" w14:textId="77777777" w:rsidR="00255E42" w:rsidRPr="00422380" w:rsidRDefault="00255E42" w:rsidP="00255E42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  <w:vAlign w:val="bottom"/>
          </w:tcPr>
          <w:p w14:paraId="3FE717BD" w14:textId="77777777" w:rsidR="00255E42" w:rsidRPr="00422380" w:rsidRDefault="00255E42" w:rsidP="00255E4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0" w:type="dxa"/>
            <w:vAlign w:val="bottom"/>
          </w:tcPr>
          <w:p w14:paraId="1F868242" w14:textId="77777777" w:rsidR="00255E42" w:rsidRPr="00422380" w:rsidRDefault="00255E42" w:rsidP="00255E42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  <w:vAlign w:val="bottom"/>
          </w:tcPr>
          <w:p w14:paraId="063FDFB1" w14:textId="77777777" w:rsidR="00255E42" w:rsidRPr="00422380" w:rsidRDefault="00255E42" w:rsidP="00255E4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8" w:type="dxa"/>
            <w:vAlign w:val="bottom"/>
          </w:tcPr>
          <w:p w14:paraId="5B75483D" w14:textId="77777777" w:rsidR="00255E42" w:rsidRPr="00422380" w:rsidRDefault="00255E42" w:rsidP="00255E4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  <w:vAlign w:val="bottom"/>
          </w:tcPr>
          <w:p w14:paraId="3D613C2E" w14:textId="77777777" w:rsidR="00255E42" w:rsidRPr="00422380" w:rsidRDefault="00255E42" w:rsidP="00255E42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0" w:type="dxa"/>
            <w:vAlign w:val="bottom"/>
          </w:tcPr>
          <w:p w14:paraId="564E7964" w14:textId="77777777" w:rsidR="00255E42" w:rsidRPr="00422380" w:rsidRDefault="00255E42" w:rsidP="00255E42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B93D283" w14:textId="77777777" w:rsidR="00255E42" w:rsidRPr="00422380" w:rsidRDefault="00255E42" w:rsidP="00255E4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10FFB59F" w14:textId="77777777" w:rsidR="00255E42" w:rsidRPr="00422380" w:rsidRDefault="00255E42" w:rsidP="00255E4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85AC4" w:rsidRPr="00422380" w14:paraId="625FC0C6" w14:textId="77777777" w:rsidTr="008A112E">
        <w:trPr>
          <w:trHeight w:val="261"/>
        </w:trPr>
        <w:tc>
          <w:tcPr>
            <w:tcW w:w="3420" w:type="dxa"/>
            <w:hideMark/>
          </w:tcPr>
          <w:p w14:paraId="12717F50" w14:textId="77777777" w:rsidR="00F85AC4" w:rsidRPr="00422380" w:rsidRDefault="00F85AC4" w:rsidP="00F85AC4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422380">
              <w:rPr>
                <w:rFonts w:asciiTheme="majorBidi" w:hAnsiTheme="majorBidi"/>
                <w:sz w:val="28"/>
                <w:szCs w:val="28"/>
                <w:cs/>
              </w:rPr>
              <w:t xml:space="preserve">    </w:t>
            </w:r>
            <w:r w:rsidRPr="00422380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810" w:type="dxa"/>
          </w:tcPr>
          <w:p w14:paraId="272DEBF7" w14:textId="77777777" w:rsidR="00F85AC4" w:rsidRPr="00422380" w:rsidRDefault="00F85AC4" w:rsidP="00F85AC4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710" w:type="dxa"/>
            <w:vAlign w:val="bottom"/>
          </w:tcPr>
          <w:p w14:paraId="27C23CA5" w14:textId="3AECC114" w:rsidR="00F85AC4" w:rsidRPr="00422380" w:rsidRDefault="00F85AC4" w:rsidP="00F85AC4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22380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 xml:space="preserve">                </w:t>
            </w:r>
            <w:r w:rsidRPr="00422380">
              <w:rPr>
                <w:rFonts w:asciiTheme="majorBidi" w:hAnsiTheme="majorBidi" w:cstheme="majorBidi"/>
                <w:sz w:val="28"/>
                <w:szCs w:val="28"/>
              </w:rPr>
              <w:t>1,543</w:t>
            </w:r>
          </w:p>
        </w:tc>
        <w:tc>
          <w:tcPr>
            <w:tcW w:w="236" w:type="dxa"/>
          </w:tcPr>
          <w:p w14:paraId="619D5E94" w14:textId="77777777" w:rsidR="00F85AC4" w:rsidRPr="00422380" w:rsidRDefault="00F85AC4" w:rsidP="00F85AC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4" w:type="dxa"/>
          </w:tcPr>
          <w:p w14:paraId="6D424F65" w14:textId="53A366EF" w:rsidR="00F85AC4" w:rsidRPr="00422380" w:rsidRDefault="00F85AC4" w:rsidP="00F85AC4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</w:rPr>
            </w:pPr>
            <w:r w:rsidRPr="00422380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23ECCAA8" w14:textId="77777777" w:rsidR="00F85AC4" w:rsidRPr="00422380" w:rsidRDefault="00F85AC4" w:rsidP="00F85AC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4E275756" w14:textId="1D21DE00" w:rsidR="00F85AC4" w:rsidRPr="00422380" w:rsidRDefault="00F85AC4" w:rsidP="00F85AC4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2380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564E62F2" w14:textId="77777777" w:rsidR="00F85AC4" w:rsidRPr="00422380" w:rsidRDefault="00F85AC4" w:rsidP="00F85AC4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  <w:vAlign w:val="bottom"/>
          </w:tcPr>
          <w:p w14:paraId="1836BC8D" w14:textId="5688CF70" w:rsidR="00F85AC4" w:rsidRPr="00422380" w:rsidRDefault="00F85AC4" w:rsidP="00F85AC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22380">
              <w:rPr>
                <w:rFonts w:asciiTheme="majorBidi" w:hAnsiTheme="majorBidi" w:cstheme="majorBidi"/>
                <w:sz w:val="28"/>
                <w:szCs w:val="28"/>
              </w:rPr>
              <w:t>1,543</w:t>
            </w:r>
          </w:p>
        </w:tc>
        <w:tc>
          <w:tcPr>
            <w:tcW w:w="238" w:type="dxa"/>
            <w:vAlign w:val="bottom"/>
          </w:tcPr>
          <w:p w14:paraId="06EC3083" w14:textId="77777777" w:rsidR="00F85AC4" w:rsidRPr="00422380" w:rsidRDefault="00F85AC4" w:rsidP="00F85AC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0" w:type="dxa"/>
            <w:vAlign w:val="bottom"/>
          </w:tcPr>
          <w:p w14:paraId="2E0DC96A" w14:textId="3CE6BC75" w:rsidR="00F85AC4" w:rsidRPr="00422380" w:rsidRDefault="00F85AC4" w:rsidP="00F85AC4">
            <w:pPr>
              <w:pStyle w:val="acctfourfigures"/>
              <w:tabs>
                <w:tab w:val="clear" w:pos="765"/>
                <w:tab w:val="decimal" w:pos="542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2380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7" w:type="dxa"/>
            <w:vAlign w:val="bottom"/>
          </w:tcPr>
          <w:p w14:paraId="61F4A758" w14:textId="77777777" w:rsidR="00F85AC4" w:rsidRPr="00422380" w:rsidRDefault="00F85AC4" w:rsidP="00F85AC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8" w:type="dxa"/>
            <w:vAlign w:val="bottom"/>
          </w:tcPr>
          <w:p w14:paraId="01C4D1E2" w14:textId="66FE281F" w:rsidR="00F85AC4" w:rsidRPr="00422380" w:rsidRDefault="00F85AC4" w:rsidP="00F85AC4">
            <w:pPr>
              <w:pStyle w:val="acctfourfigures"/>
              <w:tabs>
                <w:tab w:val="clear" w:pos="765"/>
                <w:tab w:val="decimal" w:pos="378"/>
                <w:tab w:val="decimal" w:pos="645"/>
              </w:tabs>
              <w:spacing w:line="240" w:lineRule="atLeast"/>
              <w:ind w:left="-43" w:right="-28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2380">
              <w:rPr>
                <w:rFonts w:asciiTheme="majorBidi" w:hAnsiTheme="majorBidi" w:cstheme="majorBidi"/>
                <w:sz w:val="28"/>
                <w:szCs w:val="28"/>
              </w:rPr>
              <w:t>1,543</w:t>
            </w:r>
          </w:p>
        </w:tc>
        <w:tc>
          <w:tcPr>
            <w:tcW w:w="238" w:type="dxa"/>
            <w:vAlign w:val="bottom"/>
          </w:tcPr>
          <w:p w14:paraId="76B488B1" w14:textId="77777777" w:rsidR="00F85AC4" w:rsidRPr="00422380" w:rsidRDefault="00F85AC4" w:rsidP="00F85AC4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0" w:type="dxa"/>
            <w:vAlign w:val="bottom"/>
          </w:tcPr>
          <w:p w14:paraId="06ECD3FC" w14:textId="62F0BB64" w:rsidR="00F85AC4" w:rsidRPr="00422380" w:rsidRDefault="00F85AC4" w:rsidP="00F85AC4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2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2380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468D2152" w14:textId="77777777" w:rsidR="00F85AC4" w:rsidRPr="00422380" w:rsidRDefault="00F85AC4" w:rsidP="00F85AC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2F44182A" w14:textId="0655F9A8" w:rsidR="00F85AC4" w:rsidRPr="00422380" w:rsidRDefault="00F85AC4" w:rsidP="008009C0">
            <w:pPr>
              <w:pStyle w:val="acctfourfigures"/>
              <w:tabs>
                <w:tab w:val="clear" w:pos="765"/>
                <w:tab w:val="decimal" w:pos="375"/>
                <w:tab w:val="decimal" w:pos="720"/>
              </w:tabs>
              <w:spacing w:line="240" w:lineRule="atLeast"/>
              <w:ind w:left="-43" w:right="-5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2238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     </w:t>
            </w:r>
            <w:r w:rsidRPr="00422380">
              <w:rPr>
                <w:rFonts w:asciiTheme="majorBidi" w:hAnsiTheme="majorBidi" w:cstheme="majorBidi"/>
                <w:sz w:val="28"/>
                <w:szCs w:val="28"/>
              </w:rPr>
              <w:t>1,543</w:t>
            </w:r>
          </w:p>
        </w:tc>
      </w:tr>
      <w:tr w:rsidR="00F85AC4" w:rsidRPr="00422380" w14:paraId="6779F1D5" w14:textId="77777777" w:rsidTr="008A112E">
        <w:trPr>
          <w:trHeight w:val="261"/>
        </w:trPr>
        <w:tc>
          <w:tcPr>
            <w:tcW w:w="3420" w:type="dxa"/>
            <w:hideMark/>
          </w:tcPr>
          <w:p w14:paraId="0E734AA4" w14:textId="77777777" w:rsidR="00F85AC4" w:rsidRPr="00422380" w:rsidRDefault="00F85AC4" w:rsidP="00F85AC4">
            <w:pPr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422380">
              <w:rPr>
                <w:rFonts w:asciiTheme="majorBidi" w:hAnsiTheme="majorBidi"/>
                <w:sz w:val="28"/>
                <w:szCs w:val="28"/>
                <w:cs/>
              </w:rPr>
              <w:t xml:space="preserve">   </w:t>
            </w:r>
            <w:r w:rsidRPr="00422380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เงินลงทุนใน</w:t>
            </w:r>
            <w:r w:rsidRPr="00422380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810" w:type="dxa"/>
          </w:tcPr>
          <w:p w14:paraId="78033FD4" w14:textId="77777777" w:rsidR="00F85AC4" w:rsidRPr="00422380" w:rsidRDefault="00F85AC4" w:rsidP="00F85AC4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710" w:type="dxa"/>
            <w:vAlign w:val="bottom"/>
          </w:tcPr>
          <w:p w14:paraId="2FB4A872" w14:textId="4FA93736" w:rsidR="00F85AC4" w:rsidRPr="00422380" w:rsidRDefault="00F85AC4" w:rsidP="00F85AC4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422380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40AEDDC7" w14:textId="77777777" w:rsidR="00F85AC4" w:rsidRPr="00422380" w:rsidRDefault="00F85AC4" w:rsidP="00F85AC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4" w:type="dxa"/>
            <w:vAlign w:val="bottom"/>
          </w:tcPr>
          <w:p w14:paraId="0F7EF642" w14:textId="0E5EE88B" w:rsidR="00F85AC4" w:rsidRPr="00422380" w:rsidRDefault="00F85AC4" w:rsidP="00F85AC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2238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7,162</w:t>
            </w:r>
          </w:p>
        </w:tc>
        <w:tc>
          <w:tcPr>
            <w:tcW w:w="236" w:type="dxa"/>
          </w:tcPr>
          <w:p w14:paraId="14BA0916" w14:textId="77777777" w:rsidR="00F85AC4" w:rsidRPr="00422380" w:rsidRDefault="00F85AC4" w:rsidP="00F85AC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</w:tcPr>
          <w:p w14:paraId="3FFB52EE" w14:textId="639AC517" w:rsidR="00F85AC4" w:rsidRPr="00422380" w:rsidRDefault="00F85AC4" w:rsidP="00F85AC4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2380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27A9484F" w14:textId="77777777" w:rsidR="00F85AC4" w:rsidRPr="00422380" w:rsidRDefault="00F85AC4" w:rsidP="00F85AC4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  <w:vAlign w:val="bottom"/>
          </w:tcPr>
          <w:p w14:paraId="2447BBFE" w14:textId="5214AC9B" w:rsidR="00F85AC4" w:rsidRPr="00422380" w:rsidRDefault="00F85AC4" w:rsidP="00F85AC4">
            <w:pPr>
              <w:pStyle w:val="acctfourfigures"/>
              <w:tabs>
                <w:tab w:val="clear" w:pos="765"/>
                <w:tab w:val="decimal" w:pos="521"/>
                <w:tab w:val="decimal" w:pos="740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2238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7,162</w:t>
            </w:r>
          </w:p>
        </w:tc>
        <w:tc>
          <w:tcPr>
            <w:tcW w:w="238" w:type="dxa"/>
            <w:vAlign w:val="bottom"/>
          </w:tcPr>
          <w:p w14:paraId="6F03C913" w14:textId="77777777" w:rsidR="00F85AC4" w:rsidRPr="00422380" w:rsidRDefault="00F85AC4" w:rsidP="00F85AC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0" w:type="dxa"/>
            <w:vAlign w:val="bottom"/>
          </w:tcPr>
          <w:p w14:paraId="7F45DAE1" w14:textId="5CCCC2EC" w:rsidR="00F85AC4" w:rsidRPr="00422380" w:rsidRDefault="00F85AC4" w:rsidP="00F85AC4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43" w:right="-1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2380">
              <w:rPr>
                <w:rFonts w:asciiTheme="majorBidi" w:hAnsiTheme="majorBidi" w:cstheme="majorBidi"/>
                <w:sz w:val="28"/>
                <w:szCs w:val="28"/>
              </w:rPr>
              <w:t>6,466</w:t>
            </w:r>
          </w:p>
        </w:tc>
        <w:tc>
          <w:tcPr>
            <w:tcW w:w="237" w:type="dxa"/>
            <w:vAlign w:val="bottom"/>
          </w:tcPr>
          <w:p w14:paraId="35EAE90B" w14:textId="77777777" w:rsidR="00F85AC4" w:rsidRPr="00422380" w:rsidRDefault="00F85AC4" w:rsidP="00F85AC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8" w:type="dxa"/>
            <w:vAlign w:val="bottom"/>
          </w:tcPr>
          <w:p w14:paraId="0FFB15DA" w14:textId="6B339609" w:rsidR="00F85AC4" w:rsidRPr="00422380" w:rsidRDefault="00F85AC4" w:rsidP="00F85AC4">
            <w:pPr>
              <w:pStyle w:val="acctfourfigures"/>
              <w:tabs>
                <w:tab w:val="clear" w:pos="765"/>
                <w:tab w:val="decimal" w:pos="542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2238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8" w:type="dxa"/>
            <w:vAlign w:val="bottom"/>
          </w:tcPr>
          <w:p w14:paraId="2E821148" w14:textId="77777777" w:rsidR="00F85AC4" w:rsidRPr="00422380" w:rsidRDefault="00F85AC4" w:rsidP="00F85AC4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0" w:type="dxa"/>
            <w:vAlign w:val="bottom"/>
          </w:tcPr>
          <w:p w14:paraId="4EDDBCC4" w14:textId="39E164B1" w:rsidR="00F85AC4" w:rsidRPr="00422380" w:rsidRDefault="00F85AC4" w:rsidP="008A112E">
            <w:pPr>
              <w:pStyle w:val="acctfourfigures"/>
              <w:tabs>
                <w:tab w:val="clear" w:pos="765"/>
                <w:tab w:val="decimal" w:pos="378"/>
                <w:tab w:val="decimal" w:pos="645"/>
              </w:tabs>
              <w:spacing w:line="240" w:lineRule="atLeast"/>
              <w:ind w:left="-43" w:right="-47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2380">
              <w:rPr>
                <w:rFonts w:asciiTheme="majorBidi" w:hAnsiTheme="majorBidi" w:cstheme="majorBidi"/>
                <w:sz w:val="28"/>
                <w:szCs w:val="28"/>
              </w:rPr>
              <w:t>696</w:t>
            </w:r>
          </w:p>
        </w:tc>
        <w:tc>
          <w:tcPr>
            <w:tcW w:w="270" w:type="dxa"/>
          </w:tcPr>
          <w:p w14:paraId="2B9F7B3A" w14:textId="77777777" w:rsidR="00F85AC4" w:rsidRPr="00422380" w:rsidRDefault="00F85AC4" w:rsidP="00F85AC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2047399D" w14:textId="42272062" w:rsidR="00F85AC4" w:rsidRPr="00422380" w:rsidRDefault="00F85AC4" w:rsidP="008009C0">
            <w:pPr>
              <w:pStyle w:val="acctfourfigures"/>
              <w:tabs>
                <w:tab w:val="clear" w:pos="765"/>
                <w:tab w:val="decimal" w:pos="375"/>
                <w:tab w:val="decimal" w:pos="555"/>
              </w:tabs>
              <w:spacing w:line="240" w:lineRule="atLeast"/>
              <w:ind w:left="-43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238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     </w:t>
            </w:r>
            <w:r w:rsidRPr="00422380">
              <w:rPr>
                <w:rFonts w:asciiTheme="majorBidi" w:hAnsiTheme="majorBidi" w:cstheme="majorBidi"/>
                <w:sz w:val="28"/>
                <w:szCs w:val="28"/>
              </w:rPr>
              <w:t>7,162</w:t>
            </w:r>
          </w:p>
        </w:tc>
      </w:tr>
      <w:tr w:rsidR="00F85AC4" w:rsidRPr="00422380" w14:paraId="7248F59B" w14:textId="77777777" w:rsidTr="008A112E">
        <w:trPr>
          <w:trHeight w:val="261"/>
        </w:trPr>
        <w:tc>
          <w:tcPr>
            <w:tcW w:w="3420" w:type="dxa"/>
          </w:tcPr>
          <w:p w14:paraId="0BDDF965" w14:textId="178B3191" w:rsidR="00F85AC4" w:rsidRPr="00422380" w:rsidRDefault="00F85AC4" w:rsidP="00F85AC4">
            <w:pPr>
              <w:ind w:left="166" w:right="-90"/>
              <w:rPr>
                <w:rFonts w:asciiTheme="majorBidi" w:hAnsiTheme="majorBidi"/>
                <w:sz w:val="28"/>
                <w:szCs w:val="28"/>
                <w:cs/>
              </w:rPr>
            </w:pPr>
            <w:r w:rsidRPr="00422380">
              <w:rPr>
                <w:rFonts w:asciiTheme="majorBidi" w:hAnsiTheme="majorBidi" w:hint="cs"/>
                <w:sz w:val="28"/>
                <w:szCs w:val="28"/>
                <w:cs/>
              </w:rPr>
              <w:t>สินทรัพย์อนุพันธ์</w:t>
            </w:r>
          </w:p>
        </w:tc>
        <w:tc>
          <w:tcPr>
            <w:tcW w:w="810" w:type="dxa"/>
          </w:tcPr>
          <w:p w14:paraId="5DB54EB0" w14:textId="77777777" w:rsidR="00F85AC4" w:rsidRPr="00422380" w:rsidRDefault="00F85AC4" w:rsidP="00F85AC4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710" w:type="dxa"/>
            <w:vAlign w:val="bottom"/>
          </w:tcPr>
          <w:p w14:paraId="0F989C38" w14:textId="721232F4" w:rsidR="00F85AC4" w:rsidRPr="00422380" w:rsidRDefault="00F85AC4" w:rsidP="00F85AC4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/>
                <w:sz w:val="28"/>
                <w:szCs w:val="28"/>
                <w:cs/>
                <w:lang w:bidi="th-TH"/>
              </w:rPr>
            </w:pPr>
            <w:r w:rsidRPr="00422380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 xml:space="preserve">     </w:t>
            </w:r>
            <w:r w:rsidRPr="00422380">
              <w:rPr>
                <w:rFonts w:asciiTheme="majorBidi" w:hAnsiTheme="majorBidi" w:cstheme="majorBidi"/>
                <w:sz w:val="28"/>
                <w:szCs w:val="28"/>
              </w:rPr>
              <w:t>855</w:t>
            </w:r>
          </w:p>
        </w:tc>
        <w:tc>
          <w:tcPr>
            <w:tcW w:w="236" w:type="dxa"/>
          </w:tcPr>
          <w:p w14:paraId="6CADC17F" w14:textId="77777777" w:rsidR="00F85AC4" w:rsidRPr="00422380" w:rsidRDefault="00F85AC4" w:rsidP="00F85AC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4" w:type="dxa"/>
            <w:vAlign w:val="bottom"/>
          </w:tcPr>
          <w:p w14:paraId="60E504F8" w14:textId="3F39B54C" w:rsidR="00F85AC4" w:rsidRPr="00422380" w:rsidRDefault="00F85AC4" w:rsidP="00F85AC4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</w:rPr>
            </w:pPr>
            <w:r w:rsidRPr="00422380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 xml:space="preserve">                   -</w:t>
            </w:r>
          </w:p>
        </w:tc>
        <w:tc>
          <w:tcPr>
            <w:tcW w:w="236" w:type="dxa"/>
          </w:tcPr>
          <w:p w14:paraId="4CFC8438" w14:textId="77777777" w:rsidR="00F85AC4" w:rsidRPr="00422380" w:rsidRDefault="00F85AC4" w:rsidP="00F85AC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</w:tcPr>
          <w:p w14:paraId="0E69484A" w14:textId="23ED0BCA" w:rsidR="00F85AC4" w:rsidRPr="00422380" w:rsidRDefault="00F85AC4" w:rsidP="00F85AC4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14"/>
              <w:jc w:val="center"/>
              <w:rPr>
                <w:rFonts w:asciiTheme="majorBidi" w:hAnsiTheme="majorBidi"/>
                <w:sz w:val="28"/>
                <w:szCs w:val="28"/>
                <w:cs/>
                <w:lang w:bidi="th-TH"/>
              </w:rPr>
            </w:pPr>
            <w:r w:rsidRPr="00422380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78070098" w14:textId="77777777" w:rsidR="00F85AC4" w:rsidRPr="00422380" w:rsidRDefault="00F85AC4" w:rsidP="00F85AC4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  <w:vAlign w:val="bottom"/>
          </w:tcPr>
          <w:p w14:paraId="3FAEAC86" w14:textId="57E9FC6E" w:rsidR="00F85AC4" w:rsidRPr="00422380" w:rsidRDefault="00F85AC4" w:rsidP="00F85AC4">
            <w:pPr>
              <w:pStyle w:val="acctfourfigures"/>
              <w:tabs>
                <w:tab w:val="clear" w:pos="765"/>
                <w:tab w:val="decimal" w:pos="521"/>
                <w:tab w:val="decimal" w:pos="740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22380">
              <w:rPr>
                <w:rFonts w:asciiTheme="majorBidi" w:hAnsiTheme="majorBidi" w:cstheme="majorBidi"/>
                <w:sz w:val="28"/>
                <w:szCs w:val="28"/>
              </w:rPr>
              <w:t>855</w:t>
            </w:r>
          </w:p>
        </w:tc>
        <w:tc>
          <w:tcPr>
            <w:tcW w:w="238" w:type="dxa"/>
            <w:vAlign w:val="bottom"/>
          </w:tcPr>
          <w:p w14:paraId="2B1D5A56" w14:textId="77777777" w:rsidR="00F85AC4" w:rsidRPr="00422380" w:rsidRDefault="00F85AC4" w:rsidP="00F85AC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0" w:type="dxa"/>
            <w:vAlign w:val="bottom"/>
          </w:tcPr>
          <w:p w14:paraId="201F5DED" w14:textId="4685DCB4" w:rsidR="00F85AC4" w:rsidRPr="00422380" w:rsidRDefault="00F85AC4" w:rsidP="00F85AC4">
            <w:pPr>
              <w:pStyle w:val="acctfourfigures"/>
              <w:tabs>
                <w:tab w:val="clear" w:pos="765"/>
                <w:tab w:val="decimal" w:pos="542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2380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7" w:type="dxa"/>
            <w:vAlign w:val="bottom"/>
          </w:tcPr>
          <w:p w14:paraId="6E6307EA" w14:textId="77777777" w:rsidR="00F85AC4" w:rsidRPr="00422380" w:rsidRDefault="00F85AC4" w:rsidP="00F85AC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8" w:type="dxa"/>
            <w:vAlign w:val="bottom"/>
          </w:tcPr>
          <w:p w14:paraId="68338C66" w14:textId="1870CFF1" w:rsidR="00F85AC4" w:rsidRPr="00422380" w:rsidRDefault="00F85AC4" w:rsidP="008A112E">
            <w:pPr>
              <w:pStyle w:val="acctfourfigures"/>
              <w:tabs>
                <w:tab w:val="clear" w:pos="765"/>
                <w:tab w:val="decimal" w:pos="378"/>
                <w:tab w:val="decimal" w:pos="645"/>
              </w:tabs>
              <w:spacing w:line="240" w:lineRule="atLeast"/>
              <w:ind w:left="-43" w:right="-28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22380">
              <w:rPr>
                <w:rFonts w:asciiTheme="majorBidi" w:hAnsiTheme="majorBidi" w:cstheme="majorBidi"/>
                <w:sz w:val="28"/>
                <w:szCs w:val="28"/>
              </w:rPr>
              <w:t xml:space="preserve">   855</w:t>
            </w:r>
          </w:p>
        </w:tc>
        <w:tc>
          <w:tcPr>
            <w:tcW w:w="238" w:type="dxa"/>
            <w:vAlign w:val="bottom"/>
          </w:tcPr>
          <w:p w14:paraId="1C9E1094" w14:textId="77777777" w:rsidR="00F85AC4" w:rsidRPr="00422380" w:rsidRDefault="00F85AC4" w:rsidP="00F85AC4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0" w:type="dxa"/>
            <w:vAlign w:val="bottom"/>
          </w:tcPr>
          <w:p w14:paraId="76EECA57" w14:textId="3AE60F44" w:rsidR="00F85AC4" w:rsidRPr="00422380" w:rsidRDefault="00F85AC4" w:rsidP="00F85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292"/>
                <w:tab w:val="decimal" w:pos="595"/>
              </w:tabs>
              <w:ind w:left="-428" w:right="-2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2380">
              <w:rPr>
                <w:rFonts w:asciiTheme="majorBidi" w:hAnsiTheme="majorBidi"/>
                <w:sz w:val="28"/>
                <w:szCs w:val="28"/>
                <w:cs/>
              </w:rPr>
              <w:t xml:space="preserve">        -</w:t>
            </w:r>
          </w:p>
        </w:tc>
        <w:tc>
          <w:tcPr>
            <w:tcW w:w="270" w:type="dxa"/>
          </w:tcPr>
          <w:p w14:paraId="41D55DDF" w14:textId="77777777" w:rsidR="00F85AC4" w:rsidRPr="00422380" w:rsidRDefault="00F85AC4" w:rsidP="00F85AC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317F0E00" w14:textId="26E47ED1" w:rsidR="00F85AC4" w:rsidRPr="00422380" w:rsidRDefault="00F85AC4" w:rsidP="008009C0">
            <w:pPr>
              <w:pStyle w:val="acctfourfigures"/>
              <w:tabs>
                <w:tab w:val="clear" w:pos="765"/>
                <w:tab w:val="decimal" w:pos="375"/>
                <w:tab w:val="decimal" w:pos="555"/>
              </w:tabs>
              <w:spacing w:line="240" w:lineRule="atLeast"/>
              <w:ind w:left="-43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238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        </w:t>
            </w:r>
            <w:r w:rsidRPr="00422380">
              <w:rPr>
                <w:rFonts w:asciiTheme="majorBidi" w:hAnsiTheme="majorBidi" w:cstheme="majorBidi"/>
                <w:sz w:val="28"/>
                <w:szCs w:val="28"/>
              </w:rPr>
              <w:t>855</w:t>
            </w:r>
          </w:p>
        </w:tc>
      </w:tr>
      <w:tr w:rsidR="00F85AC4" w:rsidRPr="00422380" w14:paraId="041F9B67" w14:textId="77777777" w:rsidTr="008A112E">
        <w:trPr>
          <w:trHeight w:val="261"/>
        </w:trPr>
        <w:tc>
          <w:tcPr>
            <w:tcW w:w="3420" w:type="dxa"/>
            <w:hideMark/>
          </w:tcPr>
          <w:p w14:paraId="4C3F6241" w14:textId="77777777" w:rsidR="00F85AC4" w:rsidRPr="00422380" w:rsidRDefault="00F85AC4" w:rsidP="00F85AC4">
            <w:pPr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42238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รวมสินทรัพย์ทางการเงินอื่น</w:t>
            </w:r>
          </w:p>
        </w:tc>
        <w:tc>
          <w:tcPr>
            <w:tcW w:w="810" w:type="dxa"/>
          </w:tcPr>
          <w:p w14:paraId="36A92457" w14:textId="77777777" w:rsidR="00F85AC4" w:rsidRPr="00422380" w:rsidRDefault="00F85AC4" w:rsidP="00F85AC4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1E3F773" w14:textId="444CC627" w:rsidR="00F85AC4" w:rsidRPr="00422380" w:rsidRDefault="00F85AC4" w:rsidP="00F85AC4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238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2,398</w:t>
            </w:r>
          </w:p>
        </w:tc>
        <w:tc>
          <w:tcPr>
            <w:tcW w:w="236" w:type="dxa"/>
          </w:tcPr>
          <w:p w14:paraId="7198A215" w14:textId="77777777" w:rsidR="00F85AC4" w:rsidRPr="00422380" w:rsidRDefault="00F85AC4" w:rsidP="00F85AC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54" w:type="dxa"/>
            <w:tcBorders>
              <w:top w:val="single" w:sz="4" w:space="0" w:color="auto"/>
              <w:bottom w:val="double" w:sz="4" w:space="0" w:color="auto"/>
            </w:tcBorders>
          </w:tcPr>
          <w:p w14:paraId="078EFF63" w14:textId="3EF00774" w:rsidR="00F85AC4" w:rsidRPr="00422380" w:rsidRDefault="00F85AC4" w:rsidP="00F85AC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238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7,162</w:t>
            </w:r>
          </w:p>
        </w:tc>
        <w:tc>
          <w:tcPr>
            <w:tcW w:w="236" w:type="dxa"/>
          </w:tcPr>
          <w:p w14:paraId="13E820E8" w14:textId="77777777" w:rsidR="00F85AC4" w:rsidRPr="00422380" w:rsidRDefault="00F85AC4" w:rsidP="00F85AC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B4310A3" w14:textId="47BBFD72" w:rsidR="00F85AC4" w:rsidRPr="00422380" w:rsidRDefault="00F85AC4" w:rsidP="00F85AC4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2380">
              <w:rPr>
                <w:rFonts w:asciiTheme="majorBidi" w:hAnsiTheme="majorBidi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66E22B6F" w14:textId="77777777" w:rsidR="00F85AC4" w:rsidRPr="00422380" w:rsidRDefault="00F85AC4" w:rsidP="00F85AC4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DA92296" w14:textId="46294368" w:rsidR="00F85AC4" w:rsidRPr="00422380" w:rsidRDefault="00F85AC4" w:rsidP="00F85AC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422380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9,560</w:t>
            </w:r>
          </w:p>
        </w:tc>
        <w:tc>
          <w:tcPr>
            <w:tcW w:w="238" w:type="dxa"/>
            <w:vAlign w:val="bottom"/>
          </w:tcPr>
          <w:p w14:paraId="2CA07F21" w14:textId="77777777" w:rsidR="00F85AC4" w:rsidRPr="00422380" w:rsidRDefault="00F85AC4" w:rsidP="00F85AC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0" w:type="dxa"/>
            <w:vAlign w:val="bottom"/>
          </w:tcPr>
          <w:p w14:paraId="2439D607" w14:textId="77777777" w:rsidR="00F85AC4" w:rsidRPr="00422380" w:rsidRDefault="00F85AC4" w:rsidP="00F85AC4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  <w:vAlign w:val="bottom"/>
          </w:tcPr>
          <w:p w14:paraId="59D4977E" w14:textId="77777777" w:rsidR="00F85AC4" w:rsidRPr="00422380" w:rsidRDefault="00F85AC4" w:rsidP="00F85AC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8" w:type="dxa"/>
            <w:vAlign w:val="bottom"/>
          </w:tcPr>
          <w:p w14:paraId="4BC4AB84" w14:textId="77777777" w:rsidR="00F85AC4" w:rsidRPr="00422380" w:rsidRDefault="00F85AC4" w:rsidP="00F85AC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  <w:vAlign w:val="bottom"/>
          </w:tcPr>
          <w:p w14:paraId="52F4D2A0" w14:textId="77777777" w:rsidR="00F85AC4" w:rsidRPr="00422380" w:rsidRDefault="00F85AC4" w:rsidP="00F85AC4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0" w:type="dxa"/>
            <w:vAlign w:val="bottom"/>
          </w:tcPr>
          <w:p w14:paraId="15411EA4" w14:textId="77777777" w:rsidR="00F85AC4" w:rsidRPr="00422380" w:rsidRDefault="00F85AC4" w:rsidP="00F85AC4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2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E413D3C" w14:textId="77777777" w:rsidR="00F85AC4" w:rsidRPr="00422380" w:rsidRDefault="00F85AC4" w:rsidP="00F85AC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27D727D3" w14:textId="77777777" w:rsidR="00F85AC4" w:rsidRPr="00422380" w:rsidRDefault="00F85AC4" w:rsidP="00F85AC4">
            <w:pPr>
              <w:pStyle w:val="acctfourfigures"/>
              <w:tabs>
                <w:tab w:val="clear" w:pos="765"/>
                <w:tab w:val="decimal" w:pos="37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85AC4" w:rsidRPr="00422380" w14:paraId="41F2CEA2" w14:textId="77777777" w:rsidTr="008A112E">
        <w:trPr>
          <w:trHeight w:val="261"/>
        </w:trPr>
        <w:tc>
          <w:tcPr>
            <w:tcW w:w="3420" w:type="dxa"/>
          </w:tcPr>
          <w:p w14:paraId="4B997869" w14:textId="77777777" w:rsidR="00F85AC4" w:rsidRPr="00422380" w:rsidRDefault="00F85AC4" w:rsidP="00F85AC4">
            <w:pPr>
              <w:ind w:left="-14" w:right="-90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</w:tcPr>
          <w:p w14:paraId="59AD449C" w14:textId="77777777" w:rsidR="00F85AC4" w:rsidRPr="00422380" w:rsidRDefault="00F85AC4" w:rsidP="00F85AC4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71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72E0729" w14:textId="77777777" w:rsidR="00F85AC4" w:rsidRPr="00422380" w:rsidRDefault="00F85AC4" w:rsidP="00F85AC4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BD59EB6" w14:textId="77777777" w:rsidR="00F85AC4" w:rsidRPr="00422380" w:rsidRDefault="00F85AC4" w:rsidP="00F85AC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4" w:type="dxa"/>
            <w:tcBorders>
              <w:top w:val="double" w:sz="4" w:space="0" w:color="auto"/>
            </w:tcBorders>
          </w:tcPr>
          <w:p w14:paraId="7D369EC1" w14:textId="77777777" w:rsidR="00F85AC4" w:rsidRPr="00422380" w:rsidRDefault="00F85AC4" w:rsidP="00F85AC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3754F05" w14:textId="77777777" w:rsidR="00F85AC4" w:rsidRPr="00422380" w:rsidRDefault="00F85AC4" w:rsidP="00F85AC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66544DD" w14:textId="77777777" w:rsidR="00F85AC4" w:rsidRPr="00422380" w:rsidRDefault="00F85AC4" w:rsidP="00F85AC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60FA827" w14:textId="77777777" w:rsidR="00F85AC4" w:rsidRPr="00422380" w:rsidRDefault="00F85AC4" w:rsidP="00F85AC4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1B2C028" w14:textId="77777777" w:rsidR="00F85AC4" w:rsidRPr="00422380" w:rsidRDefault="00F85AC4" w:rsidP="00F85AC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  <w:vAlign w:val="bottom"/>
          </w:tcPr>
          <w:p w14:paraId="418265CB" w14:textId="77777777" w:rsidR="00F85AC4" w:rsidRPr="00422380" w:rsidRDefault="00F85AC4" w:rsidP="00F85AC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0" w:type="dxa"/>
            <w:vAlign w:val="bottom"/>
          </w:tcPr>
          <w:p w14:paraId="4287FD7B" w14:textId="77777777" w:rsidR="00F85AC4" w:rsidRPr="00422380" w:rsidRDefault="00F85AC4" w:rsidP="00F85AC4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  <w:vAlign w:val="bottom"/>
          </w:tcPr>
          <w:p w14:paraId="76143544" w14:textId="77777777" w:rsidR="00F85AC4" w:rsidRPr="00422380" w:rsidRDefault="00F85AC4" w:rsidP="00F85AC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8" w:type="dxa"/>
            <w:vAlign w:val="bottom"/>
          </w:tcPr>
          <w:p w14:paraId="004C6CE4" w14:textId="77777777" w:rsidR="00F85AC4" w:rsidRPr="00422380" w:rsidRDefault="00F85AC4" w:rsidP="00F85AC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  <w:vAlign w:val="bottom"/>
          </w:tcPr>
          <w:p w14:paraId="0EFA0B9F" w14:textId="77777777" w:rsidR="00F85AC4" w:rsidRPr="00422380" w:rsidRDefault="00F85AC4" w:rsidP="00F85AC4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0" w:type="dxa"/>
            <w:vAlign w:val="bottom"/>
          </w:tcPr>
          <w:p w14:paraId="299C8D5C" w14:textId="77777777" w:rsidR="00F85AC4" w:rsidRPr="00422380" w:rsidRDefault="00F85AC4" w:rsidP="00F85AC4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2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5E7C5E9" w14:textId="77777777" w:rsidR="00F85AC4" w:rsidRPr="00422380" w:rsidRDefault="00F85AC4" w:rsidP="00F85AC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7A0769A" w14:textId="77777777" w:rsidR="00F85AC4" w:rsidRPr="00422380" w:rsidRDefault="00F85AC4" w:rsidP="00F85AC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099203FF" w14:textId="32A0B2EC" w:rsidR="00D44705" w:rsidRPr="00422380" w:rsidRDefault="00D44705" w:rsidP="00FD61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720"/>
        <w:rPr>
          <w:rFonts w:ascii="Angsana New" w:hAnsi="Angsana New"/>
          <w:b/>
          <w:bCs/>
          <w:sz w:val="30"/>
          <w:szCs w:val="30"/>
          <w:cs/>
        </w:rPr>
        <w:sectPr w:rsidR="00D44705" w:rsidRPr="00422380" w:rsidSect="00C85ACA">
          <w:headerReference w:type="default" r:id="rId21"/>
          <w:pgSz w:w="16834" w:h="11909" w:orient="landscape" w:code="9"/>
          <w:pgMar w:top="1152" w:right="691" w:bottom="1152" w:left="576" w:header="720" w:footer="720" w:gutter="0"/>
          <w:paperSrc w:first="7" w:other="7"/>
          <w:cols w:space="720"/>
          <w:docGrid w:linePitch="245"/>
        </w:sectPr>
      </w:pPr>
    </w:p>
    <w:p w14:paraId="3F6131AA" w14:textId="5A07EEAC" w:rsidR="00750401" w:rsidRPr="00422380" w:rsidRDefault="00750401" w:rsidP="005234DD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pacing w:val="-4"/>
          <w:sz w:val="30"/>
          <w:szCs w:val="30"/>
          <w:lang w:val="en-US" w:bidi="th-TH"/>
        </w:rPr>
      </w:pPr>
      <w:r w:rsidRPr="00422380">
        <w:rPr>
          <w:rFonts w:ascii="Angsana New" w:hAnsi="Angsana New" w:hint="cs"/>
          <w:spacing w:val="-4"/>
          <w:sz w:val="30"/>
          <w:szCs w:val="30"/>
          <w:cs/>
          <w:lang w:bidi="th-TH"/>
        </w:rPr>
        <w:lastRenderedPageBreak/>
        <w:t xml:space="preserve">กลุ่มบริษัทพิจารณามูลค่ายุติธรรมระดับ </w:t>
      </w:r>
      <w:r w:rsidRPr="00422380">
        <w:rPr>
          <w:rFonts w:ascii="Angsana New" w:hAnsi="Angsana New"/>
          <w:spacing w:val="-4"/>
          <w:sz w:val="30"/>
          <w:szCs w:val="30"/>
          <w:lang w:val="en-US" w:bidi="th-TH"/>
        </w:rPr>
        <w:t xml:space="preserve">3 </w:t>
      </w:r>
      <w:r w:rsidRPr="00422380">
        <w:rPr>
          <w:rFonts w:ascii="Angsana New" w:hAnsi="Angsana New" w:hint="cs"/>
          <w:spacing w:val="-4"/>
          <w:sz w:val="30"/>
          <w:szCs w:val="30"/>
          <w:cs/>
          <w:lang w:val="en-US" w:bidi="th-TH"/>
        </w:rPr>
        <w:t>สำหรับตราสารทุน</w:t>
      </w:r>
      <w:r w:rsidR="00916B6B" w:rsidRPr="00422380">
        <w:rPr>
          <w:rFonts w:ascii="Angsana New" w:hAnsi="Angsana New" w:hint="cs"/>
          <w:spacing w:val="-4"/>
          <w:sz w:val="30"/>
          <w:szCs w:val="30"/>
          <w:cs/>
          <w:lang w:val="en-US" w:bidi="th-TH"/>
        </w:rPr>
        <w:t>ที่ไม่อยู่ในความต้องการของตลาด</w:t>
      </w:r>
      <w:r w:rsidR="00EF469F" w:rsidRPr="00422380">
        <w:rPr>
          <w:rFonts w:ascii="Angsana New" w:hAnsi="Angsana New" w:hint="cs"/>
          <w:spacing w:val="-4"/>
          <w:sz w:val="30"/>
          <w:szCs w:val="30"/>
          <w:cs/>
          <w:lang w:val="en-US" w:bidi="th-TH"/>
        </w:rPr>
        <w:t xml:space="preserve"> โดยใช้วิธีปรับปรุงสินทรัพย์สุทธิหรือ</w:t>
      </w:r>
      <w:r w:rsidR="00B21146" w:rsidRPr="00422380">
        <w:rPr>
          <w:rFonts w:ascii="Angsana New" w:hAnsi="Angsana New" w:hint="cs"/>
          <w:spacing w:val="-4"/>
          <w:sz w:val="30"/>
          <w:szCs w:val="30"/>
          <w:cs/>
          <w:lang w:val="en-US" w:bidi="th-TH"/>
        </w:rPr>
        <w:t xml:space="preserve">ราคาซื้อขายในตลาด </w:t>
      </w:r>
      <w:r w:rsidR="00EF469F" w:rsidRPr="00422380">
        <w:rPr>
          <w:rFonts w:ascii="Angsana New" w:hAnsi="Angsana New" w:hint="cs"/>
          <w:spacing w:val="-4"/>
          <w:sz w:val="30"/>
          <w:szCs w:val="30"/>
          <w:cs/>
          <w:lang w:val="en-US" w:bidi="th-TH"/>
        </w:rPr>
        <w:t>ณ วันที่ลงทุน</w:t>
      </w:r>
    </w:p>
    <w:p w14:paraId="393DD485" w14:textId="77777777" w:rsidR="00750401" w:rsidRPr="00422380" w:rsidRDefault="00750401" w:rsidP="005234DD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pacing w:val="-4"/>
          <w:szCs w:val="22"/>
          <w:lang w:val="en-US" w:bidi="th-TH"/>
        </w:rPr>
      </w:pPr>
    </w:p>
    <w:p w14:paraId="72E49C3A" w14:textId="0316E865" w:rsidR="005234DD" w:rsidRPr="00F3285C" w:rsidRDefault="005234DD" w:rsidP="005234DD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pacing w:val="-4"/>
          <w:sz w:val="30"/>
          <w:szCs w:val="30"/>
          <w:lang w:bidi="th-TH"/>
        </w:rPr>
      </w:pPr>
      <w:r w:rsidRPr="00422380">
        <w:rPr>
          <w:rFonts w:ascii="Angsana New" w:hAnsi="Angsana New" w:hint="cs"/>
          <w:spacing w:val="-4"/>
          <w:sz w:val="30"/>
          <w:szCs w:val="30"/>
          <w:cs/>
          <w:lang w:bidi="th-TH"/>
        </w:rPr>
        <w:t>กลุ่ม</w:t>
      </w:r>
      <w:r w:rsidRPr="00F3285C">
        <w:rPr>
          <w:rFonts w:ascii="Angsana New" w:hAnsi="Angsana New" w:hint="cs"/>
          <w:spacing w:val="-4"/>
          <w:sz w:val="30"/>
          <w:szCs w:val="30"/>
          <w:cs/>
          <w:lang w:bidi="th-TH"/>
        </w:rPr>
        <w:t xml:space="preserve">บริษัทพิจารณามูลค่ายุติธรรมระดับ </w:t>
      </w:r>
      <w:r w:rsidR="001E1B1A" w:rsidRPr="00F3285C">
        <w:rPr>
          <w:rFonts w:ascii="Angsana New" w:hAnsi="Angsana New"/>
          <w:spacing w:val="-4"/>
          <w:sz w:val="30"/>
          <w:szCs w:val="30"/>
          <w:lang w:val="en-US" w:bidi="th-TH"/>
        </w:rPr>
        <w:t>2</w:t>
      </w:r>
      <w:r w:rsidRPr="00F3285C">
        <w:rPr>
          <w:rFonts w:ascii="Angsana New" w:hAnsi="Angsana New"/>
          <w:spacing w:val="-4"/>
          <w:sz w:val="30"/>
          <w:szCs w:val="30"/>
          <w:cs/>
          <w:lang w:val="en-US" w:bidi="th-TH"/>
        </w:rPr>
        <w:t xml:space="preserve"> </w:t>
      </w:r>
      <w:r w:rsidRPr="00F3285C">
        <w:rPr>
          <w:rFonts w:ascii="Angsana New" w:hAnsi="Angsana New" w:hint="cs"/>
          <w:spacing w:val="-4"/>
          <w:sz w:val="30"/>
          <w:szCs w:val="30"/>
          <w:cs/>
          <w:lang w:bidi="th-TH"/>
        </w:rPr>
        <w:t>สำหรับเงินลงทุนใน</w:t>
      </w:r>
      <w:r w:rsidR="00F76D3E" w:rsidRPr="00F3285C">
        <w:rPr>
          <w:rFonts w:ascii="Angsana New" w:hAnsi="Angsana New" w:hint="cs"/>
          <w:spacing w:val="-4"/>
          <w:sz w:val="30"/>
          <w:szCs w:val="30"/>
          <w:cs/>
          <w:lang w:bidi="th-TH"/>
        </w:rPr>
        <w:t>ตราสารหนี้</w:t>
      </w:r>
      <w:r w:rsidRPr="00F3285C">
        <w:rPr>
          <w:rFonts w:ascii="Angsana New" w:hAnsi="Angsana New" w:hint="cs"/>
          <w:spacing w:val="-4"/>
          <w:sz w:val="30"/>
          <w:szCs w:val="30"/>
          <w:cs/>
          <w:lang w:bidi="th-TH"/>
        </w:rPr>
        <w:t xml:space="preserve"> โดยอ้างอิงราคาจากบริษัทหลักทรัพย์จัดการกองทุน</w:t>
      </w:r>
      <w:r w:rsidR="00F76D3E" w:rsidRPr="00F3285C">
        <w:rPr>
          <w:rFonts w:ascii="Angsana New" w:hAnsi="Angsana New" w:hint="cs"/>
          <w:spacing w:val="-4"/>
          <w:sz w:val="30"/>
          <w:szCs w:val="30"/>
          <w:cs/>
          <w:lang w:bidi="th-TH"/>
        </w:rPr>
        <w:t>ตามมูลค่าสินทรัพย์สุทธิ</w:t>
      </w:r>
      <w:r w:rsidRPr="00F3285C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 ณ วันที่รายงาน </w:t>
      </w:r>
      <w:r w:rsidR="00750401" w:rsidRPr="00F3285C">
        <w:rPr>
          <w:rFonts w:ascii="Angsana New" w:hAnsi="Angsana New" w:hint="cs"/>
          <w:spacing w:val="-4"/>
          <w:sz w:val="30"/>
          <w:szCs w:val="30"/>
          <w:cs/>
          <w:lang w:bidi="th-TH"/>
        </w:rPr>
        <w:t>และสำหรับ</w:t>
      </w:r>
      <w:r w:rsidR="00611925" w:rsidRPr="00F3285C">
        <w:rPr>
          <w:rFonts w:asciiTheme="majorBidi" w:hAnsiTheme="majorBidi" w:hint="cs"/>
          <w:sz w:val="30"/>
          <w:szCs w:val="30"/>
          <w:cs/>
        </w:rPr>
        <w:t>สินทรัพย์อนุพันธ์</w:t>
      </w:r>
      <w:r w:rsidR="00611925" w:rsidRPr="00F3285C">
        <w:rPr>
          <w:rFonts w:asciiTheme="majorBidi" w:hAnsiTheme="majorBidi" w:hint="cs"/>
          <w:sz w:val="30"/>
          <w:szCs w:val="30"/>
          <w:cs/>
          <w:lang w:bidi="th-TH"/>
        </w:rPr>
        <w:t>และ</w:t>
      </w:r>
      <w:r w:rsidR="00750401" w:rsidRPr="00F3285C">
        <w:rPr>
          <w:rFonts w:ascii="Angsana New" w:hAnsi="Angsana New" w:hint="cs"/>
          <w:spacing w:val="-4"/>
          <w:sz w:val="30"/>
          <w:szCs w:val="30"/>
          <w:cs/>
          <w:lang w:bidi="th-TH"/>
        </w:rPr>
        <w:t>หนี้สินอนุพันธ์ โดยอ้างอิงราคาจากสถาบันการเงินตามมูลค่า</w:t>
      </w:r>
      <w:r w:rsidR="00C300D6" w:rsidRPr="00F3285C">
        <w:rPr>
          <w:rFonts w:ascii="Angsana New" w:hAnsi="Angsana New" w:hint="cs"/>
          <w:spacing w:val="-4"/>
          <w:sz w:val="30"/>
          <w:szCs w:val="30"/>
          <w:cs/>
          <w:lang w:bidi="th-TH"/>
        </w:rPr>
        <w:t>สินทรัพย์และ</w:t>
      </w:r>
      <w:r w:rsidR="00750401" w:rsidRPr="00F3285C">
        <w:rPr>
          <w:rFonts w:ascii="Angsana New" w:hAnsi="Angsana New" w:hint="cs"/>
          <w:spacing w:val="-4"/>
          <w:sz w:val="30"/>
          <w:szCs w:val="30"/>
          <w:cs/>
          <w:lang w:bidi="th-TH"/>
        </w:rPr>
        <w:t>หนี้สินสุทธิ ณ วันที่รายงาน</w:t>
      </w:r>
    </w:p>
    <w:p w14:paraId="474A5914" w14:textId="77777777" w:rsidR="005234DD" w:rsidRPr="00F3285C" w:rsidRDefault="005234DD" w:rsidP="005234DD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pacing w:val="-4"/>
          <w:szCs w:val="22"/>
          <w:lang w:val="en-US" w:bidi="th-TH"/>
        </w:rPr>
      </w:pPr>
    </w:p>
    <w:p w14:paraId="0A481F6C" w14:textId="5276F83F" w:rsidR="005234DD" w:rsidRPr="00422380" w:rsidRDefault="005234DD" w:rsidP="005234DD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pacing w:val="-4"/>
          <w:sz w:val="30"/>
          <w:szCs w:val="30"/>
          <w:lang w:bidi="th-TH"/>
        </w:rPr>
      </w:pPr>
      <w:r w:rsidRPr="00F3285C">
        <w:rPr>
          <w:rFonts w:ascii="Angsana New" w:hAnsi="Angsana New" w:hint="cs"/>
          <w:spacing w:val="-4"/>
          <w:sz w:val="30"/>
          <w:szCs w:val="30"/>
          <w:cs/>
          <w:lang w:bidi="th-TH"/>
        </w:rPr>
        <w:t xml:space="preserve">กลุ่มบริษัทพิจารณามูลค่ายุติธรรมระดับ </w:t>
      </w:r>
      <w:r w:rsidR="005C5BE4" w:rsidRPr="00F3285C">
        <w:rPr>
          <w:rFonts w:ascii="Angsana New" w:hAnsi="Angsana New"/>
          <w:spacing w:val="-4"/>
          <w:sz w:val="30"/>
          <w:szCs w:val="30"/>
          <w:lang w:val="en-US" w:bidi="th-TH"/>
        </w:rPr>
        <w:t>1</w:t>
      </w:r>
      <w:r w:rsidRPr="00F3285C">
        <w:rPr>
          <w:rFonts w:ascii="Angsana New" w:hAnsi="Angsana New"/>
          <w:spacing w:val="-4"/>
          <w:sz w:val="30"/>
          <w:szCs w:val="30"/>
          <w:cs/>
          <w:lang w:val="en-US" w:bidi="th-TH"/>
        </w:rPr>
        <w:t xml:space="preserve"> </w:t>
      </w:r>
      <w:r w:rsidRPr="00F3285C">
        <w:rPr>
          <w:rFonts w:ascii="Angsana New" w:hAnsi="Angsana New" w:hint="cs"/>
          <w:spacing w:val="-4"/>
          <w:sz w:val="30"/>
          <w:szCs w:val="30"/>
          <w:cs/>
          <w:lang w:bidi="th-TH"/>
        </w:rPr>
        <w:t>สำหรับ</w:t>
      </w:r>
      <w:r w:rsidRPr="00F3285C">
        <w:rPr>
          <w:rFonts w:ascii="Angsana New" w:hAnsi="Angsana New"/>
          <w:spacing w:val="-4"/>
          <w:sz w:val="30"/>
          <w:szCs w:val="30"/>
          <w:cs/>
          <w:lang w:bidi="th-TH"/>
        </w:rPr>
        <w:t>ตราสารทุน</w:t>
      </w:r>
      <w:r w:rsidR="00C300D6" w:rsidRPr="00F3285C">
        <w:rPr>
          <w:rFonts w:ascii="Angsana New" w:hAnsi="Angsana New" w:hint="cs"/>
          <w:spacing w:val="-4"/>
          <w:sz w:val="30"/>
          <w:szCs w:val="30"/>
          <w:cs/>
          <w:lang w:bidi="th-TH"/>
        </w:rPr>
        <w:t>ที่อยู่ในความต้องการของตลาด</w:t>
      </w:r>
      <w:r w:rsidRPr="00F3285C">
        <w:rPr>
          <w:rFonts w:ascii="Angsana New" w:hAnsi="Angsana New" w:hint="cs"/>
          <w:spacing w:val="-4"/>
          <w:sz w:val="30"/>
          <w:szCs w:val="30"/>
          <w:cs/>
          <w:lang w:bidi="th-TH"/>
        </w:rPr>
        <w:t xml:space="preserve"> โดยอ้างอิง</w:t>
      </w:r>
      <w:r w:rsidRPr="00F3285C">
        <w:rPr>
          <w:rFonts w:ascii="Angsana New" w:hAnsi="Angsana New"/>
          <w:spacing w:val="-4"/>
          <w:sz w:val="30"/>
          <w:szCs w:val="30"/>
          <w:cs/>
          <w:lang w:bidi="th-TH"/>
        </w:rPr>
        <w:t>จากราคาซื้อขายที่ประกาศอยู่ในตลาดหลักทรัพย์ โดยใช้ราคาปิด ณ วันที่รายงาน</w:t>
      </w:r>
    </w:p>
    <w:p w14:paraId="2B6ED263" w14:textId="77777777" w:rsidR="005234DD" w:rsidRPr="00422380" w:rsidRDefault="005234DD" w:rsidP="003520B4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pacing w:val="-4"/>
          <w:szCs w:val="22"/>
          <w:lang w:val="en-US" w:bidi="th-TH"/>
        </w:rPr>
      </w:pPr>
    </w:p>
    <w:p w14:paraId="5589EB6B" w14:textId="77777777" w:rsidR="005234DD" w:rsidRPr="00422380" w:rsidRDefault="005234DD" w:rsidP="005234DD">
      <w:pPr>
        <w:pStyle w:val="block"/>
        <w:tabs>
          <w:tab w:val="left" w:pos="990"/>
        </w:tabs>
        <w:spacing w:after="0" w:line="240" w:lineRule="atLeast"/>
        <w:ind w:right="-7"/>
        <w:jc w:val="thaiDistribute"/>
        <w:rPr>
          <w:rFonts w:ascii="Angsana New" w:hAnsi="Angsana New"/>
          <w:spacing w:val="-4"/>
          <w:sz w:val="30"/>
          <w:szCs w:val="30"/>
          <w:lang w:val="en-US" w:bidi="th-TH"/>
        </w:rPr>
      </w:pPr>
      <w:r w:rsidRPr="00422380">
        <w:rPr>
          <w:rFonts w:ascii="Angsana New" w:hAnsi="Angsana New" w:hint="cs"/>
          <w:spacing w:val="-4"/>
          <w:sz w:val="30"/>
          <w:szCs w:val="30"/>
          <w:cs/>
          <w:lang w:val="en-US" w:bidi="th-TH"/>
        </w:rPr>
        <w:t>มูลค่ายุติธรรมของสินทรัพย์และหนี้สินทางการเงินส่วนที่หมุนเวียนเป็นมูลค่าที่ใกล้เคียงกับมูลค่าตามบัญชี เนื่องจากเครื่องมือทางการเงินเหล่านั้นจะครบกำหนดในระยะเวลาอันสั้น</w:t>
      </w:r>
    </w:p>
    <w:p w14:paraId="27193E57" w14:textId="77777777" w:rsidR="005234DD" w:rsidRPr="00422380" w:rsidRDefault="005234DD" w:rsidP="003520B4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pacing w:val="-4"/>
          <w:szCs w:val="22"/>
          <w:lang w:val="en-US" w:bidi="th-TH"/>
        </w:rPr>
      </w:pPr>
    </w:p>
    <w:p w14:paraId="0E795A9D" w14:textId="77777777" w:rsidR="005234DD" w:rsidRPr="00422380" w:rsidRDefault="005234DD" w:rsidP="005234DD">
      <w:pPr>
        <w:pStyle w:val="block"/>
        <w:tabs>
          <w:tab w:val="left" w:pos="990"/>
        </w:tabs>
        <w:spacing w:after="0" w:line="240" w:lineRule="atLeast"/>
        <w:ind w:right="-7"/>
        <w:jc w:val="thaiDistribute"/>
        <w:rPr>
          <w:rFonts w:ascii="Angsana New" w:hAnsi="Angsana New"/>
          <w:spacing w:val="-4"/>
          <w:sz w:val="30"/>
          <w:szCs w:val="30"/>
          <w:lang w:val="en-US" w:bidi="th-TH"/>
        </w:rPr>
      </w:pPr>
      <w:r w:rsidRPr="00422380">
        <w:rPr>
          <w:rFonts w:ascii="Angsana New" w:hAnsi="Angsana New" w:hint="cs"/>
          <w:spacing w:val="-4"/>
          <w:sz w:val="30"/>
          <w:szCs w:val="30"/>
          <w:cs/>
          <w:lang w:val="en-US" w:bidi="th-TH"/>
        </w:rPr>
        <w:t>เงินกู้ยืมระยะยาวที่มีอัตราดอกเบี้ยลอยตัวซึ่งเป็นอัตราในตลาด มีมูลค่าตามบัญชีใกล้เคียงกับมูลค่ายุติธรรม</w:t>
      </w:r>
    </w:p>
    <w:p w14:paraId="6095E5B1" w14:textId="77777777" w:rsidR="005234DD" w:rsidRPr="00422380" w:rsidRDefault="005234DD" w:rsidP="003520B4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pacing w:val="-4"/>
          <w:szCs w:val="22"/>
          <w:lang w:val="en-US" w:bidi="th-TH"/>
        </w:rPr>
      </w:pPr>
    </w:p>
    <w:p w14:paraId="71999B07" w14:textId="764B5805" w:rsidR="005234DD" w:rsidRPr="00422380" w:rsidRDefault="005234DD" w:rsidP="005234DD">
      <w:pPr>
        <w:pStyle w:val="block"/>
        <w:tabs>
          <w:tab w:val="left" w:pos="990"/>
        </w:tabs>
        <w:spacing w:after="0" w:line="240" w:lineRule="atLeast"/>
        <w:ind w:right="-7"/>
        <w:jc w:val="thaiDistribute"/>
        <w:rPr>
          <w:rFonts w:ascii="Angsana New" w:hAnsi="Angsana New"/>
          <w:spacing w:val="-4"/>
          <w:sz w:val="30"/>
          <w:szCs w:val="30"/>
          <w:lang w:val="en-US" w:bidi="th-TH"/>
        </w:rPr>
      </w:pPr>
      <w:r w:rsidRPr="00422380">
        <w:rPr>
          <w:rFonts w:ascii="Angsana New" w:hAnsi="Angsana New" w:hint="cs"/>
          <w:spacing w:val="-4"/>
          <w:sz w:val="30"/>
          <w:szCs w:val="30"/>
          <w:cs/>
          <w:lang w:val="en-US" w:bidi="th-TH"/>
        </w:rPr>
        <w:t>เงินกู้ยืมระยะยาวที่มีอัตราดอกเบี้ยคงที่ประเมินมูลค่ามูลค่ายุติธรรมโดยวิธีคิดลดกระแสเงินสด</w:t>
      </w:r>
    </w:p>
    <w:p w14:paraId="437CA690" w14:textId="57A63E52" w:rsidR="009B6771" w:rsidRPr="00422380" w:rsidRDefault="009B6771" w:rsidP="003520B4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pacing w:val="-4"/>
          <w:szCs w:val="22"/>
          <w:lang w:val="en-US" w:bidi="th-TH"/>
        </w:rPr>
      </w:pPr>
    </w:p>
    <w:p w14:paraId="0DD386AF" w14:textId="699F9DD4" w:rsidR="00D23C0A" w:rsidRPr="00422380" w:rsidRDefault="00D23C0A" w:rsidP="00541989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25" w:hanging="720"/>
        <w:jc w:val="both"/>
        <w:rPr>
          <w:rFonts w:asciiTheme="majorBidi" w:hAnsiTheme="majorBidi" w:cstheme="majorBidi"/>
          <w:i/>
          <w:iCs/>
          <w:spacing w:val="-4"/>
          <w:sz w:val="30"/>
          <w:szCs w:val="30"/>
        </w:rPr>
      </w:pPr>
      <w:r w:rsidRPr="00422380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>นโยบายการจัดการความเสี่ยงทางด้านการเงิน</w:t>
      </w:r>
    </w:p>
    <w:p w14:paraId="2B76C60E" w14:textId="77777777" w:rsidR="007B0748" w:rsidRPr="00422380" w:rsidRDefault="007B0748" w:rsidP="003520B4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pacing w:val="-4"/>
          <w:szCs w:val="22"/>
          <w:lang w:val="en-US" w:bidi="th-TH"/>
        </w:rPr>
      </w:pPr>
    </w:p>
    <w:p w14:paraId="4D896715" w14:textId="77777777" w:rsidR="008D42DA" w:rsidRPr="00422380" w:rsidRDefault="00B014B5" w:rsidP="00F154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 w:right="-25"/>
        <w:rPr>
          <w:rFonts w:asciiTheme="majorBidi" w:hAnsiTheme="majorBidi" w:cstheme="majorBidi"/>
          <w:i/>
          <w:iCs/>
          <w:spacing w:val="-4"/>
          <w:sz w:val="30"/>
          <w:szCs w:val="30"/>
        </w:rPr>
      </w:pPr>
      <w:r w:rsidRPr="00422380">
        <w:rPr>
          <w:rFonts w:asciiTheme="majorBidi" w:hAnsiTheme="majorBidi" w:cstheme="majorBidi" w:hint="cs"/>
          <w:i/>
          <w:iCs/>
          <w:spacing w:val="-4"/>
          <w:sz w:val="30"/>
          <w:szCs w:val="30"/>
          <w:cs/>
        </w:rPr>
        <w:t>กรอบการบริหารจัดการความเสี่ยง</w:t>
      </w:r>
    </w:p>
    <w:p w14:paraId="00D6A3E5" w14:textId="77777777" w:rsidR="00026D4F" w:rsidRPr="00422380" w:rsidRDefault="00026D4F" w:rsidP="003520B4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pacing w:val="-4"/>
          <w:szCs w:val="22"/>
          <w:lang w:val="en-US" w:bidi="th-TH"/>
        </w:rPr>
      </w:pPr>
    </w:p>
    <w:p w14:paraId="1A66388D" w14:textId="2FC8D113" w:rsidR="00A51CD9" w:rsidRPr="00422380" w:rsidRDefault="00A51CD9" w:rsidP="004C3E49">
      <w:pPr>
        <w:spacing w:line="240" w:lineRule="auto"/>
        <w:ind w:left="540" w:right="-7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422380">
        <w:rPr>
          <w:rFonts w:asciiTheme="majorBidi" w:hAnsiTheme="majorBidi" w:cstheme="majorBidi" w:hint="cs"/>
          <w:spacing w:val="-4"/>
          <w:sz w:val="30"/>
          <w:szCs w:val="30"/>
          <w:cs/>
        </w:rPr>
        <w:t>คณะกรรมการบริษัทของกลุ่ม</w:t>
      </w:r>
      <w:r w:rsidRPr="00422380">
        <w:rPr>
          <w:rFonts w:asciiTheme="majorBidi" w:hAnsiTheme="majorBidi" w:cstheme="majorBidi"/>
          <w:spacing w:val="-4"/>
          <w:sz w:val="30"/>
          <w:szCs w:val="30"/>
          <w:cs/>
        </w:rPr>
        <w:t>บริษัท</w:t>
      </w:r>
      <w:r w:rsidRPr="00422380">
        <w:rPr>
          <w:rFonts w:asciiTheme="majorBidi" w:hAnsiTheme="majorBidi" w:cstheme="majorBidi" w:hint="cs"/>
          <w:spacing w:val="-4"/>
          <w:sz w:val="30"/>
          <w:szCs w:val="30"/>
          <w:cs/>
        </w:rPr>
        <w:t>มีความรับผิดชอบโดยรวมในการจัดให้มีและการควบคุมกรอบการบริหารความเสี่ยงของกลุ่ม</w:t>
      </w:r>
      <w:r w:rsidRPr="00422380">
        <w:rPr>
          <w:rFonts w:asciiTheme="majorBidi" w:hAnsiTheme="majorBidi" w:cstheme="majorBidi"/>
          <w:spacing w:val="-4"/>
          <w:sz w:val="30"/>
          <w:szCs w:val="30"/>
          <w:cs/>
        </w:rPr>
        <w:t>บริษัท</w:t>
      </w:r>
      <w:r w:rsidR="004C3E49" w:rsidRPr="00422380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  <w:r w:rsidRPr="00422380">
        <w:rPr>
          <w:rFonts w:asciiTheme="majorBidi" w:hAnsiTheme="majorBidi" w:cstheme="majorBidi" w:hint="cs"/>
          <w:spacing w:val="-4"/>
          <w:sz w:val="30"/>
          <w:szCs w:val="30"/>
          <w:cs/>
        </w:rPr>
        <w:t>คณะกรรมการบริษัทจัดตั้งคณะกรรมการบริหารความเสี่ยงซึ่งรับผิดชอบในการพัฒนาแล</w:t>
      </w:r>
      <w:r w:rsidR="004C3E49" w:rsidRPr="00422380">
        <w:rPr>
          <w:rFonts w:asciiTheme="majorBidi" w:hAnsiTheme="majorBidi" w:cstheme="majorBidi" w:hint="cs"/>
          <w:spacing w:val="-4"/>
          <w:sz w:val="30"/>
          <w:szCs w:val="30"/>
          <w:cs/>
        </w:rPr>
        <w:t>ะ</w:t>
      </w:r>
      <w:r w:rsidRPr="00422380">
        <w:rPr>
          <w:rFonts w:asciiTheme="majorBidi" w:hAnsiTheme="majorBidi" w:cstheme="majorBidi" w:hint="cs"/>
          <w:spacing w:val="-4"/>
          <w:sz w:val="30"/>
          <w:szCs w:val="30"/>
          <w:cs/>
        </w:rPr>
        <w:t>ติดตา</w:t>
      </w:r>
      <w:r w:rsidR="004C3E49" w:rsidRPr="00422380">
        <w:rPr>
          <w:rFonts w:asciiTheme="majorBidi" w:hAnsiTheme="majorBidi" w:cstheme="majorBidi" w:hint="cs"/>
          <w:spacing w:val="-4"/>
          <w:sz w:val="30"/>
          <w:szCs w:val="30"/>
          <w:cs/>
        </w:rPr>
        <w:t>ม</w:t>
      </w:r>
      <w:r w:rsidRPr="00422380">
        <w:rPr>
          <w:rFonts w:asciiTheme="majorBidi" w:hAnsiTheme="majorBidi" w:cstheme="majorBidi" w:hint="cs"/>
          <w:spacing w:val="-4"/>
          <w:sz w:val="30"/>
          <w:szCs w:val="30"/>
          <w:cs/>
        </w:rPr>
        <w:t>นโยบายการบริหารความเสี่ยงของกลุ่ม</w:t>
      </w:r>
      <w:r w:rsidRPr="00422380">
        <w:rPr>
          <w:rFonts w:asciiTheme="majorBidi" w:hAnsiTheme="majorBidi" w:cstheme="majorBidi"/>
          <w:spacing w:val="-4"/>
          <w:sz w:val="30"/>
          <w:szCs w:val="30"/>
          <w:cs/>
        </w:rPr>
        <w:t xml:space="preserve">บริษัท </w:t>
      </w:r>
      <w:r w:rsidRPr="00422380">
        <w:rPr>
          <w:rFonts w:asciiTheme="majorBidi" w:hAnsiTheme="majorBidi" w:cstheme="majorBidi" w:hint="cs"/>
          <w:spacing w:val="-4"/>
          <w:sz w:val="30"/>
          <w:szCs w:val="30"/>
          <w:cs/>
        </w:rPr>
        <w:t>คณะกรรมการบริหารความเสี่ยงจะรายงานการดำเนินการดังกล่าวต่อคณะกรรมก</w:t>
      </w:r>
      <w:r w:rsidR="004C3E49" w:rsidRPr="00422380">
        <w:rPr>
          <w:rFonts w:asciiTheme="majorBidi" w:hAnsiTheme="majorBidi" w:cstheme="majorBidi" w:hint="cs"/>
          <w:spacing w:val="-4"/>
          <w:sz w:val="30"/>
          <w:szCs w:val="30"/>
          <w:cs/>
        </w:rPr>
        <w:t>าร</w:t>
      </w:r>
      <w:r w:rsidRPr="00422380">
        <w:rPr>
          <w:rFonts w:asciiTheme="majorBidi" w:hAnsiTheme="majorBidi" w:cstheme="majorBidi" w:hint="cs"/>
          <w:spacing w:val="-4"/>
          <w:sz w:val="30"/>
          <w:szCs w:val="30"/>
          <w:cs/>
        </w:rPr>
        <w:t>บริษัทอย่างสม่ำเสมอ</w:t>
      </w:r>
    </w:p>
    <w:p w14:paraId="5AA68E21" w14:textId="77777777" w:rsidR="007B0748" w:rsidRPr="00422380" w:rsidRDefault="007B0748" w:rsidP="003520B4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pacing w:val="-4"/>
          <w:szCs w:val="22"/>
          <w:lang w:val="en-US" w:bidi="th-TH"/>
        </w:rPr>
      </w:pPr>
    </w:p>
    <w:p w14:paraId="258523FD" w14:textId="54F09931" w:rsidR="00BA2A97" w:rsidRPr="00422380" w:rsidRDefault="00A51CD9" w:rsidP="00BA2A97">
      <w:pPr>
        <w:spacing w:line="240" w:lineRule="auto"/>
        <w:ind w:left="540" w:right="-7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422380">
        <w:rPr>
          <w:rFonts w:asciiTheme="majorBidi" w:hAnsiTheme="majorBidi" w:cstheme="majorBidi" w:hint="cs"/>
          <w:spacing w:val="-4"/>
          <w:sz w:val="30"/>
          <w:szCs w:val="30"/>
          <w:cs/>
        </w:rPr>
        <w:t>นโยบายการบริหารความเสี่ยงของกลุ่ม</w:t>
      </w:r>
      <w:r w:rsidRPr="00422380">
        <w:rPr>
          <w:rFonts w:asciiTheme="majorBidi" w:hAnsiTheme="majorBidi" w:cstheme="majorBidi"/>
          <w:spacing w:val="-4"/>
          <w:sz w:val="30"/>
          <w:szCs w:val="30"/>
          <w:cs/>
        </w:rPr>
        <w:t>บริษัท</w:t>
      </w:r>
      <w:r w:rsidRPr="00422380">
        <w:rPr>
          <w:rFonts w:asciiTheme="majorBidi" w:hAnsiTheme="majorBidi" w:cstheme="majorBidi" w:hint="cs"/>
          <w:spacing w:val="-4"/>
          <w:sz w:val="30"/>
          <w:szCs w:val="30"/>
          <w:cs/>
        </w:rPr>
        <w:t>จัดทำขึ้นเพื่อระบุและวิเคราะห์ความเสี่ยงที่กลุ่ม</w:t>
      </w:r>
      <w:r w:rsidRPr="00422380">
        <w:rPr>
          <w:rFonts w:asciiTheme="majorBidi" w:hAnsiTheme="majorBidi" w:cstheme="majorBidi"/>
          <w:spacing w:val="-4"/>
          <w:sz w:val="30"/>
          <w:szCs w:val="30"/>
          <w:cs/>
        </w:rPr>
        <w:t>บริษัท</w:t>
      </w:r>
      <w:r w:rsidRPr="00422380">
        <w:rPr>
          <w:rFonts w:asciiTheme="majorBidi" w:hAnsiTheme="majorBidi" w:cstheme="majorBidi" w:hint="cs"/>
          <w:spacing w:val="-4"/>
          <w:sz w:val="30"/>
          <w:szCs w:val="30"/>
          <w:cs/>
        </w:rPr>
        <w:t>เผชิญเพื่อกำหนดระดับความเสี่ยงที่เหมาะสม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การดำเนินงานของกลุ่ม</w:t>
      </w:r>
      <w:r w:rsidRPr="00422380">
        <w:rPr>
          <w:rFonts w:asciiTheme="majorBidi" w:hAnsiTheme="majorBidi" w:cstheme="majorBidi"/>
          <w:spacing w:val="-4"/>
          <w:sz w:val="30"/>
          <w:szCs w:val="30"/>
          <w:cs/>
        </w:rPr>
        <w:t>บริษัท</w:t>
      </w:r>
      <w:r w:rsidRPr="00422380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422380">
        <w:rPr>
          <w:rFonts w:asciiTheme="majorBidi" w:hAnsiTheme="majorBidi" w:cstheme="majorBidi" w:hint="cs"/>
          <w:spacing w:val="-4"/>
          <w:sz w:val="30"/>
          <w:szCs w:val="30"/>
          <w:cs/>
        </w:rPr>
        <w:t>กลุ่ม</w:t>
      </w:r>
      <w:r w:rsidRPr="00422380">
        <w:rPr>
          <w:rFonts w:asciiTheme="majorBidi" w:hAnsiTheme="majorBidi" w:cstheme="majorBidi"/>
          <w:spacing w:val="-4"/>
          <w:sz w:val="30"/>
          <w:szCs w:val="30"/>
          <w:cs/>
        </w:rPr>
        <w:t>บริษัท</w:t>
      </w:r>
      <w:r w:rsidRPr="00422380">
        <w:rPr>
          <w:rFonts w:asciiTheme="majorBidi" w:hAnsiTheme="majorBidi" w:cstheme="majorBidi" w:hint="cs"/>
          <w:spacing w:val="-4"/>
          <w:sz w:val="30"/>
          <w:szCs w:val="30"/>
          <w:cs/>
        </w:rPr>
        <w:t>มี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2D31C059" w14:textId="0DCF09CF" w:rsidR="00F4722A" w:rsidRPr="00422380" w:rsidRDefault="00F472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-4"/>
          <w:sz w:val="20"/>
          <w:szCs w:val="20"/>
          <w:cs/>
        </w:rPr>
      </w:pPr>
      <w:r w:rsidRPr="00422380">
        <w:rPr>
          <w:rFonts w:asciiTheme="majorBidi" w:hAnsiTheme="majorBidi" w:cstheme="majorBidi"/>
          <w:spacing w:val="-4"/>
          <w:sz w:val="20"/>
          <w:szCs w:val="20"/>
          <w:cs/>
        </w:rPr>
        <w:br w:type="page"/>
      </w:r>
    </w:p>
    <w:p w14:paraId="7FA93C6C" w14:textId="4EEA11CF" w:rsidR="006218DC" w:rsidRPr="00422380" w:rsidRDefault="00A51CD9" w:rsidP="00A51CD9">
      <w:pPr>
        <w:spacing w:line="240" w:lineRule="auto"/>
        <w:ind w:left="540" w:right="-7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422380">
        <w:rPr>
          <w:rFonts w:asciiTheme="majorBidi" w:hAnsiTheme="majorBidi" w:cstheme="majorBidi" w:hint="cs"/>
          <w:spacing w:val="-4"/>
          <w:sz w:val="30"/>
          <w:szCs w:val="30"/>
          <w:cs/>
        </w:rPr>
        <w:lastRenderedPageBreak/>
        <w:t>คณะกรรมการตรวจสอบของกลุ่ม</w:t>
      </w:r>
      <w:r w:rsidRPr="00422380">
        <w:rPr>
          <w:rFonts w:asciiTheme="majorBidi" w:hAnsiTheme="majorBidi" w:cstheme="majorBidi"/>
          <w:spacing w:val="-4"/>
          <w:sz w:val="30"/>
          <w:szCs w:val="30"/>
          <w:cs/>
        </w:rPr>
        <w:t>บริษัท</w:t>
      </w:r>
      <w:r w:rsidRPr="00422380">
        <w:rPr>
          <w:rFonts w:asciiTheme="majorBidi" w:hAnsiTheme="majorBidi" w:cstheme="majorBidi" w:hint="cs"/>
          <w:spacing w:val="-4"/>
          <w:sz w:val="30"/>
          <w:szCs w:val="30"/>
          <w:cs/>
        </w:rPr>
        <w:t>กำกับดูแลว่าผู้บริหารมีการติดตามการปฏิบัติตามวิธีปฏิบัติและนโยบายการบริหารความเสี่ยงและทบทวนความเพียงพอของกรอบการบริหารความเสี่ยงให้สอดคล้องกับความเสี่ยงที่กลุ่ม</w:t>
      </w:r>
      <w:r w:rsidRPr="00422380">
        <w:rPr>
          <w:rFonts w:asciiTheme="majorBidi" w:hAnsiTheme="majorBidi" w:cstheme="majorBidi"/>
          <w:spacing w:val="-4"/>
          <w:sz w:val="30"/>
          <w:szCs w:val="30"/>
          <w:cs/>
        </w:rPr>
        <w:t>บริษัท</w:t>
      </w:r>
      <w:r w:rsidRPr="00422380">
        <w:rPr>
          <w:rFonts w:asciiTheme="majorBidi" w:hAnsiTheme="majorBidi" w:cstheme="majorBidi" w:hint="cs"/>
          <w:spacing w:val="-4"/>
          <w:sz w:val="30"/>
          <w:szCs w:val="30"/>
          <w:cs/>
        </w:rPr>
        <w:t>เผชิญอยู่ คณะกรรมการตรวจสอบของกลุ่ม</w:t>
      </w:r>
      <w:r w:rsidRPr="00422380">
        <w:rPr>
          <w:rFonts w:asciiTheme="majorBidi" w:hAnsiTheme="majorBidi" w:cstheme="majorBidi"/>
          <w:spacing w:val="-4"/>
          <w:sz w:val="30"/>
          <w:szCs w:val="30"/>
          <w:cs/>
        </w:rPr>
        <w:t>บริษัท</w:t>
      </w:r>
      <w:r w:rsidRPr="00422380">
        <w:rPr>
          <w:rFonts w:asciiTheme="majorBidi" w:hAnsiTheme="majorBidi" w:cstheme="majorBidi" w:hint="cs"/>
          <w:spacing w:val="-4"/>
          <w:sz w:val="30"/>
          <w:szCs w:val="30"/>
          <w:cs/>
        </w:rPr>
        <w:t>กำกับดูแลโดยผ่านทางผู้ตรวจสอบภายใน ผู้ตรวจสอบภายในทำหน้าที่ในการทบทวนการควบคุมและวิธีการปฏิบัติในการบริหารความเสี่ยงอย่างสม่ำเสมอและในกรณีพิเศษและจะรายงานผลที่ได้ต่อคณะกรรมการตรวจสอบ</w:t>
      </w:r>
    </w:p>
    <w:p w14:paraId="7F40E8B8" w14:textId="77777777" w:rsidR="00026D4F" w:rsidRPr="00422380" w:rsidRDefault="00026D4F" w:rsidP="00A51CD9">
      <w:pPr>
        <w:spacing w:line="240" w:lineRule="auto"/>
        <w:ind w:left="540" w:right="-7"/>
        <w:jc w:val="thaiDistribute"/>
        <w:rPr>
          <w:rFonts w:asciiTheme="majorBidi" w:hAnsiTheme="majorBidi" w:cstheme="majorBidi"/>
          <w:spacing w:val="-4"/>
          <w:cs/>
        </w:rPr>
      </w:pPr>
    </w:p>
    <w:p w14:paraId="2F1402AD" w14:textId="61701194" w:rsidR="00B707FC" w:rsidRPr="00422380" w:rsidRDefault="000730E0" w:rsidP="00B707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jc w:val="thaiDistribute"/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</w:pPr>
      <w:r w:rsidRPr="00422380">
        <w:rPr>
          <w:rFonts w:asciiTheme="majorBidi" w:hAnsiTheme="majorBidi" w:cstheme="majorBidi"/>
          <w:i/>
          <w:iCs/>
          <w:spacing w:val="-4"/>
          <w:sz w:val="30"/>
          <w:szCs w:val="30"/>
        </w:rPr>
        <w:tab/>
      </w:r>
      <w:r w:rsidRPr="00422380">
        <w:rPr>
          <w:rFonts w:asciiTheme="majorBidi" w:hAnsiTheme="majorBidi"/>
          <w:i/>
          <w:iCs/>
          <w:spacing w:val="-4"/>
          <w:sz w:val="30"/>
          <w:szCs w:val="30"/>
          <w:cs/>
        </w:rPr>
        <w:t>(</w:t>
      </w:r>
      <w:r w:rsidR="00BA2A97" w:rsidRPr="00422380">
        <w:rPr>
          <w:rFonts w:asciiTheme="majorBidi" w:hAnsiTheme="majorBidi" w:cstheme="majorBidi" w:hint="cs"/>
          <w:i/>
          <w:iCs/>
          <w:spacing w:val="-4"/>
          <w:sz w:val="30"/>
          <w:szCs w:val="30"/>
          <w:cs/>
        </w:rPr>
        <w:t>ข</w:t>
      </w:r>
      <w:r w:rsidRPr="00422380">
        <w:rPr>
          <w:rFonts w:asciiTheme="majorBidi" w:hAnsiTheme="majorBidi"/>
          <w:i/>
          <w:iCs/>
          <w:spacing w:val="-4"/>
          <w:sz w:val="30"/>
          <w:szCs w:val="30"/>
          <w:cs/>
        </w:rPr>
        <w:t>.</w:t>
      </w:r>
      <w:r w:rsidR="005C5BE4" w:rsidRPr="00422380">
        <w:rPr>
          <w:rFonts w:asciiTheme="majorBidi" w:hAnsiTheme="majorBidi" w:cstheme="majorBidi"/>
          <w:i/>
          <w:iCs/>
          <w:spacing w:val="-4"/>
          <w:sz w:val="30"/>
          <w:szCs w:val="30"/>
        </w:rPr>
        <w:t>1</w:t>
      </w:r>
      <w:r w:rsidRPr="00422380">
        <w:rPr>
          <w:rFonts w:asciiTheme="majorBidi" w:hAnsiTheme="majorBidi"/>
          <w:i/>
          <w:iCs/>
          <w:spacing w:val="-4"/>
          <w:sz w:val="30"/>
          <w:szCs w:val="30"/>
          <w:cs/>
        </w:rPr>
        <w:t>)</w:t>
      </w:r>
      <w:r w:rsidR="003232B1" w:rsidRPr="00422380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ab/>
      </w:r>
      <w:r w:rsidRPr="00422380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>ความเสี่ยงด้านเครดิต</w:t>
      </w:r>
    </w:p>
    <w:p w14:paraId="12F55219" w14:textId="77777777" w:rsidR="008D42DA" w:rsidRPr="00422380" w:rsidRDefault="008D42DA" w:rsidP="003232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jc w:val="thaiDistribute"/>
        <w:rPr>
          <w:rFonts w:asciiTheme="majorBidi" w:hAnsiTheme="majorBidi" w:cstheme="majorBidi"/>
          <w:i/>
          <w:iCs/>
          <w:spacing w:val="-4"/>
        </w:rPr>
      </w:pPr>
    </w:p>
    <w:p w14:paraId="604E4520" w14:textId="16B09CD7" w:rsidR="00F4722A" w:rsidRPr="00422380" w:rsidRDefault="002C6EE8" w:rsidP="00F472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ind w:left="1080"/>
        <w:jc w:val="thaiDistribute"/>
        <w:rPr>
          <w:rFonts w:asciiTheme="majorBidi" w:hAnsiTheme="majorBidi" w:cstheme="majorBidi"/>
          <w:spacing w:val="-4"/>
        </w:rPr>
      </w:pPr>
      <w:r w:rsidRPr="00422380">
        <w:rPr>
          <w:rFonts w:asciiTheme="majorBidi" w:hAnsiTheme="majorBidi" w:cstheme="majorBidi" w:hint="cs"/>
          <w:spacing w:val="-4"/>
          <w:sz w:val="30"/>
          <w:szCs w:val="30"/>
          <w:cs/>
        </w:rPr>
        <w:t>ความเสี่ยงด้านเครดิตเป็นความเสี่ยงจากการสูญเสียทางการเงินของกลุ่มบริษัท หากลูกค้าหรือคู่สัญญาตามเครื่องมือทางการเงินไม่สามารถปฏิบัติตามภาระผูกพันตามสัญญา ซึ่งโดยส่วนใหญ่เกิดจากลูกหนี้ที่เป็นลูกค้</w:t>
      </w:r>
      <w:r w:rsidR="00F4722A" w:rsidRPr="00422380">
        <w:rPr>
          <w:rFonts w:asciiTheme="majorBidi" w:hAnsiTheme="majorBidi" w:cstheme="majorBidi" w:hint="cs"/>
          <w:spacing w:val="-4"/>
          <w:sz w:val="30"/>
          <w:szCs w:val="30"/>
          <w:cs/>
        </w:rPr>
        <w:t>า</w:t>
      </w:r>
      <w:r w:rsidR="00F4722A" w:rsidRPr="00422380">
        <w:rPr>
          <w:rFonts w:asciiTheme="majorBidi" w:hAnsiTheme="majorBidi" w:cstheme="majorBidi"/>
          <w:spacing w:val="-4"/>
          <w:sz w:val="30"/>
          <w:szCs w:val="30"/>
          <w:cs/>
        </w:rPr>
        <w:br/>
      </w:r>
    </w:p>
    <w:p w14:paraId="13FFFBD5" w14:textId="73EE40BF" w:rsidR="00B707FC" w:rsidRPr="00422380" w:rsidRDefault="00A74CCC" w:rsidP="00C967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  <w:cs/>
        </w:rPr>
      </w:pPr>
      <w:r w:rsidRPr="00422380">
        <w:rPr>
          <w:rFonts w:asciiTheme="majorBidi" w:hAnsiTheme="majorBidi"/>
          <w:spacing w:val="-4"/>
          <w:sz w:val="30"/>
          <w:szCs w:val="30"/>
          <w:cs/>
        </w:rPr>
        <w:t>(</w:t>
      </w:r>
      <w:r w:rsidR="00BA2A97" w:rsidRPr="00422380">
        <w:rPr>
          <w:rFonts w:asciiTheme="majorBidi" w:hAnsiTheme="majorBidi" w:cstheme="majorBidi" w:hint="cs"/>
          <w:spacing w:val="-4"/>
          <w:sz w:val="30"/>
          <w:szCs w:val="30"/>
          <w:cs/>
        </w:rPr>
        <w:t>ข</w:t>
      </w:r>
      <w:r w:rsidRPr="00422380">
        <w:rPr>
          <w:rFonts w:asciiTheme="majorBidi" w:hAnsiTheme="majorBidi"/>
          <w:spacing w:val="-4"/>
          <w:sz w:val="30"/>
          <w:szCs w:val="30"/>
          <w:cs/>
        </w:rPr>
        <w:t>.</w:t>
      </w:r>
      <w:r w:rsidR="005C5BE4" w:rsidRPr="00422380">
        <w:rPr>
          <w:rFonts w:asciiTheme="majorBidi" w:hAnsiTheme="majorBidi" w:cstheme="majorBidi"/>
          <w:spacing w:val="-4"/>
          <w:sz w:val="30"/>
          <w:szCs w:val="30"/>
        </w:rPr>
        <w:t>1</w:t>
      </w:r>
      <w:r w:rsidRPr="00422380">
        <w:rPr>
          <w:rFonts w:asciiTheme="majorBidi" w:hAnsiTheme="majorBidi"/>
          <w:spacing w:val="-4"/>
          <w:sz w:val="30"/>
          <w:szCs w:val="30"/>
          <w:cs/>
        </w:rPr>
        <w:t>.</w:t>
      </w:r>
      <w:r w:rsidR="005C5BE4" w:rsidRPr="00422380">
        <w:rPr>
          <w:rFonts w:asciiTheme="majorBidi" w:hAnsiTheme="majorBidi" w:cstheme="majorBidi"/>
          <w:spacing w:val="-4"/>
          <w:sz w:val="30"/>
          <w:szCs w:val="30"/>
        </w:rPr>
        <w:t>1</w:t>
      </w:r>
      <w:r w:rsidRPr="00422380">
        <w:rPr>
          <w:rFonts w:asciiTheme="majorBidi" w:hAnsiTheme="majorBidi"/>
          <w:spacing w:val="-4"/>
          <w:sz w:val="30"/>
          <w:szCs w:val="30"/>
          <w:cs/>
        </w:rPr>
        <w:t>)</w:t>
      </w:r>
      <w:r w:rsidR="003232B1" w:rsidRPr="00422380">
        <w:rPr>
          <w:rFonts w:asciiTheme="majorBidi" w:hAnsiTheme="majorBidi" w:cstheme="majorBidi"/>
          <w:spacing w:val="-4"/>
          <w:sz w:val="30"/>
          <w:szCs w:val="30"/>
          <w:cs/>
        </w:rPr>
        <w:tab/>
      </w:r>
      <w:r w:rsidRPr="00422380">
        <w:rPr>
          <w:rFonts w:asciiTheme="majorBidi" w:hAnsiTheme="majorBidi" w:cstheme="majorBidi"/>
          <w:spacing w:val="-4"/>
          <w:sz w:val="30"/>
          <w:szCs w:val="30"/>
          <w:cs/>
        </w:rPr>
        <w:t>ลูกหนี้การค้า</w:t>
      </w:r>
      <w:bookmarkStart w:id="10" w:name="_Hlk63796764"/>
    </w:p>
    <w:p w14:paraId="0E9F5217" w14:textId="77777777" w:rsidR="008D42DA" w:rsidRPr="00422380" w:rsidRDefault="008D42DA" w:rsidP="003232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ind w:left="540"/>
        <w:jc w:val="thaiDistribute"/>
        <w:rPr>
          <w:rFonts w:asciiTheme="majorBidi" w:hAnsiTheme="majorBidi" w:cstheme="majorBidi"/>
          <w:spacing w:val="-4"/>
        </w:rPr>
      </w:pPr>
    </w:p>
    <w:p w14:paraId="270D706C" w14:textId="392ADE7B" w:rsidR="003232B1" w:rsidRPr="00422380" w:rsidRDefault="00B014B5" w:rsidP="003232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ind w:left="14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422380">
        <w:rPr>
          <w:rFonts w:asciiTheme="majorBidi" w:hAnsiTheme="majorBidi" w:cstheme="majorBidi"/>
          <w:spacing w:val="-4"/>
          <w:sz w:val="30"/>
          <w:szCs w:val="30"/>
          <w:cs/>
        </w:rPr>
        <w:t>ความเสี่ยงด้านเครดิตของ</w:t>
      </w:r>
      <w:r w:rsidRPr="00422380">
        <w:rPr>
          <w:rFonts w:asciiTheme="majorBidi" w:hAnsiTheme="majorBidi" w:cstheme="majorBidi" w:hint="cs"/>
          <w:spacing w:val="-4"/>
          <w:sz w:val="30"/>
          <w:szCs w:val="30"/>
          <w:cs/>
        </w:rPr>
        <w:t>กลุ่มบริษัท</w:t>
      </w:r>
      <w:r w:rsidRPr="00422380">
        <w:rPr>
          <w:rFonts w:asciiTheme="majorBidi" w:hAnsiTheme="majorBidi" w:cstheme="majorBidi"/>
          <w:spacing w:val="-4"/>
          <w:sz w:val="30"/>
          <w:szCs w:val="30"/>
          <w:cs/>
        </w:rPr>
        <w:t>ได้รับอิทธิพลมาจากลักษณะเฉพาะตัวของลูกค้าแต่ละราย อย่างไรก็ตาม ผู้บริหารต้องพิจารณาถึงปัจจัยอื่นๆ ซึ่งอาจส่งผลต่อความเสี่ยงด้านเครดิตของลูกค้า ซึ่งรวมถึงความเสี่ยงของการผิดนัดชำระซึ่งเกี่ยวข้องกับอุตสาหกรรมและประเทศที่ลูกค้าดำเนินธุรกิจอยู่</w:t>
      </w:r>
      <w:r w:rsidRPr="00422380">
        <w:rPr>
          <w:rFonts w:asciiTheme="majorBidi" w:hAnsiTheme="majorBidi"/>
          <w:spacing w:val="-4"/>
          <w:sz w:val="30"/>
          <w:szCs w:val="30"/>
          <w:cs/>
        </w:rPr>
        <w:t xml:space="preserve"> </w:t>
      </w:r>
    </w:p>
    <w:p w14:paraId="3CA5F39E" w14:textId="77777777" w:rsidR="0099589D" w:rsidRPr="00422380" w:rsidRDefault="0099589D" w:rsidP="003232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ind w:left="1440"/>
        <w:jc w:val="thaiDistribute"/>
        <w:rPr>
          <w:rFonts w:asciiTheme="majorBidi" w:hAnsiTheme="majorBidi" w:cstheme="majorBidi"/>
          <w:spacing w:val="-4"/>
        </w:rPr>
      </w:pPr>
    </w:p>
    <w:p w14:paraId="0AB2BA8A" w14:textId="5974CE82" w:rsidR="00026D4F" w:rsidRPr="00422380" w:rsidRDefault="00B014B5" w:rsidP="00026D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ind w:left="14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422380">
        <w:rPr>
          <w:rFonts w:asciiTheme="majorBidi" w:hAnsiTheme="majorBidi" w:cstheme="majorBidi"/>
          <w:spacing w:val="-4"/>
          <w:sz w:val="30"/>
          <w:szCs w:val="30"/>
          <w:cs/>
        </w:rPr>
        <w:t>คณะกรรมการบริหารความเสี่ยงกำหนดนโยบายด้านเครดิตเพื่อวิเคราะห์ความน่าเชื่อถือของลูกค้ารายใหม่แต่ละรายก่อนที่</w:t>
      </w:r>
      <w:r w:rsidRPr="00422380">
        <w:rPr>
          <w:rFonts w:asciiTheme="majorBidi" w:hAnsiTheme="majorBidi" w:cstheme="majorBidi" w:hint="cs"/>
          <w:spacing w:val="-4"/>
          <w:sz w:val="30"/>
          <w:szCs w:val="30"/>
          <w:cs/>
        </w:rPr>
        <w:t>กลุ่มบริษัท</w:t>
      </w:r>
      <w:r w:rsidRPr="00422380">
        <w:rPr>
          <w:rFonts w:asciiTheme="majorBidi" w:hAnsiTheme="majorBidi" w:cstheme="majorBidi"/>
          <w:spacing w:val="-4"/>
          <w:sz w:val="30"/>
          <w:szCs w:val="30"/>
          <w:cs/>
        </w:rPr>
        <w:t>จะเสนอระยะเวลาและเงื่อนไข</w:t>
      </w:r>
      <w:r w:rsidR="002559B7" w:rsidRPr="00422380">
        <w:rPr>
          <w:rFonts w:asciiTheme="majorBidi" w:hAnsiTheme="majorBidi" w:cstheme="majorBidi" w:hint="cs"/>
          <w:spacing w:val="-4"/>
          <w:sz w:val="30"/>
          <w:szCs w:val="30"/>
          <w:cs/>
        </w:rPr>
        <w:t>ทางการค้า</w:t>
      </w:r>
      <w:r w:rsidR="001D5EDA" w:rsidRPr="00422380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  <w:r w:rsidRPr="00422380">
        <w:rPr>
          <w:rFonts w:asciiTheme="majorBidi" w:hAnsiTheme="majorBidi" w:cstheme="majorBidi" w:hint="cs"/>
          <w:spacing w:val="-4"/>
          <w:sz w:val="30"/>
          <w:szCs w:val="30"/>
          <w:cs/>
        </w:rPr>
        <w:t>กลุ่มบริษัท</w:t>
      </w:r>
      <w:r w:rsidRPr="00422380">
        <w:rPr>
          <w:rFonts w:asciiTheme="majorBidi" w:hAnsiTheme="majorBidi" w:cstheme="majorBidi"/>
          <w:spacing w:val="-4"/>
          <w:sz w:val="30"/>
          <w:szCs w:val="30"/>
          <w:cs/>
        </w:rPr>
        <w:t>จะทบทวน</w:t>
      </w:r>
      <w:r w:rsidRPr="00422380">
        <w:rPr>
          <w:rFonts w:asciiTheme="majorBidi" w:hAnsiTheme="majorBidi" w:cstheme="majorBidi" w:hint="cs"/>
          <w:spacing w:val="-4"/>
          <w:sz w:val="30"/>
          <w:szCs w:val="30"/>
          <w:cs/>
        </w:rPr>
        <w:t>อันดับความน่าเชื่อถือภายนอก</w:t>
      </w:r>
      <w:r w:rsidRPr="00422380">
        <w:rPr>
          <w:rFonts w:asciiTheme="majorBidi" w:hAnsiTheme="majorBidi" w:hint="cs"/>
          <w:spacing w:val="-4"/>
          <w:sz w:val="30"/>
          <w:szCs w:val="30"/>
          <w:cs/>
        </w:rPr>
        <w:t xml:space="preserve"> (</w:t>
      </w:r>
      <w:r w:rsidRPr="00422380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ถ้ามี) งบการเงิน ข้อมูลของสถาบันจัดอันดับความน่าเชื่อถือ ข้อมูลอุตสาหกรรมและหนังสือรับรองฐานะทางการเงินของธนาคารสำหรับบางกรณี </w:t>
      </w:r>
      <w:r w:rsidRPr="00422380">
        <w:rPr>
          <w:rFonts w:asciiTheme="majorBidi" w:hAnsiTheme="majorBidi" w:cstheme="majorBidi"/>
          <w:spacing w:val="-4"/>
          <w:sz w:val="30"/>
          <w:szCs w:val="30"/>
          <w:cs/>
        </w:rPr>
        <w:t>วงเงินยอดขาย</w:t>
      </w:r>
      <w:r w:rsidRPr="00422380">
        <w:rPr>
          <w:rFonts w:asciiTheme="majorBidi" w:hAnsiTheme="majorBidi" w:cstheme="majorBidi" w:hint="cs"/>
          <w:spacing w:val="-4"/>
          <w:sz w:val="30"/>
          <w:szCs w:val="30"/>
          <w:cs/>
        </w:rPr>
        <w:t>จะ</w:t>
      </w:r>
      <w:r w:rsidRPr="00422380">
        <w:rPr>
          <w:rFonts w:asciiTheme="majorBidi" w:hAnsiTheme="majorBidi" w:cstheme="majorBidi"/>
          <w:spacing w:val="-4"/>
          <w:sz w:val="30"/>
          <w:szCs w:val="30"/>
          <w:cs/>
        </w:rPr>
        <w:t>กำหนด</w:t>
      </w:r>
      <w:r w:rsidRPr="00422380">
        <w:rPr>
          <w:rFonts w:asciiTheme="majorBidi" w:hAnsiTheme="majorBidi" w:cstheme="majorBidi" w:hint="cs"/>
          <w:spacing w:val="-4"/>
          <w:sz w:val="30"/>
          <w:szCs w:val="30"/>
          <w:cs/>
        </w:rPr>
        <w:t>ไว้</w:t>
      </w:r>
      <w:r w:rsidRPr="00422380">
        <w:rPr>
          <w:rFonts w:asciiTheme="majorBidi" w:hAnsiTheme="majorBidi" w:cstheme="majorBidi"/>
          <w:spacing w:val="-4"/>
          <w:sz w:val="30"/>
          <w:szCs w:val="30"/>
          <w:cs/>
        </w:rPr>
        <w:t>สำหรับลูกค้าแต่ละรายและ</w:t>
      </w:r>
      <w:r w:rsidRPr="00422380">
        <w:rPr>
          <w:rFonts w:asciiTheme="majorBidi" w:hAnsiTheme="majorBidi" w:cstheme="majorBidi" w:hint="cs"/>
          <w:spacing w:val="-4"/>
          <w:sz w:val="30"/>
          <w:szCs w:val="30"/>
          <w:cs/>
        </w:rPr>
        <w:t>จะ</w:t>
      </w:r>
      <w:r w:rsidRPr="00422380">
        <w:rPr>
          <w:rFonts w:asciiTheme="majorBidi" w:hAnsiTheme="majorBidi" w:cstheme="majorBidi"/>
          <w:spacing w:val="-4"/>
          <w:sz w:val="30"/>
          <w:szCs w:val="30"/>
          <w:cs/>
        </w:rPr>
        <w:t>ทบทวน</w:t>
      </w:r>
      <w:r w:rsidR="00BA2A97" w:rsidRPr="00422380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ทุก </w:t>
      </w:r>
      <w:r w:rsidR="00BA2A97" w:rsidRPr="00422380">
        <w:rPr>
          <w:rFonts w:asciiTheme="majorBidi" w:hAnsiTheme="majorBidi" w:cstheme="majorBidi"/>
          <w:spacing w:val="-4"/>
          <w:sz w:val="30"/>
          <w:szCs w:val="30"/>
        </w:rPr>
        <w:t xml:space="preserve">6 </w:t>
      </w:r>
      <w:r w:rsidR="00BA2A97" w:rsidRPr="00422380">
        <w:rPr>
          <w:rFonts w:asciiTheme="majorBidi" w:hAnsiTheme="majorBidi" w:cstheme="majorBidi" w:hint="cs"/>
          <w:spacing w:val="-4"/>
          <w:sz w:val="30"/>
          <w:szCs w:val="30"/>
          <w:cs/>
        </w:rPr>
        <w:t>เดือน</w:t>
      </w:r>
      <w:r w:rsidRPr="00422380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  <w:r w:rsidRPr="00422380">
        <w:rPr>
          <w:rFonts w:asciiTheme="majorBidi" w:hAnsiTheme="majorBidi" w:cstheme="majorBidi"/>
          <w:spacing w:val="-4"/>
          <w:sz w:val="30"/>
          <w:szCs w:val="30"/>
          <w:cs/>
        </w:rPr>
        <w:t>ยอดขายที่เกินกว่าวงเงินดังกล่าวต้องได้รับการอนุมัติจาก</w:t>
      </w:r>
      <w:r w:rsidRPr="00422380">
        <w:rPr>
          <w:rFonts w:asciiTheme="majorBidi" w:hAnsiTheme="majorBidi" w:cstheme="majorBidi" w:hint="cs"/>
          <w:spacing w:val="-4"/>
          <w:sz w:val="30"/>
          <w:szCs w:val="30"/>
          <w:cs/>
        </w:rPr>
        <w:t>คณะกรรมการบริหารความเสี่ยง</w:t>
      </w:r>
    </w:p>
    <w:p w14:paraId="4D207F0F" w14:textId="77777777" w:rsidR="007B0748" w:rsidRPr="00422380" w:rsidRDefault="007B0748" w:rsidP="00026D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ind w:left="1440"/>
        <w:jc w:val="thaiDistribute"/>
        <w:rPr>
          <w:rFonts w:asciiTheme="majorBidi" w:hAnsiTheme="majorBidi" w:cstheme="majorBidi"/>
          <w:spacing w:val="-4"/>
          <w:cs/>
        </w:rPr>
      </w:pPr>
    </w:p>
    <w:p w14:paraId="79955F5B" w14:textId="17D1175E" w:rsidR="003232B1" w:rsidRPr="00422380" w:rsidRDefault="00B014B5" w:rsidP="003232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ind w:left="14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422380">
        <w:rPr>
          <w:rFonts w:asciiTheme="majorBidi" w:hAnsiTheme="majorBidi" w:cstheme="majorBidi" w:hint="cs"/>
          <w:spacing w:val="-4"/>
          <w:sz w:val="30"/>
          <w:szCs w:val="30"/>
          <w:cs/>
        </w:rPr>
        <w:t>กลุ่มบริษัท</w:t>
      </w:r>
      <w:r w:rsidRPr="00422380">
        <w:rPr>
          <w:rFonts w:asciiTheme="majorBidi" w:hAnsiTheme="majorBidi" w:cstheme="majorBidi"/>
          <w:spacing w:val="-4"/>
          <w:sz w:val="30"/>
          <w:szCs w:val="30"/>
          <w:cs/>
        </w:rPr>
        <w:t>จำกัดต่อความเสี่ยงด้านเครดิตของลูกหนี้การค้าด้วยการกำหนดระยะเวลาการจ่ายชำระสูงสุดที่</w:t>
      </w:r>
      <w:r w:rsidRPr="00422380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  <w:r w:rsidR="001E1B1A" w:rsidRPr="00422380">
        <w:rPr>
          <w:rFonts w:asciiTheme="majorBidi" w:hAnsiTheme="majorBidi" w:cstheme="majorBidi" w:hint="cs"/>
          <w:spacing w:val="-4"/>
          <w:sz w:val="30"/>
          <w:szCs w:val="30"/>
        </w:rPr>
        <w:t>3</w:t>
      </w:r>
      <w:r w:rsidRPr="00422380">
        <w:rPr>
          <w:rFonts w:asciiTheme="majorBidi" w:hAnsiTheme="majorBidi" w:hint="cs"/>
          <w:spacing w:val="-4"/>
          <w:sz w:val="30"/>
          <w:szCs w:val="30"/>
          <w:cs/>
        </w:rPr>
        <w:t xml:space="preserve"> </w:t>
      </w:r>
      <w:r w:rsidRPr="00422380">
        <w:rPr>
          <w:rFonts w:asciiTheme="majorBidi" w:hAnsiTheme="majorBidi" w:cstheme="majorBidi" w:hint="cs"/>
          <w:spacing w:val="-4"/>
          <w:sz w:val="30"/>
          <w:szCs w:val="30"/>
          <w:cs/>
        </w:rPr>
        <w:t>เดือน</w:t>
      </w:r>
      <w:r w:rsidR="008D6E5E" w:rsidRPr="00422380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  <w:r w:rsidR="008D6E5E" w:rsidRPr="00422380">
        <w:rPr>
          <w:rFonts w:asciiTheme="majorBidi" w:hAnsiTheme="majorBidi" w:cstheme="majorBidi"/>
          <w:spacing w:val="-4"/>
          <w:sz w:val="30"/>
          <w:szCs w:val="30"/>
          <w:cs/>
        </w:rPr>
        <w:t xml:space="preserve">และมีการติดตามยอดคงค้างของลูกหนี้การค้าอย่างสม่ำเสมอ </w:t>
      </w:r>
      <w:bookmarkStart w:id="11" w:name="_Hlk59433075"/>
      <w:r w:rsidR="008D6E5E" w:rsidRPr="00422380">
        <w:rPr>
          <w:rFonts w:asciiTheme="majorBidi" w:hAnsiTheme="majorBidi" w:cstheme="majorBidi" w:hint="cs"/>
          <w:spacing w:val="-4"/>
          <w:sz w:val="30"/>
          <w:szCs w:val="30"/>
          <w:cs/>
        </w:rPr>
        <w:t>กลุ่มบริษัท</w:t>
      </w:r>
      <w:r w:rsidR="008D6E5E" w:rsidRPr="00422380">
        <w:rPr>
          <w:rFonts w:asciiTheme="majorBidi" w:hAnsiTheme="majorBidi" w:cstheme="majorBidi"/>
          <w:spacing w:val="-4"/>
          <w:sz w:val="30"/>
          <w:szCs w:val="30"/>
          <w:cs/>
        </w:rPr>
        <w:t>พิจารณาการด้อยค่าทุกวันสิ้นรอบระยะเวลารายงาน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</w:t>
      </w:r>
      <w:r w:rsidR="00BA2A97" w:rsidRPr="00422380">
        <w:rPr>
          <w:rFonts w:asciiTheme="majorBidi" w:hAnsiTheme="majorBidi" w:cstheme="majorBidi" w:hint="cs"/>
          <w:spacing w:val="-4"/>
          <w:sz w:val="30"/>
          <w:szCs w:val="30"/>
          <w:cs/>
        </w:rPr>
        <w:t>กลุ่ม</w:t>
      </w:r>
      <w:r w:rsidR="008D6E5E" w:rsidRPr="00422380">
        <w:rPr>
          <w:rFonts w:asciiTheme="majorBidi" w:hAnsiTheme="majorBidi" w:cstheme="majorBidi"/>
          <w:spacing w:val="-4"/>
          <w:sz w:val="30"/>
          <w:szCs w:val="30"/>
          <w:cs/>
        </w:rPr>
        <w:t>ลูกหนี้ที่มีรูปแบบของความเสี่ยงด้านเครดิตที่คล้ายคลึงกัน</w:t>
      </w:r>
      <w:bookmarkEnd w:id="11"/>
      <w:r w:rsidR="008D6E5E" w:rsidRPr="00422380">
        <w:rPr>
          <w:rFonts w:asciiTheme="majorBidi" w:hAnsiTheme="majorBidi" w:cstheme="majorBidi"/>
          <w:spacing w:val="-4"/>
          <w:sz w:val="30"/>
          <w:szCs w:val="30"/>
          <w:cs/>
        </w:rPr>
        <w:t>และสะท้อน</w:t>
      </w:r>
      <w:r w:rsidR="008D6E5E" w:rsidRPr="00422380">
        <w:rPr>
          <w:rFonts w:asciiTheme="majorBidi" w:hAnsiTheme="majorBidi" w:cstheme="majorBidi" w:hint="cs"/>
          <w:spacing w:val="-4"/>
          <w:sz w:val="30"/>
          <w:szCs w:val="30"/>
          <w:cs/>
        </w:rPr>
        <w:t>ผลแตกต่างระหว่างสภาวะเศรษฐกิจในอดีตที่ผ่านมา สภาวะเศรษฐกิจในปัจจุบันและมุมมองของกลุ่มบริษัทที่มีต่อสภาวะเศรษฐกิจตลอดอายุที่คาดการณ์ไว้ของลูกหนี้</w:t>
      </w:r>
      <w:bookmarkEnd w:id="10"/>
    </w:p>
    <w:p w14:paraId="05669544" w14:textId="77777777" w:rsidR="003232B1" w:rsidRPr="00422380" w:rsidRDefault="003232B1" w:rsidP="003232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ind w:left="1440"/>
        <w:jc w:val="thaiDistribute"/>
        <w:rPr>
          <w:rFonts w:asciiTheme="majorBidi" w:hAnsiTheme="majorBidi" w:cstheme="majorBidi"/>
          <w:spacing w:val="-4"/>
        </w:rPr>
      </w:pPr>
    </w:p>
    <w:p w14:paraId="3B0E4D69" w14:textId="51041982" w:rsidR="00BA2A97" w:rsidRPr="00422380" w:rsidRDefault="003569C5" w:rsidP="00BA2A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ind w:left="14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422380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ข้อมูลเกี่ยวกับลูกหนี้การค้าเปิดเผยในหมายเหตุข้อ </w:t>
      </w:r>
      <w:r w:rsidRPr="00422380">
        <w:rPr>
          <w:rFonts w:asciiTheme="majorBidi" w:hAnsiTheme="majorBidi" w:cstheme="majorBidi"/>
          <w:spacing w:val="-4"/>
          <w:sz w:val="30"/>
          <w:szCs w:val="30"/>
        </w:rPr>
        <w:t>6</w:t>
      </w:r>
    </w:p>
    <w:p w14:paraId="25537695" w14:textId="31C9340F" w:rsidR="00C96718" w:rsidRPr="00422380" w:rsidRDefault="00C967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-4"/>
          <w:sz w:val="30"/>
          <w:szCs w:val="30"/>
        </w:rPr>
      </w:pPr>
      <w:r w:rsidRPr="00422380">
        <w:rPr>
          <w:rFonts w:asciiTheme="majorBidi" w:hAnsiTheme="majorBidi"/>
          <w:spacing w:val="-4"/>
          <w:sz w:val="30"/>
          <w:szCs w:val="30"/>
          <w:cs/>
        </w:rPr>
        <w:br w:type="page"/>
      </w:r>
    </w:p>
    <w:p w14:paraId="213F74F7" w14:textId="0F7146A4" w:rsidR="00C96718" w:rsidRPr="00422380" w:rsidRDefault="00C96718" w:rsidP="00C967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422380">
        <w:rPr>
          <w:rFonts w:asciiTheme="majorBidi" w:hAnsiTheme="majorBidi"/>
          <w:spacing w:val="-4"/>
          <w:sz w:val="30"/>
          <w:szCs w:val="30"/>
          <w:cs/>
        </w:rPr>
        <w:lastRenderedPageBreak/>
        <w:t>(</w:t>
      </w:r>
      <w:r w:rsidRPr="00422380">
        <w:rPr>
          <w:rFonts w:asciiTheme="majorBidi" w:hAnsiTheme="majorBidi" w:cstheme="majorBidi" w:hint="cs"/>
          <w:spacing w:val="-4"/>
          <w:sz w:val="30"/>
          <w:szCs w:val="30"/>
          <w:cs/>
        </w:rPr>
        <w:t>ข</w:t>
      </w:r>
      <w:r w:rsidRPr="00422380">
        <w:rPr>
          <w:rFonts w:asciiTheme="majorBidi" w:hAnsiTheme="majorBidi"/>
          <w:spacing w:val="-4"/>
          <w:sz w:val="30"/>
          <w:szCs w:val="30"/>
          <w:cs/>
        </w:rPr>
        <w:t>.</w:t>
      </w:r>
      <w:r w:rsidRPr="00422380">
        <w:rPr>
          <w:rFonts w:asciiTheme="majorBidi" w:hAnsiTheme="majorBidi" w:cstheme="majorBidi"/>
          <w:spacing w:val="-4"/>
          <w:sz w:val="30"/>
          <w:szCs w:val="30"/>
        </w:rPr>
        <w:t>1</w:t>
      </w:r>
      <w:r w:rsidRPr="00422380">
        <w:rPr>
          <w:rFonts w:asciiTheme="majorBidi" w:hAnsiTheme="majorBidi"/>
          <w:spacing w:val="-4"/>
          <w:sz w:val="30"/>
          <w:szCs w:val="30"/>
          <w:cs/>
        </w:rPr>
        <w:t>.</w:t>
      </w:r>
      <w:r w:rsidRPr="00422380">
        <w:rPr>
          <w:rFonts w:asciiTheme="majorBidi" w:hAnsiTheme="majorBidi" w:cstheme="majorBidi"/>
          <w:spacing w:val="-4"/>
          <w:sz w:val="30"/>
          <w:szCs w:val="30"/>
        </w:rPr>
        <w:t>2</w:t>
      </w:r>
      <w:r w:rsidRPr="00422380">
        <w:rPr>
          <w:rFonts w:asciiTheme="majorBidi" w:hAnsiTheme="majorBidi"/>
          <w:spacing w:val="-4"/>
          <w:sz w:val="30"/>
          <w:szCs w:val="30"/>
          <w:cs/>
        </w:rPr>
        <w:t>)</w:t>
      </w:r>
      <w:r w:rsidRPr="00422380">
        <w:rPr>
          <w:rFonts w:asciiTheme="majorBidi" w:hAnsiTheme="majorBidi" w:cstheme="majorBidi"/>
          <w:spacing w:val="-4"/>
          <w:sz w:val="30"/>
          <w:szCs w:val="30"/>
        </w:rPr>
        <w:tab/>
      </w:r>
      <w:r w:rsidRPr="00422380">
        <w:rPr>
          <w:rFonts w:asciiTheme="majorBidi" w:hAnsiTheme="majorBidi" w:cstheme="majorBidi"/>
          <w:spacing w:val="-4"/>
          <w:sz w:val="30"/>
          <w:szCs w:val="30"/>
          <w:cs/>
        </w:rPr>
        <w:t>เงินลงทุนในตราสารหนี้</w:t>
      </w:r>
    </w:p>
    <w:p w14:paraId="1830F18D" w14:textId="60E5E615" w:rsidR="00C96718" w:rsidRPr="00422380" w:rsidRDefault="00C96718" w:rsidP="00BA2A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ind w:left="1440"/>
        <w:jc w:val="thaiDistribute"/>
        <w:rPr>
          <w:rFonts w:ascii="Angsana New" w:hAnsi="Angsana New"/>
          <w:sz w:val="28"/>
          <w:szCs w:val="28"/>
        </w:rPr>
      </w:pPr>
    </w:p>
    <w:p w14:paraId="3AFAF08A" w14:textId="7555E1B4" w:rsidR="00C96718" w:rsidRPr="00422380" w:rsidRDefault="00C96718" w:rsidP="003423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ind w:left="14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422380">
        <w:rPr>
          <w:rFonts w:asciiTheme="majorBidi" w:hAnsiTheme="majorBidi" w:cstheme="majorBidi" w:hint="cs"/>
          <w:spacing w:val="-4"/>
          <w:sz w:val="30"/>
          <w:szCs w:val="30"/>
          <w:cs/>
        </w:rPr>
        <w:t>กลุ่มบริษัท</w:t>
      </w:r>
      <w:r w:rsidRPr="00422380">
        <w:rPr>
          <w:rFonts w:asciiTheme="majorBidi" w:hAnsiTheme="majorBidi" w:cstheme="majorBidi"/>
          <w:spacing w:val="-4"/>
          <w:sz w:val="30"/>
          <w:szCs w:val="30"/>
          <w:cs/>
        </w:rPr>
        <w:t>พิจารณาว่าเงินลงทุนใน</w:t>
      </w:r>
      <w:r w:rsidRPr="00F3285C">
        <w:rPr>
          <w:rFonts w:asciiTheme="majorBidi" w:hAnsiTheme="majorBidi" w:cstheme="majorBidi"/>
          <w:spacing w:val="-4"/>
          <w:sz w:val="30"/>
          <w:szCs w:val="30"/>
          <w:cs/>
        </w:rPr>
        <w:t>ตราสารหนี้ซึ่งวัดมูลค่าด้วยราคาทุนตัดจำหน่ายและมูลค่ายุติธรรม</w:t>
      </w:r>
      <w:r w:rsidRPr="00422380">
        <w:rPr>
          <w:rFonts w:asciiTheme="majorBidi" w:hAnsiTheme="majorBidi" w:cstheme="majorBidi"/>
          <w:spacing w:val="-4"/>
          <w:sz w:val="30"/>
          <w:szCs w:val="30"/>
          <w:cs/>
        </w:rPr>
        <w:t xml:space="preserve">ผ่านกำไรขาดทุนเบ็ดเสร็จอื่นมีความเสี่ยงด้านเครดิตต่ำ ดังนั้น ค่าเผื่อผลขาดทุนด้านเครดิตที่คาดว่าจะเกิดขึ้นซึ่งประเมินในระหว่างปีจำกัดอยู่ที่ผลขาดทุนด้านเครดิตที่คาดว่าจะเกิดขึ้นภายใน </w:t>
      </w:r>
      <w:r w:rsidRPr="00422380">
        <w:rPr>
          <w:rFonts w:asciiTheme="majorBidi" w:hAnsiTheme="majorBidi" w:cstheme="majorBidi"/>
          <w:spacing w:val="-4"/>
          <w:sz w:val="30"/>
          <w:szCs w:val="30"/>
        </w:rPr>
        <w:t xml:space="preserve">12 </w:t>
      </w:r>
      <w:r w:rsidRPr="00422380">
        <w:rPr>
          <w:rFonts w:asciiTheme="majorBidi" w:hAnsiTheme="majorBidi" w:cstheme="majorBidi"/>
          <w:spacing w:val="-4"/>
          <w:sz w:val="30"/>
          <w:szCs w:val="30"/>
          <w:cs/>
        </w:rPr>
        <w:t xml:space="preserve">เดือนหรือ “ความเสี่ยงด้านเครดิตต่ำ” สำหรับตราสารหนี้ที่อยู่ในความต้องการของตลาดโดยพิจารณาจากอันดับเครดิตที่อยู่ในระดับน่าลงทุน </w:t>
      </w:r>
      <w:r w:rsidRPr="00422380">
        <w:rPr>
          <w:rFonts w:asciiTheme="majorBidi" w:hAnsiTheme="majorBidi"/>
          <w:spacing w:val="-4"/>
          <w:sz w:val="30"/>
          <w:szCs w:val="30"/>
          <w:cs/>
        </w:rPr>
        <w:t>(</w:t>
      </w:r>
      <w:r w:rsidRPr="00422380">
        <w:rPr>
          <w:rFonts w:asciiTheme="majorBidi" w:hAnsiTheme="majorBidi" w:cstheme="majorBidi"/>
          <w:spacing w:val="-4"/>
          <w:sz w:val="30"/>
          <w:szCs w:val="30"/>
        </w:rPr>
        <w:t>Investment grade credit rating</w:t>
      </w:r>
      <w:r w:rsidRPr="00422380">
        <w:rPr>
          <w:rFonts w:asciiTheme="majorBidi" w:hAnsiTheme="majorBidi"/>
          <w:spacing w:val="-4"/>
          <w:sz w:val="30"/>
          <w:szCs w:val="30"/>
          <w:cs/>
        </w:rPr>
        <w:t xml:space="preserve">) </w:t>
      </w:r>
      <w:r w:rsidRPr="00422380">
        <w:rPr>
          <w:rFonts w:asciiTheme="majorBidi" w:hAnsiTheme="majorBidi" w:cstheme="majorBidi"/>
          <w:spacing w:val="-4"/>
          <w:sz w:val="30"/>
          <w:szCs w:val="30"/>
          <w:cs/>
        </w:rPr>
        <w:t>จากหน่วยงานจัดอันดับเครดิตภายนอกที่มีการเผยแพร่</w:t>
      </w:r>
      <w:r w:rsidRPr="00422380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422380">
        <w:rPr>
          <w:rFonts w:asciiTheme="majorBidi" w:hAnsiTheme="majorBidi" w:cstheme="majorBidi"/>
          <w:spacing w:val="-4"/>
          <w:sz w:val="30"/>
          <w:szCs w:val="30"/>
          <w:cs/>
        </w:rPr>
        <w:t>ตราสารอื่น</w:t>
      </w:r>
      <w:r w:rsidRPr="00422380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422380">
        <w:rPr>
          <w:rFonts w:asciiTheme="majorBidi" w:hAnsiTheme="majorBidi" w:cstheme="majorBidi"/>
          <w:spacing w:val="-4"/>
          <w:sz w:val="30"/>
          <w:szCs w:val="30"/>
          <w:cs/>
        </w:rPr>
        <w:t>ๆ จะพิจารณาว่ามีความเสี่ยงด้านเครดิตต่ำเมื่อความเสี่ยงจากการผิดนัดชำระหนี้อยู่ในระดับต่ำ และ</w:t>
      </w:r>
      <w:r w:rsidRPr="00422380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422380">
        <w:rPr>
          <w:rFonts w:asciiTheme="majorBidi" w:hAnsiTheme="majorBidi" w:cstheme="majorBidi"/>
          <w:spacing w:val="-4"/>
          <w:sz w:val="30"/>
          <w:szCs w:val="30"/>
          <w:cs/>
        </w:rPr>
        <w:t>ผู้ออกตราสารมีความสามารถทางการเงินที่จะปฏิบัติตามภาระผูกพันตามสัญญาได้</w:t>
      </w:r>
    </w:p>
    <w:p w14:paraId="7B5C3353" w14:textId="77777777" w:rsidR="001C05FD" w:rsidRPr="00422380" w:rsidRDefault="001C05FD" w:rsidP="000776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5855753F" w14:textId="536015C5" w:rsidR="000776F9" w:rsidRPr="00422380" w:rsidRDefault="000776F9" w:rsidP="000776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422380">
        <w:rPr>
          <w:rFonts w:asciiTheme="majorBidi" w:hAnsiTheme="majorBidi"/>
          <w:spacing w:val="-4"/>
          <w:sz w:val="30"/>
          <w:szCs w:val="30"/>
          <w:cs/>
        </w:rPr>
        <w:t>(</w:t>
      </w:r>
      <w:r w:rsidR="00BA2A97" w:rsidRPr="00422380">
        <w:rPr>
          <w:rFonts w:asciiTheme="majorBidi" w:hAnsiTheme="majorBidi" w:cstheme="majorBidi" w:hint="cs"/>
          <w:spacing w:val="-4"/>
          <w:sz w:val="30"/>
          <w:szCs w:val="30"/>
          <w:cs/>
        </w:rPr>
        <w:t>ข</w:t>
      </w:r>
      <w:r w:rsidRPr="00422380">
        <w:rPr>
          <w:rFonts w:asciiTheme="majorBidi" w:hAnsiTheme="majorBidi"/>
          <w:spacing w:val="-4"/>
          <w:sz w:val="30"/>
          <w:szCs w:val="30"/>
          <w:cs/>
        </w:rPr>
        <w:t>.</w:t>
      </w:r>
      <w:r w:rsidR="005C5BE4" w:rsidRPr="00422380">
        <w:rPr>
          <w:rFonts w:asciiTheme="majorBidi" w:hAnsiTheme="majorBidi" w:cstheme="majorBidi"/>
          <w:spacing w:val="-4"/>
          <w:sz w:val="30"/>
          <w:szCs w:val="30"/>
        </w:rPr>
        <w:t>1</w:t>
      </w:r>
      <w:r w:rsidRPr="00422380">
        <w:rPr>
          <w:rFonts w:asciiTheme="majorBidi" w:hAnsiTheme="majorBidi"/>
          <w:spacing w:val="-4"/>
          <w:sz w:val="30"/>
          <w:szCs w:val="30"/>
          <w:cs/>
        </w:rPr>
        <w:t>.</w:t>
      </w:r>
      <w:r w:rsidR="00C96718" w:rsidRPr="00422380">
        <w:rPr>
          <w:rFonts w:asciiTheme="majorBidi" w:hAnsiTheme="majorBidi" w:cstheme="majorBidi"/>
          <w:spacing w:val="-4"/>
          <w:sz w:val="30"/>
          <w:szCs w:val="30"/>
        </w:rPr>
        <w:t>3</w:t>
      </w:r>
      <w:r w:rsidRPr="00422380">
        <w:rPr>
          <w:rFonts w:asciiTheme="majorBidi" w:hAnsiTheme="majorBidi"/>
          <w:spacing w:val="-4"/>
          <w:sz w:val="30"/>
          <w:szCs w:val="30"/>
          <w:cs/>
        </w:rPr>
        <w:t>)</w:t>
      </w:r>
      <w:r w:rsidRPr="00422380">
        <w:rPr>
          <w:rFonts w:asciiTheme="majorBidi" w:hAnsiTheme="majorBidi" w:cstheme="majorBidi"/>
          <w:i/>
          <w:iCs/>
          <w:spacing w:val="-4"/>
          <w:sz w:val="30"/>
          <w:szCs w:val="30"/>
        </w:rPr>
        <w:tab/>
      </w:r>
      <w:r w:rsidRPr="00422380">
        <w:rPr>
          <w:rFonts w:asciiTheme="majorBidi" w:hAnsiTheme="majorBidi" w:cstheme="majorBidi"/>
          <w:spacing w:val="-4"/>
          <w:sz w:val="30"/>
          <w:szCs w:val="30"/>
          <w:cs/>
        </w:rPr>
        <w:t>เงินสดและรายการเทียบเท่าเงินสด</w:t>
      </w:r>
    </w:p>
    <w:p w14:paraId="01CB0CD0" w14:textId="77777777" w:rsidR="000776F9" w:rsidRPr="00422380" w:rsidRDefault="000776F9" w:rsidP="000776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ind w:left="540"/>
        <w:jc w:val="thaiDistribute"/>
        <w:rPr>
          <w:rFonts w:asciiTheme="majorBidi" w:hAnsiTheme="majorBidi" w:cstheme="majorBidi"/>
          <w:spacing w:val="-4"/>
        </w:rPr>
      </w:pPr>
    </w:p>
    <w:p w14:paraId="5DCA1B48" w14:textId="4B7B8C3A" w:rsidR="000776F9" w:rsidRPr="00422380" w:rsidRDefault="000776F9" w:rsidP="000776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ind w:left="14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422380">
        <w:rPr>
          <w:rFonts w:asciiTheme="majorBidi" w:hAnsiTheme="majorBidi" w:cstheme="majorBidi"/>
          <w:spacing w:val="-4"/>
          <w:sz w:val="30"/>
          <w:szCs w:val="30"/>
          <w:cs/>
        </w:rPr>
        <w:t>ความเสี่ยงด้านเครดิตของกลุ่มบริษัทที่เกิดจากเงินสดและรายการเทียบเท่าเงินสดมีจำกัดเนื่องจากคู่สัญญาเป็นธนาคารและสถาบันการเงิน</w:t>
      </w:r>
      <w:r w:rsidRPr="00422380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422380">
        <w:rPr>
          <w:rFonts w:asciiTheme="majorBidi" w:hAnsiTheme="majorBidi" w:cstheme="majorBidi"/>
          <w:spacing w:val="-4"/>
          <w:sz w:val="30"/>
          <w:szCs w:val="30"/>
          <w:cs/>
        </w:rPr>
        <w:t>ซึ่งกลุ่มบริษัทพิจารณาว่ามีความเสี่ยงด้านเครดิตต่ำ</w:t>
      </w:r>
    </w:p>
    <w:p w14:paraId="5DBF66D5" w14:textId="12D8EA73" w:rsidR="005C3D96" w:rsidRPr="00422380" w:rsidRDefault="005C3D96" w:rsidP="000776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ind w:left="14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12C03798" w14:textId="39249455" w:rsidR="00B707FC" w:rsidRPr="00422380" w:rsidRDefault="00026D4F" w:rsidP="00026D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jc w:val="thaiDistribute"/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</w:pPr>
      <w:r w:rsidRPr="00422380">
        <w:rPr>
          <w:rFonts w:asciiTheme="majorBidi" w:hAnsiTheme="majorBidi" w:cstheme="majorBidi"/>
          <w:i/>
          <w:iCs/>
          <w:spacing w:val="-4"/>
          <w:sz w:val="30"/>
          <w:szCs w:val="30"/>
        </w:rPr>
        <w:tab/>
      </w:r>
      <w:r w:rsidR="00E55AE2" w:rsidRPr="00422380">
        <w:rPr>
          <w:rFonts w:asciiTheme="majorBidi" w:hAnsiTheme="majorBidi"/>
          <w:i/>
          <w:iCs/>
          <w:spacing w:val="-4"/>
          <w:sz w:val="30"/>
          <w:szCs w:val="30"/>
          <w:cs/>
        </w:rPr>
        <w:t>(</w:t>
      </w:r>
      <w:r w:rsidR="00BA2A97" w:rsidRPr="00422380">
        <w:rPr>
          <w:rFonts w:asciiTheme="majorBidi" w:hAnsiTheme="majorBidi" w:cstheme="majorBidi" w:hint="cs"/>
          <w:i/>
          <w:iCs/>
          <w:spacing w:val="-4"/>
          <w:sz w:val="30"/>
          <w:szCs w:val="30"/>
          <w:cs/>
        </w:rPr>
        <w:t>ข</w:t>
      </w:r>
      <w:r w:rsidR="00E55AE2" w:rsidRPr="00422380">
        <w:rPr>
          <w:rFonts w:asciiTheme="majorBidi" w:hAnsiTheme="majorBidi"/>
          <w:i/>
          <w:iCs/>
          <w:spacing w:val="-4"/>
          <w:sz w:val="30"/>
          <w:szCs w:val="30"/>
          <w:cs/>
        </w:rPr>
        <w:t>.</w:t>
      </w:r>
      <w:r w:rsidR="001E1B1A" w:rsidRPr="00422380">
        <w:rPr>
          <w:rFonts w:asciiTheme="majorBidi" w:hAnsiTheme="majorBidi" w:cstheme="majorBidi"/>
          <w:i/>
          <w:iCs/>
          <w:spacing w:val="-4"/>
          <w:sz w:val="30"/>
          <w:szCs w:val="30"/>
        </w:rPr>
        <w:t>2</w:t>
      </w:r>
      <w:r w:rsidR="00E55AE2" w:rsidRPr="00422380">
        <w:rPr>
          <w:rFonts w:asciiTheme="majorBidi" w:hAnsiTheme="majorBidi"/>
          <w:i/>
          <w:iCs/>
          <w:spacing w:val="-4"/>
          <w:sz w:val="30"/>
          <w:szCs w:val="30"/>
          <w:cs/>
        </w:rPr>
        <w:t>)</w:t>
      </w:r>
      <w:r w:rsidR="003232B1" w:rsidRPr="00422380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ab/>
      </w:r>
      <w:r w:rsidR="00E55AE2" w:rsidRPr="00422380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>ความเสี่ยง</w:t>
      </w:r>
      <w:r w:rsidR="00C708C9" w:rsidRPr="00422380">
        <w:rPr>
          <w:rFonts w:asciiTheme="majorBidi" w:hAnsiTheme="majorBidi" w:cstheme="majorBidi" w:hint="cs"/>
          <w:i/>
          <w:iCs/>
          <w:spacing w:val="-4"/>
          <w:sz w:val="30"/>
          <w:szCs w:val="30"/>
          <w:cs/>
        </w:rPr>
        <w:t>ด้าน</w:t>
      </w:r>
      <w:r w:rsidR="00E55AE2" w:rsidRPr="00422380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>สภาพคล่อง</w:t>
      </w:r>
    </w:p>
    <w:p w14:paraId="5E2D9A7C" w14:textId="77777777" w:rsidR="008D42DA" w:rsidRPr="00422380" w:rsidRDefault="008D42DA" w:rsidP="003520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ind w:left="540"/>
        <w:jc w:val="thaiDistribute"/>
        <w:rPr>
          <w:rFonts w:asciiTheme="majorBidi" w:hAnsiTheme="majorBidi" w:cstheme="majorBidi"/>
          <w:spacing w:val="-4"/>
        </w:rPr>
      </w:pPr>
    </w:p>
    <w:p w14:paraId="6698B4BB" w14:textId="078272BA" w:rsidR="00E55AE2" w:rsidRPr="00422380" w:rsidRDefault="00E55AE2" w:rsidP="00427D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right="-25"/>
        <w:jc w:val="thaiDistribute"/>
        <w:rPr>
          <w:rFonts w:ascii="Angsana New" w:hAnsi="Angsana New"/>
          <w:spacing w:val="-4"/>
          <w:sz w:val="30"/>
          <w:szCs w:val="30"/>
        </w:rPr>
      </w:pPr>
      <w:r w:rsidRPr="00422380">
        <w:rPr>
          <w:rFonts w:ascii="Angsana New" w:hAnsi="Angsana New" w:hint="cs"/>
          <w:spacing w:val="-4"/>
          <w:sz w:val="30"/>
          <w:szCs w:val="30"/>
          <w:cs/>
        </w:rPr>
        <w:t>กลุ่ม</w:t>
      </w:r>
      <w:r w:rsidRPr="00422380">
        <w:rPr>
          <w:rFonts w:ascii="Angsana New" w:hAnsi="Angsana New"/>
          <w:spacing w:val="-4"/>
          <w:sz w:val="30"/>
          <w:szCs w:val="30"/>
          <w:cs/>
        </w:rPr>
        <w:t>บริษัท</w:t>
      </w:r>
      <w:r w:rsidR="00084061" w:rsidRPr="00422380">
        <w:rPr>
          <w:rFonts w:ascii="Angsana New" w:hAnsi="Angsana New"/>
          <w:spacing w:val="-4"/>
          <w:sz w:val="30"/>
          <w:szCs w:val="30"/>
          <w:cs/>
        </w:rPr>
        <w:t>กำกับดูแล</w:t>
      </w:r>
      <w:r w:rsidRPr="00422380">
        <w:rPr>
          <w:rFonts w:ascii="Angsana New" w:hAnsi="Angsana New"/>
          <w:spacing w:val="-4"/>
          <w:sz w:val="30"/>
          <w:szCs w:val="30"/>
          <w:cs/>
        </w:rPr>
        <w:t>ความเสี่ยงจากการขาดสภาพคล่องโดยการรักษาระดับของเงินสดและรายการเทียบเท่</w:t>
      </w:r>
      <w:r w:rsidR="00B249D8" w:rsidRPr="00422380">
        <w:rPr>
          <w:rFonts w:ascii="Angsana New" w:hAnsi="Angsana New" w:hint="cs"/>
          <w:spacing w:val="-4"/>
          <w:sz w:val="30"/>
          <w:szCs w:val="30"/>
          <w:cs/>
        </w:rPr>
        <w:t>า</w:t>
      </w:r>
      <w:r w:rsidRPr="00422380">
        <w:rPr>
          <w:rFonts w:ascii="Angsana New" w:hAnsi="Angsana New"/>
          <w:spacing w:val="-4"/>
          <w:sz w:val="30"/>
          <w:szCs w:val="30"/>
          <w:cs/>
        </w:rPr>
        <w:t>เงิน</w:t>
      </w:r>
      <w:r w:rsidRPr="00D812F0">
        <w:rPr>
          <w:rFonts w:ascii="Angsana New" w:hAnsi="Angsana New"/>
          <w:spacing w:val="-4"/>
          <w:sz w:val="30"/>
          <w:szCs w:val="30"/>
          <w:cs/>
        </w:rPr>
        <w:t>สด</w:t>
      </w:r>
      <w:r w:rsidR="00741F43" w:rsidRPr="00D812F0">
        <w:rPr>
          <w:rFonts w:ascii="Angsana New" w:hAnsi="Angsana New" w:hint="cs"/>
          <w:spacing w:val="-4"/>
          <w:sz w:val="30"/>
          <w:szCs w:val="30"/>
          <w:cs/>
        </w:rPr>
        <w:t>รวมถึง</w:t>
      </w:r>
      <w:r w:rsidR="009C1DB0" w:rsidRPr="00D812F0">
        <w:rPr>
          <w:rFonts w:ascii="Angsana New" w:hAnsi="Angsana New" w:hint="cs"/>
          <w:spacing w:val="-4"/>
          <w:sz w:val="30"/>
          <w:szCs w:val="30"/>
          <w:cs/>
        </w:rPr>
        <w:t>วง</w:t>
      </w:r>
      <w:r w:rsidR="00741F43" w:rsidRPr="00D812F0">
        <w:rPr>
          <w:rFonts w:ascii="Angsana New" w:hAnsi="Angsana New" w:hint="cs"/>
          <w:spacing w:val="-4"/>
          <w:sz w:val="30"/>
          <w:szCs w:val="30"/>
          <w:cs/>
        </w:rPr>
        <w:t>เงินสินเชื่อที่ยังไม่ได้เบิกใช้</w:t>
      </w:r>
      <w:r w:rsidR="00102195" w:rsidRPr="00D812F0">
        <w:rPr>
          <w:rFonts w:ascii="Angsana New" w:hAnsi="Angsana New"/>
          <w:spacing w:val="-4"/>
          <w:sz w:val="30"/>
          <w:szCs w:val="30"/>
          <w:cs/>
        </w:rPr>
        <w:t>ที่ผู้บริหารพิจารณาว่า</w:t>
      </w:r>
      <w:r w:rsidRPr="00422380">
        <w:rPr>
          <w:rFonts w:ascii="Angsana New" w:hAnsi="Angsana New"/>
          <w:spacing w:val="-4"/>
          <w:sz w:val="30"/>
          <w:szCs w:val="30"/>
          <w:cs/>
        </w:rPr>
        <w:t>เพียงพอ</w:t>
      </w:r>
      <w:r w:rsidR="00930C55" w:rsidRPr="00422380">
        <w:rPr>
          <w:rFonts w:ascii="Angsana New" w:hAnsi="Angsana New"/>
          <w:spacing w:val="-4"/>
          <w:sz w:val="30"/>
          <w:szCs w:val="30"/>
          <w:cs/>
        </w:rPr>
        <w:t>ในการจัดหาเงินเพื่อใช้ใน</w:t>
      </w:r>
      <w:r w:rsidRPr="00F3285C">
        <w:rPr>
          <w:rFonts w:ascii="Angsana New" w:hAnsi="Angsana New"/>
          <w:spacing w:val="-4"/>
          <w:sz w:val="30"/>
          <w:szCs w:val="30"/>
          <w:cs/>
        </w:rPr>
        <w:t>การดำเนินงานของ</w:t>
      </w:r>
      <w:r w:rsidRPr="00F3285C">
        <w:rPr>
          <w:rFonts w:ascii="Angsana New" w:hAnsi="Angsana New" w:hint="cs"/>
          <w:spacing w:val="-4"/>
          <w:sz w:val="30"/>
          <w:szCs w:val="30"/>
          <w:cs/>
        </w:rPr>
        <w:t>กลุ่ม</w:t>
      </w:r>
      <w:r w:rsidRPr="00F3285C">
        <w:rPr>
          <w:rFonts w:ascii="Angsana New" w:hAnsi="Angsana New"/>
          <w:spacing w:val="-4"/>
          <w:sz w:val="30"/>
          <w:szCs w:val="30"/>
          <w:cs/>
        </w:rPr>
        <w:t>บริษัท</w:t>
      </w:r>
      <w:r w:rsidR="0042236C" w:rsidRPr="00F3285C">
        <w:rPr>
          <w:rFonts w:ascii="Angsana New" w:hAnsi="Angsana New" w:hint="cs"/>
          <w:spacing w:val="-4"/>
          <w:sz w:val="30"/>
          <w:szCs w:val="30"/>
          <w:cs/>
        </w:rPr>
        <w:t>และบริษัท</w:t>
      </w:r>
      <w:r w:rsidRPr="00422380">
        <w:rPr>
          <w:rFonts w:ascii="Angsana New" w:hAnsi="Angsana New"/>
          <w:spacing w:val="-4"/>
          <w:sz w:val="30"/>
          <w:szCs w:val="30"/>
          <w:cs/>
        </w:rPr>
        <w:t xml:space="preserve"> และ</w:t>
      </w:r>
      <w:r w:rsidR="00930C55" w:rsidRPr="00422380">
        <w:rPr>
          <w:rFonts w:ascii="Angsana New" w:hAnsi="Angsana New" w:hint="cs"/>
          <w:spacing w:val="-4"/>
          <w:sz w:val="30"/>
          <w:szCs w:val="30"/>
          <w:cs/>
        </w:rPr>
        <w:t>ลด</w:t>
      </w:r>
      <w:r w:rsidRPr="00422380">
        <w:rPr>
          <w:rFonts w:ascii="Angsana New" w:hAnsi="Angsana New"/>
          <w:spacing w:val="-4"/>
          <w:sz w:val="30"/>
          <w:szCs w:val="30"/>
          <w:cs/>
        </w:rPr>
        <w:t>ผลกระทบจากความผันผวนของกระแสเงินสด</w:t>
      </w:r>
    </w:p>
    <w:p w14:paraId="374AD080" w14:textId="77777777" w:rsidR="005760EE" w:rsidRPr="00422380" w:rsidRDefault="005760EE" w:rsidP="003520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ind w:left="540"/>
        <w:jc w:val="thaiDistribute"/>
        <w:rPr>
          <w:rFonts w:asciiTheme="majorBidi" w:hAnsiTheme="majorBidi" w:cstheme="majorBidi"/>
          <w:spacing w:val="-4"/>
        </w:rPr>
      </w:pPr>
    </w:p>
    <w:p w14:paraId="48A23B0D" w14:textId="6A745330" w:rsidR="000776F9" w:rsidRPr="00422380" w:rsidRDefault="007D2230" w:rsidP="007D2230">
      <w:pPr>
        <w:tabs>
          <w:tab w:val="clear" w:pos="907"/>
          <w:tab w:val="left" w:pos="1080"/>
        </w:tabs>
        <w:spacing w:line="240" w:lineRule="auto"/>
        <w:ind w:left="454"/>
        <w:jc w:val="thaiDistribute"/>
        <w:rPr>
          <w:rFonts w:asciiTheme="majorBidi" w:hAnsiTheme="majorBidi" w:cstheme="majorBidi"/>
          <w:spacing w:val="-6"/>
          <w:sz w:val="30"/>
          <w:szCs w:val="30"/>
          <w:cs/>
        </w:rPr>
      </w:pPr>
      <w:r w:rsidRPr="00422380">
        <w:rPr>
          <w:rFonts w:asciiTheme="majorBidi" w:hAnsiTheme="majorBidi" w:cstheme="majorBidi"/>
          <w:spacing w:val="-4"/>
          <w:sz w:val="30"/>
          <w:szCs w:val="30"/>
        </w:rPr>
        <w:tab/>
      </w:r>
      <w:r w:rsidRPr="00422380">
        <w:rPr>
          <w:rFonts w:asciiTheme="majorBidi" w:hAnsiTheme="majorBidi" w:cstheme="majorBidi"/>
          <w:spacing w:val="-4"/>
          <w:sz w:val="30"/>
          <w:szCs w:val="30"/>
        </w:rPr>
        <w:tab/>
      </w:r>
      <w:r w:rsidR="00E55AE2" w:rsidRPr="00422380">
        <w:rPr>
          <w:rFonts w:asciiTheme="majorBidi" w:hAnsiTheme="majorBidi" w:cstheme="majorBidi" w:hint="cs"/>
          <w:spacing w:val="-6"/>
          <w:sz w:val="30"/>
          <w:szCs w:val="30"/>
          <w:cs/>
        </w:rPr>
        <w:t>ตารางต่อไปนี้แสดงระยะเวลาการครบกำหนดคงเหลือตามสัญญาของหนี้สินทางการเงิน</w:t>
      </w:r>
      <w:r w:rsidR="00E55AE2" w:rsidRPr="00422380">
        <w:rPr>
          <w:rFonts w:asciiTheme="majorBidi" w:hAnsiTheme="majorBidi" w:hint="cs"/>
          <w:spacing w:val="-6"/>
          <w:sz w:val="30"/>
          <w:szCs w:val="30"/>
          <w:cs/>
        </w:rPr>
        <w:t xml:space="preserve"> </w:t>
      </w:r>
      <w:r w:rsidR="00E55AE2" w:rsidRPr="00422380">
        <w:rPr>
          <w:rFonts w:asciiTheme="majorBidi" w:hAnsiTheme="majorBidi" w:cstheme="majorBidi" w:hint="cs"/>
          <w:spacing w:val="-6"/>
          <w:sz w:val="30"/>
          <w:szCs w:val="30"/>
          <w:cs/>
        </w:rPr>
        <w:t>ณ วันที่รายงาน</w:t>
      </w:r>
      <w:r w:rsidR="00E55AE2" w:rsidRPr="00422380">
        <w:rPr>
          <w:rFonts w:asciiTheme="majorBidi" w:hAnsiTheme="majorBidi" w:hint="cs"/>
          <w:spacing w:val="-6"/>
          <w:sz w:val="30"/>
          <w:szCs w:val="30"/>
          <w:cs/>
        </w:rPr>
        <w:t xml:space="preserve"> </w:t>
      </w:r>
      <w:r w:rsidR="00E55AE2" w:rsidRPr="00422380">
        <w:rPr>
          <w:rFonts w:asciiTheme="majorBidi" w:hAnsiTheme="majorBidi" w:cstheme="majorBidi" w:hint="cs"/>
          <w:spacing w:val="-6"/>
          <w:sz w:val="30"/>
          <w:szCs w:val="30"/>
          <w:cs/>
        </w:rPr>
        <w:t>โด</w:t>
      </w:r>
      <w:r w:rsidR="00F4722A" w:rsidRPr="00422380">
        <w:rPr>
          <w:rFonts w:asciiTheme="majorBidi" w:hAnsiTheme="majorBidi" w:cstheme="majorBidi" w:hint="cs"/>
          <w:spacing w:val="-6"/>
          <w:sz w:val="30"/>
          <w:szCs w:val="30"/>
          <w:cs/>
        </w:rPr>
        <w:t>ย</w:t>
      </w:r>
      <w:r w:rsidR="00F4722A" w:rsidRPr="00422380">
        <w:rPr>
          <w:rFonts w:asciiTheme="majorBidi" w:hAnsiTheme="majorBidi" w:cstheme="majorBidi"/>
          <w:spacing w:val="-6"/>
          <w:sz w:val="30"/>
          <w:szCs w:val="30"/>
          <w:cs/>
        </w:rPr>
        <w:br/>
      </w:r>
      <w:r w:rsidRPr="00422380">
        <w:rPr>
          <w:rFonts w:asciiTheme="majorBidi" w:hAnsiTheme="majorBidi" w:cstheme="majorBidi"/>
          <w:spacing w:val="-6"/>
          <w:sz w:val="30"/>
          <w:szCs w:val="30"/>
        </w:rPr>
        <w:tab/>
      </w:r>
      <w:r w:rsidRPr="00422380">
        <w:rPr>
          <w:rFonts w:asciiTheme="majorBidi" w:hAnsiTheme="majorBidi" w:cstheme="majorBidi"/>
          <w:spacing w:val="-6"/>
          <w:sz w:val="30"/>
          <w:szCs w:val="30"/>
        </w:rPr>
        <w:tab/>
      </w:r>
      <w:r w:rsidR="00E55AE2" w:rsidRPr="00422380">
        <w:rPr>
          <w:rFonts w:asciiTheme="majorBidi" w:hAnsiTheme="majorBidi" w:cstheme="majorBidi" w:hint="cs"/>
          <w:spacing w:val="-6"/>
          <w:sz w:val="30"/>
          <w:szCs w:val="30"/>
          <w:cs/>
        </w:rPr>
        <w:t>จำนวนเงินเป็นจำนวนขั้นต้นซึ่งไม่ได้คิดลด รวมดอกเบี้ยตามสัญญาและไม่รวมผลกระทบหาก</w:t>
      </w:r>
      <w:r w:rsidR="00E55AE2" w:rsidRPr="00422380">
        <w:rPr>
          <w:rFonts w:asciiTheme="majorBidi" w:hAnsiTheme="majorBidi" w:cstheme="majorBidi"/>
          <w:spacing w:val="-6"/>
          <w:sz w:val="30"/>
          <w:szCs w:val="30"/>
          <w:cs/>
        </w:rPr>
        <w:t>หักกลบตา</w:t>
      </w:r>
      <w:r w:rsidR="005B6B14" w:rsidRPr="00422380">
        <w:rPr>
          <w:rFonts w:asciiTheme="majorBidi" w:hAnsiTheme="majorBidi" w:cstheme="majorBidi" w:hint="cs"/>
          <w:spacing w:val="-6"/>
          <w:sz w:val="30"/>
          <w:szCs w:val="30"/>
          <w:cs/>
        </w:rPr>
        <w:t>ม</w:t>
      </w:r>
      <w:r w:rsidR="00E55AE2" w:rsidRPr="00422380">
        <w:rPr>
          <w:rFonts w:asciiTheme="majorBidi" w:hAnsiTheme="majorBidi" w:cstheme="majorBidi"/>
          <w:spacing w:val="-6"/>
          <w:sz w:val="30"/>
          <w:szCs w:val="30"/>
          <w:cs/>
        </w:rPr>
        <w:t>สัญญา</w:t>
      </w:r>
    </w:p>
    <w:p w14:paraId="1548B9B7" w14:textId="34167D50" w:rsidR="005D148D" w:rsidRPr="00422380" w:rsidRDefault="005D14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 w:rsidRPr="00422380">
        <w:rPr>
          <w:rFonts w:asciiTheme="majorBidi" w:hAnsiTheme="majorBidi" w:cstheme="majorBidi"/>
          <w:sz w:val="30"/>
          <w:szCs w:val="30"/>
          <w:cs/>
        </w:rPr>
        <w:br w:type="page"/>
      </w:r>
    </w:p>
    <w:tbl>
      <w:tblPr>
        <w:tblStyle w:val="TableGrid"/>
        <w:tblW w:w="9174" w:type="dxa"/>
        <w:tblInd w:w="5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25"/>
        <w:gridCol w:w="900"/>
        <w:gridCol w:w="272"/>
        <w:gridCol w:w="1077"/>
        <w:gridCol w:w="272"/>
        <w:gridCol w:w="933"/>
        <w:gridCol w:w="241"/>
        <w:gridCol w:w="844"/>
        <w:gridCol w:w="263"/>
        <w:gridCol w:w="947"/>
      </w:tblGrid>
      <w:tr w:rsidR="000275DF" w:rsidRPr="00422380" w14:paraId="2700D585" w14:textId="77777777" w:rsidTr="00636243">
        <w:trPr>
          <w:tblHeader/>
        </w:trPr>
        <w:tc>
          <w:tcPr>
            <w:tcW w:w="3425" w:type="dxa"/>
            <w:vAlign w:val="bottom"/>
          </w:tcPr>
          <w:p w14:paraId="1C290F63" w14:textId="19A510C6" w:rsidR="000275DF" w:rsidRPr="00422380" w:rsidRDefault="000275DF" w:rsidP="00A52F25">
            <w:pPr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bookmarkStart w:id="12" w:name="_Hlk127478257"/>
          </w:p>
        </w:tc>
        <w:tc>
          <w:tcPr>
            <w:tcW w:w="5749" w:type="dxa"/>
            <w:gridSpan w:val="9"/>
            <w:vAlign w:val="bottom"/>
          </w:tcPr>
          <w:p w14:paraId="6E3FF758" w14:textId="1BC89D05" w:rsidR="000275DF" w:rsidRPr="00422380" w:rsidRDefault="000275DF" w:rsidP="00636243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22380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งบการเงินรวม</w:t>
            </w:r>
            <w:r w:rsidRPr="00422380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</w:p>
        </w:tc>
      </w:tr>
      <w:tr w:rsidR="000275DF" w:rsidRPr="00422380" w14:paraId="7BA50362" w14:textId="77777777" w:rsidTr="00636243">
        <w:trPr>
          <w:tblHeader/>
        </w:trPr>
        <w:tc>
          <w:tcPr>
            <w:tcW w:w="3425" w:type="dxa"/>
          </w:tcPr>
          <w:p w14:paraId="660C0E2E" w14:textId="6C812B35" w:rsidR="000275DF" w:rsidRPr="00422380" w:rsidRDefault="000275DF" w:rsidP="00A52F25">
            <w:pPr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5749" w:type="dxa"/>
            <w:gridSpan w:val="9"/>
            <w:vAlign w:val="bottom"/>
          </w:tcPr>
          <w:p w14:paraId="7D388075" w14:textId="1F88DB0F" w:rsidR="000275DF" w:rsidRPr="00422380" w:rsidRDefault="000275DF" w:rsidP="00636243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22380">
              <w:rPr>
                <w:rFonts w:ascii="Angsana New" w:hAnsi="Angsana New"/>
                <w:sz w:val="24"/>
                <w:szCs w:val="24"/>
                <w:cs/>
              </w:rPr>
              <w:t>กระแสเงินสดตามสัญญา</w:t>
            </w:r>
          </w:p>
        </w:tc>
      </w:tr>
      <w:tr w:rsidR="000275DF" w:rsidRPr="00422380" w14:paraId="1162F572" w14:textId="77777777" w:rsidTr="00636243">
        <w:trPr>
          <w:tblHeader/>
        </w:trPr>
        <w:tc>
          <w:tcPr>
            <w:tcW w:w="3425" w:type="dxa"/>
            <w:vAlign w:val="bottom"/>
            <w:hideMark/>
          </w:tcPr>
          <w:p w14:paraId="047FC29D" w14:textId="5044BA8E" w:rsidR="000275DF" w:rsidRPr="00422380" w:rsidRDefault="000275DF" w:rsidP="00A52F25">
            <w:pPr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422380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ณ วันที่</w:t>
            </w:r>
            <w:r w:rsidRPr="00422380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 xml:space="preserve"> 3</w:t>
            </w:r>
            <w:r w:rsidR="005C5BE4" w:rsidRPr="00422380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1</w:t>
            </w:r>
            <w:r w:rsidRPr="00422380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 xml:space="preserve"> ธันวาคม </w:t>
            </w:r>
          </w:p>
        </w:tc>
        <w:tc>
          <w:tcPr>
            <w:tcW w:w="900" w:type="dxa"/>
            <w:vAlign w:val="bottom"/>
            <w:hideMark/>
          </w:tcPr>
          <w:p w14:paraId="3459A5D3" w14:textId="77777777" w:rsidR="000275DF" w:rsidRPr="00422380" w:rsidRDefault="000275DF" w:rsidP="00A52F25">
            <w:pPr>
              <w:spacing w:line="240" w:lineRule="auto"/>
              <w:ind w:left="-20" w:right="-1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22380">
              <w:rPr>
                <w:rFonts w:ascii="Angsana New" w:hAnsi="Angsana New"/>
                <w:sz w:val="24"/>
                <w:szCs w:val="24"/>
                <w:cs/>
              </w:rPr>
              <w:t>มูลค่า</w:t>
            </w:r>
          </w:p>
          <w:p w14:paraId="6E3B709B" w14:textId="77777777" w:rsidR="000275DF" w:rsidRPr="00422380" w:rsidRDefault="000275DF" w:rsidP="00A52F25">
            <w:pPr>
              <w:spacing w:line="240" w:lineRule="auto"/>
              <w:ind w:left="-20" w:right="-1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22380">
              <w:rPr>
                <w:rFonts w:ascii="Angsana New" w:hAnsi="Angsana New"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272" w:type="dxa"/>
          </w:tcPr>
          <w:p w14:paraId="795BEC28" w14:textId="77777777" w:rsidR="000275DF" w:rsidRPr="00422380" w:rsidRDefault="000275DF" w:rsidP="00A52F25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7" w:type="dxa"/>
            <w:vAlign w:val="bottom"/>
            <w:hideMark/>
          </w:tcPr>
          <w:p w14:paraId="567FB27E" w14:textId="10CB0D1C" w:rsidR="000275DF" w:rsidRPr="00422380" w:rsidRDefault="000275DF" w:rsidP="00A52F25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22380">
              <w:rPr>
                <w:rFonts w:ascii="Angsana New" w:hAnsi="Angsana New"/>
                <w:sz w:val="24"/>
                <w:szCs w:val="24"/>
                <w:cs/>
              </w:rPr>
              <w:t xml:space="preserve">ภายใน </w:t>
            </w:r>
            <w:r w:rsidR="005C5BE4" w:rsidRPr="00422380">
              <w:rPr>
                <w:rFonts w:ascii="Angsana New" w:hAnsi="Angsana New"/>
                <w:sz w:val="24"/>
                <w:szCs w:val="24"/>
              </w:rPr>
              <w:t>1</w:t>
            </w:r>
            <w:r w:rsidRPr="00422380">
              <w:rPr>
                <w:rFonts w:ascii="Angsana New" w:hAnsi="Angsana New"/>
                <w:sz w:val="24"/>
                <w:szCs w:val="24"/>
                <w:cs/>
              </w:rPr>
              <w:t xml:space="preserve"> ปีหรือน้อยกว่า</w:t>
            </w:r>
          </w:p>
        </w:tc>
        <w:tc>
          <w:tcPr>
            <w:tcW w:w="272" w:type="dxa"/>
          </w:tcPr>
          <w:p w14:paraId="7BEF5E44" w14:textId="77777777" w:rsidR="000275DF" w:rsidRPr="00422380" w:rsidRDefault="000275DF" w:rsidP="00A52F25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3" w:type="dxa"/>
            <w:vAlign w:val="bottom"/>
            <w:hideMark/>
          </w:tcPr>
          <w:p w14:paraId="29005662" w14:textId="3D6F966D" w:rsidR="000275DF" w:rsidRPr="00422380" w:rsidRDefault="000275DF" w:rsidP="007024BD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22380">
              <w:rPr>
                <w:rFonts w:ascii="Angsana New" w:hAnsi="Angsana New"/>
                <w:sz w:val="24"/>
                <w:szCs w:val="24"/>
                <w:cs/>
              </w:rPr>
              <w:t xml:space="preserve">มากกว่า </w:t>
            </w:r>
            <w:r w:rsidR="005C5BE4" w:rsidRPr="00422380">
              <w:rPr>
                <w:rFonts w:ascii="Angsana New" w:hAnsi="Angsana New"/>
                <w:sz w:val="24"/>
                <w:szCs w:val="24"/>
              </w:rPr>
              <w:t>1</w:t>
            </w:r>
            <w:r w:rsidRPr="00422380">
              <w:rPr>
                <w:rFonts w:ascii="Angsana New" w:hAnsi="Angsana New"/>
                <w:sz w:val="24"/>
                <w:szCs w:val="24"/>
                <w:cs/>
              </w:rPr>
              <w:t xml:space="preserve"> ปี แต่ไม่เกิน </w:t>
            </w:r>
            <w:r w:rsidRPr="00422380">
              <w:rPr>
                <w:rFonts w:ascii="Angsana New" w:hAnsi="Angsana New"/>
                <w:sz w:val="24"/>
                <w:szCs w:val="24"/>
              </w:rPr>
              <w:t xml:space="preserve">5 </w:t>
            </w:r>
            <w:r w:rsidRPr="00422380">
              <w:rPr>
                <w:rFonts w:ascii="Angsana New" w:hAnsi="Angsana New"/>
                <w:sz w:val="24"/>
                <w:szCs w:val="24"/>
                <w:cs/>
              </w:rPr>
              <w:t>ปี</w:t>
            </w:r>
          </w:p>
        </w:tc>
        <w:tc>
          <w:tcPr>
            <w:tcW w:w="241" w:type="dxa"/>
            <w:vAlign w:val="bottom"/>
          </w:tcPr>
          <w:p w14:paraId="0CFEB4DD" w14:textId="77777777" w:rsidR="000275DF" w:rsidRPr="00422380" w:rsidRDefault="000275DF" w:rsidP="00A52F25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  <w:vAlign w:val="bottom"/>
            <w:hideMark/>
          </w:tcPr>
          <w:p w14:paraId="226D2BCC" w14:textId="77777777" w:rsidR="000275DF" w:rsidRPr="00422380" w:rsidRDefault="000275DF" w:rsidP="00A52F25">
            <w:pPr>
              <w:spacing w:line="240" w:lineRule="auto"/>
              <w:ind w:left="-100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22380">
              <w:rPr>
                <w:rFonts w:ascii="Angsana New" w:hAnsi="Angsana New"/>
                <w:sz w:val="24"/>
                <w:szCs w:val="24"/>
                <w:cs/>
              </w:rPr>
              <w:t>มากกว่า</w:t>
            </w:r>
            <w:r w:rsidRPr="00422380">
              <w:rPr>
                <w:rFonts w:ascii="Angsana New" w:hAnsi="Angsana New"/>
                <w:sz w:val="24"/>
                <w:szCs w:val="24"/>
              </w:rPr>
              <w:t xml:space="preserve"> 5 </w:t>
            </w:r>
            <w:r w:rsidRPr="00422380">
              <w:rPr>
                <w:rFonts w:ascii="Angsana New" w:hAnsi="Angsana New"/>
                <w:sz w:val="24"/>
                <w:szCs w:val="24"/>
                <w:cs/>
              </w:rPr>
              <w:t>ปี</w:t>
            </w:r>
          </w:p>
        </w:tc>
        <w:tc>
          <w:tcPr>
            <w:tcW w:w="263" w:type="dxa"/>
            <w:vAlign w:val="bottom"/>
          </w:tcPr>
          <w:p w14:paraId="5135FCB6" w14:textId="77777777" w:rsidR="000275DF" w:rsidRPr="00422380" w:rsidRDefault="000275DF" w:rsidP="00A52F25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7" w:type="dxa"/>
            <w:vAlign w:val="bottom"/>
            <w:hideMark/>
          </w:tcPr>
          <w:p w14:paraId="1F2CB686" w14:textId="77777777" w:rsidR="000275DF" w:rsidRPr="00422380" w:rsidRDefault="000275DF" w:rsidP="00A52F25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22380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</w:tr>
      <w:tr w:rsidR="000275DF" w:rsidRPr="00422380" w14:paraId="24B2E3BF" w14:textId="77777777" w:rsidTr="00636243">
        <w:trPr>
          <w:tblHeader/>
        </w:trPr>
        <w:tc>
          <w:tcPr>
            <w:tcW w:w="3425" w:type="dxa"/>
          </w:tcPr>
          <w:p w14:paraId="1C6EC3D3" w14:textId="77777777" w:rsidR="000275DF" w:rsidRPr="00422380" w:rsidRDefault="000275DF" w:rsidP="00636243">
            <w:pPr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5749" w:type="dxa"/>
            <w:gridSpan w:val="9"/>
          </w:tcPr>
          <w:p w14:paraId="605B2BF9" w14:textId="7EC25454" w:rsidR="000275DF" w:rsidRPr="00422380" w:rsidRDefault="000275DF" w:rsidP="00B720C9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22380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</w:t>
            </w:r>
            <w:r w:rsidR="00636243" w:rsidRPr="00422380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พัน</w:t>
            </w:r>
            <w:r w:rsidRPr="00422380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บาท)</w:t>
            </w:r>
          </w:p>
        </w:tc>
      </w:tr>
      <w:bookmarkEnd w:id="12"/>
      <w:tr w:rsidR="000275DF" w:rsidRPr="00422380" w14:paraId="40CD21D0" w14:textId="77777777" w:rsidTr="00636243">
        <w:tc>
          <w:tcPr>
            <w:tcW w:w="3425" w:type="dxa"/>
          </w:tcPr>
          <w:p w14:paraId="7DD7ECA0" w14:textId="53BD0BBC" w:rsidR="000275DF" w:rsidRPr="00422380" w:rsidRDefault="000275DF" w:rsidP="00636243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422380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256</w:t>
            </w:r>
            <w:r w:rsidR="00085F74" w:rsidRPr="00422380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7</w:t>
            </w:r>
          </w:p>
        </w:tc>
        <w:tc>
          <w:tcPr>
            <w:tcW w:w="5749" w:type="dxa"/>
            <w:gridSpan w:val="9"/>
          </w:tcPr>
          <w:p w14:paraId="5F9DB8F3" w14:textId="77777777" w:rsidR="000275DF" w:rsidRPr="00422380" w:rsidRDefault="000275DF" w:rsidP="00A52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0275DF" w:rsidRPr="00422380" w14:paraId="571761CC" w14:textId="77777777" w:rsidTr="00636243">
        <w:tc>
          <w:tcPr>
            <w:tcW w:w="3425" w:type="dxa"/>
            <w:hideMark/>
          </w:tcPr>
          <w:p w14:paraId="1896F2BF" w14:textId="77777777" w:rsidR="000275DF" w:rsidRPr="00422380" w:rsidRDefault="000275DF" w:rsidP="00A52F25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422380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 xml:space="preserve">หนี้สินทางการเงินที่ไม่ใช่อนุพันธ์ </w:t>
            </w:r>
          </w:p>
        </w:tc>
        <w:tc>
          <w:tcPr>
            <w:tcW w:w="900" w:type="dxa"/>
          </w:tcPr>
          <w:p w14:paraId="71EB361E" w14:textId="77777777" w:rsidR="000275DF" w:rsidRPr="00422380" w:rsidRDefault="000275DF" w:rsidP="00A52F25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2" w:type="dxa"/>
          </w:tcPr>
          <w:p w14:paraId="67880798" w14:textId="77777777" w:rsidR="000275DF" w:rsidRPr="00422380" w:rsidRDefault="000275DF" w:rsidP="00A52F25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7" w:type="dxa"/>
          </w:tcPr>
          <w:p w14:paraId="6898453B" w14:textId="77777777" w:rsidR="000275DF" w:rsidRPr="00422380" w:rsidRDefault="000275DF" w:rsidP="00A52F25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2" w:type="dxa"/>
          </w:tcPr>
          <w:p w14:paraId="34A4E1AB" w14:textId="77777777" w:rsidR="000275DF" w:rsidRPr="00422380" w:rsidRDefault="000275DF" w:rsidP="00A52F25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3" w:type="dxa"/>
          </w:tcPr>
          <w:p w14:paraId="347232EA" w14:textId="77777777" w:rsidR="000275DF" w:rsidRPr="00422380" w:rsidRDefault="000275DF" w:rsidP="00A52F25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1" w:type="dxa"/>
          </w:tcPr>
          <w:p w14:paraId="1C181406" w14:textId="77777777" w:rsidR="000275DF" w:rsidRPr="00422380" w:rsidRDefault="000275DF" w:rsidP="00A52F25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62C4FBED" w14:textId="77777777" w:rsidR="000275DF" w:rsidRPr="00422380" w:rsidRDefault="000275DF" w:rsidP="00A52F25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3" w:type="dxa"/>
          </w:tcPr>
          <w:p w14:paraId="3A019375" w14:textId="77777777" w:rsidR="000275DF" w:rsidRPr="00422380" w:rsidRDefault="000275DF" w:rsidP="00A52F25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7" w:type="dxa"/>
          </w:tcPr>
          <w:p w14:paraId="6982B99B" w14:textId="77777777" w:rsidR="000275DF" w:rsidRPr="00422380" w:rsidRDefault="000275DF" w:rsidP="00A52F25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2749A7" w:rsidRPr="00422380" w14:paraId="70BC0AFE" w14:textId="77777777" w:rsidTr="00B578B7">
        <w:tc>
          <w:tcPr>
            <w:tcW w:w="3425" w:type="dxa"/>
            <w:hideMark/>
          </w:tcPr>
          <w:p w14:paraId="16247CEF" w14:textId="77777777" w:rsidR="002749A7" w:rsidRPr="00422380" w:rsidRDefault="002749A7" w:rsidP="002749A7">
            <w:pPr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</w:rPr>
            </w:pPr>
            <w:r w:rsidRPr="00422380">
              <w:rPr>
                <w:rFonts w:ascii="Angsana New" w:hAnsi="Angsana New"/>
                <w:sz w:val="24"/>
                <w:szCs w:val="24"/>
                <w:cs/>
              </w:rPr>
              <w:t xml:space="preserve">เจ้าหนี้การค้า </w:t>
            </w:r>
          </w:p>
        </w:tc>
        <w:tc>
          <w:tcPr>
            <w:tcW w:w="900" w:type="dxa"/>
          </w:tcPr>
          <w:p w14:paraId="10D99433" w14:textId="1F3BDCB2" w:rsidR="002749A7" w:rsidRPr="00422380" w:rsidRDefault="002749A7" w:rsidP="002749A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22380">
              <w:rPr>
                <w:rFonts w:ascii="Angsana New" w:hAnsi="Angsana New"/>
                <w:sz w:val="24"/>
                <w:szCs w:val="24"/>
              </w:rPr>
              <w:t>327,541</w:t>
            </w:r>
          </w:p>
        </w:tc>
        <w:tc>
          <w:tcPr>
            <w:tcW w:w="272" w:type="dxa"/>
          </w:tcPr>
          <w:p w14:paraId="061724EC" w14:textId="77777777" w:rsidR="002749A7" w:rsidRPr="00422380" w:rsidRDefault="002749A7" w:rsidP="002749A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7" w:type="dxa"/>
          </w:tcPr>
          <w:p w14:paraId="40F034A5" w14:textId="568E6CCF" w:rsidR="002749A7" w:rsidRPr="00422380" w:rsidRDefault="002749A7" w:rsidP="002749A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22380">
              <w:rPr>
                <w:rFonts w:ascii="Angsana New" w:hAnsi="Angsana New"/>
                <w:sz w:val="24"/>
                <w:szCs w:val="24"/>
              </w:rPr>
              <w:t>327,541</w:t>
            </w:r>
          </w:p>
        </w:tc>
        <w:tc>
          <w:tcPr>
            <w:tcW w:w="272" w:type="dxa"/>
          </w:tcPr>
          <w:p w14:paraId="5A207FA6" w14:textId="77777777" w:rsidR="002749A7" w:rsidRPr="00422380" w:rsidRDefault="002749A7" w:rsidP="002749A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3" w:type="dxa"/>
          </w:tcPr>
          <w:p w14:paraId="2BCDD7C0" w14:textId="30F11A5D" w:rsidR="002749A7" w:rsidRPr="00422380" w:rsidRDefault="002749A7" w:rsidP="002749A7">
            <w:pPr>
              <w:tabs>
                <w:tab w:val="clear" w:pos="680"/>
                <w:tab w:val="left" w:pos="515"/>
                <w:tab w:val="decimal" w:pos="706"/>
              </w:tabs>
              <w:spacing w:line="240" w:lineRule="auto"/>
              <w:ind w:right="-2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2238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41" w:type="dxa"/>
          </w:tcPr>
          <w:p w14:paraId="12DAAF6E" w14:textId="77777777" w:rsidR="002749A7" w:rsidRPr="00422380" w:rsidRDefault="002749A7" w:rsidP="002749A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6A88B7CB" w14:textId="2C8D4178" w:rsidR="002749A7" w:rsidRPr="00422380" w:rsidRDefault="002749A7" w:rsidP="002749A7">
            <w:pPr>
              <w:tabs>
                <w:tab w:val="clear" w:pos="680"/>
                <w:tab w:val="left" w:pos="515"/>
                <w:tab w:val="decimal" w:pos="706"/>
              </w:tabs>
              <w:spacing w:line="240" w:lineRule="auto"/>
              <w:ind w:right="-2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2238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63" w:type="dxa"/>
          </w:tcPr>
          <w:p w14:paraId="19FFE6BA" w14:textId="77777777" w:rsidR="002749A7" w:rsidRPr="00422380" w:rsidRDefault="002749A7" w:rsidP="002749A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7" w:type="dxa"/>
          </w:tcPr>
          <w:p w14:paraId="09432A57" w14:textId="421570B6" w:rsidR="002749A7" w:rsidRPr="00422380" w:rsidRDefault="002749A7" w:rsidP="002749A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22380">
              <w:rPr>
                <w:rFonts w:ascii="Angsana New" w:hAnsi="Angsana New"/>
                <w:sz w:val="24"/>
                <w:szCs w:val="24"/>
              </w:rPr>
              <w:t>327,541</w:t>
            </w:r>
          </w:p>
        </w:tc>
      </w:tr>
      <w:tr w:rsidR="002749A7" w:rsidRPr="00422380" w14:paraId="00D52AEC" w14:textId="77777777" w:rsidTr="00B578B7">
        <w:tc>
          <w:tcPr>
            <w:tcW w:w="3425" w:type="dxa"/>
          </w:tcPr>
          <w:p w14:paraId="5684F268" w14:textId="19F1DC03" w:rsidR="002749A7" w:rsidRPr="00422380" w:rsidRDefault="002749A7" w:rsidP="002749A7">
            <w:pPr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  <w:cs/>
              </w:rPr>
            </w:pPr>
            <w:r w:rsidRPr="00422380">
              <w:rPr>
                <w:rFonts w:ascii="Angsana New" w:hAnsi="Angsana New" w:hint="cs"/>
                <w:sz w:val="24"/>
                <w:szCs w:val="24"/>
                <w:cs/>
              </w:rPr>
              <w:t>เจ้าหนี้อื่น</w:t>
            </w:r>
          </w:p>
        </w:tc>
        <w:tc>
          <w:tcPr>
            <w:tcW w:w="900" w:type="dxa"/>
          </w:tcPr>
          <w:p w14:paraId="45546D1A" w14:textId="421B5FBA" w:rsidR="002749A7" w:rsidRPr="00422380" w:rsidRDefault="00E129FD" w:rsidP="002749A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22380">
              <w:rPr>
                <w:rFonts w:ascii="Angsana New" w:hAnsi="Angsana New"/>
                <w:sz w:val="24"/>
                <w:szCs w:val="24"/>
              </w:rPr>
              <w:t>979,536</w:t>
            </w:r>
          </w:p>
        </w:tc>
        <w:tc>
          <w:tcPr>
            <w:tcW w:w="272" w:type="dxa"/>
          </w:tcPr>
          <w:p w14:paraId="52EA58CF" w14:textId="77777777" w:rsidR="002749A7" w:rsidRPr="00422380" w:rsidRDefault="002749A7" w:rsidP="002749A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7" w:type="dxa"/>
          </w:tcPr>
          <w:p w14:paraId="035DD94A" w14:textId="52B8BE19" w:rsidR="002749A7" w:rsidRPr="00422380" w:rsidRDefault="00E129FD" w:rsidP="002749A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22380">
              <w:rPr>
                <w:rFonts w:ascii="Angsana New" w:hAnsi="Angsana New"/>
                <w:sz w:val="24"/>
                <w:szCs w:val="24"/>
              </w:rPr>
              <w:t>979,536</w:t>
            </w:r>
          </w:p>
        </w:tc>
        <w:tc>
          <w:tcPr>
            <w:tcW w:w="272" w:type="dxa"/>
          </w:tcPr>
          <w:p w14:paraId="4265A86D" w14:textId="77777777" w:rsidR="002749A7" w:rsidRPr="00422380" w:rsidRDefault="002749A7" w:rsidP="002749A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3" w:type="dxa"/>
          </w:tcPr>
          <w:p w14:paraId="50FB2E72" w14:textId="1BA0FB1B" w:rsidR="002749A7" w:rsidRPr="00422380" w:rsidRDefault="002749A7" w:rsidP="002749A7">
            <w:pPr>
              <w:tabs>
                <w:tab w:val="clear" w:pos="680"/>
                <w:tab w:val="left" w:pos="515"/>
                <w:tab w:val="decimal" w:pos="706"/>
              </w:tabs>
              <w:spacing w:line="240" w:lineRule="auto"/>
              <w:ind w:right="-2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2238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41" w:type="dxa"/>
          </w:tcPr>
          <w:p w14:paraId="4F31A4E1" w14:textId="77777777" w:rsidR="002749A7" w:rsidRPr="00422380" w:rsidRDefault="002749A7" w:rsidP="002749A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3E8F20EF" w14:textId="09CE0AD6" w:rsidR="002749A7" w:rsidRPr="00422380" w:rsidRDefault="002749A7" w:rsidP="002749A7">
            <w:pPr>
              <w:tabs>
                <w:tab w:val="clear" w:pos="680"/>
                <w:tab w:val="left" w:pos="515"/>
                <w:tab w:val="decimal" w:pos="706"/>
              </w:tabs>
              <w:spacing w:line="240" w:lineRule="auto"/>
              <w:ind w:right="-2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2238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63" w:type="dxa"/>
          </w:tcPr>
          <w:p w14:paraId="13EF3875" w14:textId="77777777" w:rsidR="002749A7" w:rsidRPr="00422380" w:rsidRDefault="002749A7" w:rsidP="002749A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7" w:type="dxa"/>
          </w:tcPr>
          <w:p w14:paraId="5B55ACDB" w14:textId="4209B3B7" w:rsidR="002749A7" w:rsidRPr="00422380" w:rsidRDefault="00E129FD" w:rsidP="002749A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22380">
              <w:rPr>
                <w:rFonts w:ascii="Angsana New" w:hAnsi="Angsana New"/>
                <w:sz w:val="24"/>
                <w:szCs w:val="24"/>
              </w:rPr>
              <w:t>979,536</w:t>
            </w:r>
          </w:p>
        </w:tc>
      </w:tr>
      <w:tr w:rsidR="002749A7" w:rsidRPr="00422380" w14:paraId="3CE5441A" w14:textId="77777777" w:rsidTr="00B578B7">
        <w:tc>
          <w:tcPr>
            <w:tcW w:w="3425" w:type="dxa"/>
            <w:hideMark/>
          </w:tcPr>
          <w:p w14:paraId="4D22B287" w14:textId="06F55E09" w:rsidR="002749A7" w:rsidRPr="00422380" w:rsidRDefault="002749A7" w:rsidP="002749A7">
            <w:pPr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</w:rPr>
            </w:pPr>
            <w:r w:rsidRPr="00422380">
              <w:rPr>
                <w:rFonts w:ascii="Angsana New" w:hAnsi="Angsana New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00" w:type="dxa"/>
          </w:tcPr>
          <w:p w14:paraId="4727D343" w14:textId="65B32188" w:rsidR="002749A7" w:rsidRPr="00422380" w:rsidRDefault="002749A7" w:rsidP="002749A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22380">
              <w:rPr>
                <w:rFonts w:ascii="Angsana New" w:hAnsi="Angsana New"/>
                <w:sz w:val="24"/>
                <w:szCs w:val="24"/>
              </w:rPr>
              <w:t>170,000</w:t>
            </w:r>
          </w:p>
        </w:tc>
        <w:tc>
          <w:tcPr>
            <w:tcW w:w="272" w:type="dxa"/>
          </w:tcPr>
          <w:p w14:paraId="5DE09298" w14:textId="77777777" w:rsidR="002749A7" w:rsidRPr="00422380" w:rsidRDefault="002749A7" w:rsidP="002749A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7" w:type="dxa"/>
          </w:tcPr>
          <w:p w14:paraId="0B64C895" w14:textId="241A4848" w:rsidR="002749A7" w:rsidRPr="00422380" w:rsidRDefault="002749A7" w:rsidP="002749A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22380">
              <w:rPr>
                <w:rFonts w:ascii="Angsana New" w:hAnsi="Angsana New"/>
                <w:sz w:val="24"/>
                <w:szCs w:val="24"/>
              </w:rPr>
              <w:t>170,000</w:t>
            </w:r>
          </w:p>
        </w:tc>
        <w:tc>
          <w:tcPr>
            <w:tcW w:w="272" w:type="dxa"/>
          </w:tcPr>
          <w:p w14:paraId="346FBD2B" w14:textId="77777777" w:rsidR="002749A7" w:rsidRPr="00422380" w:rsidRDefault="002749A7" w:rsidP="002749A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3" w:type="dxa"/>
          </w:tcPr>
          <w:p w14:paraId="3DB8E793" w14:textId="1F53BEE3" w:rsidR="002749A7" w:rsidRPr="00422380" w:rsidRDefault="002749A7" w:rsidP="002749A7">
            <w:pPr>
              <w:tabs>
                <w:tab w:val="clear" w:pos="680"/>
                <w:tab w:val="left" w:pos="515"/>
                <w:tab w:val="decimal" w:pos="706"/>
              </w:tabs>
              <w:spacing w:line="240" w:lineRule="auto"/>
              <w:ind w:right="-2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2238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41" w:type="dxa"/>
          </w:tcPr>
          <w:p w14:paraId="7998BAC8" w14:textId="77777777" w:rsidR="002749A7" w:rsidRPr="00422380" w:rsidRDefault="002749A7" w:rsidP="002749A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73427653" w14:textId="6ACEBDF0" w:rsidR="002749A7" w:rsidRPr="00422380" w:rsidRDefault="002749A7" w:rsidP="002749A7">
            <w:pPr>
              <w:tabs>
                <w:tab w:val="clear" w:pos="680"/>
                <w:tab w:val="left" w:pos="515"/>
                <w:tab w:val="decimal" w:pos="706"/>
              </w:tabs>
              <w:spacing w:line="240" w:lineRule="auto"/>
              <w:ind w:right="-2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2238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63" w:type="dxa"/>
          </w:tcPr>
          <w:p w14:paraId="57C24F1A" w14:textId="77777777" w:rsidR="002749A7" w:rsidRPr="00422380" w:rsidRDefault="002749A7" w:rsidP="002749A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7" w:type="dxa"/>
          </w:tcPr>
          <w:p w14:paraId="54618983" w14:textId="1859983A" w:rsidR="002749A7" w:rsidRPr="00422380" w:rsidRDefault="002749A7" w:rsidP="002749A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22380">
              <w:rPr>
                <w:rFonts w:ascii="Angsana New" w:hAnsi="Angsana New"/>
                <w:sz w:val="24"/>
                <w:szCs w:val="24"/>
              </w:rPr>
              <w:t>170,000</w:t>
            </w:r>
          </w:p>
        </w:tc>
      </w:tr>
      <w:tr w:rsidR="002749A7" w:rsidRPr="00422380" w14:paraId="2BA980C7" w14:textId="77777777" w:rsidTr="00B578B7">
        <w:trPr>
          <w:trHeight w:val="119"/>
        </w:trPr>
        <w:tc>
          <w:tcPr>
            <w:tcW w:w="3425" w:type="dxa"/>
            <w:hideMark/>
          </w:tcPr>
          <w:p w14:paraId="4272674C" w14:textId="416C79D7" w:rsidR="002749A7" w:rsidRPr="00422380" w:rsidRDefault="002749A7" w:rsidP="002749A7">
            <w:pPr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</w:rPr>
            </w:pPr>
            <w:r w:rsidRPr="00422380">
              <w:rPr>
                <w:rFonts w:ascii="Angsana New" w:hAnsi="Angsana New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00" w:type="dxa"/>
            <w:vAlign w:val="bottom"/>
          </w:tcPr>
          <w:p w14:paraId="39F19DE2" w14:textId="40319C3F" w:rsidR="002749A7" w:rsidRPr="00422380" w:rsidRDefault="002749A7" w:rsidP="002749A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22380">
              <w:rPr>
                <w:rFonts w:ascii="Angsana New" w:hAnsi="Angsana New"/>
                <w:sz w:val="24"/>
                <w:szCs w:val="24"/>
              </w:rPr>
              <w:t>649,223</w:t>
            </w:r>
          </w:p>
        </w:tc>
        <w:tc>
          <w:tcPr>
            <w:tcW w:w="272" w:type="dxa"/>
            <w:vAlign w:val="bottom"/>
          </w:tcPr>
          <w:p w14:paraId="0542C7B0" w14:textId="77777777" w:rsidR="002749A7" w:rsidRPr="00422380" w:rsidRDefault="002749A7" w:rsidP="002749A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7" w:type="dxa"/>
            <w:vAlign w:val="bottom"/>
          </w:tcPr>
          <w:p w14:paraId="6DF36395" w14:textId="4A43F90C" w:rsidR="002749A7" w:rsidRPr="00422380" w:rsidRDefault="002749A7" w:rsidP="002749A7">
            <w:pPr>
              <w:tabs>
                <w:tab w:val="clear" w:pos="680"/>
                <w:tab w:val="decimal" w:pos="5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22380">
              <w:rPr>
                <w:rFonts w:ascii="Angsana New" w:hAnsi="Angsana New"/>
                <w:sz w:val="24"/>
                <w:szCs w:val="24"/>
              </w:rPr>
              <w:t xml:space="preserve">          34,000</w:t>
            </w:r>
          </w:p>
        </w:tc>
        <w:tc>
          <w:tcPr>
            <w:tcW w:w="272" w:type="dxa"/>
            <w:vAlign w:val="bottom"/>
          </w:tcPr>
          <w:p w14:paraId="2D403142" w14:textId="77777777" w:rsidR="002749A7" w:rsidRPr="00422380" w:rsidRDefault="002749A7" w:rsidP="002749A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3" w:type="dxa"/>
            <w:vAlign w:val="bottom"/>
          </w:tcPr>
          <w:p w14:paraId="12AE7AA2" w14:textId="2CB62B3C" w:rsidR="002749A7" w:rsidRPr="00422380" w:rsidRDefault="002749A7" w:rsidP="002749A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22380">
              <w:rPr>
                <w:rFonts w:ascii="Angsana New" w:hAnsi="Angsana New"/>
                <w:sz w:val="24"/>
                <w:szCs w:val="24"/>
              </w:rPr>
              <w:t>29,223</w:t>
            </w:r>
          </w:p>
        </w:tc>
        <w:tc>
          <w:tcPr>
            <w:tcW w:w="241" w:type="dxa"/>
            <w:vAlign w:val="bottom"/>
          </w:tcPr>
          <w:p w14:paraId="4AA36188" w14:textId="77777777" w:rsidR="002749A7" w:rsidRPr="00422380" w:rsidRDefault="002749A7" w:rsidP="002749A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  <w:vAlign w:val="bottom"/>
          </w:tcPr>
          <w:p w14:paraId="78E17F96" w14:textId="63A56986" w:rsidR="002749A7" w:rsidRPr="00422380" w:rsidRDefault="002749A7" w:rsidP="002749A7">
            <w:pPr>
              <w:tabs>
                <w:tab w:val="clear" w:pos="680"/>
                <w:tab w:val="left" w:pos="515"/>
                <w:tab w:val="decimal" w:pos="706"/>
              </w:tabs>
              <w:spacing w:line="240" w:lineRule="auto"/>
              <w:ind w:right="-2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22380">
              <w:rPr>
                <w:rFonts w:ascii="Angsana New" w:hAnsi="Angsana New"/>
                <w:sz w:val="24"/>
                <w:szCs w:val="24"/>
              </w:rPr>
              <w:t>586,000</w:t>
            </w:r>
          </w:p>
        </w:tc>
        <w:tc>
          <w:tcPr>
            <w:tcW w:w="263" w:type="dxa"/>
            <w:vAlign w:val="bottom"/>
          </w:tcPr>
          <w:p w14:paraId="7DE88DE2" w14:textId="77777777" w:rsidR="002749A7" w:rsidRPr="00422380" w:rsidRDefault="002749A7" w:rsidP="002749A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7" w:type="dxa"/>
            <w:vAlign w:val="bottom"/>
          </w:tcPr>
          <w:p w14:paraId="5D98029F" w14:textId="5BCE1384" w:rsidR="002749A7" w:rsidRPr="00422380" w:rsidRDefault="002749A7" w:rsidP="002749A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22380">
              <w:rPr>
                <w:rFonts w:ascii="Angsana New" w:hAnsi="Angsana New"/>
                <w:sz w:val="24"/>
                <w:szCs w:val="24"/>
              </w:rPr>
              <w:t>649,223</w:t>
            </w:r>
          </w:p>
        </w:tc>
      </w:tr>
      <w:tr w:rsidR="002749A7" w:rsidRPr="00422380" w14:paraId="0E27F53D" w14:textId="77777777" w:rsidTr="00B578B7">
        <w:tc>
          <w:tcPr>
            <w:tcW w:w="3425" w:type="dxa"/>
            <w:hideMark/>
          </w:tcPr>
          <w:p w14:paraId="20BE252A" w14:textId="6306E112" w:rsidR="002749A7" w:rsidRPr="00422380" w:rsidRDefault="002749A7" w:rsidP="002749A7">
            <w:pPr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</w:rPr>
            </w:pPr>
            <w:r w:rsidRPr="00422380">
              <w:rPr>
                <w:rFonts w:ascii="Angsana New" w:hAnsi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A4920D" w14:textId="0BCFA6FE" w:rsidR="002749A7" w:rsidRPr="00422380" w:rsidRDefault="002749A7" w:rsidP="002749A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22380">
              <w:rPr>
                <w:rFonts w:ascii="Angsana New" w:hAnsi="Angsana New"/>
                <w:sz w:val="24"/>
                <w:szCs w:val="24"/>
              </w:rPr>
              <w:t>249,911</w:t>
            </w:r>
          </w:p>
        </w:tc>
        <w:tc>
          <w:tcPr>
            <w:tcW w:w="272" w:type="dxa"/>
          </w:tcPr>
          <w:p w14:paraId="7983D5BC" w14:textId="77777777" w:rsidR="002749A7" w:rsidRPr="00422380" w:rsidRDefault="002749A7" w:rsidP="002749A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AB8568" w14:textId="3846114D" w:rsidR="002749A7" w:rsidRPr="00422380" w:rsidRDefault="002749A7" w:rsidP="002749A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22380">
              <w:rPr>
                <w:rFonts w:ascii="Angsana New" w:hAnsi="Angsana New"/>
                <w:sz w:val="24"/>
                <w:szCs w:val="24"/>
              </w:rPr>
              <w:t>100,998</w:t>
            </w:r>
          </w:p>
        </w:tc>
        <w:tc>
          <w:tcPr>
            <w:tcW w:w="272" w:type="dxa"/>
          </w:tcPr>
          <w:p w14:paraId="3C29C737" w14:textId="77777777" w:rsidR="002749A7" w:rsidRPr="00422380" w:rsidRDefault="002749A7" w:rsidP="002749A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CC5A0E" w14:textId="73128532" w:rsidR="002749A7" w:rsidRPr="00422380" w:rsidRDefault="002749A7" w:rsidP="002749A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22380">
              <w:rPr>
                <w:rFonts w:ascii="Angsana New" w:hAnsi="Angsana New"/>
                <w:sz w:val="24"/>
                <w:szCs w:val="24"/>
              </w:rPr>
              <w:t>165,033</w:t>
            </w:r>
          </w:p>
        </w:tc>
        <w:tc>
          <w:tcPr>
            <w:tcW w:w="241" w:type="dxa"/>
          </w:tcPr>
          <w:p w14:paraId="1FA79318" w14:textId="77777777" w:rsidR="002749A7" w:rsidRPr="00422380" w:rsidRDefault="002749A7" w:rsidP="002749A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C2C88C" w14:textId="288CC148" w:rsidR="002749A7" w:rsidRPr="00422380" w:rsidRDefault="002749A7" w:rsidP="002749A7">
            <w:pPr>
              <w:tabs>
                <w:tab w:val="clear" w:pos="680"/>
                <w:tab w:val="left" w:pos="515"/>
                <w:tab w:val="decimal" w:pos="706"/>
              </w:tabs>
              <w:spacing w:line="240" w:lineRule="auto"/>
              <w:ind w:right="-2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2238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63" w:type="dxa"/>
          </w:tcPr>
          <w:p w14:paraId="1D9491FB" w14:textId="77777777" w:rsidR="002749A7" w:rsidRPr="00422380" w:rsidRDefault="002749A7" w:rsidP="002749A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B10C0B" w14:textId="3ADFB336" w:rsidR="002749A7" w:rsidRPr="00422380" w:rsidRDefault="002749A7" w:rsidP="002749A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22380">
              <w:rPr>
                <w:rFonts w:ascii="Angsana New" w:hAnsi="Angsana New"/>
                <w:sz w:val="24"/>
                <w:szCs w:val="24"/>
              </w:rPr>
              <w:t>266,031</w:t>
            </w:r>
          </w:p>
        </w:tc>
      </w:tr>
      <w:tr w:rsidR="002749A7" w:rsidRPr="00422380" w14:paraId="63708C7B" w14:textId="77777777" w:rsidTr="00283156">
        <w:tc>
          <w:tcPr>
            <w:tcW w:w="3425" w:type="dxa"/>
          </w:tcPr>
          <w:p w14:paraId="2DF7E693" w14:textId="77777777" w:rsidR="002749A7" w:rsidRPr="00422380" w:rsidRDefault="002749A7" w:rsidP="002749A7">
            <w:pPr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A555ED6" w14:textId="11960A5B" w:rsidR="002749A7" w:rsidRPr="00422380" w:rsidRDefault="002749A7" w:rsidP="002749A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22380">
              <w:rPr>
                <w:rFonts w:ascii="Angsana New" w:hAnsi="Angsana New"/>
                <w:b/>
                <w:bCs/>
                <w:sz w:val="24"/>
                <w:szCs w:val="24"/>
              </w:rPr>
              <w:t>2,</w:t>
            </w:r>
            <w:r w:rsidR="00E129FD" w:rsidRPr="00422380">
              <w:rPr>
                <w:rFonts w:ascii="Angsana New" w:hAnsi="Angsana New"/>
                <w:b/>
                <w:bCs/>
                <w:sz w:val="24"/>
                <w:szCs w:val="24"/>
              </w:rPr>
              <w:t>376,211</w:t>
            </w:r>
          </w:p>
        </w:tc>
        <w:tc>
          <w:tcPr>
            <w:tcW w:w="272" w:type="dxa"/>
          </w:tcPr>
          <w:p w14:paraId="5823EB84" w14:textId="77777777" w:rsidR="002749A7" w:rsidRPr="00422380" w:rsidRDefault="002749A7" w:rsidP="002749A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50F147F" w14:textId="77A12D92" w:rsidR="002749A7" w:rsidRPr="00422380" w:rsidRDefault="002749A7" w:rsidP="002749A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22380">
              <w:rPr>
                <w:rFonts w:ascii="Angsana New" w:hAnsi="Angsana New"/>
                <w:b/>
                <w:bCs/>
                <w:sz w:val="24"/>
                <w:szCs w:val="24"/>
              </w:rPr>
              <w:t>1,6</w:t>
            </w:r>
            <w:r w:rsidR="00E129FD" w:rsidRPr="00422380">
              <w:rPr>
                <w:rFonts w:ascii="Angsana New" w:hAnsi="Angsana New"/>
                <w:b/>
                <w:bCs/>
                <w:sz w:val="24"/>
                <w:szCs w:val="24"/>
              </w:rPr>
              <w:t>12,075</w:t>
            </w:r>
          </w:p>
        </w:tc>
        <w:tc>
          <w:tcPr>
            <w:tcW w:w="272" w:type="dxa"/>
          </w:tcPr>
          <w:p w14:paraId="5E923B67" w14:textId="77777777" w:rsidR="002749A7" w:rsidRPr="00422380" w:rsidRDefault="002749A7" w:rsidP="002749A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AFDD495" w14:textId="72A69345" w:rsidR="002749A7" w:rsidRPr="00422380" w:rsidRDefault="002749A7" w:rsidP="002749A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22380">
              <w:rPr>
                <w:rFonts w:ascii="Angsana New" w:hAnsi="Angsana New"/>
                <w:b/>
                <w:bCs/>
                <w:sz w:val="24"/>
                <w:szCs w:val="24"/>
              </w:rPr>
              <w:t>194,256</w:t>
            </w:r>
          </w:p>
        </w:tc>
        <w:tc>
          <w:tcPr>
            <w:tcW w:w="241" w:type="dxa"/>
          </w:tcPr>
          <w:p w14:paraId="66D11CC3" w14:textId="77777777" w:rsidR="002749A7" w:rsidRPr="00422380" w:rsidRDefault="002749A7" w:rsidP="002749A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F494D5C" w14:textId="7B6CABFC" w:rsidR="002749A7" w:rsidRPr="00422380" w:rsidRDefault="002749A7" w:rsidP="002749A7">
            <w:pPr>
              <w:tabs>
                <w:tab w:val="clear" w:pos="680"/>
                <w:tab w:val="left" w:pos="515"/>
                <w:tab w:val="decimal" w:pos="706"/>
              </w:tabs>
              <w:spacing w:line="240" w:lineRule="auto"/>
              <w:ind w:right="-29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22380">
              <w:rPr>
                <w:rFonts w:ascii="Angsana New" w:hAnsi="Angsana New"/>
                <w:b/>
                <w:bCs/>
                <w:sz w:val="24"/>
                <w:szCs w:val="24"/>
              </w:rPr>
              <w:t>586,000</w:t>
            </w:r>
          </w:p>
        </w:tc>
        <w:tc>
          <w:tcPr>
            <w:tcW w:w="263" w:type="dxa"/>
          </w:tcPr>
          <w:p w14:paraId="3A29D189" w14:textId="77777777" w:rsidR="002749A7" w:rsidRPr="00422380" w:rsidRDefault="002749A7" w:rsidP="002749A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1584C35" w14:textId="35C4E804" w:rsidR="002749A7" w:rsidRPr="00422380" w:rsidRDefault="002749A7" w:rsidP="002749A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22380">
              <w:rPr>
                <w:rFonts w:ascii="Angsana New" w:hAnsi="Angsana New"/>
                <w:b/>
                <w:bCs/>
                <w:sz w:val="24"/>
                <w:szCs w:val="24"/>
              </w:rPr>
              <w:t>2,</w:t>
            </w:r>
            <w:r w:rsidR="00E129FD" w:rsidRPr="00422380">
              <w:rPr>
                <w:rFonts w:ascii="Angsana New" w:hAnsi="Angsana New"/>
                <w:b/>
                <w:bCs/>
                <w:sz w:val="24"/>
                <w:szCs w:val="24"/>
              </w:rPr>
              <w:t>392,331</w:t>
            </w:r>
          </w:p>
        </w:tc>
      </w:tr>
      <w:tr w:rsidR="002749A7" w:rsidRPr="00422380" w14:paraId="64283C44" w14:textId="77777777" w:rsidTr="00964F55">
        <w:tc>
          <w:tcPr>
            <w:tcW w:w="3425" w:type="dxa"/>
          </w:tcPr>
          <w:p w14:paraId="4A4846B8" w14:textId="77777777" w:rsidR="002749A7" w:rsidRPr="00422380" w:rsidRDefault="002749A7" w:rsidP="002749A7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749" w:type="dxa"/>
            <w:gridSpan w:val="9"/>
          </w:tcPr>
          <w:p w14:paraId="51CDEDCA" w14:textId="77777777" w:rsidR="002749A7" w:rsidRPr="00422380" w:rsidRDefault="002749A7" w:rsidP="00274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2749A7" w:rsidRPr="00422380" w14:paraId="19F1F514" w14:textId="77777777" w:rsidTr="00964F55">
        <w:tc>
          <w:tcPr>
            <w:tcW w:w="3425" w:type="dxa"/>
          </w:tcPr>
          <w:p w14:paraId="58312EAD" w14:textId="17A307C8" w:rsidR="002749A7" w:rsidRPr="00422380" w:rsidRDefault="002749A7" w:rsidP="002749A7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422380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2566</w:t>
            </w:r>
          </w:p>
        </w:tc>
        <w:tc>
          <w:tcPr>
            <w:tcW w:w="5749" w:type="dxa"/>
            <w:gridSpan w:val="9"/>
          </w:tcPr>
          <w:p w14:paraId="71D881A1" w14:textId="77777777" w:rsidR="002749A7" w:rsidRPr="00422380" w:rsidRDefault="002749A7" w:rsidP="00274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2749A7" w:rsidRPr="00422380" w14:paraId="79B1150A" w14:textId="77777777" w:rsidTr="00964F55">
        <w:tc>
          <w:tcPr>
            <w:tcW w:w="3425" w:type="dxa"/>
            <w:hideMark/>
          </w:tcPr>
          <w:p w14:paraId="7253AFD8" w14:textId="77777777" w:rsidR="002749A7" w:rsidRPr="00422380" w:rsidRDefault="002749A7" w:rsidP="002749A7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422380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 xml:space="preserve">หนี้สินทางการเงินที่ไม่ใช่อนุพันธ์ </w:t>
            </w:r>
          </w:p>
        </w:tc>
        <w:tc>
          <w:tcPr>
            <w:tcW w:w="900" w:type="dxa"/>
          </w:tcPr>
          <w:p w14:paraId="0F8DD86C" w14:textId="77777777" w:rsidR="002749A7" w:rsidRPr="00422380" w:rsidRDefault="002749A7" w:rsidP="002749A7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2" w:type="dxa"/>
          </w:tcPr>
          <w:p w14:paraId="4FB470E3" w14:textId="77777777" w:rsidR="002749A7" w:rsidRPr="00422380" w:rsidRDefault="002749A7" w:rsidP="002749A7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7" w:type="dxa"/>
          </w:tcPr>
          <w:p w14:paraId="585BA382" w14:textId="77777777" w:rsidR="002749A7" w:rsidRPr="00422380" w:rsidRDefault="002749A7" w:rsidP="002749A7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2" w:type="dxa"/>
          </w:tcPr>
          <w:p w14:paraId="4E9C9368" w14:textId="77777777" w:rsidR="002749A7" w:rsidRPr="00422380" w:rsidRDefault="002749A7" w:rsidP="002749A7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3" w:type="dxa"/>
          </w:tcPr>
          <w:p w14:paraId="67CFED2C" w14:textId="77777777" w:rsidR="002749A7" w:rsidRPr="00422380" w:rsidRDefault="002749A7" w:rsidP="002749A7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1" w:type="dxa"/>
          </w:tcPr>
          <w:p w14:paraId="2ECA9C82" w14:textId="77777777" w:rsidR="002749A7" w:rsidRPr="00422380" w:rsidRDefault="002749A7" w:rsidP="002749A7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2DE2F3CE" w14:textId="77777777" w:rsidR="002749A7" w:rsidRPr="00422380" w:rsidRDefault="002749A7" w:rsidP="002749A7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3" w:type="dxa"/>
          </w:tcPr>
          <w:p w14:paraId="76AFF1BC" w14:textId="77777777" w:rsidR="002749A7" w:rsidRPr="00422380" w:rsidRDefault="002749A7" w:rsidP="002749A7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7" w:type="dxa"/>
          </w:tcPr>
          <w:p w14:paraId="56D9B993" w14:textId="77777777" w:rsidR="002749A7" w:rsidRPr="00422380" w:rsidRDefault="002749A7" w:rsidP="002749A7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2749A7" w:rsidRPr="00422380" w14:paraId="54F11F8E" w14:textId="77777777" w:rsidTr="00964F55">
        <w:tc>
          <w:tcPr>
            <w:tcW w:w="3425" w:type="dxa"/>
            <w:hideMark/>
          </w:tcPr>
          <w:p w14:paraId="19811C44" w14:textId="77777777" w:rsidR="002749A7" w:rsidRPr="00422380" w:rsidRDefault="002749A7" w:rsidP="002749A7">
            <w:pPr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</w:rPr>
            </w:pPr>
            <w:r w:rsidRPr="00422380">
              <w:rPr>
                <w:rFonts w:ascii="Angsana New" w:hAnsi="Angsana New"/>
                <w:sz w:val="24"/>
                <w:szCs w:val="24"/>
                <w:cs/>
              </w:rPr>
              <w:t xml:space="preserve">เจ้าหนี้การค้า </w:t>
            </w:r>
          </w:p>
        </w:tc>
        <w:tc>
          <w:tcPr>
            <w:tcW w:w="900" w:type="dxa"/>
          </w:tcPr>
          <w:p w14:paraId="09262B75" w14:textId="16C9222E" w:rsidR="002749A7" w:rsidRPr="00422380" w:rsidRDefault="002749A7" w:rsidP="002749A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22380">
              <w:rPr>
                <w:rFonts w:ascii="Angsana New" w:hAnsi="Angsana New"/>
                <w:sz w:val="24"/>
                <w:szCs w:val="24"/>
              </w:rPr>
              <w:t>399,607</w:t>
            </w:r>
          </w:p>
        </w:tc>
        <w:tc>
          <w:tcPr>
            <w:tcW w:w="272" w:type="dxa"/>
          </w:tcPr>
          <w:p w14:paraId="185DD750" w14:textId="77777777" w:rsidR="002749A7" w:rsidRPr="00422380" w:rsidRDefault="002749A7" w:rsidP="002749A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7" w:type="dxa"/>
          </w:tcPr>
          <w:p w14:paraId="6319C731" w14:textId="1908C5B6" w:rsidR="002749A7" w:rsidRPr="00422380" w:rsidRDefault="002749A7" w:rsidP="002749A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22380">
              <w:rPr>
                <w:rFonts w:ascii="Angsana New" w:hAnsi="Angsana New"/>
                <w:sz w:val="24"/>
                <w:szCs w:val="24"/>
              </w:rPr>
              <w:t>399,607</w:t>
            </w:r>
          </w:p>
        </w:tc>
        <w:tc>
          <w:tcPr>
            <w:tcW w:w="272" w:type="dxa"/>
          </w:tcPr>
          <w:p w14:paraId="6EFB864E" w14:textId="77777777" w:rsidR="002749A7" w:rsidRPr="00422380" w:rsidRDefault="002749A7" w:rsidP="002749A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3" w:type="dxa"/>
          </w:tcPr>
          <w:p w14:paraId="425C4091" w14:textId="0793311F" w:rsidR="002749A7" w:rsidRPr="00422380" w:rsidRDefault="002749A7" w:rsidP="002749A7">
            <w:pPr>
              <w:tabs>
                <w:tab w:val="clear" w:pos="680"/>
                <w:tab w:val="left" w:pos="515"/>
                <w:tab w:val="decimal" w:pos="706"/>
              </w:tabs>
              <w:spacing w:line="240" w:lineRule="auto"/>
              <w:ind w:right="-2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2238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41" w:type="dxa"/>
          </w:tcPr>
          <w:p w14:paraId="6825D99C" w14:textId="77777777" w:rsidR="002749A7" w:rsidRPr="00422380" w:rsidRDefault="002749A7" w:rsidP="002749A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0F1A14D6" w14:textId="31F0ED91" w:rsidR="002749A7" w:rsidRPr="00422380" w:rsidRDefault="002749A7" w:rsidP="002749A7">
            <w:pPr>
              <w:tabs>
                <w:tab w:val="clear" w:pos="680"/>
                <w:tab w:val="left" w:pos="515"/>
                <w:tab w:val="decimal" w:pos="706"/>
              </w:tabs>
              <w:spacing w:line="240" w:lineRule="auto"/>
              <w:ind w:right="-2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2238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63" w:type="dxa"/>
          </w:tcPr>
          <w:p w14:paraId="769DFD14" w14:textId="77777777" w:rsidR="002749A7" w:rsidRPr="00422380" w:rsidRDefault="002749A7" w:rsidP="002749A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7" w:type="dxa"/>
          </w:tcPr>
          <w:p w14:paraId="2602CFF8" w14:textId="7D23CCB8" w:rsidR="002749A7" w:rsidRPr="00422380" w:rsidRDefault="002749A7" w:rsidP="002749A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22380">
              <w:rPr>
                <w:rFonts w:ascii="Angsana New" w:hAnsi="Angsana New"/>
                <w:sz w:val="24"/>
                <w:szCs w:val="24"/>
              </w:rPr>
              <w:t>399,607</w:t>
            </w:r>
          </w:p>
        </w:tc>
      </w:tr>
      <w:tr w:rsidR="002749A7" w:rsidRPr="00422380" w14:paraId="62B60320" w14:textId="77777777" w:rsidTr="00964F55">
        <w:tc>
          <w:tcPr>
            <w:tcW w:w="3425" w:type="dxa"/>
          </w:tcPr>
          <w:p w14:paraId="7CEA8302" w14:textId="34EC5B4F" w:rsidR="002749A7" w:rsidRPr="00422380" w:rsidRDefault="002749A7" w:rsidP="002749A7">
            <w:pPr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  <w:cs/>
              </w:rPr>
            </w:pPr>
            <w:r w:rsidRPr="00422380">
              <w:rPr>
                <w:rFonts w:ascii="Angsana New" w:hAnsi="Angsana New" w:hint="cs"/>
                <w:sz w:val="24"/>
                <w:szCs w:val="24"/>
                <w:cs/>
              </w:rPr>
              <w:t>เจ้าหนี้อื่น</w:t>
            </w:r>
          </w:p>
        </w:tc>
        <w:tc>
          <w:tcPr>
            <w:tcW w:w="900" w:type="dxa"/>
          </w:tcPr>
          <w:p w14:paraId="4BB0D970" w14:textId="5E31DC4B" w:rsidR="002749A7" w:rsidRPr="00422380" w:rsidRDefault="002749A7" w:rsidP="002749A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22380">
              <w:rPr>
                <w:rFonts w:ascii="Angsana New" w:hAnsi="Angsana New"/>
                <w:sz w:val="24"/>
                <w:szCs w:val="24"/>
              </w:rPr>
              <w:t>720,943</w:t>
            </w:r>
          </w:p>
        </w:tc>
        <w:tc>
          <w:tcPr>
            <w:tcW w:w="272" w:type="dxa"/>
          </w:tcPr>
          <w:p w14:paraId="5A928550" w14:textId="77777777" w:rsidR="002749A7" w:rsidRPr="00422380" w:rsidRDefault="002749A7" w:rsidP="002749A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7" w:type="dxa"/>
          </w:tcPr>
          <w:p w14:paraId="42112FEB" w14:textId="6F14116E" w:rsidR="002749A7" w:rsidRPr="00422380" w:rsidRDefault="002749A7" w:rsidP="002749A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22380">
              <w:rPr>
                <w:rFonts w:ascii="Angsana New" w:hAnsi="Angsana New"/>
                <w:sz w:val="24"/>
                <w:szCs w:val="24"/>
              </w:rPr>
              <w:t>720,943</w:t>
            </w:r>
          </w:p>
        </w:tc>
        <w:tc>
          <w:tcPr>
            <w:tcW w:w="272" w:type="dxa"/>
          </w:tcPr>
          <w:p w14:paraId="28682CC1" w14:textId="77777777" w:rsidR="002749A7" w:rsidRPr="00422380" w:rsidRDefault="002749A7" w:rsidP="002749A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3" w:type="dxa"/>
          </w:tcPr>
          <w:p w14:paraId="3F89AE8C" w14:textId="077D5041" w:rsidR="002749A7" w:rsidRPr="00422380" w:rsidRDefault="002749A7" w:rsidP="002749A7">
            <w:pPr>
              <w:tabs>
                <w:tab w:val="clear" w:pos="680"/>
                <w:tab w:val="left" w:pos="515"/>
                <w:tab w:val="decimal" w:pos="706"/>
              </w:tabs>
              <w:spacing w:line="240" w:lineRule="auto"/>
              <w:ind w:right="-2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2238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41" w:type="dxa"/>
          </w:tcPr>
          <w:p w14:paraId="1FFA00CF" w14:textId="77777777" w:rsidR="002749A7" w:rsidRPr="00422380" w:rsidRDefault="002749A7" w:rsidP="002749A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54FDD7C5" w14:textId="5ABC34AF" w:rsidR="002749A7" w:rsidRPr="00422380" w:rsidRDefault="002749A7" w:rsidP="002749A7">
            <w:pPr>
              <w:tabs>
                <w:tab w:val="clear" w:pos="680"/>
                <w:tab w:val="left" w:pos="515"/>
                <w:tab w:val="decimal" w:pos="706"/>
              </w:tabs>
              <w:spacing w:line="240" w:lineRule="auto"/>
              <w:ind w:right="-2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2238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63" w:type="dxa"/>
          </w:tcPr>
          <w:p w14:paraId="294B80DA" w14:textId="77777777" w:rsidR="002749A7" w:rsidRPr="00422380" w:rsidRDefault="002749A7" w:rsidP="002749A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7" w:type="dxa"/>
          </w:tcPr>
          <w:p w14:paraId="509AEE55" w14:textId="4320D9F8" w:rsidR="002749A7" w:rsidRPr="00422380" w:rsidRDefault="002749A7" w:rsidP="002749A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22380">
              <w:rPr>
                <w:rFonts w:ascii="Angsana New" w:hAnsi="Angsana New"/>
                <w:sz w:val="24"/>
                <w:szCs w:val="24"/>
              </w:rPr>
              <w:t>720,943</w:t>
            </w:r>
          </w:p>
        </w:tc>
      </w:tr>
      <w:tr w:rsidR="002749A7" w:rsidRPr="00422380" w14:paraId="620E9D7A" w14:textId="77777777" w:rsidTr="00964F55">
        <w:tc>
          <w:tcPr>
            <w:tcW w:w="3425" w:type="dxa"/>
            <w:hideMark/>
          </w:tcPr>
          <w:p w14:paraId="415468D9" w14:textId="77777777" w:rsidR="002749A7" w:rsidRPr="00422380" w:rsidRDefault="002749A7" w:rsidP="002749A7">
            <w:pPr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</w:rPr>
            </w:pPr>
            <w:r w:rsidRPr="00422380">
              <w:rPr>
                <w:rFonts w:ascii="Angsana New" w:hAnsi="Angsana New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00" w:type="dxa"/>
          </w:tcPr>
          <w:p w14:paraId="5E4713A3" w14:textId="46EF4D63" w:rsidR="002749A7" w:rsidRPr="00422380" w:rsidRDefault="002749A7" w:rsidP="002749A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22380">
              <w:rPr>
                <w:rFonts w:ascii="Angsana New" w:hAnsi="Angsana New"/>
                <w:sz w:val="24"/>
                <w:szCs w:val="24"/>
              </w:rPr>
              <w:t>105,000</w:t>
            </w:r>
          </w:p>
        </w:tc>
        <w:tc>
          <w:tcPr>
            <w:tcW w:w="272" w:type="dxa"/>
          </w:tcPr>
          <w:p w14:paraId="67C94701" w14:textId="77777777" w:rsidR="002749A7" w:rsidRPr="00422380" w:rsidRDefault="002749A7" w:rsidP="002749A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7" w:type="dxa"/>
          </w:tcPr>
          <w:p w14:paraId="2FB5D5B2" w14:textId="63100010" w:rsidR="002749A7" w:rsidRPr="00422380" w:rsidRDefault="002749A7" w:rsidP="002749A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22380">
              <w:rPr>
                <w:rFonts w:ascii="Angsana New" w:hAnsi="Angsana New"/>
                <w:sz w:val="24"/>
                <w:szCs w:val="24"/>
              </w:rPr>
              <w:t>105,000</w:t>
            </w:r>
          </w:p>
        </w:tc>
        <w:tc>
          <w:tcPr>
            <w:tcW w:w="272" w:type="dxa"/>
          </w:tcPr>
          <w:p w14:paraId="6DD3C974" w14:textId="77777777" w:rsidR="002749A7" w:rsidRPr="00422380" w:rsidRDefault="002749A7" w:rsidP="002749A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3" w:type="dxa"/>
          </w:tcPr>
          <w:p w14:paraId="70E46564" w14:textId="4E8AADF2" w:rsidR="002749A7" w:rsidRPr="00422380" w:rsidRDefault="002749A7" w:rsidP="002749A7">
            <w:pPr>
              <w:tabs>
                <w:tab w:val="clear" w:pos="680"/>
                <w:tab w:val="left" w:pos="515"/>
                <w:tab w:val="decimal" w:pos="706"/>
              </w:tabs>
              <w:spacing w:line="240" w:lineRule="auto"/>
              <w:ind w:right="-2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2238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41" w:type="dxa"/>
          </w:tcPr>
          <w:p w14:paraId="0512B015" w14:textId="77777777" w:rsidR="002749A7" w:rsidRPr="00422380" w:rsidRDefault="002749A7" w:rsidP="002749A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38F9C7C2" w14:textId="678DC8E7" w:rsidR="002749A7" w:rsidRPr="00422380" w:rsidRDefault="002749A7" w:rsidP="002749A7">
            <w:pPr>
              <w:tabs>
                <w:tab w:val="clear" w:pos="680"/>
                <w:tab w:val="left" w:pos="515"/>
                <w:tab w:val="decimal" w:pos="706"/>
              </w:tabs>
              <w:spacing w:line="240" w:lineRule="auto"/>
              <w:ind w:right="-2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2238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63" w:type="dxa"/>
          </w:tcPr>
          <w:p w14:paraId="617124CE" w14:textId="77777777" w:rsidR="002749A7" w:rsidRPr="00422380" w:rsidRDefault="002749A7" w:rsidP="002749A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7" w:type="dxa"/>
          </w:tcPr>
          <w:p w14:paraId="4C9DF00A" w14:textId="3BCC92F9" w:rsidR="002749A7" w:rsidRPr="00422380" w:rsidRDefault="002749A7" w:rsidP="002749A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22380">
              <w:rPr>
                <w:rFonts w:ascii="Angsana New" w:hAnsi="Angsana New"/>
                <w:sz w:val="24"/>
                <w:szCs w:val="24"/>
              </w:rPr>
              <w:t>105,000</w:t>
            </w:r>
          </w:p>
        </w:tc>
      </w:tr>
      <w:tr w:rsidR="002749A7" w:rsidRPr="00422380" w14:paraId="4EAE2FD0" w14:textId="77777777" w:rsidTr="00964F55">
        <w:trPr>
          <w:trHeight w:val="119"/>
        </w:trPr>
        <w:tc>
          <w:tcPr>
            <w:tcW w:w="3425" w:type="dxa"/>
            <w:hideMark/>
          </w:tcPr>
          <w:p w14:paraId="65BC3619" w14:textId="77777777" w:rsidR="002749A7" w:rsidRPr="00422380" w:rsidRDefault="002749A7" w:rsidP="002749A7">
            <w:pPr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</w:rPr>
            </w:pPr>
            <w:r w:rsidRPr="00422380">
              <w:rPr>
                <w:rFonts w:ascii="Angsana New" w:hAnsi="Angsana New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00" w:type="dxa"/>
            <w:vAlign w:val="bottom"/>
          </w:tcPr>
          <w:p w14:paraId="007442B0" w14:textId="59494A05" w:rsidR="002749A7" w:rsidRPr="00422380" w:rsidRDefault="002749A7" w:rsidP="002749A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22380">
              <w:rPr>
                <w:rFonts w:ascii="Angsana New" w:hAnsi="Angsana New"/>
                <w:sz w:val="24"/>
                <w:szCs w:val="24"/>
              </w:rPr>
              <w:t>311,324</w:t>
            </w:r>
          </w:p>
        </w:tc>
        <w:tc>
          <w:tcPr>
            <w:tcW w:w="272" w:type="dxa"/>
            <w:vAlign w:val="bottom"/>
          </w:tcPr>
          <w:p w14:paraId="072F191B" w14:textId="77777777" w:rsidR="002749A7" w:rsidRPr="00422380" w:rsidRDefault="002749A7" w:rsidP="002749A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7" w:type="dxa"/>
            <w:vAlign w:val="bottom"/>
          </w:tcPr>
          <w:p w14:paraId="34E2D902" w14:textId="61C59902" w:rsidR="002749A7" w:rsidRPr="00422380" w:rsidRDefault="002749A7" w:rsidP="002749A7">
            <w:pPr>
              <w:tabs>
                <w:tab w:val="clear" w:pos="680"/>
                <w:tab w:val="decimal" w:pos="5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22380">
              <w:rPr>
                <w:rFonts w:ascii="Angsana New" w:hAnsi="Angsana New"/>
                <w:sz w:val="24"/>
                <w:szCs w:val="24"/>
              </w:rPr>
              <w:t xml:space="preserve">           -</w:t>
            </w:r>
          </w:p>
        </w:tc>
        <w:tc>
          <w:tcPr>
            <w:tcW w:w="272" w:type="dxa"/>
            <w:vAlign w:val="bottom"/>
          </w:tcPr>
          <w:p w14:paraId="7DABE98B" w14:textId="77777777" w:rsidR="002749A7" w:rsidRPr="00422380" w:rsidRDefault="002749A7" w:rsidP="002749A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3" w:type="dxa"/>
            <w:vAlign w:val="bottom"/>
          </w:tcPr>
          <w:p w14:paraId="472B6A73" w14:textId="3447C611" w:rsidR="002749A7" w:rsidRPr="00422380" w:rsidRDefault="002749A7" w:rsidP="002749A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22380">
              <w:rPr>
                <w:rFonts w:ascii="Angsana New" w:hAnsi="Angsana New"/>
                <w:sz w:val="24"/>
                <w:szCs w:val="24"/>
              </w:rPr>
              <w:t>31,324</w:t>
            </w:r>
          </w:p>
        </w:tc>
        <w:tc>
          <w:tcPr>
            <w:tcW w:w="241" w:type="dxa"/>
            <w:vAlign w:val="bottom"/>
          </w:tcPr>
          <w:p w14:paraId="679FA40D" w14:textId="77777777" w:rsidR="002749A7" w:rsidRPr="00422380" w:rsidRDefault="002749A7" w:rsidP="002749A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  <w:vAlign w:val="bottom"/>
          </w:tcPr>
          <w:p w14:paraId="72658499" w14:textId="7ACB00B6" w:rsidR="002749A7" w:rsidRPr="00422380" w:rsidRDefault="002749A7" w:rsidP="002749A7">
            <w:pPr>
              <w:tabs>
                <w:tab w:val="clear" w:pos="680"/>
                <w:tab w:val="left" w:pos="515"/>
                <w:tab w:val="decimal" w:pos="706"/>
              </w:tabs>
              <w:spacing w:line="240" w:lineRule="auto"/>
              <w:ind w:right="-2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22380">
              <w:rPr>
                <w:rFonts w:ascii="Angsana New" w:hAnsi="Angsana New"/>
                <w:sz w:val="24"/>
                <w:szCs w:val="24"/>
              </w:rPr>
              <w:t>280,000</w:t>
            </w:r>
          </w:p>
        </w:tc>
        <w:tc>
          <w:tcPr>
            <w:tcW w:w="263" w:type="dxa"/>
            <w:vAlign w:val="bottom"/>
          </w:tcPr>
          <w:p w14:paraId="3B9CE7C7" w14:textId="77777777" w:rsidR="002749A7" w:rsidRPr="00422380" w:rsidRDefault="002749A7" w:rsidP="002749A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7" w:type="dxa"/>
            <w:vAlign w:val="bottom"/>
          </w:tcPr>
          <w:p w14:paraId="0D74A36C" w14:textId="3931642D" w:rsidR="002749A7" w:rsidRPr="00422380" w:rsidRDefault="002749A7" w:rsidP="002749A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22380">
              <w:rPr>
                <w:rFonts w:ascii="Angsana New" w:hAnsi="Angsana New"/>
                <w:sz w:val="24"/>
                <w:szCs w:val="24"/>
              </w:rPr>
              <w:t>311,324</w:t>
            </w:r>
          </w:p>
        </w:tc>
      </w:tr>
      <w:tr w:rsidR="002749A7" w:rsidRPr="00422380" w14:paraId="1BDFCE40" w14:textId="77777777" w:rsidTr="00964F55">
        <w:tc>
          <w:tcPr>
            <w:tcW w:w="3425" w:type="dxa"/>
            <w:hideMark/>
          </w:tcPr>
          <w:p w14:paraId="0B6D26A4" w14:textId="77777777" w:rsidR="002749A7" w:rsidRPr="00422380" w:rsidRDefault="002749A7" w:rsidP="002749A7">
            <w:pPr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</w:rPr>
            </w:pPr>
            <w:r w:rsidRPr="00422380">
              <w:rPr>
                <w:rFonts w:ascii="Angsana New" w:hAnsi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702084" w14:textId="56158B52" w:rsidR="002749A7" w:rsidRPr="00422380" w:rsidRDefault="002749A7" w:rsidP="002749A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22380">
              <w:rPr>
                <w:rFonts w:ascii="Angsana New" w:hAnsi="Angsana New"/>
                <w:sz w:val="24"/>
                <w:szCs w:val="24"/>
              </w:rPr>
              <w:t>275,131</w:t>
            </w:r>
          </w:p>
        </w:tc>
        <w:tc>
          <w:tcPr>
            <w:tcW w:w="272" w:type="dxa"/>
          </w:tcPr>
          <w:p w14:paraId="699C57F8" w14:textId="77777777" w:rsidR="002749A7" w:rsidRPr="00422380" w:rsidRDefault="002749A7" w:rsidP="002749A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E7B437" w14:textId="652F478F" w:rsidR="002749A7" w:rsidRPr="00422380" w:rsidRDefault="002749A7" w:rsidP="002749A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22380">
              <w:rPr>
                <w:rFonts w:ascii="Angsana New" w:hAnsi="Angsana New"/>
                <w:sz w:val="24"/>
                <w:szCs w:val="24"/>
              </w:rPr>
              <w:t>92,562</w:t>
            </w:r>
          </w:p>
        </w:tc>
        <w:tc>
          <w:tcPr>
            <w:tcW w:w="272" w:type="dxa"/>
          </w:tcPr>
          <w:p w14:paraId="2CF963C5" w14:textId="77777777" w:rsidR="002749A7" w:rsidRPr="00422380" w:rsidRDefault="002749A7" w:rsidP="002749A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754279" w14:textId="6313DA20" w:rsidR="002749A7" w:rsidRPr="00422380" w:rsidRDefault="002749A7" w:rsidP="002749A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22380">
              <w:rPr>
                <w:rFonts w:ascii="Angsana New" w:hAnsi="Angsana New"/>
                <w:sz w:val="24"/>
                <w:szCs w:val="24"/>
              </w:rPr>
              <w:t>198,641</w:t>
            </w:r>
          </w:p>
        </w:tc>
        <w:tc>
          <w:tcPr>
            <w:tcW w:w="241" w:type="dxa"/>
          </w:tcPr>
          <w:p w14:paraId="0B8407DB" w14:textId="77777777" w:rsidR="002749A7" w:rsidRPr="00422380" w:rsidRDefault="002749A7" w:rsidP="002749A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2E259D" w14:textId="2B50B694" w:rsidR="002749A7" w:rsidRPr="00422380" w:rsidRDefault="002749A7" w:rsidP="002749A7">
            <w:pPr>
              <w:tabs>
                <w:tab w:val="clear" w:pos="680"/>
                <w:tab w:val="left" w:pos="515"/>
                <w:tab w:val="decimal" w:pos="706"/>
              </w:tabs>
              <w:spacing w:line="240" w:lineRule="auto"/>
              <w:ind w:right="-2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2238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63" w:type="dxa"/>
          </w:tcPr>
          <w:p w14:paraId="7C65D5B1" w14:textId="77777777" w:rsidR="002749A7" w:rsidRPr="00422380" w:rsidRDefault="002749A7" w:rsidP="002749A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C3E973" w14:textId="0CA75CDB" w:rsidR="002749A7" w:rsidRPr="00422380" w:rsidRDefault="002749A7" w:rsidP="002749A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22380">
              <w:rPr>
                <w:rFonts w:ascii="Angsana New" w:hAnsi="Angsana New"/>
                <w:sz w:val="24"/>
                <w:szCs w:val="24"/>
              </w:rPr>
              <w:t>291,203</w:t>
            </w:r>
          </w:p>
        </w:tc>
      </w:tr>
      <w:tr w:rsidR="002749A7" w:rsidRPr="00422380" w14:paraId="3D6D419E" w14:textId="77777777" w:rsidTr="00C142E5">
        <w:tc>
          <w:tcPr>
            <w:tcW w:w="3425" w:type="dxa"/>
          </w:tcPr>
          <w:p w14:paraId="73F82F2F" w14:textId="77777777" w:rsidR="002749A7" w:rsidRPr="00422380" w:rsidRDefault="002749A7" w:rsidP="002749A7">
            <w:pPr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3371849" w14:textId="5DF95FD4" w:rsidR="002749A7" w:rsidRPr="00422380" w:rsidRDefault="002749A7" w:rsidP="002749A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22380">
              <w:rPr>
                <w:rFonts w:ascii="Angsana New" w:hAnsi="Angsana New"/>
                <w:b/>
                <w:bCs/>
                <w:sz w:val="24"/>
                <w:szCs w:val="24"/>
              </w:rPr>
              <w:t>1,812,005</w:t>
            </w:r>
          </w:p>
        </w:tc>
        <w:tc>
          <w:tcPr>
            <w:tcW w:w="272" w:type="dxa"/>
          </w:tcPr>
          <w:p w14:paraId="43AB65E3" w14:textId="77777777" w:rsidR="002749A7" w:rsidRPr="00422380" w:rsidRDefault="002749A7" w:rsidP="002749A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170863D" w14:textId="61E1DC68" w:rsidR="002749A7" w:rsidRPr="00422380" w:rsidRDefault="002749A7" w:rsidP="002749A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22380">
              <w:rPr>
                <w:rFonts w:ascii="Angsana New" w:hAnsi="Angsana New"/>
                <w:b/>
                <w:bCs/>
                <w:sz w:val="24"/>
                <w:szCs w:val="24"/>
              </w:rPr>
              <w:t>1,318,112</w:t>
            </w:r>
          </w:p>
        </w:tc>
        <w:tc>
          <w:tcPr>
            <w:tcW w:w="272" w:type="dxa"/>
          </w:tcPr>
          <w:p w14:paraId="74DAA4A7" w14:textId="77777777" w:rsidR="002749A7" w:rsidRPr="00422380" w:rsidRDefault="002749A7" w:rsidP="002749A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2EB9A5A" w14:textId="6C0AC50B" w:rsidR="002749A7" w:rsidRPr="00422380" w:rsidRDefault="002749A7" w:rsidP="002749A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22380">
              <w:rPr>
                <w:rFonts w:ascii="Angsana New" w:hAnsi="Angsana New"/>
                <w:b/>
                <w:bCs/>
                <w:sz w:val="24"/>
                <w:szCs w:val="24"/>
              </w:rPr>
              <w:t>229,965</w:t>
            </w:r>
          </w:p>
        </w:tc>
        <w:tc>
          <w:tcPr>
            <w:tcW w:w="241" w:type="dxa"/>
          </w:tcPr>
          <w:p w14:paraId="238D0F97" w14:textId="77777777" w:rsidR="002749A7" w:rsidRPr="00422380" w:rsidRDefault="002749A7" w:rsidP="002749A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59BE3BA" w14:textId="5A5E85D5" w:rsidR="002749A7" w:rsidRPr="00422380" w:rsidRDefault="002749A7" w:rsidP="002749A7">
            <w:pPr>
              <w:tabs>
                <w:tab w:val="clear" w:pos="680"/>
                <w:tab w:val="left" w:pos="515"/>
                <w:tab w:val="decimal" w:pos="706"/>
              </w:tabs>
              <w:spacing w:line="240" w:lineRule="auto"/>
              <w:ind w:right="-29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22380">
              <w:rPr>
                <w:rFonts w:ascii="Angsana New" w:hAnsi="Angsana New"/>
                <w:b/>
                <w:bCs/>
                <w:sz w:val="24"/>
                <w:szCs w:val="24"/>
              </w:rPr>
              <w:t>280,000</w:t>
            </w:r>
          </w:p>
        </w:tc>
        <w:tc>
          <w:tcPr>
            <w:tcW w:w="263" w:type="dxa"/>
          </w:tcPr>
          <w:p w14:paraId="787C5F89" w14:textId="77777777" w:rsidR="002749A7" w:rsidRPr="00422380" w:rsidRDefault="002749A7" w:rsidP="002749A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66A0C78" w14:textId="1B1484F2" w:rsidR="002749A7" w:rsidRPr="00422380" w:rsidRDefault="002749A7" w:rsidP="002749A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22380">
              <w:rPr>
                <w:rFonts w:ascii="Angsana New" w:hAnsi="Angsana New"/>
                <w:b/>
                <w:bCs/>
                <w:sz w:val="24"/>
                <w:szCs w:val="24"/>
              </w:rPr>
              <w:t>1,828,077</w:t>
            </w:r>
          </w:p>
        </w:tc>
      </w:tr>
      <w:tr w:rsidR="002749A7" w:rsidRPr="00422380" w14:paraId="21EAB635" w14:textId="77777777" w:rsidTr="00255E42">
        <w:tc>
          <w:tcPr>
            <w:tcW w:w="3425" w:type="dxa"/>
          </w:tcPr>
          <w:p w14:paraId="1333C7A5" w14:textId="77777777" w:rsidR="002749A7" w:rsidRPr="00422380" w:rsidRDefault="002749A7" w:rsidP="002749A7">
            <w:pPr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</w:tcPr>
          <w:p w14:paraId="447EC2FB" w14:textId="77777777" w:rsidR="002749A7" w:rsidRPr="00422380" w:rsidRDefault="002749A7" w:rsidP="002749A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2" w:type="dxa"/>
          </w:tcPr>
          <w:p w14:paraId="4E0B004F" w14:textId="77777777" w:rsidR="002749A7" w:rsidRPr="00422380" w:rsidRDefault="002749A7" w:rsidP="002749A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double" w:sz="4" w:space="0" w:color="auto"/>
              <w:left w:val="nil"/>
              <w:right w:val="nil"/>
            </w:tcBorders>
          </w:tcPr>
          <w:p w14:paraId="1717AA79" w14:textId="77777777" w:rsidR="002749A7" w:rsidRPr="00422380" w:rsidRDefault="002749A7" w:rsidP="002749A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2" w:type="dxa"/>
          </w:tcPr>
          <w:p w14:paraId="01F39A49" w14:textId="77777777" w:rsidR="002749A7" w:rsidRPr="00422380" w:rsidRDefault="002749A7" w:rsidP="002749A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33" w:type="dxa"/>
            <w:tcBorders>
              <w:top w:val="double" w:sz="4" w:space="0" w:color="auto"/>
              <w:left w:val="nil"/>
              <w:right w:val="nil"/>
            </w:tcBorders>
          </w:tcPr>
          <w:p w14:paraId="79728A14" w14:textId="77777777" w:rsidR="002749A7" w:rsidRPr="00422380" w:rsidRDefault="002749A7" w:rsidP="002749A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41" w:type="dxa"/>
          </w:tcPr>
          <w:p w14:paraId="3A281DE0" w14:textId="77777777" w:rsidR="002749A7" w:rsidRPr="00422380" w:rsidRDefault="002749A7" w:rsidP="002749A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double" w:sz="4" w:space="0" w:color="auto"/>
              <w:left w:val="nil"/>
              <w:right w:val="nil"/>
            </w:tcBorders>
          </w:tcPr>
          <w:p w14:paraId="300EE77A" w14:textId="77777777" w:rsidR="002749A7" w:rsidRPr="00422380" w:rsidRDefault="002749A7" w:rsidP="002749A7">
            <w:pPr>
              <w:tabs>
                <w:tab w:val="clear" w:pos="680"/>
                <w:tab w:val="left" w:pos="515"/>
                <w:tab w:val="decimal" w:pos="706"/>
              </w:tabs>
              <w:spacing w:line="240" w:lineRule="auto"/>
              <w:ind w:right="-29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63" w:type="dxa"/>
          </w:tcPr>
          <w:p w14:paraId="46D309A3" w14:textId="77777777" w:rsidR="002749A7" w:rsidRPr="00422380" w:rsidRDefault="002749A7" w:rsidP="002749A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47" w:type="dxa"/>
            <w:tcBorders>
              <w:top w:val="double" w:sz="4" w:space="0" w:color="auto"/>
              <w:left w:val="nil"/>
              <w:right w:val="nil"/>
            </w:tcBorders>
          </w:tcPr>
          <w:p w14:paraId="292595A5" w14:textId="77777777" w:rsidR="002749A7" w:rsidRPr="00422380" w:rsidRDefault="002749A7" w:rsidP="002749A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2749A7" w:rsidRPr="00422380" w14:paraId="263B70C3" w14:textId="77777777" w:rsidTr="005D148D">
        <w:tc>
          <w:tcPr>
            <w:tcW w:w="3425" w:type="dxa"/>
          </w:tcPr>
          <w:p w14:paraId="6737373E" w14:textId="77777777" w:rsidR="002749A7" w:rsidRPr="00422380" w:rsidRDefault="002749A7" w:rsidP="002749A7">
            <w:pPr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4C4F2C8D" w14:textId="77777777" w:rsidR="002749A7" w:rsidRPr="00422380" w:rsidRDefault="002749A7" w:rsidP="002749A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2" w:type="dxa"/>
          </w:tcPr>
          <w:p w14:paraId="146CEDB3" w14:textId="77777777" w:rsidR="002749A7" w:rsidRPr="00422380" w:rsidRDefault="002749A7" w:rsidP="002749A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</w:tcPr>
          <w:p w14:paraId="31E7A2A7" w14:textId="77777777" w:rsidR="002749A7" w:rsidRPr="00422380" w:rsidRDefault="002749A7" w:rsidP="002749A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2" w:type="dxa"/>
          </w:tcPr>
          <w:p w14:paraId="1E57A41B" w14:textId="77777777" w:rsidR="002749A7" w:rsidRPr="00422380" w:rsidRDefault="002749A7" w:rsidP="002749A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33" w:type="dxa"/>
            <w:tcBorders>
              <w:left w:val="nil"/>
              <w:right w:val="nil"/>
            </w:tcBorders>
          </w:tcPr>
          <w:p w14:paraId="233F6592" w14:textId="77777777" w:rsidR="002749A7" w:rsidRPr="00422380" w:rsidRDefault="002749A7" w:rsidP="002749A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41" w:type="dxa"/>
          </w:tcPr>
          <w:p w14:paraId="522849A3" w14:textId="77777777" w:rsidR="002749A7" w:rsidRPr="00422380" w:rsidRDefault="002749A7" w:rsidP="002749A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</w:tcPr>
          <w:p w14:paraId="6E9DC382" w14:textId="77777777" w:rsidR="002749A7" w:rsidRPr="00422380" w:rsidRDefault="002749A7" w:rsidP="002749A7">
            <w:pPr>
              <w:tabs>
                <w:tab w:val="clear" w:pos="680"/>
                <w:tab w:val="left" w:pos="515"/>
                <w:tab w:val="decimal" w:pos="706"/>
              </w:tabs>
              <w:spacing w:line="240" w:lineRule="auto"/>
              <w:ind w:right="-29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63" w:type="dxa"/>
          </w:tcPr>
          <w:p w14:paraId="35625580" w14:textId="77777777" w:rsidR="002749A7" w:rsidRPr="00422380" w:rsidRDefault="002749A7" w:rsidP="002749A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47" w:type="dxa"/>
            <w:tcBorders>
              <w:left w:val="nil"/>
              <w:right w:val="nil"/>
            </w:tcBorders>
          </w:tcPr>
          <w:p w14:paraId="1876F255" w14:textId="77777777" w:rsidR="002749A7" w:rsidRPr="00422380" w:rsidRDefault="002749A7" w:rsidP="002749A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</w:tbl>
    <w:p w14:paraId="5978AC16" w14:textId="77777777" w:rsidR="000B02F8" w:rsidRPr="00422380" w:rsidRDefault="000B02F8">
      <w:r w:rsidRPr="00422380">
        <w:br w:type="page"/>
      </w:r>
    </w:p>
    <w:p w14:paraId="70BB39E6" w14:textId="77777777" w:rsidR="001A4F9F" w:rsidRPr="00422380" w:rsidRDefault="001A4F9F" w:rsidP="001C05FD">
      <w:pPr>
        <w:tabs>
          <w:tab w:val="clear" w:pos="907"/>
          <w:tab w:val="left" w:pos="1080"/>
        </w:tabs>
        <w:spacing w:line="240" w:lineRule="auto"/>
        <w:jc w:val="thaiDistribute"/>
        <w:rPr>
          <w:rFonts w:asciiTheme="majorBidi" w:hAnsiTheme="majorBidi" w:cstheme="majorBidi"/>
          <w:sz w:val="2"/>
          <w:szCs w:val="2"/>
        </w:rPr>
      </w:pPr>
    </w:p>
    <w:tbl>
      <w:tblPr>
        <w:tblStyle w:val="TableGrid"/>
        <w:tblW w:w="9174" w:type="dxa"/>
        <w:tblInd w:w="5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25"/>
        <w:gridCol w:w="900"/>
        <w:gridCol w:w="272"/>
        <w:gridCol w:w="1077"/>
        <w:gridCol w:w="272"/>
        <w:gridCol w:w="933"/>
        <w:gridCol w:w="241"/>
        <w:gridCol w:w="844"/>
        <w:gridCol w:w="263"/>
        <w:gridCol w:w="947"/>
      </w:tblGrid>
      <w:tr w:rsidR="00B720C9" w:rsidRPr="00422380" w14:paraId="3DCBC043" w14:textId="77777777" w:rsidTr="00521E02">
        <w:trPr>
          <w:tblHeader/>
        </w:trPr>
        <w:tc>
          <w:tcPr>
            <w:tcW w:w="3425" w:type="dxa"/>
            <w:vAlign w:val="bottom"/>
          </w:tcPr>
          <w:p w14:paraId="0427DDAB" w14:textId="77777777" w:rsidR="00B720C9" w:rsidRPr="00422380" w:rsidRDefault="00B720C9" w:rsidP="006B6C8D">
            <w:pPr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5749" w:type="dxa"/>
            <w:gridSpan w:val="9"/>
            <w:vAlign w:val="bottom"/>
          </w:tcPr>
          <w:p w14:paraId="086FA2F8" w14:textId="1CA8D51F" w:rsidR="00B720C9" w:rsidRPr="00422380" w:rsidRDefault="00B720C9" w:rsidP="006B6C8D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22380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</w:t>
            </w:r>
            <w:r w:rsidR="0049683B" w:rsidRPr="00422380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เฉพาะกิจการ</w:t>
            </w:r>
          </w:p>
        </w:tc>
      </w:tr>
      <w:tr w:rsidR="00B720C9" w:rsidRPr="00422380" w14:paraId="567C38F9" w14:textId="77777777" w:rsidTr="00521E02">
        <w:trPr>
          <w:tblHeader/>
        </w:trPr>
        <w:tc>
          <w:tcPr>
            <w:tcW w:w="3425" w:type="dxa"/>
          </w:tcPr>
          <w:p w14:paraId="4C9B9EB5" w14:textId="77777777" w:rsidR="00B720C9" w:rsidRPr="00422380" w:rsidRDefault="00B720C9" w:rsidP="006B6C8D">
            <w:pPr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5749" w:type="dxa"/>
            <w:gridSpan w:val="9"/>
            <w:vAlign w:val="bottom"/>
          </w:tcPr>
          <w:p w14:paraId="092473D4" w14:textId="77777777" w:rsidR="00B720C9" w:rsidRPr="00422380" w:rsidRDefault="00B720C9" w:rsidP="006B6C8D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22380">
              <w:rPr>
                <w:rFonts w:ascii="Angsana New" w:hAnsi="Angsana New"/>
                <w:sz w:val="24"/>
                <w:szCs w:val="24"/>
                <w:cs/>
              </w:rPr>
              <w:t>กระแสเงินสดตามสัญญา</w:t>
            </w:r>
          </w:p>
        </w:tc>
      </w:tr>
      <w:tr w:rsidR="00B720C9" w:rsidRPr="00422380" w14:paraId="49365AE7" w14:textId="77777777" w:rsidTr="00521E02">
        <w:trPr>
          <w:tblHeader/>
        </w:trPr>
        <w:tc>
          <w:tcPr>
            <w:tcW w:w="3425" w:type="dxa"/>
            <w:vAlign w:val="bottom"/>
            <w:hideMark/>
          </w:tcPr>
          <w:p w14:paraId="76A281B2" w14:textId="5FC4796B" w:rsidR="00B720C9" w:rsidRPr="00422380" w:rsidRDefault="00B720C9" w:rsidP="006B6C8D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422380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ณ วันที่</w:t>
            </w:r>
            <w:r w:rsidRPr="00422380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 xml:space="preserve"> 3</w:t>
            </w:r>
            <w:r w:rsidR="005C5BE4" w:rsidRPr="00422380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1</w:t>
            </w:r>
            <w:r w:rsidRPr="00422380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 xml:space="preserve"> ธันวาคม </w:t>
            </w:r>
          </w:p>
        </w:tc>
        <w:tc>
          <w:tcPr>
            <w:tcW w:w="900" w:type="dxa"/>
            <w:vAlign w:val="bottom"/>
            <w:hideMark/>
          </w:tcPr>
          <w:p w14:paraId="53567051" w14:textId="77777777" w:rsidR="00B720C9" w:rsidRPr="00422380" w:rsidRDefault="00B720C9" w:rsidP="006B6C8D">
            <w:pPr>
              <w:spacing w:line="240" w:lineRule="auto"/>
              <w:ind w:left="-20" w:right="-1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22380">
              <w:rPr>
                <w:rFonts w:ascii="Angsana New" w:hAnsi="Angsana New"/>
                <w:sz w:val="24"/>
                <w:szCs w:val="24"/>
                <w:cs/>
              </w:rPr>
              <w:t>มูลค่า</w:t>
            </w:r>
          </w:p>
          <w:p w14:paraId="361FA792" w14:textId="77777777" w:rsidR="00B720C9" w:rsidRPr="00422380" w:rsidRDefault="00B720C9" w:rsidP="006B6C8D">
            <w:pPr>
              <w:spacing w:line="240" w:lineRule="auto"/>
              <w:ind w:left="-20" w:right="-1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22380">
              <w:rPr>
                <w:rFonts w:ascii="Angsana New" w:hAnsi="Angsana New"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272" w:type="dxa"/>
          </w:tcPr>
          <w:p w14:paraId="776C6533" w14:textId="77777777" w:rsidR="00B720C9" w:rsidRPr="00422380" w:rsidRDefault="00B720C9" w:rsidP="006B6C8D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7" w:type="dxa"/>
            <w:vAlign w:val="bottom"/>
            <w:hideMark/>
          </w:tcPr>
          <w:p w14:paraId="14735B94" w14:textId="461A5826" w:rsidR="00B720C9" w:rsidRPr="00422380" w:rsidRDefault="00B720C9" w:rsidP="006B6C8D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22380">
              <w:rPr>
                <w:rFonts w:ascii="Angsana New" w:hAnsi="Angsana New"/>
                <w:sz w:val="24"/>
                <w:szCs w:val="24"/>
                <w:cs/>
              </w:rPr>
              <w:t xml:space="preserve">ภายใน </w:t>
            </w:r>
            <w:r w:rsidR="005C5BE4" w:rsidRPr="00422380">
              <w:rPr>
                <w:rFonts w:ascii="Angsana New" w:hAnsi="Angsana New"/>
                <w:sz w:val="24"/>
                <w:szCs w:val="24"/>
              </w:rPr>
              <w:t>1</w:t>
            </w:r>
            <w:r w:rsidRPr="00422380">
              <w:rPr>
                <w:rFonts w:ascii="Angsana New" w:hAnsi="Angsana New"/>
                <w:sz w:val="24"/>
                <w:szCs w:val="24"/>
                <w:cs/>
              </w:rPr>
              <w:t xml:space="preserve"> ปีหรือน้อยกว่า</w:t>
            </w:r>
          </w:p>
        </w:tc>
        <w:tc>
          <w:tcPr>
            <w:tcW w:w="272" w:type="dxa"/>
          </w:tcPr>
          <w:p w14:paraId="288CEE98" w14:textId="77777777" w:rsidR="00B720C9" w:rsidRPr="00422380" w:rsidRDefault="00B720C9" w:rsidP="006B6C8D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3" w:type="dxa"/>
            <w:vAlign w:val="bottom"/>
            <w:hideMark/>
          </w:tcPr>
          <w:p w14:paraId="41AA0F0A" w14:textId="565C2BEC" w:rsidR="00B720C9" w:rsidRPr="00422380" w:rsidRDefault="00B720C9" w:rsidP="006B6C8D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22380">
              <w:rPr>
                <w:rFonts w:ascii="Angsana New" w:hAnsi="Angsana New"/>
                <w:sz w:val="24"/>
                <w:szCs w:val="24"/>
                <w:cs/>
              </w:rPr>
              <w:t xml:space="preserve">มากกว่า </w:t>
            </w:r>
            <w:r w:rsidR="005C5BE4" w:rsidRPr="00422380">
              <w:rPr>
                <w:rFonts w:ascii="Angsana New" w:hAnsi="Angsana New"/>
                <w:sz w:val="24"/>
                <w:szCs w:val="24"/>
              </w:rPr>
              <w:t>1</w:t>
            </w:r>
            <w:r w:rsidRPr="00422380">
              <w:rPr>
                <w:rFonts w:ascii="Angsana New" w:hAnsi="Angsana New"/>
                <w:sz w:val="24"/>
                <w:szCs w:val="24"/>
                <w:cs/>
              </w:rPr>
              <w:t xml:space="preserve"> ปี แต่ไม่เกิน </w:t>
            </w:r>
            <w:r w:rsidRPr="00422380">
              <w:rPr>
                <w:rFonts w:ascii="Angsana New" w:hAnsi="Angsana New"/>
                <w:sz w:val="24"/>
                <w:szCs w:val="24"/>
              </w:rPr>
              <w:t xml:space="preserve">5 </w:t>
            </w:r>
            <w:r w:rsidRPr="00422380">
              <w:rPr>
                <w:rFonts w:ascii="Angsana New" w:hAnsi="Angsana New"/>
                <w:sz w:val="24"/>
                <w:szCs w:val="24"/>
                <w:cs/>
              </w:rPr>
              <w:t>ปี</w:t>
            </w:r>
          </w:p>
        </w:tc>
        <w:tc>
          <w:tcPr>
            <w:tcW w:w="241" w:type="dxa"/>
            <w:vAlign w:val="bottom"/>
          </w:tcPr>
          <w:p w14:paraId="340FD9F6" w14:textId="77777777" w:rsidR="00B720C9" w:rsidRPr="00422380" w:rsidRDefault="00B720C9" w:rsidP="006B6C8D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  <w:vAlign w:val="bottom"/>
            <w:hideMark/>
          </w:tcPr>
          <w:p w14:paraId="5F297859" w14:textId="77777777" w:rsidR="00B720C9" w:rsidRPr="00422380" w:rsidRDefault="00B720C9" w:rsidP="006B6C8D">
            <w:pPr>
              <w:spacing w:line="240" w:lineRule="auto"/>
              <w:ind w:left="-100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22380">
              <w:rPr>
                <w:rFonts w:ascii="Angsana New" w:hAnsi="Angsana New"/>
                <w:sz w:val="24"/>
                <w:szCs w:val="24"/>
                <w:cs/>
              </w:rPr>
              <w:t>มากกว่า</w:t>
            </w:r>
            <w:r w:rsidRPr="00422380">
              <w:rPr>
                <w:rFonts w:ascii="Angsana New" w:hAnsi="Angsana New"/>
                <w:sz w:val="24"/>
                <w:szCs w:val="24"/>
              </w:rPr>
              <w:t xml:space="preserve"> 5 </w:t>
            </w:r>
            <w:r w:rsidRPr="00422380">
              <w:rPr>
                <w:rFonts w:ascii="Angsana New" w:hAnsi="Angsana New"/>
                <w:sz w:val="24"/>
                <w:szCs w:val="24"/>
                <w:cs/>
              </w:rPr>
              <w:t>ปี</w:t>
            </w:r>
          </w:p>
        </w:tc>
        <w:tc>
          <w:tcPr>
            <w:tcW w:w="263" w:type="dxa"/>
            <w:vAlign w:val="bottom"/>
          </w:tcPr>
          <w:p w14:paraId="54FAE132" w14:textId="77777777" w:rsidR="00B720C9" w:rsidRPr="00422380" w:rsidRDefault="00B720C9" w:rsidP="006B6C8D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7" w:type="dxa"/>
            <w:vAlign w:val="bottom"/>
            <w:hideMark/>
          </w:tcPr>
          <w:p w14:paraId="379E2676" w14:textId="77777777" w:rsidR="00B720C9" w:rsidRPr="00422380" w:rsidRDefault="00B720C9" w:rsidP="006B6C8D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22380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</w:tr>
      <w:tr w:rsidR="00B720C9" w:rsidRPr="00422380" w14:paraId="63DAE07D" w14:textId="77777777" w:rsidTr="00521E02">
        <w:trPr>
          <w:tblHeader/>
        </w:trPr>
        <w:tc>
          <w:tcPr>
            <w:tcW w:w="3425" w:type="dxa"/>
          </w:tcPr>
          <w:p w14:paraId="454A282F" w14:textId="77777777" w:rsidR="00B720C9" w:rsidRPr="00422380" w:rsidRDefault="00B720C9" w:rsidP="006B6C8D">
            <w:pPr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5749" w:type="dxa"/>
            <w:gridSpan w:val="9"/>
          </w:tcPr>
          <w:p w14:paraId="48F46BDD" w14:textId="77777777" w:rsidR="00B720C9" w:rsidRPr="00422380" w:rsidRDefault="00B720C9" w:rsidP="006B6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422380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B720C9" w:rsidRPr="00422380" w14:paraId="2D279893" w14:textId="77777777" w:rsidTr="00521E02">
        <w:tc>
          <w:tcPr>
            <w:tcW w:w="3425" w:type="dxa"/>
          </w:tcPr>
          <w:p w14:paraId="5EE30821" w14:textId="404FC400" w:rsidR="00B720C9" w:rsidRPr="00422380" w:rsidRDefault="00B720C9" w:rsidP="006B6C8D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422380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256</w:t>
            </w:r>
            <w:r w:rsidR="00085F74" w:rsidRPr="00422380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7</w:t>
            </w:r>
          </w:p>
        </w:tc>
        <w:tc>
          <w:tcPr>
            <w:tcW w:w="5749" w:type="dxa"/>
            <w:gridSpan w:val="9"/>
          </w:tcPr>
          <w:p w14:paraId="46BBC955" w14:textId="77777777" w:rsidR="00B720C9" w:rsidRPr="00422380" w:rsidRDefault="00B720C9" w:rsidP="006B6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B720C9" w:rsidRPr="00422380" w14:paraId="5D3E7CFD" w14:textId="77777777" w:rsidTr="00521E02">
        <w:tc>
          <w:tcPr>
            <w:tcW w:w="3425" w:type="dxa"/>
            <w:hideMark/>
          </w:tcPr>
          <w:p w14:paraId="6314F8F2" w14:textId="77777777" w:rsidR="00B720C9" w:rsidRPr="00422380" w:rsidRDefault="00B720C9" w:rsidP="006B6C8D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422380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 xml:space="preserve">หนี้สินทางการเงินที่ไม่ใช่อนุพันธ์ </w:t>
            </w:r>
          </w:p>
        </w:tc>
        <w:tc>
          <w:tcPr>
            <w:tcW w:w="900" w:type="dxa"/>
          </w:tcPr>
          <w:p w14:paraId="369F48F0" w14:textId="77777777" w:rsidR="00B720C9" w:rsidRPr="00422380" w:rsidRDefault="00B720C9" w:rsidP="006B6C8D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2" w:type="dxa"/>
          </w:tcPr>
          <w:p w14:paraId="17BDDDAE" w14:textId="77777777" w:rsidR="00B720C9" w:rsidRPr="00422380" w:rsidRDefault="00B720C9" w:rsidP="006B6C8D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7" w:type="dxa"/>
          </w:tcPr>
          <w:p w14:paraId="69EE226B" w14:textId="77777777" w:rsidR="00B720C9" w:rsidRPr="00422380" w:rsidRDefault="00B720C9" w:rsidP="006B6C8D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2" w:type="dxa"/>
          </w:tcPr>
          <w:p w14:paraId="6FAB4446" w14:textId="77777777" w:rsidR="00B720C9" w:rsidRPr="00422380" w:rsidRDefault="00B720C9" w:rsidP="006B6C8D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3" w:type="dxa"/>
          </w:tcPr>
          <w:p w14:paraId="186736BB" w14:textId="77777777" w:rsidR="00B720C9" w:rsidRPr="00422380" w:rsidRDefault="00B720C9" w:rsidP="006B6C8D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1" w:type="dxa"/>
          </w:tcPr>
          <w:p w14:paraId="4AAB5CCE" w14:textId="77777777" w:rsidR="00B720C9" w:rsidRPr="00422380" w:rsidRDefault="00B720C9" w:rsidP="006B6C8D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2B141F82" w14:textId="77777777" w:rsidR="00B720C9" w:rsidRPr="00422380" w:rsidRDefault="00B720C9" w:rsidP="006B6C8D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3" w:type="dxa"/>
          </w:tcPr>
          <w:p w14:paraId="3E097B72" w14:textId="77777777" w:rsidR="00B720C9" w:rsidRPr="00422380" w:rsidRDefault="00B720C9" w:rsidP="006B6C8D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7" w:type="dxa"/>
          </w:tcPr>
          <w:p w14:paraId="0CD18741" w14:textId="77777777" w:rsidR="00B720C9" w:rsidRPr="00422380" w:rsidRDefault="00B720C9" w:rsidP="006B6C8D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2749A7" w:rsidRPr="00422380" w14:paraId="7C6C97A2" w14:textId="77777777" w:rsidTr="00521E02">
        <w:tc>
          <w:tcPr>
            <w:tcW w:w="3425" w:type="dxa"/>
            <w:hideMark/>
          </w:tcPr>
          <w:p w14:paraId="414DCE7A" w14:textId="77777777" w:rsidR="002749A7" w:rsidRPr="00422380" w:rsidRDefault="002749A7" w:rsidP="002749A7">
            <w:pPr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</w:rPr>
            </w:pPr>
            <w:r w:rsidRPr="00422380">
              <w:rPr>
                <w:rFonts w:ascii="Angsana New" w:hAnsi="Angsana New"/>
                <w:sz w:val="24"/>
                <w:szCs w:val="24"/>
                <w:cs/>
              </w:rPr>
              <w:t xml:space="preserve">เจ้าหนี้การค้า </w:t>
            </w:r>
          </w:p>
        </w:tc>
        <w:tc>
          <w:tcPr>
            <w:tcW w:w="900" w:type="dxa"/>
          </w:tcPr>
          <w:p w14:paraId="60F6EC9E" w14:textId="3A8B7DEB" w:rsidR="002749A7" w:rsidRPr="00422380" w:rsidRDefault="002749A7" w:rsidP="001370F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22380">
              <w:rPr>
                <w:rFonts w:ascii="Angsana New" w:hAnsi="Angsana New"/>
                <w:sz w:val="24"/>
                <w:szCs w:val="24"/>
              </w:rPr>
              <w:t>425,800</w:t>
            </w:r>
          </w:p>
        </w:tc>
        <w:tc>
          <w:tcPr>
            <w:tcW w:w="272" w:type="dxa"/>
          </w:tcPr>
          <w:p w14:paraId="7BE0627B" w14:textId="77777777" w:rsidR="002749A7" w:rsidRPr="00422380" w:rsidRDefault="002749A7" w:rsidP="002749A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7" w:type="dxa"/>
          </w:tcPr>
          <w:p w14:paraId="6A2EF6E7" w14:textId="146A60D0" w:rsidR="002749A7" w:rsidRPr="00422380" w:rsidRDefault="002749A7" w:rsidP="002749A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22380">
              <w:rPr>
                <w:rFonts w:ascii="Angsana New" w:hAnsi="Angsana New"/>
                <w:sz w:val="24"/>
                <w:szCs w:val="24"/>
              </w:rPr>
              <w:t>425,800</w:t>
            </w:r>
          </w:p>
        </w:tc>
        <w:tc>
          <w:tcPr>
            <w:tcW w:w="272" w:type="dxa"/>
          </w:tcPr>
          <w:p w14:paraId="26C2DD40" w14:textId="77777777" w:rsidR="002749A7" w:rsidRPr="00422380" w:rsidRDefault="002749A7" w:rsidP="002749A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3" w:type="dxa"/>
          </w:tcPr>
          <w:p w14:paraId="1CAEB838" w14:textId="5010C721" w:rsidR="002749A7" w:rsidRPr="00422380" w:rsidRDefault="002749A7" w:rsidP="002749A7">
            <w:pPr>
              <w:tabs>
                <w:tab w:val="clear" w:pos="680"/>
                <w:tab w:val="left" w:pos="515"/>
                <w:tab w:val="decimal" w:pos="706"/>
              </w:tabs>
              <w:spacing w:line="240" w:lineRule="auto"/>
              <w:ind w:right="-2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2238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41" w:type="dxa"/>
          </w:tcPr>
          <w:p w14:paraId="75DDF942" w14:textId="77777777" w:rsidR="002749A7" w:rsidRPr="00422380" w:rsidRDefault="002749A7" w:rsidP="002749A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5FB04CAA" w14:textId="2EB42657" w:rsidR="002749A7" w:rsidRPr="00422380" w:rsidRDefault="002749A7" w:rsidP="002749A7">
            <w:pPr>
              <w:tabs>
                <w:tab w:val="clear" w:pos="680"/>
                <w:tab w:val="left" w:pos="515"/>
                <w:tab w:val="decimal" w:pos="706"/>
              </w:tabs>
              <w:spacing w:line="240" w:lineRule="auto"/>
              <w:ind w:right="-2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2238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63" w:type="dxa"/>
          </w:tcPr>
          <w:p w14:paraId="097A00FC" w14:textId="77777777" w:rsidR="002749A7" w:rsidRPr="00422380" w:rsidRDefault="002749A7" w:rsidP="002749A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7" w:type="dxa"/>
          </w:tcPr>
          <w:p w14:paraId="28847441" w14:textId="502F99EB" w:rsidR="002749A7" w:rsidRPr="00422380" w:rsidRDefault="002749A7" w:rsidP="002749A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22380">
              <w:rPr>
                <w:rFonts w:ascii="Angsana New" w:hAnsi="Angsana New"/>
                <w:sz w:val="24"/>
                <w:szCs w:val="24"/>
              </w:rPr>
              <w:t>425,800</w:t>
            </w:r>
          </w:p>
        </w:tc>
      </w:tr>
      <w:tr w:rsidR="002749A7" w:rsidRPr="00422380" w14:paraId="0ED405BC" w14:textId="77777777" w:rsidTr="00521E02">
        <w:tc>
          <w:tcPr>
            <w:tcW w:w="3425" w:type="dxa"/>
          </w:tcPr>
          <w:p w14:paraId="1101B1D6" w14:textId="53D144C1" w:rsidR="002749A7" w:rsidRPr="00422380" w:rsidRDefault="002749A7" w:rsidP="002749A7">
            <w:pPr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  <w:cs/>
              </w:rPr>
            </w:pPr>
            <w:r w:rsidRPr="00422380">
              <w:rPr>
                <w:rFonts w:ascii="Angsana New" w:hAnsi="Angsana New" w:hint="cs"/>
                <w:sz w:val="24"/>
                <w:szCs w:val="24"/>
                <w:cs/>
              </w:rPr>
              <w:t>เจ้าหนี้อื่น</w:t>
            </w:r>
          </w:p>
        </w:tc>
        <w:tc>
          <w:tcPr>
            <w:tcW w:w="900" w:type="dxa"/>
          </w:tcPr>
          <w:p w14:paraId="09101645" w14:textId="737FFF9F" w:rsidR="002749A7" w:rsidRPr="00422380" w:rsidRDefault="002749A7" w:rsidP="001370F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22380">
              <w:rPr>
                <w:rFonts w:ascii="Angsana New" w:hAnsi="Angsana New"/>
                <w:sz w:val="24"/>
                <w:szCs w:val="24"/>
              </w:rPr>
              <w:t>9</w:t>
            </w:r>
            <w:r w:rsidR="00A81696" w:rsidRPr="00422380">
              <w:rPr>
                <w:rFonts w:ascii="Angsana New" w:hAnsi="Angsana New"/>
                <w:sz w:val="24"/>
                <w:szCs w:val="24"/>
              </w:rPr>
              <w:t>66,009</w:t>
            </w:r>
          </w:p>
        </w:tc>
        <w:tc>
          <w:tcPr>
            <w:tcW w:w="272" w:type="dxa"/>
          </w:tcPr>
          <w:p w14:paraId="4932F908" w14:textId="77777777" w:rsidR="002749A7" w:rsidRPr="00422380" w:rsidRDefault="002749A7" w:rsidP="002749A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7" w:type="dxa"/>
          </w:tcPr>
          <w:p w14:paraId="438888F0" w14:textId="4D348E7E" w:rsidR="002749A7" w:rsidRPr="00422380" w:rsidRDefault="002749A7" w:rsidP="002749A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22380">
              <w:rPr>
                <w:rFonts w:ascii="Angsana New" w:hAnsi="Angsana New"/>
                <w:sz w:val="24"/>
                <w:szCs w:val="24"/>
              </w:rPr>
              <w:t>9</w:t>
            </w:r>
            <w:r w:rsidR="00A81696" w:rsidRPr="00422380">
              <w:rPr>
                <w:rFonts w:ascii="Angsana New" w:hAnsi="Angsana New"/>
                <w:sz w:val="24"/>
                <w:szCs w:val="24"/>
              </w:rPr>
              <w:t>66,009</w:t>
            </w:r>
          </w:p>
        </w:tc>
        <w:tc>
          <w:tcPr>
            <w:tcW w:w="272" w:type="dxa"/>
          </w:tcPr>
          <w:p w14:paraId="67FA41A4" w14:textId="77777777" w:rsidR="002749A7" w:rsidRPr="00422380" w:rsidRDefault="002749A7" w:rsidP="002749A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3" w:type="dxa"/>
          </w:tcPr>
          <w:p w14:paraId="06B52459" w14:textId="37186329" w:rsidR="002749A7" w:rsidRPr="00422380" w:rsidRDefault="002749A7" w:rsidP="002749A7">
            <w:pPr>
              <w:tabs>
                <w:tab w:val="clear" w:pos="680"/>
                <w:tab w:val="left" w:pos="515"/>
                <w:tab w:val="decimal" w:pos="706"/>
              </w:tabs>
              <w:spacing w:line="240" w:lineRule="auto"/>
              <w:ind w:right="-2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2238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41" w:type="dxa"/>
          </w:tcPr>
          <w:p w14:paraId="6E400FCB" w14:textId="77777777" w:rsidR="002749A7" w:rsidRPr="00422380" w:rsidRDefault="002749A7" w:rsidP="002749A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2AAAD80E" w14:textId="3DA0E0E7" w:rsidR="002749A7" w:rsidRPr="00422380" w:rsidRDefault="002749A7" w:rsidP="002749A7">
            <w:pPr>
              <w:tabs>
                <w:tab w:val="clear" w:pos="680"/>
                <w:tab w:val="left" w:pos="515"/>
                <w:tab w:val="decimal" w:pos="706"/>
              </w:tabs>
              <w:spacing w:line="240" w:lineRule="auto"/>
              <w:ind w:right="-2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2238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63" w:type="dxa"/>
          </w:tcPr>
          <w:p w14:paraId="772F6DEB" w14:textId="77777777" w:rsidR="002749A7" w:rsidRPr="00422380" w:rsidRDefault="002749A7" w:rsidP="002749A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7" w:type="dxa"/>
          </w:tcPr>
          <w:p w14:paraId="7198D298" w14:textId="08052C9F" w:rsidR="002749A7" w:rsidRPr="00422380" w:rsidRDefault="002749A7" w:rsidP="002749A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22380">
              <w:rPr>
                <w:rFonts w:ascii="Angsana New" w:hAnsi="Angsana New"/>
                <w:sz w:val="24"/>
                <w:szCs w:val="24"/>
              </w:rPr>
              <w:t>9</w:t>
            </w:r>
            <w:r w:rsidR="00A81696" w:rsidRPr="00422380">
              <w:rPr>
                <w:rFonts w:ascii="Angsana New" w:hAnsi="Angsana New"/>
                <w:sz w:val="24"/>
                <w:szCs w:val="24"/>
              </w:rPr>
              <w:t>66,009</w:t>
            </w:r>
          </w:p>
        </w:tc>
      </w:tr>
      <w:tr w:rsidR="002749A7" w:rsidRPr="00422380" w14:paraId="084E1131" w14:textId="77777777" w:rsidTr="00521E02">
        <w:tc>
          <w:tcPr>
            <w:tcW w:w="3425" w:type="dxa"/>
          </w:tcPr>
          <w:p w14:paraId="3BD449F8" w14:textId="2D91986A" w:rsidR="002749A7" w:rsidRPr="00422380" w:rsidRDefault="002749A7" w:rsidP="002749A7">
            <w:pPr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  <w:cs/>
              </w:rPr>
            </w:pPr>
            <w:r w:rsidRPr="00422380">
              <w:rPr>
                <w:rFonts w:ascii="Angsana New" w:hAnsi="Angsana New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00" w:type="dxa"/>
          </w:tcPr>
          <w:p w14:paraId="5A269213" w14:textId="516E4BE1" w:rsidR="002749A7" w:rsidRPr="00422380" w:rsidRDefault="002749A7" w:rsidP="001370F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22380">
              <w:rPr>
                <w:rFonts w:ascii="Angsana New" w:hAnsi="Angsana New"/>
                <w:sz w:val="24"/>
                <w:szCs w:val="24"/>
              </w:rPr>
              <w:t>150,000</w:t>
            </w:r>
          </w:p>
        </w:tc>
        <w:tc>
          <w:tcPr>
            <w:tcW w:w="272" w:type="dxa"/>
          </w:tcPr>
          <w:p w14:paraId="14BEBAB9" w14:textId="77777777" w:rsidR="002749A7" w:rsidRPr="00422380" w:rsidRDefault="002749A7" w:rsidP="002749A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7" w:type="dxa"/>
          </w:tcPr>
          <w:p w14:paraId="740DFA2F" w14:textId="0F61CFE8" w:rsidR="002749A7" w:rsidRPr="00422380" w:rsidRDefault="002749A7" w:rsidP="002749A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22380">
              <w:rPr>
                <w:rFonts w:ascii="Angsana New" w:hAnsi="Angsana New"/>
                <w:sz w:val="24"/>
                <w:szCs w:val="24"/>
              </w:rPr>
              <w:t>150,000</w:t>
            </w:r>
          </w:p>
        </w:tc>
        <w:tc>
          <w:tcPr>
            <w:tcW w:w="272" w:type="dxa"/>
          </w:tcPr>
          <w:p w14:paraId="5743D901" w14:textId="77777777" w:rsidR="002749A7" w:rsidRPr="00422380" w:rsidRDefault="002749A7" w:rsidP="002749A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3" w:type="dxa"/>
          </w:tcPr>
          <w:p w14:paraId="60E8E5FC" w14:textId="3671B09A" w:rsidR="002749A7" w:rsidRPr="00422380" w:rsidRDefault="002749A7" w:rsidP="002749A7">
            <w:pPr>
              <w:tabs>
                <w:tab w:val="clear" w:pos="680"/>
                <w:tab w:val="left" w:pos="515"/>
                <w:tab w:val="decimal" w:pos="706"/>
              </w:tabs>
              <w:spacing w:line="240" w:lineRule="auto"/>
              <w:ind w:right="-2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2238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41" w:type="dxa"/>
          </w:tcPr>
          <w:p w14:paraId="61CBE097" w14:textId="77777777" w:rsidR="002749A7" w:rsidRPr="00422380" w:rsidRDefault="002749A7" w:rsidP="002749A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6573FE35" w14:textId="4290DC10" w:rsidR="002749A7" w:rsidRPr="00422380" w:rsidRDefault="002749A7" w:rsidP="002749A7">
            <w:pPr>
              <w:tabs>
                <w:tab w:val="clear" w:pos="680"/>
                <w:tab w:val="left" w:pos="515"/>
                <w:tab w:val="decimal" w:pos="706"/>
              </w:tabs>
              <w:spacing w:line="240" w:lineRule="auto"/>
              <w:ind w:right="-2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2238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63" w:type="dxa"/>
          </w:tcPr>
          <w:p w14:paraId="2DEC3309" w14:textId="77777777" w:rsidR="002749A7" w:rsidRPr="00422380" w:rsidRDefault="002749A7" w:rsidP="002749A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7" w:type="dxa"/>
          </w:tcPr>
          <w:p w14:paraId="596EBCCE" w14:textId="4A571CAA" w:rsidR="002749A7" w:rsidRPr="00422380" w:rsidRDefault="002749A7" w:rsidP="002749A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22380">
              <w:rPr>
                <w:rFonts w:ascii="Angsana New" w:hAnsi="Angsana New"/>
                <w:sz w:val="24"/>
                <w:szCs w:val="24"/>
              </w:rPr>
              <w:t>150,000</w:t>
            </w:r>
          </w:p>
        </w:tc>
      </w:tr>
      <w:tr w:rsidR="002749A7" w:rsidRPr="00422380" w14:paraId="444B58B5" w14:textId="77777777" w:rsidTr="00521E02">
        <w:trPr>
          <w:trHeight w:val="119"/>
        </w:trPr>
        <w:tc>
          <w:tcPr>
            <w:tcW w:w="3425" w:type="dxa"/>
            <w:hideMark/>
          </w:tcPr>
          <w:p w14:paraId="4CBBB0B5" w14:textId="77777777" w:rsidR="002749A7" w:rsidRPr="00422380" w:rsidRDefault="002749A7" w:rsidP="002749A7">
            <w:pPr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</w:rPr>
            </w:pPr>
            <w:r w:rsidRPr="00422380">
              <w:rPr>
                <w:rFonts w:ascii="Angsana New" w:hAnsi="Angsana New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00" w:type="dxa"/>
            <w:vAlign w:val="bottom"/>
          </w:tcPr>
          <w:p w14:paraId="5776F4AE" w14:textId="0AF39135" w:rsidR="002749A7" w:rsidRPr="00422380" w:rsidRDefault="002749A7" w:rsidP="002749A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22380">
              <w:rPr>
                <w:rFonts w:ascii="Angsana New" w:hAnsi="Angsana New"/>
                <w:sz w:val="24"/>
                <w:szCs w:val="24"/>
              </w:rPr>
              <w:t>620,000</w:t>
            </w:r>
          </w:p>
        </w:tc>
        <w:tc>
          <w:tcPr>
            <w:tcW w:w="272" w:type="dxa"/>
            <w:vAlign w:val="bottom"/>
          </w:tcPr>
          <w:p w14:paraId="0995AAC1" w14:textId="77777777" w:rsidR="002749A7" w:rsidRPr="00422380" w:rsidRDefault="002749A7" w:rsidP="002749A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7" w:type="dxa"/>
            <w:vAlign w:val="bottom"/>
          </w:tcPr>
          <w:p w14:paraId="4DC46509" w14:textId="3D1663DD" w:rsidR="002749A7" w:rsidRPr="00422380" w:rsidRDefault="002749A7" w:rsidP="001370F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22380">
              <w:rPr>
                <w:rFonts w:ascii="Angsana New" w:hAnsi="Angsana New"/>
                <w:sz w:val="24"/>
                <w:szCs w:val="24"/>
              </w:rPr>
              <w:t>34,000</w:t>
            </w:r>
          </w:p>
        </w:tc>
        <w:tc>
          <w:tcPr>
            <w:tcW w:w="272" w:type="dxa"/>
            <w:vAlign w:val="bottom"/>
          </w:tcPr>
          <w:p w14:paraId="0264E995" w14:textId="77777777" w:rsidR="002749A7" w:rsidRPr="00422380" w:rsidRDefault="002749A7" w:rsidP="002749A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3" w:type="dxa"/>
            <w:vAlign w:val="bottom"/>
          </w:tcPr>
          <w:p w14:paraId="7461AE66" w14:textId="1F01E550" w:rsidR="002749A7" w:rsidRPr="00422380" w:rsidRDefault="002749A7" w:rsidP="002749A7">
            <w:pPr>
              <w:tabs>
                <w:tab w:val="clear" w:pos="680"/>
                <w:tab w:val="left" w:pos="515"/>
                <w:tab w:val="decimal" w:pos="706"/>
              </w:tabs>
              <w:spacing w:line="240" w:lineRule="auto"/>
              <w:ind w:right="-2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2238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41" w:type="dxa"/>
            <w:vAlign w:val="bottom"/>
          </w:tcPr>
          <w:p w14:paraId="626C84E1" w14:textId="77777777" w:rsidR="002749A7" w:rsidRPr="00422380" w:rsidRDefault="002749A7" w:rsidP="002749A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  <w:vAlign w:val="bottom"/>
          </w:tcPr>
          <w:p w14:paraId="78328606" w14:textId="26C6E13E" w:rsidR="002749A7" w:rsidRPr="00422380" w:rsidRDefault="002749A7" w:rsidP="002749A7">
            <w:pPr>
              <w:tabs>
                <w:tab w:val="clear" w:pos="680"/>
                <w:tab w:val="left" w:pos="515"/>
                <w:tab w:val="decimal" w:pos="706"/>
              </w:tabs>
              <w:spacing w:line="240" w:lineRule="auto"/>
              <w:ind w:right="-2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22380">
              <w:rPr>
                <w:rFonts w:ascii="Angsana New" w:hAnsi="Angsana New"/>
                <w:sz w:val="24"/>
                <w:szCs w:val="24"/>
              </w:rPr>
              <w:t>586,000</w:t>
            </w:r>
          </w:p>
        </w:tc>
        <w:tc>
          <w:tcPr>
            <w:tcW w:w="263" w:type="dxa"/>
            <w:vAlign w:val="bottom"/>
          </w:tcPr>
          <w:p w14:paraId="454C8FA9" w14:textId="77777777" w:rsidR="002749A7" w:rsidRPr="00422380" w:rsidRDefault="002749A7" w:rsidP="002749A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7" w:type="dxa"/>
            <w:vAlign w:val="bottom"/>
          </w:tcPr>
          <w:p w14:paraId="25302D6C" w14:textId="36BBBD53" w:rsidR="002749A7" w:rsidRPr="00422380" w:rsidRDefault="002749A7" w:rsidP="002749A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22380">
              <w:rPr>
                <w:rFonts w:ascii="Angsana New" w:hAnsi="Angsana New"/>
                <w:sz w:val="24"/>
                <w:szCs w:val="24"/>
              </w:rPr>
              <w:t>620,000</w:t>
            </w:r>
          </w:p>
        </w:tc>
      </w:tr>
      <w:tr w:rsidR="002749A7" w:rsidRPr="00422380" w14:paraId="2B8F244F" w14:textId="77777777" w:rsidTr="00993568">
        <w:tc>
          <w:tcPr>
            <w:tcW w:w="3425" w:type="dxa"/>
            <w:hideMark/>
          </w:tcPr>
          <w:p w14:paraId="1996F4BE" w14:textId="77777777" w:rsidR="002749A7" w:rsidRPr="00422380" w:rsidRDefault="002749A7" w:rsidP="002749A7">
            <w:pPr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</w:rPr>
            </w:pPr>
            <w:r w:rsidRPr="00422380">
              <w:rPr>
                <w:rFonts w:ascii="Angsana New" w:hAnsi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37E075" w14:textId="5B5ADCA9" w:rsidR="002749A7" w:rsidRPr="00422380" w:rsidRDefault="002749A7" w:rsidP="001370F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22380">
              <w:rPr>
                <w:rFonts w:ascii="Angsana New" w:hAnsi="Angsana New"/>
                <w:sz w:val="24"/>
                <w:szCs w:val="24"/>
              </w:rPr>
              <w:t>249,586</w:t>
            </w:r>
          </w:p>
        </w:tc>
        <w:tc>
          <w:tcPr>
            <w:tcW w:w="272" w:type="dxa"/>
          </w:tcPr>
          <w:p w14:paraId="2DAAD4A0" w14:textId="77777777" w:rsidR="002749A7" w:rsidRPr="00422380" w:rsidRDefault="002749A7" w:rsidP="002749A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ABDC17" w14:textId="47D0327C" w:rsidR="002749A7" w:rsidRPr="00422380" w:rsidRDefault="002749A7" w:rsidP="002749A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22380">
              <w:rPr>
                <w:rFonts w:ascii="Angsana New" w:hAnsi="Angsana New"/>
                <w:sz w:val="24"/>
                <w:szCs w:val="24"/>
              </w:rPr>
              <w:t>100,865</w:t>
            </w:r>
          </w:p>
        </w:tc>
        <w:tc>
          <w:tcPr>
            <w:tcW w:w="272" w:type="dxa"/>
          </w:tcPr>
          <w:p w14:paraId="1527094B" w14:textId="77777777" w:rsidR="002749A7" w:rsidRPr="00422380" w:rsidRDefault="002749A7" w:rsidP="002749A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9C38CC" w14:textId="192D98E3" w:rsidR="002749A7" w:rsidRPr="00422380" w:rsidRDefault="002749A7" w:rsidP="002749A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22380">
              <w:rPr>
                <w:rFonts w:ascii="Angsana New" w:hAnsi="Angsana New"/>
                <w:sz w:val="24"/>
                <w:szCs w:val="24"/>
              </w:rPr>
              <w:t>164,823</w:t>
            </w:r>
          </w:p>
        </w:tc>
        <w:tc>
          <w:tcPr>
            <w:tcW w:w="241" w:type="dxa"/>
          </w:tcPr>
          <w:p w14:paraId="253BA694" w14:textId="77777777" w:rsidR="002749A7" w:rsidRPr="00422380" w:rsidRDefault="002749A7" w:rsidP="002749A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7245A4" w14:textId="054F0E24" w:rsidR="002749A7" w:rsidRPr="00422380" w:rsidRDefault="002749A7" w:rsidP="002749A7">
            <w:pPr>
              <w:tabs>
                <w:tab w:val="clear" w:pos="680"/>
                <w:tab w:val="left" w:pos="515"/>
                <w:tab w:val="decimal" w:pos="706"/>
              </w:tabs>
              <w:spacing w:line="240" w:lineRule="auto"/>
              <w:ind w:right="-2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2238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63" w:type="dxa"/>
          </w:tcPr>
          <w:p w14:paraId="46E6A887" w14:textId="77777777" w:rsidR="002749A7" w:rsidRPr="00422380" w:rsidRDefault="002749A7" w:rsidP="002749A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DC17F0" w14:textId="44DE2E1B" w:rsidR="002749A7" w:rsidRPr="00422380" w:rsidRDefault="002749A7" w:rsidP="002749A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22380">
              <w:rPr>
                <w:rFonts w:ascii="Angsana New" w:hAnsi="Angsana New"/>
                <w:sz w:val="24"/>
                <w:szCs w:val="24"/>
              </w:rPr>
              <w:t>265,688</w:t>
            </w:r>
          </w:p>
        </w:tc>
      </w:tr>
      <w:tr w:rsidR="002749A7" w:rsidRPr="00422380" w14:paraId="026BAD8F" w14:textId="77777777" w:rsidTr="00993568">
        <w:tc>
          <w:tcPr>
            <w:tcW w:w="3425" w:type="dxa"/>
          </w:tcPr>
          <w:p w14:paraId="2D70C789" w14:textId="77777777" w:rsidR="002749A7" w:rsidRPr="00422380" w:rsidRDefault="002749A7" w:rsidP="002749A7">
            <w:pPr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AA3AEA1" w14:textId="357205E9" w:rsidR="002749A7" w:rsidRPr="00422380" w:rsidRDefault="002749A7" w:rsidP="002749A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22380">
              <w:rPr>
                <w:rFonts w:ascii="Angsana New" w:hAnsi="Angsana New"/>
                <w:b/>
                <w:bCs/>
                <w:sz w:val="24"/>
                <w:szCs w:val="24"/>
              </w:rPr>
              <w:t>2,4</w:t>
            </w:r>
            <w:r w:rsidR="00A81696" w:rsidRPr="00422380">
              <w:rPr>
                <w:rFonts w:ascii="Angsana New" w:hAnsi="Angsana New"/>
                <w:b/>
                <w:bCs/>
                <w:sz w:val="24"/>
                <w:szCs w:val="24"/>
              </w:rPr>
              <w:t>11,395</w:t>
            </w:r>
          </w:p>
        </w:tc>
        <w:tc>
          <w:tcPr>
            <w:tcW w:w="272" w:type="dxa"/>
          </w:tcPr>
          <w:p w14:paraId="546F4ADA" w14:textId="77777777" w:rsidR="002749A7" w:rsidRPr="00422380" w:rsidRDefault="002749A7" w:rsidP="002749A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C976A68" w14:textId="773BC45B" w:rsidR="002749A7" w:rsidRPr="00422380" w:rsidRDefault="002749A7" w:rsidP="002749A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22380">
              <w:rPr>
                <w:rFonts w:ascii="Angsana New" w:hAnsi="Angsana New"/>
                <w:b/>
                <w:bCs/>
                <w:sz w:val="24"/>
                <w:szCs w:val="24"/>
              </w:rPr>
              <w:t>1</w:t>
            </w:r>
            <w:r w:rsidR="00A81696" w:rsidRPr="00422380">
              <w:rPr>
                <w:rFonts w:ascii="Angsana New" w:hAnsi="Angsana New"/>
                <w:b/>
                <w:bCs/>
                <w:sz w:val="24"/>
                <w:szCs w:val="24"/>
              </w:rPr>
              <w:t>,676,674</w:t>
            </w:r>
          </w:p>
        </w:tc>
        <w:tc>
          <w:tcPr>
            <w:tcW w:w="272" w:type="dxa"/>
          </w:tcPr>
          <w:p w14:paraId="67D9F01F" w14:textId="77777777" w:rsidR="002749A7" w:rsidRPr="00422380" w:rsidRDefault="002749A7" w:rsidP="002749A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EDDB505" w14:textId="36233328" w:rsidR="002749A7" w:rsidRPr="00422380" w:rsidRDefault="002749A7" w:rsidP="002749A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22380">
              <w:rPr>
                <w:rFonts w:ascii="Angsana New" w:hAnsi="Angsana New"/>
                <w:b/>
                <w:bCs/>
                <w:sz w:val="24"/>
                <w:szCs w:val="24"/>
              </w:rPr>
              <w:t>164,823</w:t>
            </w:r>
          </w:p>
        </w:tc>
        <w:tc>
          <w:tcPr>
            <w:tcW w:w="241" w:type="dxa"/>
          </w:tcPr>
          <w:p w14:paraId="0A765FE7" w14:textId="77777777" w:rsidR="002749A7" w:rsidRPr="00422380" w:rsidRDefault="002749A7" w:rsidP="002749A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A49E7A6" w14:textId="7F6E6669" w:rsidR="002749A7" w:rsidRPr="00422380" w:rsidRDefault="002749A7" w:rsidP="002749A7">
            <w:pPr>
              <w:tabs>
                <w:tab w:val="clear" w:pos="680"/>
                <w:tab w:val="left" w:pos="515"/>
                <w:tab w:val="decimal" w:pos="706"/>
              </w:tabs>
              <w:spacing w:line="240" w:lineRule="auto"/>
              <w:ind w:right="-29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22380">
              <w:rPr>
                <w:rFonts w:ascii="Angsana New" w:hAnsi="Angsana New"/>
                <w:b/>
                <w:bCs/>
                <w:sz w:val="24"/>
                <w:szCs w:val="24"/>
              </w:rPr>
              <w:t>586,000</w:t>
            </w:r>
          </w:p>
        </w:tc>
        <w:tc>
          <w:tcPr>
            <w:tcW w:w="263" w:type="dxa"/>
          </w:tcPr>
          <w:p w14:paraId="0048B721" w14:textId="77777777" w:rsidR="002749A7" w:rsidRPr="00422380" w:rsidRDefault="002749A7" w:rsidP="002749A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0A62F27" w14:textId="04CD8F85" w:rsidR="002749A7" w:rsidRPr="00422380" w:rsidRDefault="002749A7" w:rsidP="002749A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22380">
              <w:rPr>
                <w:rFonts w:ascii="Angsana New" w:hAnsi="Angsana New"/>
                <w:b/>
                <w:bCs/>
                <w:sz w:val="24"/>
                <w:szCs w:val="24"/>
              </w:rPr>
              <w:t>2,</w:t>
            </w:r>
            <w:r w:rsidR="00A81696" w:rsidRPr="00422380">
              <w:rPr>
                <w:rFonts w:ascii="Angsana New" w:hAnsi="Angsana New"/>
                <w:b/>
                <w:bCs/>
                <w:sz w:val="24"/>
                <w:szCs w:val="24"/>
              </w:rPr>
              <w:t>427,497</w:t>
            </w:r>
          </w:p>
        </w:tc>
      </w:tr>
      <w:tr w:rsidR="002749A7" w:rsidRPr="00422380" w14:paraId="22BFDE68" w14:textId="77777777" w:rsidTr="00993568">
        <w:tc>
          <w:tcPr>
            <w:tcW w:w="3425" w:type="dxa"/>
          </w:tcPr>
          <w:p w14:paraId="2F2D88C8" w14:textId="77777777" w:rsidR="002749A7" w:rsidRPr="00422380" w:rsidRDefault="002749A7" w:rsidP="002749A7">
            <w:pPr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</w:tcPr>
          <w:p w14:paraId="00E51A0E" w14:textId="77777777" w:rsidR="002749A7" w:rsidRPr="00422380" w:rsidRDefault="002749A7" w:rsidP="002749A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2" w:type="dxa"/>
          </w:tcPr>
          <w:p w14:paraId="702543CE" w14:textId="77777777" w:rsidR="002749A7" w:rsidRPr="00422380" w:rsidRDefault="002749A7" w:rsidP="002749A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double" w:sz="4" w:space="0" w:color="auto"/>
              <w:left w:val="nil"/>
              <w:right w:val="nil"/>
            </w:tcBorders>
          </w:tcPr>
          <w:p w14:paraId="60A722EE" w14:textId="77777777" w:rsidR="002749A7" w:rsidRPr="00422380" w:rsidRDefault="002749A7" w:rsidP="002749A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2" w:type="dxa"/>
          </w:tcPr>
          <w:p w14:paraId="06F3FBD3" w14:textId="77777777" w:rsidR="002749A7" w:rsidRPr="00422380" w:rsidRDefault="002749A7" w:rsidP="002749A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33" w:type="dxa"/>
            <w:tcBorders>
              <w:top w:val="double" w:sz="4" w:space="0" w:color="auto"/>
              <w:left w:val="nil"/>
              <w:right w:val="nil"/>
            </w:tcBorders>
          </w:tcPr>
          <w:p w14:paraId="59108EB0" w14:textId="77777777" w:rsidR="002749A7" w:rsidRPr="00422380" w:rsidRDefault="002749A7" w:rsidP="002749A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41" w:type="dxa"/>
          </w:tcPr>
          <w:p w14:paraId="6B3EE940" w14:textId="77777777" w:rsidR="002749A7" w:rsidRPr="00422380" w:rsidRDefault="002749A7" w:rsidP="002749A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double" w:sz="4" w:space="0" w:color="auto"/>
              <w:left w:val="nil"/>
              <w:right w:val="nil"/>
            </w:tcBorders>
          </w:tcPr>
          <w:p w14:paraId="67872AFE" w14:textId="77777777" w:rsidR="002749A7" w:rsidRPr="00422380" w:rsidRDefault="002749A7" w:rsidP="002749A7">
            <w:pPr>
              <w:tabs>
                <w:tab w:val="clear" w:pos="680"/>
                <w:tab w:val="left" w:pos="515"/>
                <w:tab w:val="decimal" w:pos="706"/>
              </w:tabs>
              <w:spacing w:line="240" w:lineRule="auto"/>
              <w:ind w:right="-29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63" w:type="dxa"/>
          </w:tcPr>
          <w:p w14:paraId="47893E18" w14:textId="77777777" w:rsidR="002749A7" w:rsidRPr="00422380" w:rsidRDefault="002749A7" w:rsidP="002749A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47" w:type="dxa"/>
            <w:tcBorders>
              <w:top w:val="double" w:sz="4" w:space="0" w:color="auto"/>
              <w:left w:val="nil"/>
              <w:right w:val="nil"/>
            </w:tcBorders>
          </w:tcPr>
          <w:p w14:paraId="7720072A" w14:textId="77777777" w:rsidR="002749A7" w:rsidRPr="00422380" w:rsidRDefault="002749A7" w:rsidP="002749A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2749A7" w:rsidRPr="00422380" w14:paraId="6C65056B" w14:textId="77777777" w:rsidTr="00964F55">
        <w:tc>
          <w:tcPr>
            <w:tcW w:w="3425" w:type="dxa"/>
          </w:tcPr>
          <w:p w14:paraId="3F945659" w14:textId="73774FE4" w:rsidR="002749A7" w:rsidRPr="00422380" w:rsidRDefault="002749A7" w:rsidP="002749A7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422380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2566</w:t>
            </w:r>
          </w:p>
        </w:tc>
        <w:tc>
          <w:tcPr>
            <w:tcW w:w="5749" w:type="dxa"/>
            <w:gridSpan w:val="9"/>
          </w:tcPr>
          <w:p w14:paraId="38C1584B" w14:textId="77777777" w:rsidR="002749A7" w:rsidRPr="00422380" w:rsidRDefault="002749A7" w:rsidP="00274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2749A7" w:rsidRPr="00422380" w14:paraId="0B21BBE1" w14:textId="77777777" w:rsidTr="00964F55">
        <w:tc>
          <w:tcPr>
            <w:tcW w:w="3425" w:type="dxa"/>
            <w:hideMark/>
          </w:tcPr>
          <w:p w14:paraId="7A8DC158" w14:textId="77777777" w:rsidR="002749A7" w:rsidRPr="00422380" w:rsidRDefault="002749A7" w:rsidP="002749A7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422380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 xml:space="preserve">หนี้สินทางการเงินที่ไม่ใช่อนุพันธ์ </w:t>
            </w:r>
          </w:p>
        </w:tc>
        <w:tc>
          <w:tcPr>
            <w:tcW w:w="900" w:type="dxa"/>
          </w:tcPr>
          <w:p w14:paraId="2B3F4754" w14:textId="77777777" w:rsidR="002749A7" w:rsidRPr="00422380" w:rsidRDefault="002749A7" w:rsidP="002749A7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2" w:type="dxa"/>
          </w:tcPr>
          <w:p w14:paraId="35A02CD2" w14:textId="77777777" w:rsidR="002749A7" w:rsidRPr="00422380" w:rsidRDefault="002749A7" w:rsidP="002749A7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7" w:type="dxa"/>
          </w:tcPr>
          <w:p w14:paraId="5CE43CD1" w14:textId="77777777" w:rsidR="002749A7" w:rsidRPr="00422380" w:rsidRDefault="002749A7" w:rsidP="002749A7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2" w:type="dxa"/>
          </w:tcPr>
          <w:p w14:paraId="3AFE1789" w14:textId="77777777" w:rsidR="002749A7" w:rsidRPr="00422380" w:rsidRDefault="002749A7" w:rsidP="002749A7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3" w:type="dxa"/>
          </w:tcPr>
          <w:p w14:paraId="40D9B50B" w14:textId="77777777" w:rsidR="002749A7" w:rsidRPr="00422380" w:rsidRDefault="002749A7" w:rsidP="002749A7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1" w:type="dxa"/>
          </w:tcPr>
          <w:p w14:paraId="7B032B67" w14:textId="77777777" w:rsidR="002749A7" w:rsidRPr="00422380" w:rsidRDefault="002749A7" w:rsidP="002749A7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43A50867" w14:textId="77777777" w:rsidR="002749A7" w:rsidRPr="00422380" w:rsidRDefault="002749A7" w:rsidP="002749A7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3" w:type="dxa"/>
          </w:tcPr>
          <w:p w14:paraId="2D40262B" w14:textId="77777777" w:rsidR="002749A7" w:rsidRPr="00422380" w:rsidRDefault="002749A7" w:rsidP="002749A7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7" w:type="dxa"/>
          </w:tcPr>
          <w:p w14:paraId="110515CB" w14:textId="77777777" w:rsidR="002749A7" w:rsidRPr="00422380" w:rsidRDefault="002749A7" w:rsidP="002749A7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2749A7" w:rsidRPr="00422380" w14:paraId="540B5A30" w14:textId="77777777" w:rsidTr="00964F55">
        <w:tc>
          <w:tcPr>
            <w:tcW w:w="3425" w:type="dxa"/>
            <w:hideMark/>
          </w:tcPr>
          <w:p w14:paraId="283163E2" w14:textId="77777777" w:rsidR="002749A7" w:rsidRPr="00422380" w:rsidRDefault="002749A7" w:rsidP="002749A7">
            <w:pPr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</w:rPr>
            </w:pPr>
            <w:r w:rsidRPr="00422380">
              <w:rPr>
                <w:rFonts w:ascii="Angsana New" w:hAnsi="Angsana New"/>
                <w:sz w:val="24"/>
                <w:szCs w:val="24"/>
                <w:cs/>
              </w:rPr>
              <w:t xml:space="preserve">เจ้าหนี้การค้า </w:t>
            </w:r>
          </w:p>
        </w:tc>
        <w:tc>
          <w:tcPr>
            <w:tcW w:w="900" w:type="dxa"/>
          </w:tcPr>
          <w:p w14:paraId="09D190F9" w14:textId="22296E52" w:rsidR="002749A7" w:rsidRPr="00422380" w:rsidRDefault="002749A7" w:rsidP="002749A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22380">
              <w:rPr>
                <w:rFonts w:ascii="Angsana New" w:hAnsi="Angsana New"/>
                <w:sz w:val="24"/>
                <w:szCs w:val="24"/>
              </w:rPr>
              <w:t xml:space="preserve">    </w:t>
            </w:r>
            <w:r w:rsidRPr="00422380">
              <w:rPr>
                <w:rFonts w:ascii="Angsana New" w:hAnsi="Angsana New" w:hint="cs"/>
                <w:sz w:val="24"/>
                <w:szCs w:val="24"/>
                <w:cs/>
              </w:rPr>
              <w:t>506,174</w:t>
            </w:r>
          </w:p>
        </w:tc>
        <w:tc>
          <w:tcPr>
            <w:tcW w:w="272" w:type="dxa"/>
          </w:tcPr>
          <w:p w14:paraId="47B358F4" w14:textId="77777777" w:rsidR="002749A7" w:rsidRPr="00422380" w:rsidRDefault="002749A7" w:rsidP="002749A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7" w:type="dxa"/>
          </w:tcPr>
          <w:p w14:paraId="466860D5" w14:textId="25D7ADF6" w:rsidR="002749A7" w:rsidRPr="00422380" w:rsidRDefault="002749A7" w:rsidP="002749A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22380">
              <w:rPr>
                <w:rFonts w:ascii="Angsana New" w:hAnsi="Angsana New" w:hint="cs"/>
                <w:sz w:val="24"/>
                <w:szCs w:val="24"/>
                <w:cs/>
              </w:rPr>
              <w:t>506</w:t>
            </w:r>
            <w:r w:rsidRPr="00422380">
              <w:rPr>
                <w:rFonts w:ascii="Angsana New" w:hAnsi="Angsana New"/>
                <w:sz w:val="24"/>
                <w:szCs w:val="24"/>
              </w:rPr>
              <w:t>,174</w:t>
            </w:r>
          </w:p>
        </w:tc>
        <w:tc>
          <w:tcPr>
            <w:tcW w:w="272" w:type="dxa"/>
          </w:tcPr>
          <w:p w14:paraId="2D579D34" w14:textId="77777777" w:rsidR="002749A7" w:rsidRPr="00422380" w:rsidRDefault="002749A7" w:rsidP="002749A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3" w:type="dxa"/>
          </w:tcPr>
          <w:p w14:paraId="153694DB" w14:textId="5CDA86EA" w:rsidR="002749A7" w:rsidRPr="00422380" w:rsidRDefault="002749A7" w:rsidP="002749A7">
            <w:pPr>
              <w:tabs>
                <w:tab w:val="clear" w:pos="680"/>
                <w:tab w:val="left" w:pos="515"/>
                <w:tab w:val="decimal" w:pos="706"/>
              </w:tabs>
              <w:spacing w:line="240" w:lineRule="auto"/>
              <w:ind w:right="-2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2238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41" w:type="dxa"/>
          </w:tcPr>
          <w:p w14:paraId="69F95B8A" w14:textId="77777777" w:rsidR="002749A7" w:rsidRPr="00422380" w:rsidRDefault="002749A7" w:rsidP="002749A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1E39B000" w14:textId="4FCF831F" w:rsidR="002749A7" w:rsidRPr="00422380" w:rsidRDefault="002749A7" w:rsidP="002749A7">
            <w:pPr>
              <w:tabs>
                <w:tab w:val="clear" w:pos="680"/>
                <w:tab w:val="left" w:pos="515"/>
                <w:tab w:val="decimal" w:pos="706"/>
              </w:tabs>
              <w:spacing w:line="240" w:lineRule="auto"/>
              <w:ind w:right="-2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2238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63" w:type="dxa"/>
          </w:tcPr>
          <w:p w14:paraId="2621B4F0" w14:textId="77777777" w:rsidR="002749A7" w:rsidRPr="00422380" w:rsidRDefault="002749A7" w:rsidP="002749A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7" w:type="dxa"/>
          </w:tcPr>
          <w:p w14:paraId="762712DB" w14:textId="26FE51AF" w:rsidR="002749A7" w:rsidRPr="00422380" w:rsidRDefault="002749A7" w:rsidP="002749A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22380">
              <w:rPr>
                <w:rFonts w:ascii="Angsana New" w:hAnsi="Angsana New" w:hint="cs"/>
                <w:sz w:val="24"/>
                <w:szCs w:val="24"/>
                <w:cs/>
              </w:rPr>
              <w:t>506,174</w:t>
            </w:r>
          </w:p>
        </w:tc>
      </w:tr>
      <w:tr w:rsidR="002749A7" w:rsidRPr="00422380" w14:paraId="13FF60D8" w14:textId="77777777" w:rsidTr="00964F55">
        <w:tc>
          <w:tcPr>
            <w:tcW w:w="3425" w:type="dxa"/>
          </w:tcPr>
          <w:p w14:paraId="165E2F76" w14:textId="74FDFDA2" w:rsidR="002749A7" w:rsidRPr="00422380" w:rsidRDefault="002749A7" w:rsidP="002749A7">
            <w:pPr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  <w:cs/>
              </w:rPr>
            </w:pPr>
            <w:r w:rsidRPr="00422380">
              <w:rPr>
                <w:rFonts w:ascii="Angsana New" w:hAnsi="Angsana New" w:hint="cs"/>
                <w:sz w:val="24"/>
                <w:szCs w:val="24"/>
                <w:cs/>
              </w:rPr>
              <w:t>เจ้าหนี้อื่น</w:t>
            </w:r>
          </w:p>
        </w:tc>
        <w:tc>
          <w:tcPr>
            <w:tcW w:w="900" w:type="dxa"/>
          </w:tcPr>
          <w:p w14:paraId="364F8707" w14:textId="110BD1AB" w:rsidR="002749A7" w:rsidRPr="00422380" w:rsidRDefault="002749A7" w:rsidP="002749A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22380">
              <w:rPr>
                <w:rFonts w:ascii="Angsana New" w:hAnsi="Angsana New"/>
                <w:sz w:val="24"/>
                <w:szCs w:val="24"/>
              </w:rPr>
              <w:t xml:space="preserve">    </w:t>
            </w:r>
            <w:r w:rsidRPr="00422380">
              <w:rPr>
                <w:rFonts w:ascii="Angsana New" w:hAnsi="Angsana New" w:hint="cs"/>
                <w:sz w:val="24"/>
                <w:szCs w:val="24"/>
                <w:cs/>
              </w:rPr>
              <w:t>695</w:t>
            </w:r>
            <w:r w:rsidRPr="00422380">
              <w:rPr>
                <w:rFonts w:ascii="Angsana New" w:hAnsi="Angsana New"/>
                <w:sz w:val="24"/>
                <w:szCs w:val="24"/>
              </w:rPr>
              <w:t>,998</w:t>
            </w:r>
          </w:p>
        </w:tc>
        <w:tc>
          <w:tcPr>
            <w:tcW w:w="272" w:type="dxa"/>
          </w:tcPr>
          <w:p w14:paraId="23FBE41F" w14:textId="77777777" w:rsidR="002749A7" w:rsidRPr="00422380" w:rsidRDefault="002749A7" w:rsidP="002749A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7" w:type="dxa"/>
          </w:tcPr>
          <w:p w14:paraId="116B452B" w14:textId="35B91F71" w:rsidR="002749A7" w:rsidRPr="00422380" w:rsidRDefault="002749A7" w:rsidP="002749A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22380">
              <w:rPr>
                <w:rFonts w:ascii="Angsana New" w:hAnsi="Angsana New"/>
                <w:sz w:val="24"/>
                <w:szCs w:val="24"/>
              </w:rPr>
              <w:t>695,998</w:t>
            </w:r>
          </w:p>
        </w:tc>
        <w:tc>
          <w:tcPr>
            <w:tcW w:w="272" w:type="dxa"/>
          </w:tcPr>
          <w:p w14:paraId="5B49362C" w14:textId="77777777" w:rsidR="002749A7" w:rsidRPr="00422380" w:rsidRDefault="002749A7" w:rsidP="002749A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3" w:type="dxa"/>
          </w:tcPr>
          <w:p w14:paraId="22B00EA0" w14:textId="59691878" w:rsidR="002749A7" w:rsidRPr="00422380" w:rsidRDefault="002749A7" w:rsidP="002749A7">
            <w:pPr>
              <w:tabs>
                <w:tab w:val="clear" w:pos="680"/>
                <w:tab w:val="left" w:pos="515"/>
                <w:tab w:val="decimal" w:pos="706"/>
              </w:tabs>
              <w:spacing w:line="240" w:lineRule="auto"/>
              <w:ind w:right="-2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2238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41" w:type="dxa"/>
          </w:tcPr>
          <w:p w14:paraId="572DE564" w14:textId="77777777" w:rsidR="002749A7" w:rsidRPr="00422380" w:rsidRDefault="002749A7" w:rsidP="002749A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16C6224B" w14:textId="3B7569A2" w:rsidR="002749A7" w:rsidRPr="00422380" w:rsidRDefault="002749A7" w:rsidP="002749A7">
            <w:pPr>
              <w:tabs>
                <w:tab w:val="clear" w:pos="680"/>
                <w:tab w:val="left" w:pos="515"/>
                <w:tab w:val="decimal" w:pos="706"/>
              </w:tabs>
              <w:spacing w:line="240" w:lineRule="auto"/>
              <w:ind w:right="-2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2238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63" w:type="dxa"/>
          </w:tcPr>
          <w:p w14:paraId="4A1E5F7A" w14:textId="77777777" w:rsidR="002749A7" w:rsidRPr="00422380" w:rsidRDefault="002749A7" w:rsidP="002749A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7" w:type="dxa"/>
          </w:tcPr>
          <w:p w14:paraId="0A41A90F" w14:textId="3037DC0B" w:rsidR="002749A7" w:rsidRPr="00422380" w:rsidRDefault="002749A7" w:rsidP="002749A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22380">
              <w:rPr>
                <w:rFonts w:ascii="Angsana New" w:hAnsi="Angsana New" w:hint="cs"/>
                <w:sz w:val="24"/>
                <w:szCs w:val="24"/>
                <w:cs/>
              </w:rPr>
              <w:t>695,998</w:t>
            </w:r>
          </w:p>
        </w:tc>
      </w:tr>
      <w:tr w:rsidR="002749A7" w:rsidRPr="00422380" w14:paraId="40480E38" w14:textId="77777777" w:rsidTr="00964F55">
        <w:tc>
          <w:tcPr>
            <w:tcW w:w="3425" w:type="dxa"/>
          </w:tcPr>
          <w:p w14:paraId="6968C82A" w14:textId="3697B8DC" w:rsidR="002749A7" w:rsidRPr="00422380" w:rsidRDefault="002749A7" w:rsidP="002749A7">
            <w:pPr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  <w:cs/>
              </w:rPr>
            </w:pPr>
            <w:r w:rsidRPr="00422380">
              <w:rPr>
                <w:rFonts w:ascii="Angsana New" w:hAnsi="Angsana New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00" w:type="dxa"/>
          </w:tcPr>
          <w:p w14:paraId="73D3D436" w14:textId="4F3D3455" w:rsidR="002749A7" w:rsidRPr="00422380" w:rsidRDefault="002749A7" w:rsidP="002749A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22380">
              <w:rPr>
                <w:rFonts w:ascii="Angsana New" w:hAnsi="Angsana New"/>
                <w:sz w:val="24"/>
                <w:szCs w:val="24"/>
              </w:rPr>
              <w:t xml:space="preserve">      90,000</w:t>
            </w:r>
          </w:p>
        </w:tc>
        <w:tc>
          <w:tcPr>
            <w:tcW w:w="272" w:type="dxa"/>
          </w:tcPr>
          <w:p w14:paraId="20811D78" w14:textId="77777777" w:rsidR="002749A7" w:rsidRPr="00422380" w:rsidRDefault="002749A7" w:rsidP="002749A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7" w:type="dxa"/>
          </w:tcPr>
          <w:p w14:paraId="14545632" w14:textId="74C49882" w:rsidR="002749A7" w:rsidRPr="00422380" w:rsidRDefault="002749A7" w:rsidP="002749A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22380">
              <w:rPr>
                <w:rFonts w:ascii="Angsana New" w:hAnsi="Angsana New"/>
                <w:sz w:val="24"/>
                <w:szCs w:val="24"/>
              </w:rPr>
              <w:t>90,000</w:t>
            </w:r>
          </w:p>
        </w:tc>
        <w:tc>
          <w:tcPr>
            <w:tcW w:w="272" w:type="dxa"/>
          </w:tcPr>
          <w:p w14:paraId="027B683A" w14:textId="77777777" w:rsidR="002749A7" w:rsidRPr="00422380" w:rsidRDefault="002749A7" w:rsidP="002749A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3" w:type="dxa"/>
          </w:tcPr>
          <w:p w14:paraId="535A250D" w14:textId="0326D00E" w:rsidR="002749A7" w:rsidRPr="00422380" w:rsidRDefault="002749A7" w:rsidP="002749A7">
            <w:pPr>
              <w:tabs>
                <w:tab w:val="clear" w:pos="680"/>
                <w:tab w:val="left" w:pos="515"/>
                <w:tab w:val="decimal" w:pos="706"/>
              </w:tabs>
              <w:spacing w:line="240" w:lineRule="auto"/>
              <w:ind w:right="-2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2238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41" w:type="dxa"/>
          </w:tcPr>
          <w:p w14:paraId="444C5577" w14:textId="77777777" w:rsidR="002749A7" w:rsidRPr="00422380" w:rsidRDefault="002749A7" w:rsidP="002749A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3F779CBC" w14:textId="74915DF0" w:rsidR="002749A7" w:rsidRPr="00422380" w:rsidRDefault="002749A7" w:rsidP="002749A7">
            <w:pPr>
              <w:tabs>
                <w:tab w:val="clear" w:pos="680"/>
                <w:tab w:val="left" w:pos="515"/>
                <w:tab w:val="decimal" w:pos="706"/>
              </w:tabs>
              <w:spacing w:line="240" w:lineRule="auto"/>
              <w:ind w:right="-2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2238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63" w:type="dxa"/>
          </w:tcPr>
          <w:p w14:paraId="6AC49E5A" w14:textId="77777777" w:rsidR="002749A7" w:rsidRPr="00422380" w:rsidRDefault="002749A7" w:rsidP="002749A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7" w:type="dxa"/>
          </w:tcPr>
          <w:p w14:paraId="13FBDC88" w14:textId="7AFE6434" w:rsidR="002749A7" w:rsidRPr="00422380" w:rsidRDefault="002749A7" w:rsidP="002749A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22380">
              <w:rPr>
                <w:rFonts w:ascii="Angsana New" w:hAnsi="Angsana New"/>
                <w:sz w:val="24"/>
                <w:szCs w:val="24"/>
              </w:rPr>
              <w:t>90,000</w:t>
            </w:r>
          </w:p>
        </w:tc>
      </w:tr>
      <w:tr w:rsidR="002749A7" w:rsidRPr="00422380" w14:paraId="3698E0EE" w14:textId="77777777" w:rsidTr="00255E42">
        <w:trPr>
          <w:trHeight w:val="119"/>
        </w:trPr>
        <w:tc>
          <w:tcPr>
            <w:tcW w:w="3425" w:type="dxa"/>
            <w:hideMark/>
          </w:tcPr>
          <w:p w14:paraId="528FBC60" w14:textId="77777777" w:rsidR="002749A7" w:rsidRPr="00422380" w:rsidRDefault="002749A7" w:rsidP="002749A7">
            <w:pPr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</w:rPr>
            </w:pPr>
            <w:r w:rsidRPr="00422380">
              <w:rPr>
                <w:rFonts w:ascii="Angsana New" w:hAnsi="Angsana New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00" w:type="dxa"/>
            <w:vAlign w:val="bottom"/>
          </w:tcPr>
          <w:p w14:paraId="6F3AA004" w14:textId="05C68818" w:rsidR="002749A7" w:rsidRPr="00422380" w:rsidRDefault="002749A7" w:rsidP="002749A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22380">
              <w:rPr>
                <w:rFonts w:ascii="Angsana New" w:hAnsi="Angsana New"/>
                <w:sz w:val="24"/>
                <w:szCs w:val="24"/>
              </w:rPr>
              <w:t xml:space="preserve">    280,000</w:t>
            </w:r>
          </w:p>
        </w:tc>
        <w:tc>
          <w:tcPr>
            <w:tcW w:w="272" w:type="dxa"/>
            <w:vAlign w:val="bottom"/>
          </w:tcPr>
          <w:p w14:paraId="37199DEF" w14:textId="77777777" w:rsidR="002749A7" w:rsidRPr="00422380" w:rsidRDefault="002749A7" w:rsidP="002749A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7" w:type="dxa"/>
            <w:vAlign w:val="bottom"/>
          </w:tcPr>
          <w:p w14:paraId="6CCCA3A0" w14:textId="6C2C6F61" w:rsidR="002749A7" w:rsidRPr="00422380" w:rsidRDefault="002749A7" w:rsidP="002749A7">
            <w:pPr>
              <w:tabs>
                <w:tab w:val="clear" w:pos="680"/>
                <w:tab w:val="left" w:pos="515"/>
                <w:tab w:val="decimal" w:pos="706"/>
              </w:tabs>
              <w:spacing w:line="240" w:lineRule="auto"/>
              <w:ind w:right="-2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22380">
              <w:rPr>
                <w:rFonts w:ascii="Angsana New" w:hAnsi="Angsana New"/>
                <w:sz w:val="24"/>
                <w:szCs w:val="24"/>
              </w:rPr>
              <w:t xml:space="preserve">    -</w:t>
            </w:r>
          </w:p>
        </w:tc>
        <w:tc>
          <w:tcPr>
            <w:tcW w:w="272" w:type="dxa"/>
            <w:vAlign w:val="bottom"/>
          </w:tcPr>
          <w:p w14:paraId="01AE2E1C" w14:textId="77777777" w:rsidR="002749A7" w:rsidRPr="00422380" w:rsidRDefault="002749A7" w:rsidP="002749A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3" w:type="dxa"/>
            <w:vAlign w:val="bottom"/>
          </w:tcPr>
          <w:p w14:paraId="122B9AC0" w14:textId="178A1564" w:rsidR="002749A7" w:rsidRPr="00422380" w:rsidRDefault="002749A7" w:rsidP="002749A7">
            <w:pPr>
              <w:tabs>
                <w:tab w:val="clear" w:pos="680"/>
                <w:tab w:val="left" w:pos="515"/>
                <w:tab w:val="decimal" w:pos="706"/>
              </w:tabs>
              <w:spacing w:line="240" w:lineRule="auto"/>
              <w:ind w:right="-2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2238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41" w:type="dxa"/>
            <w:vAlign w:val="bottom"/>
          </w:tcPr>
          <w:p w14:paraId="2DDC8288" w14:textId="77777777" w:rsidR="002749A7" w:rsidRPr="00422380" w:rsidRDefault="002749A7" w:rsidP="002749A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  <w:vAlign w:val="bottom"/>
          </w:tcPr>
          <w:p w14:paraId="7F887085" w14:textId="2933B418" w:rsidR="002749A7" w:rsidRPr="00422380" w:rsidRDefault="002749A7" w:rsidP="002749A7">
            <w:pPr>
              <w:tabs>
                <w:tab w:val="clear" w:pos="680"/>
                <w:tab w:val="left" w:pos="515"/>
                <w:tab w:val="decimal" w:pos="706"/>
              </w:tabs>
              <w:spacing w:line="240" w:lineRule="auto"/>
              <w:ind w:right="-2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22380">
              <w:rPr>
                <w:rFonts w:ascii="Angsana New" w:hAnsi="Angsana New"/>
                <w:sz w:val="24"/>
                <w:szCs w:val="24"/>
              </w:rPr>
              <w:t>280,000</w:t>
            </w:r>
          </w:p>
        </w:tc>
        <w:tc>
          <w:tcPr>
            <w:tcW w:w="263" w:type="dxa"/>
            <w:vAlign w:val="bottom"/>
          </w:tcPr>
          <w:p w14:paraId="3051ABB5" w14:textId="77777777" w:rsidR="002749A7" w:rsidRPr="00422380" w:rsidRDefault="002749A7" w:rsidP="002749A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7" w:type="dxa"/>
            <w:vAlign w:val="bottom"/>
          </w:tcPr>
          <w:p w14:paraId="48350F4D" w14:textId="30A6D317" w:rsidR="002749A7" w:rsidRPr="00422380" w:rsidRDefault="002749A7" w:rsidP="002749A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22380">
              <w:rPr>
                <w:rFonts w:ascii="Angsana New" w:hAnsi="Angsana New"/>
                <w:sz w:val="24"/>
                <w:szCs w:val="24"/>
              </w:rPr>
              <w:t>280,000</w:t>
            </w:r>
          </w:p>
        </w:tc>
      </w:tr>
      <w:tr w:rsidR="002749A7" w:rsidRPr="00422380" w14:paraId="2BF43427" w14:textId="77777777" w:rsidTr="00255E42">
        <w:tc>
          <w:tcPr>
            <w:tcW w:w="3425" w:type="dxa"/>
            <w:hideMark/>
          </w:tcPr>
          <w:p w14:paraId="21F9C9C7" w14:textId="77777777" w:rsidR="002749A7" w:rsidRPr="00422380" w:rsidRDefault="002749A7" w:rsidP="002749A7">
            <w:pPr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</w:rPr>
            </w:pPr>
            <w:r w:rsidRPr="00422380">
              <w:rPr>
                <w:rFonts w:ascii="Angsana New" w:hAnsi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BE9D6E" w14:textId="240222BC" w:rsidR="002749A7" w:rsidRPr="00422380" w:rsidRDefault="002749A7" w:rsidP="002749A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22380">
              <w:rPr>
                <w:rFonts w:ascii="Angsana New" w:hAnsi="Angsana New"/>
                <w:sz w:val="24"/>
                <w:szCs w:val="24"/>
              </w:rPr>
              <w:t xml:space="preserve">    </w:t>
            </w:r>
            <w:r w:rsidRPr="00422380">
              <w:rPr>
                <w:rFonts w:ascii="Angsana New" w:hAnsi="Angsana New" w:hint="cs"/>
                <w:sz w:val="24"/>
                <w:szCs w:val="24"/>
                <w:cs/>
              </w:rPr>
              <w:t>274,689</w:t>
            </w:r>
          </w:p>
        </w:tc>
        <w:tc>
          <w:tcPr>
            <w:tcW w:w="272" w:type="dxa"/>
          </w:tcPr>
          <w:p w14:paraId="59AA3909" w14:textId="77777777" w:rsidR="002749A7" w:rsidRPr="00422380" w:rsidRDefault="002749A7" w:rsidP="002749A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5AF152" w14:textId="45E638EC" w:rsidR="002749A7" w:rsidRPr="00422380" w:rsidRDefault="002749A7" w:rsidP="002749A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22380">
              <w:rPr>
                <w:rFonts w:ascii="Angsana New" w:hAnsi="Angsana New"/>
                <w:sz w:val="24"/>
                <w:szCs w:val="24"/>
              </w:rPr>
              <w:t>92,430</w:t>
            </w:r>
          </w:p>
        </w:tc>
        <w:tc>
          <w:tcPr>
            <w:tcW w:w="272" w:type="dxa"/>
          </w:tcPr>
          <w:p w14:paraId="25E8DBF0" w14:textId="77777777" w:rsidR="002749A7" w:rsidRPr="00422380" w:rsidRDefault="002749A7" w:rsidP="002749A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4A577B" w14:textId="455DD25D" w:rsidR="002749A7" w:rsidRPr="00422380" w:rsidRDefault="002749A7" w:rsidP="002749A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22380">
              <w:rPr>
                <w:rFonts w:ascii="Angsana New" w:hAnsi="Angsana New"/>
                <w:sz w:val="24"/>
                <w:szCs w:val="24"/>
              </w:rPr>
              <w:t>198,298</w:t>
            </w:r>
          </w:p>
        </w:tc>
        <w:tc>
          <w:tcPr>
            <w:tcW w:w="241" w:type="dxa"/>
          </w:tcPr>
          <w:p w14:paraId="4C0B0CF5" w14:textId="77777777" w:rsidR="002749A7" w:rsidRPr="00422380" w:rsidRDefault="002749A7" w:rsidP="002749A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FCF5D5" w14:textId="592FB2DA" w:rsidR="002749A7" w:rsidRPr="00422380" w:rsidRDefault="002749A7" w:rsidP="002749A7">
            <w:pPr>
              <w:tabs>
                <w:tab w:val="clear" w:pos="680"/>
                <w:tab w:val="left" w:pos="515"/>
                <w:tab w:val="decimal" w:pos="706"/>
              </w:tabs>
              <w:spacing w:line="240" w:lineRule="auto"/>
              <w:ind w:right="-2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2238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63" w:type="dxa"/>
          </w:tcPr>
          <w:p w14:paraId="296FDCA0" w14:textId="77777777" w:rsidR="002749A7" w:rsidRPr="00422380" w:rsidRDefault="002749A7" w:rsidP="002749A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6F9D59" w14:textId="49CFFFCF" w:rsidR="002749A7" w:rsidRPr="00422380" w:rsidRDefault="002749A7" w:rsidP="002749A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22380">
              <w:rPr>
                <w:rFonts w:ascii="Angsana New" w:hAnsi="Angsana New"/>
                <w:sz w:val="24"/>
                <w:szCs w:val="24"/>
              </w:rPr>
              <w:t>290,728</w:t>
            </w:r>
          </w:p>
        </w:tc>
      </w:tr>
      <w:tr w:rsidR="002749A7" w:rsidRPr="00422380" w14:paraId="41A15123" w14:textId="77777777" w:rsidTr="00255E42">
        <w:tc>
          <w:tcPr>
            <w:tcW w:w="3425" w:type="dxa"/>
          </w:tcPr>
          <w:p w14:paraId="52818752" w14:textId="77777777" w:rsidR="002749A7" w:rsidRPr="00422380" w:rsidRDefault="002749A7" w:rsidP="002749A7">
            <w:pPr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E3135BF" w14:textId="416E2E05" w:rsidR="002749A7" w:rsidRPr="00422380" w:rsidRDefault="002749A7" w:rsidP="002749A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22380">
              <w:rPr>
                <w:rFonts w:ascii="Angsana New" w:hAnsi="Angsana New"/>
                <w:b/>
                <w:bCs/>
                <w:sz w:val="24"/>
                <w:szCs w:val="24"/>
              </w:rPr>
              <w:t>1,846,861</w:t>
            </w:r>
          </w:p>
        </w:tc>
        <w:tc>
          <w:tcPr>
            <w:tcW w:w="272" w:type="dxa"/>
          </w:tcPr>
          <w:p w14:paraId="50E7BBE0" w14:textId="77777777" w:rsidR="002749A7" w:rsidRPr="00422380" w:rsidRDefault="002749A7" w:rsidP="002749A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51F51E5" w14:textId="7EAC0189" w:rsidR="002749A7" w:rsidRPr="00422380" w:rsidRDefault="002749A7" w:rsidP="002749A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22380">
              <w:rPr>
                <w:rFonts w:ascii="Angsana New" w:hAnsi="Angsana New"/>
                <w:b/>
                <w:bCs/>
                <w:sz w:val="24"/>
                <w:szCs w:val="24"/>
              </w:rPr>
              <w:t>1,384,602</w:t>
            </w:r>
          </w:p>
        </w:tc>
        <w:tc>
          <w:tcPr>
            <w:tcW w:w="272" w:type="dxa"/>
          </w:tcPr>
          <w:p w14:paraId="7D95B001" w14:textId="77777777" w:rsidR="002749A7" w:rsidRPr="00422380" w:rsidRDefault="002749A7" w:rsidP="002749A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28E1331" w14:textId="1EAD3361" w:rsidR="002749A7" w:rsidRPr="00422380" w:rsidRDefault="002749A7" w:rsidP="002749A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22380">
              <w:rPr>
                <w:rFonts w:ascii="Angsana New" w:hAnsi="Angsana New"/>
                <w:b/>
                <w:bCs/>
                <w:sz w:val="24"/>
                <w:szCs w:val="24"/>
              </w:rPr>
              <w:t>198,298</w:t>
            </w:r>
          </w:p>
        </w:tc>
        <w:tc>
          <w:tcPr>
            <w:tcW w:w="241" w:type="dxa"/>
          </w:tcPr>
          <w:p w14:paraId="4F833051" w14:textId="77777777" w:rsidR="002749A7" w:rsidRPr="00422380" w:rsidRDefault="002749A7" w:rsidP="002749A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6E17474" w14:textId="039892A0" w:rsidR="002749A7" w:rsidRPr="00422380" w:rsidRDefault="002749A7" w:rsidP="002749A7">
            <w:pPr>
              <w:tabs>
                <w:tab w:val="clear" w:pos="680"/>
                <w:tab w:val="left" w:pos="515"/>
                <w:tab w:val="decimal" w:pos="706"/>
              </w:tabs>
              <w:spacing w:line="240" w:lineRule="auto"/>
              <w:ind w:right="-29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22380">
              <w:rPr>
                <w:rFonts w:ascii="Angsana New" w:hAnsi="Angsana New"/>
                <w:b/>
                <w:bCs/>
                <w:sz w:val="24"/>
                <w:szCs w:val="24"/>
              </w:rPr>
              <w:t>280,000</w:t>
            </w:r>
          </w:p>
        </w:tc>
        <w:tc>
          <w:tcPr>
            <w:tcW w:w="263" w:type="dxa"/>
          </w:tcPr>
          <w:p w14:paraId="423D8EF6" w14:textId="77777777" w:rsidR="002749A7" w:rsidRPr="00422380" w:rsidRDefault="002749A7" w:rsidP="002749A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EA240EB" w14:textId="4F7F8C2F" w:rsidR="002749A7" w:rsidRPr="00422380" w:rsidRDefault="002749A7" w:rsidP="002749A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22380">
              <w:rPr>
                <w:rFonts w:ascii="Angsana New" w:hAnsi="Angsana New"/>
                <w:b/>
                <w:bCs/>
                <w:sz w:val="24"/>
                <w:szCs w:val="24"/>
              </w:rPr>
              <w:t>1,862,900</w:t>
            </w:r>
          </w:p>
        </w:tc>
      </w:tr>
      <w:tr w:rsidR="002749A7" w:rsidRPr="00422380" w14:paraId="7A9A8D7E" w14:textId="77777777" w:rsidTr="00255E42">
        <w:tc>
          <w:tcPr>
            <w:tcW w:w="3425" w:type="dxa"/>
          </w:tcPr>
          <w:p w14:paraId="730EF172" w14:textId="77777777" w:rsidR="002749A7" w:rsidRPr="00422380" w:rsidRDefault="002749A7" w:rsidP="002749A7">
            <w:pPr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</w:tcPr>
          <w:p w14:paraId="1F518B3E" w14:textId="77777777" w:rsidR="002749A7" w:rsidRPr="00422380" w:rsidRDefault="002749A7" w:rsidP="002749A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2" w:type="dxa"/>
          </w:tcPr>
          <w:p w14:paraId="1657817F" w14:textId="77777777" w:rsidR="002749A7" w:rsidRPr="00422380" w:rsidRDefault="002749A7" w:rsidP="002749A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double" w:sz="4" w:space="0" w:color="auto"/>
              <w:left w:val="nil"/>
              <w:right w:val="nil"/>
            </w:tcBorders>
          </w:tcPr>
          <w:p w14:paraId="360FB2EA" w14:textId="77777777" w:rsidR="002749A7" w:rsidRPr="00422380" w:rsidRDefault="002749A7" w:rsidP="002749A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2" w:type="dxa"/>
          </w:tcPr>
          <w:p w14:paraId="134F8351" w14:textId="77777777" w:rsidR="002749A7" w:rsidRPr="00422380" w:rsidRDefault="002749A7" w:rsidP="002749A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33" w:type="dxa"/>
            <w:tcBorders>
              <w:top w:val="double" w:sz="4" w:space="0" w:color="auto"/>
              <w:left w:val="nil"/>
              <w:right w:val="nil"/>
            </w:tcBorders>
          </w:tcPr>
          <w:p w14:paraId="6C6D78C4" w14:textId="77777777" w:rsidR="002749A7" w:rsidRPr="00422380" w:rsidRDefault="002749A7" w:rsidP="002749A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41" w:type="dxa"/>
          </w:tcPr>
          <w:p w14:paraId="3EBED5D7" w14:textId="77777777" w:rsidR="002749A7" w:rsidRPr="00422380" w:rsidRDefault="002749A7" w:rsidP="002749A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double" w:sz="4" w:space="0" w:color="auto"/>
              <w:left w:val="nil"/>
              <w:right w:val="nil"/>
            </w:tcBorders>
          </w:tcPr>
          <w:p w14:paraId="3A1E5C77" w14:textId="77777777" w:rsidR="002749A7" w:rsidRPr="00422380" w:rsidRDefault="002749A7" w:rsidP="002749A7">
            <w:pPr>
              <w:tabs>
                <w:tab w:val="clear" w:pos="680"/>
                <w:tab w:val="left" w:pos="515"/>
                <w:tab w:val="decimal" w:pos="706"/>
              </w:tabs>
              <w:spacing w:line="240" w:lineRule="auto"/>
              <w:ind w:right="-29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63" w:type="dxa"/>
          </w:tcPr>
          <w:p w14:paraId="39CE2662" w14:textId="77777777" w:rsidR="002749A7" w:rsidRPr="00422380" w:rsidRDefault="002749A7" w:rsidP="002749A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47" w:type="dxa"/>
            <w:tcBorders>
              <w:top w:val="double" w:sz="4" w:space="0" w:color="auto"/>
              <w:left w:val="nil"/>
              <w:right w:val="nil"/>
            </w:tcBorders>
          </w:tcPr>
          <w:p w14:paraId="34A35FAF" w14:textId="77777777" w:rsidR="002749A7" w:rsidRPr="00422380" w:rsidRDefault="002749A7" w:rsidP="002749A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</w:tbl>
    <w:p w14:paraId="1C5A9EB2" w14:textId="5B86CFE1" w:rsidR="00D95AD8" w:rsidRPr="00422380" w:rsidRDefault="00D95AD8" w:rsidP="00D34B36"/>
    <w:p w14:paraId="23857DD4" w14:textId="3B8C78ED" w:rsidR="00A97DFF" w:rsidRPr="00422380" w:rsidRDefault="003232B1" w:rsidP="00D34B36">
      <w:pPr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422380">
        <w:rPr>
          <w:rFonts w:asciiTheme="majorBidi" w:hAnsiTheme="majorBidi" w:cstheme="majorBidi"/>
          <w:i/>
          <w:iCs/>
          <w:sz w:val="30"/>
          <w:szCs w:val="30"/>
          <w:cs/>
        </w:rPr>
        <w:tab/>
      </w:r>
      <w:r w:rsidR="004F7D84" w:rsidRPr="00422380">
        <w:rPr>
          <w:rFonts w:asciiTheme="majorBidi" w:hAnsiTheme="majorBidi" w:cstheme="majorBidi" w:hint="cs"/>
          <w:i/>
          <w:iCs/>
          <w:sz w:val="30"/>
          <w:szCs w:val="30"/>
          <w:cs/>
        </w:rPr>
        <w:t>(</w:t>
      </w:r>
      <w:r w:rsidR="00BA2A97" w:rsidRPr="00422380">
        <w:rPr>
          <w:rFonts w:asciiTheme="majorBidi" w:hAnsiTheme="majorBidi" w:cstheme="majorBidi" w:hint="cs"/>
          <w:i/>
          <w:iCs/>
          <w:sz w:val="30"/>
          <w:szCs w:val="30"/>
          <w:cs/>
        </w:rPr>
        <w:t>ข</w:t>
      </w:r>
      <w:r w:rsidR="004F7D84" w:rsidRPr="00422380">
        <w:rPr>
          <w:rFonts w:asciiTheme="majorBidi" w:hAnsiTheme="majorBidi"/>
          <w:i/>
          <w:iCs/>
          <w:sz w:val="30"/>
          <w:szCs w:val="30"/>
          <w:cs/>
        </w:rPr>
        <w:t>.</w:t>
      </w:r>
      <w:r w:rsidR="001E1B1A" w:rsidRPr="00422380">
        <w:rPr>
          <w:rFonts w:asciiTheme="majorBidi" w:hAnsiTheme="majorBidi" w:cstheme="majorBidi"/>
          <w:i/>
          <w:iCs/>
          <w:sz w:val="30"/>
          <w:szCs w:val="30"/>
        </w:rPr>
        <w:t>3</w:t>
      </w:r>
      <w:r w:rsidR="004F7D84" w:rsidRPr="00422380">
        <w:rPr>
          <w:rFonts w:asciiTheme="majorBidi" w:hAnsiTheme="majorBidi" w:cstheme="majorBidi" w:hint="cs"/>
          <w:i/>
          <w:iCs/>
          <w:sz w:val="30"/>
          <w:szCs w:val="30"/>
          <w:cs/>
        </w:rPr>
        <w:t>)</w:t>
      </w:r>
      <w:r w:rsidRPr="00422380">
        <w:rPr>
          <w:rFonts w:asciiTheme="majorBidi" w:hAnsiTheme="majorBidi" w:cstheme="majorBidi"/>
          <w:i/>
          <w:iCs/>
          <w:sz w:val="30"/>
          <w:szCs w:val="30"/>
          <w:cs/>
        </w:rPr>
        <w:tab/>
      </w:r>
      <w:r w:rsidR="004F7D84" w:rsidRPr="00422380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</w:t>
      </w:r>
      <w:r w:rsidR="007D3CA3" w:rsidRPr="00422380">
        <w:rPr>
          <w:rFonts w:asciiTheme="majorBidi" w:hAnsiTheme="majorBidi" w:cstheme="majorBidi"/>
          <w:i/>
          <w:iCs/>
          <w:sz w:val="30"/>
          <w:szCs w:val="30"/>
          <w:cs/>
        </w:rPr>
        <w:t>ความเสี่ยง</w:t>
      </w:r>
      <w:r w:rsidR="00DA2C1B" w:rsidRPr="00422380">
        <w:rPr>
          <w:rFonts w:asciiTheme="majorBidi" w:hAnsiTheme="majorBidi" w:cstheme="majorBidi"/>
          <w:i/>
          <w:iCs/>
          <w:sz w:val="30"/>
          <w:szCs w:val="30"/>
          <w:cs/>
        </w:rPr>
        <w:t>ด้าน</w:t>
      </w:r>
      <w:r w:rsidR="00915F93" w:rsidRPr="00422380">
        <w:rPr>
          <w:rFonts w:asciiTheme="majorBidi" w:hAnsiTheme="majorBidi" w:cstheme="majorBidi" w:hint="cs"/>
          <w:i/>
          <w:iCs/>
          <w:sz w:val="30"/>
          <w:szCs w:val="30"/>
          <w:cs/>
        </w:rPr>
        <w:t>ตลาด</w:t>
      </w:r>
    </w:p>
    <w:p w14:paraId="1B3B7A83" w14:textId="77777777" w:rsidR="00AB18F1" w:rsidRPr="00422380" w:rsidRDefault="00AB18F1" w:rsidP="003232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7AE0DBDD" w14:textId="1D7DAA7C" w:rsidR="00214BEA" w:rsidRPr="00422380" w:rsidRDefault="00214BEA" w:rsidP="003232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ind w:left="108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422380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422380">
        <w:rPr>
          <w:rFonts w:asciiTheme="majorBidi" w:hAnsiTheme="majorBidi" w:cstheme="majorBidi"/>
          <w:sz w:val="30"/>
          <w:szCs w:val="30"/>
          <w:cs/>
        </w:rPr>
        <w:t>มีความเสี่ยงที่มูลค่ายุติธรรมหรือกระแสเงินสดในอนาคตของเครื่องมือทางการเงินจะมีความผันผวนอันเนื่องมาจากการเปลี่ยนแปลงของราคาตลาด ความเสี่ยงด้านตลาดมีดังนี้</w:t>
      </w:r>
    </w:p>
    <w:p w14:paraId="6BE2A9A6" w14:textId="77777777" w:rsidR="00915F93" w:rsidRPr="00422380" w:rsidRDefault="00915F93" w:rsidP="002902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61452E73" w14:textId="0BFAF0DF" w:rsidR="00913BFC" w:rsidRPr="00422380" w:rsidRDefault="00BD526A" w:rsidP="00913B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422380">
        <w:rPr>
          <w:rFonts w:ascii="Angsana New" w:hAnsi="Angsana New"/>
          <w:sz w:val="30"/>
          <w:szCs w:val="30"/>
          <w:cs/>
        </w:rPr>
        <w:t>(</w:t>
      </w:r>
      <w:r w:rsidR="00BA2A97" w:rsidRPr="00422380">
        <w:rPr>
          <w:rFonts w:ascii="Angsana New" w:hAnsi="Angsana New" w:hint="cs"/>
          <w:sz w:val="30"/>
          <w:szCs w:val="30"/>
          <w:cs/>
        </w:rPr>
        <w:t>ข</w:t>
      </w:r>
      <w:r w:rsidRPr="00422380">
        <w:rPr>
          <w:rFonts w:ascii="Angsana New" w:hAnsi="Angsana New"/>
          <w:sz w:val="30"/>
          <w:szCs w:val="30"/>
          <w:cs/>
        </w:rPr>
        <w:t>.</w:t>
      </w:r>
      <w:r w:rsidR="001E1B1A" w:rsidRPr="00422380">
        <w:rPr>
          <w:rFonts w:ascii="Angsana New" w:hAnsi="Angsana New"/>
          <w:sz w:val="30"/>
          <w:szCs w:val="30"/>
        </w:rPr>
        <w:t>3</w:t>
      </w:r>
      <w:r w:rsidRPr="00422380">
        <w:rPr>
          <w:rFonts w:ascii="Angsana New" w:hAnsi="Angsana New"/>
          <w:sz w:val="30"/>
          <w:szCs w:val="30"/>
          <w:cs/>
        </w:rPr>
        <w:t>.</w:t>
      </w:r>
      <w:r w:rsidR="005C5BE4" w:rsidRPr="00422380">
        <w:rPr>
          <w:rFonts w:ascii="Angsana New" w:hAnsi="Angsana New"/>
          <w:sz w:val="30"/>
          <w:szCs w:val="30"/>
        </w:rPr>
        <w:t>1</w:t>
      </w:r>
      <w:r w:rsidRPr="00422380">
        <w:rPr>
          <w:rFonts w:ascii="Angsana New" w:hAnsi="Angsana New"/>
          <w:sz w:val="30"/>
          <w:szCs w:val="30"/>
          <w:cs/>
        </w:rPr>
        <w:t>)</w:t>
      </w:r>
      <w:r w:rsidR="003232B1" w:rsidRPr="00422380">
        <w:rPr>
          <w:rFonts w:ascii="Angsana New" w:hAnsi="Angsana New"/>
          <w:sz w:val="30"/>
          <w:szCs w:val="30"/>
          <w:cs/>
        </w:rPr>
        <w:tab/>
      </w:r>
      <w:r w:rsidRPr="00422380">
        <w:rPr>
          <w:rFonts w:ascii="Angsana New" w:hAnsi="Angsana New"/>
          <w:sz w:val="30"/>
          <w:szCs w:val="30"/>
          <w:cs/>
        </w:rPr>
        <w:t>ความเสี่ยงด้านอัตราแลกเปลี่ยน</w:t>
      </w:r>
      <w:r w:rsidR="00321883" w:rsidRPr="00422380">
        <w:rPr>
          <w:rFonts w:ascii="Angsana New" w:hAnsi="Angsana New"/>
          <w:sz w:val="30"/>
          <w:szCs w:val="30"/>
          <w:cs/>
        </w:rPr>
        <w:t xml:space="preserve"> </w:t>
      </w:r>
    </w:p>
    <w:p w14:paraId="4A6B7C2E" w14:textId="77777777" w:rsidR="008D42DA" w:rsidRPr="00422380" w:rsidRDefault="008D42DA" w:rsidP="003232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24097A90" w14:textId="73648A04" w:rsidR="007536EF" w:rsidRPr="00422380" w:rsidRDefault="007536EF" w:rsidP="003232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440"/>
        <w:jc w:val="thaiDistribute"/>
        <w:rPr>
          <w:rFonts w:asciiTheme="majorBidi" w:hAnsiTheme="majorBidi" w:cstheme="majorBidi"/>
          <w:sz w:val="30"/>
          <w:szCs w:val="30"/>
        </w:rPr>
      </w:pPr>
      <w:r w:rsidRPr="00422380">
        <w:rPr>
          <w:rFonts w:asciiTheme="majorBidi" w:hAnsiTheme="majorBidi" w:cstheme="majorBidi" w:hint="cs"/>
          <w:sz w:val="30"/>
          <w:szCs w:val="30"/>
          <w:cs/>
        </w:rPr>
        <w:t>กลุ่มบริษัทมี</w:t>
      </w:r>
      <w:r w:rsidRPr="00422380">
        <w:rPr>
          <w:rFonts w:asciiTheme="majorBidi" w:hAnsiTheme="majorBidi" w:cstheme="majorBidi"/>
          <w:sz w:val="30"/>
          <w:szCs w:val="30"/>
          <w:cs/>
        </w:rPr>
        <w:t>ความเสี่ยง</w:t>
      </w:r>
      <w:r w:rsidRPr="00422380">
        <w:rPr>
          <w:rFonts w:asciiTheme="majorBidi" w:hAnsiTheme="majorBidi" w:cstheme="majorBidi" w:hint="cs"/>
          <w:sz w:val="30"/>
          <w:szCs w:val="30"/>
          <w:cs/>
        </w:rPr>
        <w:t>ด้านอัตราแลกเปลี่ยนที่เกี่ยวข้องกับการ</w:t>
      </w:r>
      <w:r w:rsidR="006C63BD" w:rsidRPr="00422380">
        <w:rPr>
          <w:rFonts w:asciiTheme="majorBidi" w:hAnsiTheme="majorBidi" w:cstheme="majorBidi" w:hint="cs"/>
          <w:sz w:val="30"/>
          <w:szCs w:val="30"/>
          <w:cs/>
        </w:rPr>
        <w:t>นำเข้าวัตถุดิบและเครื่องจักร</w:t>
      </w:r>
      <w:r w:rsidR="00B072B6" w:rsidRPr="00422380">
        <w:rPr>
          <w:rFonts w:asciiTheme="majorBidi" w:hAnsiTheme="majorBidi" w:cstheme="majorBidi" w:hint="cs"/>
          <w:sz w:val="30"/>
          <w:szCs w:val="30"/>
          <w:cs/>
        </w:rPr>
        <w:t>เป็นครั้งคราว</w:t>
      </w:r>
      <w:r w:rsidRPr="00422380">
        <w:rPr>
          <w:rFonts w:asciiTheme="majorBidi" w:hAnsiTheme="majorBidi" w:cstheme="majorBidi" w:hint="cs"/>
          <w:sz w:val="30"/>
          <w:szCs w:val="30"/>
          <w:cs/>
        </w:rPr>
        <w:t>ที่เป็นสกุลเงินตราต่างประเทศ</w:t>
      </w:r>
      <w:r w:rsidR="007A3FE5" w:rsidRPr="0042238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422380">
        <w:rPr>
          <w:rFonts w:asciiTheme="majorBidi" w:hAnsiTheme="majorBidi" w:cstheme="majorBidi" w:hint="cs"/>
          <w:sz w:val="30"/>
          <w:szCs w:val="30"/>
          <w:cs/>
        </w:rPr>
        <w:t>กลุ่มบริษัทใช้สัญญาซื้อเงินตราต่างประเทศล่วงหน้าเพื่อป้องกันความเสี่ยงใ</w:t>
      </w:r>
      <w:r w:rsidR="00B072B6" w:rsidRPr="00422380">
        <w:rPr>
          <w:rFonts w:asciiTheme="majorBidi" w:hAnsiTheme="majorBidi" w:cstheme="majorBidi" w:hint="cs"/>
          <w:sz w:val="30"/>
          <w:szCs w:val="30"/>
          <w:cs/>
        </w:rPr>
        <w:t>น</w:t>
      </w:r>
      <w:r w:rsidRPr="00422380">
        <w:rPr>
          <w:rFonts w:asciiTheme="majorBidi" w:hAnsiTheme="majorBidi" w:cstheme="majorBidi" w:hint="cs"/>
          <w:sz w:val="30"/>
          <w:szCs w:val="30"/>
          <w:cs/>
        </w:rPr>
        <w:t>หนี้สินทางการเงินในสกุลเงินตราต่างประเทศที่ครบกำหนดชำระน้อยกว่าหนึ่งปี</w:t>
      </w:r>
      <w:r w:rsidR="00B072B6" w:rsidRPr="00422380">
        <w:rPr>
          <w:rFonts w:asciiTheme="majorBidi" w:hAnsiTheme="majorBidi"/>
          <w:sz w:val="30"/>
          <w:szCs w:val="30"/>
          <w:cs/>
        </w:rPr>
        <w:t xml:space="preserve"> </w:t>
      </w:r>
      <w:r w:rsidRPr="00422380">
        <w:rPr>
          <w:rFonts w:asciiTheme="majorBidi" w:hAnsiTheme="majorBidi" w:cstheme="majorBidi" w:hint="cs"/>
          <w:sz w:val="30"/>
          <w:szCs w:val="30"/>
          <w:cs/>
        </w:rPr>
        <w:t>สัญญาซื้อเงินตราต่างประเทศล่วงหน้าที่ทำสัญญา ณ วันที่รายงานเกี่ยวข้องกับการซื้อในสกุลเงินตราต่างประเทศที่คาดการณ์ว่าจะเกิดขึ้นในภายหลัง</w:t>
      </w:r>
    </w:p>
    <w:p w14:paraId="6BA192FD" w14:textId="1D174A28" w:rsidR="002434EC" w:rsidRPr="00422380" w:rsidRDefault="002434EC" w:rsidP="004F7D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  <w:sectPr w:rsidR="002434EC" w:rsidRPr="00422380" w:rsidSect="00D562F7">
          <w:headerReference w:type="default" r:id="rId22"/>
          <w:pgSz w:w="11909" w:h="16834" w:code="9"/>
          <w:pgMar w:top="691" w:right="1152" w:bottom="576" w:left="1152" w:header="720" w:footer="720" w:gutter="0"/>
          <w:paperSrc w:first="7" w:other="7"/>
          <w:cols w:space="720"/>
        </w:sectPr>
      </w:pPr>
    </w:p>
    <w:tbl>
      <w:tblPr>
        <w:tblW w:w="1440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040"/>
        <w:gridCol w:w="1440"/>
        <w:gridCol w:w="240"/>
        <w:gridCol w:w="1346"/>
        <w:gridCol w:w="270"/>
        <w:gridCol w:w="1264"/>
        <w:gridCol w:w="236"/>
        <w:gridCol w:w="1414"/>
        <w:gridCol w:w="270"/>
        <w:gridCol w:w="1260"/>
        <w:gridCol w:w="270"/>
        <w:gridCol w:w="1351"/>
      </w:tblGrid>
      <w:tr w:rsidR="00A65F52" w:rsidRPr="00422380" w14:paraId="0F0D0272" w14:textId="77777777" w:rsidTr="0078057C">
        <w:trPr>
          <w:tblHeader/>
        </w:trPr>
        <w:tc>
          <w:tcPr>
            <w:tcW w:w="5040" w:type="dxa"/>
          </w:tcPr>
          <w:p w14:paraId="5E5092AE" w14:textId="522AF697" w:rsidR="00A65F52" w:rsidRPr="00422380" w:rsidRDefault="00611DB3" w:rsidP="009136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422380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lastRenderedPageBreak/>
              <w:t>ความเสี่ยงจาก</w:t>
            </w:r>
            <w:r w:rsidRPr="0042238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เงินตราต่างประเทศ</w:t>
            </w:r>
          </w:p>
        </w:tc>
        <w:tc>
          <w:tcPr>
            <w:tcW w:w="9361" w:type="dxa"/>
            <w:gridSpan w:val="11"/>
          </w:tcPr>
          <w:p w14:paraId="50EF7FF7" w14:textId="4332FC9D" w:rsidR="00A65F52" w:rsidRPr="00422380" w:rsidRDefault="00A65F52" w:rsidP="00A65F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42238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A65F52" w:rsidRPr="00422380" w14:paraId="63E4F690" w14:textId="77777777" w:rsidTr="0078057C">
        <w:trPr>
          <w:tblHeader/>
        </w:trPr>
        <w:tc>
          <w:tcPr>
            <w:tcW w:w="5040" w:type="dxa"/>
          </w:tcPr>
          <w:p w14:paraId="495458B4" w14:textId="016E8B9B" w:rsidR="00A65F52" w:rsidRPr="00422380" w:rsidRDefault="00611DB3" w:rsidP="009136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422380">
              <w:rPr>
                <w:rFonts w:asciiTheme="majorBidi" w:hAnsiTheme="majorBidi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Pr="0042238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  ณ วันที่ </w:t>
            </w:r>
            <w:r w:rsidRPr="0042238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31</w:t>
            </w:r>
            <w:r w:rsidRPr="00422380">
              <w:rPr>
                <w:rFonts w:asciiTheme="majorBidi" w:hAnsiTheme="majorBidi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Pr="0042238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4560" w:type="dxa"/>
            <w:gridSpan w:val="5"/>
          </w:tcPr>
          <w:p w14:paraId="138D8C39" w14:textId="43D9BAF3" w:rsidR="00A65F52" w:rsidRPr="00422380" w:rsidRDefault="006B6C8D" w:rsidP="00A65F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422380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256</w:t>
            </w:r>
            <w:r w:rsidR="00085F74" w:rsidRPr="00422380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7</w:t>
            </w:r>
          </w:p>
        </w:tc>
        <w:tc>
          <w:tcPr>
            <w:tcW w:w="236" w:type="dxa"/>
          </w:tcPr>
          <w:p w14:paraId="38491DC8" w14:textId="77777777" w:rsidR="00A65F52" w:rsidRPr="00422380" w:rsidRDefault="00A65F52" w:rsidP="00A65F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565" w:type="dxa"/>
            <w:gridSpan w:val="5"/>
          </w:tcPr>
          <w:p w14:paraId="26BAB600" w14:textId="1887753A" w:rsidR="00A65F52" w:rsidRPr="00422380" w:rsidRDefault="006B6C8D" w:rsidP="00A65F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422380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256</w:t>
            </w:r>
            <w:r w:rsidR="00085F74" w:rsidRPr="00422380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6</w:t>
            </w:r>
          </w:p>
        </w:tc>
      </w:tr>
      <w:tr w:rsidR="00A65F52" w:rsidRPr="00422380" w14:paraId="368A3188" w14:textId="77777777" w:rsidTr="008B1CC2">
        <w:trPr>
          <w:tblHeader/>
        </w:trPr>
        <w:tc>
          <w:tcPr>
            <w:tcW w:w="5040" w:type="dxa"/>
          </w:tcPr>
          <w:p w14:paraId="445DD4F6" w14:textId="08EE6F8F" w:rsidR="00A65F52" w:rsidRPr="00422380" w:rsidRDefault="00A65F52" w:rsidP="009136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7FABEA2" w14:textId="77777777" w:rsidR="00A65F52" w:rsidRPr="00422380" w:rsidRDefault="00A65F52" w:rsidP="00E76B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4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22380">
              <w:rPr>
                <w:rFonts w:asciiTheme="majorBidi" w:hAnsiTheme="majorBidi" w:cstheme="majorBidi"/>
                <w:sz w:val="26"/>
                <w:szCs w:val="26"/>
                <w:cs/>
              </w:rPr>
              <w:t>เงินเหรียญ</w:t>
            </w:r>
          </w:p>
          <w:p w14:paraId="7EB11893" w14:textId="4A4CFE44" w:rsidR="00A65F52" w:rsidRPr="00422380" w:rsidRDefault="00A65F52" w:rsidP="00E76B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4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2380">
              <w:rPr>
                <w:rFonts w:asciiTheme="majorBidi" w:hAnsiTheme="majorBidi" w:cstheme="majorBidi"/>
                <w:sz w:val="26"/>
                <w:szCs w:val="26"/>
                <w:cs/>
              </w:rPr>
              <w:t>สหรัฐอเมริกา</w:t>
            </w:r>
          </w:p>
        </w:tc>
        <w:tc>
          <w:tcPr>
            <w:tcW w:w="240" w:type="dxa"/>
          </w:tcPr>
          <w:p w14:paraId="6B08BD0E" w14:textId="77777777" w:rsidR="00A65F52" w:rsidRPr="00422380" w:rsidRDefault="00A65F52" w:rsidP="00857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6" w:type="dxa"/>
          </w:tcPr>
          <w:p w14:paraId="43AD3F26" w14:textId="77777777" w:rsidR="00A65F52" w:rsidRPr="00422380" w:rsidRDefault="00A65F52" w:rsidP="00857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B763C3D" w14:textId="4957ADA4" w:rsidR="00A65F52" w:rsidRPr="00422380" w:rsidRDefault="00A65F52" w:rsidP="00857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2380">
              <w:rPr>
                <w:rFonts w:asciiTheme="majorBidi" w:hAnsiTheme="majorBidi" w:cstheme="majorBidi"/>
                <w:sz w:val="26"/>
                <w:szCs w:val="26"/>
                <w:cs/>
              </w:rPr>
              <w:t>เงินยูโร</w:t>
            </w:r>
          </w:p>
        </w:tc>
        <w:tc>
          <w:tcPr>
            <w:tcW w:w="270" w:type="dxa"/>
          </w:tcPr>
          <w:p w14:paraId="71F1B47E" w14:textId="77777777" w:rsidR="00A65F52" w:rsidRPr="00422380" w:rsidRDefault="00A65F52" w:rsidP="00857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4" w:type="dxa"/>
          </w:tcPr>
          <w:p w14:paraId="55A1D8D3" w14:textId="77777777" w:rsidR="00A65F52" w:rsidRPr="00422380" w:rsidRDefault="00A65F52" w:rsidP="00857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thaiDistribute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  <w:p w14:paraId="412B2347" w14:textId="799DE673" w:rsidR="00A65F52" w:rsidRPr="00422380" w:rsidRDefault="00A65F52" w:rsidP="003E09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67" w:right="-5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422380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รวม</w:t>
            </w:r>
          </w:p>
        </w:tc>
        <w:tc>
          <w:tcPr>
            <w:tcW w:w="236" w:type="dxa"/>
          </w:tcPr>
          <w:p w14:paraId="12371B7A" w14:textId="77777777" w:rsidR="00A65F52" w:rsidRPr="00422380" w:rsidRDefault="00A65F52" w:rsidP="00857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14" w:type="dxa"/>
          </w:tcPr>
          <w:p w14:paraId="37C69B2B" w14:textId="77777777" w:rsidR="00A65F52" w:rsidRPr="00422380" w:rsidRDefault="00A65F52" w:rsidP="00857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22380">
              <w:rPr>
                <w:rFonts w:asciiTheme="majorBidi" w:hAnsiTheme="majorBidi" w:cstheme="majorBidi"/>
                <w:sz w:val="26"/>
                <w:szCs w:val="26"/>
                <w:cs/>
              </w:rPr>
              <w:t>เงินเหรียญ</w:t>
            </w:r>
          </w:p>
          <w:p w14:paraId="2EF52FB0" w14:textId="593BA566" w:rsidR="00A65F52" w:rsidRPr="00422380" w:rsidRDefault="00A65F52" w:rsidP="00A65F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2380">
              <w:rPr>
                <w:rFonts w:asciiTheme="majorBidi" w:hAnsiTheme="majorBidi" w:cstheme="majorBidi"/>
                <w:sz w:val="26"/>
                <w:szCs w:val="26"/>
                <w:cs/>
              </w:rPr>
              <w:t>สหรัฐอเมริกา</w:t>
            </w:r>
          </w:p>
        </w:tc>
        <w:tc>
          <w:tcPr>
            <w:tcW w:w="270" w:type="dxa"/>
          </w:tcPr>
          <w:p w14:paraId="286E2D43" w14:textId="77777777" w:rsidR="00A65F52" w:rsidRPr="00422380" w:rsidRDefault="00A65F52" w:rsidP="00857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BA244C3" w14:textId="77777777" w:rsidR="00A65F52" w:rsidRPr="00422380" w:rsidRDefault="00A65F52" w:rsidP="00857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BE5FF1F" w14:textId="40FFC65D" w:rsidR="00A65F52" w:rsidRPr="00422380" w:rsidRDefault="00A65F52" w:rsidP="00857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rPr>
                <w:rFonts w:asciiTheme="majorBidi" w:hAnsiTheme="majorBidi" w:cstheme="majorBidi"/>
                <w:sz w:val="26"/>
                <w:szCs w:val="26"/>
              </w:rPr>
            </w:pPr>
            <w:r w:rsidRPr="0042238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เงินยูโร</w:t>
            </w:r>
          </w:p>
        </w:tc>
        <w:tc>
          <w:tcPr>
            <w:tcW w:w="270" w:type="dxa"/>
          </w:tcPr>
          <w:p w14:paraId="0F334510" w14:textId="47106B02" w:rsidR="00A65F52" w:rsidRPr="00422380" w:rsidRDefault="00A65F52" w:rsidP="00857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1" w:type="dxa"/>
          </w:tcPr>
          <w:p w14:paraId="05D4B300" w14:textId="77777777" w:rsidR="00A65F52" w:rsidRPr="00422380" w:rsidRDefault="00A65F52" w:rsidP="00857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5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  <w:p w14:paraId="315C21D2" w14:textId="055F777C" w:rsidR="00A65F52" w:rsidRPr="00422380" w:rsidRDefault="00A65F52" w:rsidP="003E09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7" w:right="-7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2380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รวม</w:t>
            </w:r>
          </w:p>
        </w:tc>
      </w:tr>
      <w:tr w:rsidR="00A44148" w:rsidRPr="00422380" w14:paraId="0D6FDB8D" w14:textId="77777777" w:rsidTr="0078057C">
        <w:tc>
          <w:tcPr>
            <w:tcW w:w="5040" w:type="dxa"/>
          </w:tcPr>
          <w:p w14:paraId="602E7587" w14:textId="77777777" w:rsidR="00A44148" w:rsidRPr="00422380" w:rsidRDefault="00A44148" w:rsidP="00754A7C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361" w:type="dxa"/>
            <w:gridSpan w:val="11"/>
            <w:vAlign w:val="bottom"/>
          </w:tcPr>
          <w:p w14:paraId="7BC9F2AD" w14:textId="110D9BC6" w:rsidR="00A44148" w:rsidRPr="00422380" w:rsidRDefault="00A44148" w:rsidP="00A441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22380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</w:t>
            </w:r>
            <w:r w:rsidRPr="00422380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</w:rPr>
              <w:t>พัน</w:t>
            </w:r>
            <w:r w:rsidRPr="00422380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บาท)</w:t>
            </w:r>
          </w:p>
        </w:tc>
      </w:tr>
      <w:tr w:rsidR="00062914" w:rsidRPr="00422380" w14:paraId="6AF09C57" w14:textId="77777777" w:rsidTr="008B1CC2">
        <w:tc>
          <w:tcPr>
            <w:tcW w:w="5040" w:type="dxa"/>
          </w:tcPr>
          <w:p w14:paraId="2E5C2025" w14:textId="77777777" w:rsidR="00062914" w:rsidRPr="00422380" w:rsidRDefault="00062914" w:rsidP="0006291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422380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440" w:type="dxa"/>
            <w:vAlign w:val="bottom"/>
          </w:tcPr>
          <w:p w14:paraId="733E2968" w14:textId="4301CAC3" w:rsidR="00062914" w:rsidRPr="00422380" w:rsidRDefault="00062914" w:rsidP="000629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after="0"/>
              <w:ind w:right="-141"/>
              <w:rPr>
                <w:rFonts w:asciiTheme="majorBidi" w:hAnsiTheme="majorBidi" w:cstheme="majorBidi"/>
                <w:sz w:val="26"/>
                <w:szCs w:val="26"/>
              </w:rPr>
            </w:pPr>
            <w:r w:rsidRPr="00422380">
              <w:rPr>
                <w:rFonts w:asciiTheme="majorBidi" w:hAnsiTheme="majorBidi" w:cstheme="majorBidi"/>
                <w:sz w:val="26"/>
                <w:szCs w:val="26"/>
              </w:rPr>
              <w:t>91,415</w:t>
            </w:r>
          </w:p>
        </w:tc>
        <w:tc>
          <w:tcPr>
            <w:tcW w:w="240" w:type="dxa"/>
          </w:tcPr>
          <w:p w14:paraId="32C77092" w14:textId="77777777" w:rsidR="00062914" w:rsidRPr="00422380" w:rsidRDefault="00062914" w:rsidP="0006291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6" w:type="dxa"/>
            <w:vAlign w:val="bottom"/>
          </w:tcPr>
          <w:p w14:paraId="28365932" w14:textId="26BADEBD" w:rsidR="00062914" w:rsidRPr="00422380" w:rsidRDefault="00062914" w:rsidP="000629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3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2238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808A9EE" w14:textId="77777777" w:rsidR="00062914" w:rsidRPr="00422380" w:rsidRDefault="00062914" w:rsidP="0006291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4" w:type="dxa"/>
            <w:vAlign w:val="bottom"/>
          </w:tcPr>
          <w:p w14:paraId="3BD62A24" w14:textId="336301ED" w:rsidR="00062914" w:rsidRPr="00422380" w:rsidRDefault="00062914" w:rsidP="000629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after="0"/>
              <w:ind w:right="-141"/>
              <w:rPr>
                <w:rFonts w:asciiTheme="majorBidi" w:hAnsiTheme="majorBidi" w:cstheme="majorBidi"/>
                <w:sz w:val="26"/>
                <w:szCs w:val="26"/>
              </w:rPr>
            </w:pPr>
            <w:r w:rsidRPr="00422380">
              <w:rPr>
                <w:rFonts w:asciiTheme="majorBidi" w:hAnsiTheme="majorBidi" w:cstheme="majorBidi"/>
                <w:sz w:val="26"/>
                <w:szCs w:val="26"/>
              </w:rPr>
              <w:t>91,415</w:t>
            </w:r>
          </w:p>
        </w:tc>
        <w:tc>
          <w:tcPr>
            <w:tcW w:w="236" w:type="dxa"/>
          </w:tcPr>
          <w:p w14:paraId="167D9196" w14:textId="77777777" w:rsidR="00062914" w:rsidRPr="00422380" w:rsidRDefault="00062914" w:rsidP="000629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4" w:type="dxa"/>
            <w:vAlign w:val="bottom"/>
          </w:tcPr>
          <w:p w14:paraId="221B8C4F" w14:textId="00C28387" w:rsidR="00062914" w:rsidRPr="00422380" w:rsidRDefault="00062914" w:rsidP="000629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/>
              <w:ind w:right="-141"/>
              <w:rPr>
                <w:rFonts w:asciiTheme="majorBidi" w:hAnsiTheme="majorBidi" w:cstheme="majorBidi"/>
                <w:sz w:val="26"/>
                <w:szCs w:val="26"/>
              </w:rPr>
            </w:pPr>
            <w:r w:rsidRPr="00422380">
              <w:rPr>
                <w:rFonts w:asciiTheme="majorBidi" w:hAnsiTheme="majorBidi" w:cstheme="majorBidi"/>
                <w:sz w:val="26"/>
                <w:szCs w:val="26"/>
              </w:rPr>
              <w:t>20,511</w:t>
            </w:r>
          </w:p>
        </w:tc>
        <w:tc>
          <w:tcPr>
            <w:tcW w:w="270" w:type="dxa"/>
          </w:tcPr>
          <w:p w14:paraId="1CC75087" w14:textId="77777777" w:rsidR="00062914" w:rsidRPr="00422380" w:rsidRDefault="00062914" w:rsidP="000629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/>
              <w:ind w:right="-4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BF3D759" w14:textId="4BB27BC8" w:rsidR="00062914" w:rsidRPr="00422380" w:rsidRDefault="00062914" w:rsidP="000629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right="-470"/>
              <w:rPr>
                <w:rFonts w:asciiTheme="majorBidi" w:hAnsiTheme="majorBidi" w:cstheme="majorBidi"/>
                <w:sz w:val="26"/>
                <w:szCs w:val="26"/>
              </w:rPr>
            </w:pPr>
            <w:r w:rsidRPr="0042238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5E27563" w14:textId="1CE4ADFF" w:rsidR="00062914" w:rsidRPr="00422380" w:rsidRDefault="00062914" w:rsidP="000629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/>
              <w:ind w:right="-4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1" w:type="dxa"/>
            <w:vAlign w:val="bottom"/>
          </w:tcPr>
          <w:p w14:paraId="1406FBA5" w14:textId="4BE5ECAA" w:rsidR="00062914" w:rsidRPr="00422380" w:rsidRDefault="00062914" w:rsidP="000629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/>
              <w:rPr>
                <w:rFonts w:asciiTheme="majorBidi" w:hAnsiTheme="majorBidi" w:cstheme="majorBidi"/>
                <w:sz w:val="26"/>
                <w:szCs w:val="26"/>
              </w:rPr>
            </w:pPr>
            <w:r w:rsidRPr="00422380">
              <w:rPr>
                <w:rFonts w:asciiTheme="majorBidi" w:hAnsiTheme="majorBidi" w:cstheme="majorBidi"/>
                <w:sz w:val="26"/>
                <w:szCs w:val="26"/>
              </w:rPr>
              <w:t>20,511</w:t>
            </w:r>
          </w:p>
        </w:tc>
      </w:tr>
      <w:tr w:rsidR="00062914" w:rsidRPr="00422380" w14:paraId="49F1C07C" w14:textId="77777777" w:rsidTr="008B1CC2">
        <w:tc>
          <w:tcPr>
            <w:tcW w:w="5040" w:type="dxa"/>
          </w:tcPr>
          <w:p w14:paraId="2BAAA6AD" w14:textId="77777777" w:rsidR="00062914" w:rsidRPr="00422380" w:rsidRDefault="00062914" w:rsidP="0006291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422380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3FB715B" w14:textId="5BCA92B6" w:rsidR="00062914" w:rsidRPr="00422380" w:rsidRDefault="00062914" w:rsidP="000629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after="0"/>
              <w:ind w:right="-141"/>
              <w:rPr>
                <w:rFonts w:asciiTheme="majorBidi" w:hAnsiTheme="majorBidi" w:cstheme="majorBidi"/>
                <w:sz w:val="26"/>
                <w:szCs w:val="26"/>
              </w:rPr>
            </w:pPr>
            <w:r w:rsidRPr="00422380">
              <w:rPr>
                <w:rFonts w:asciiTheme="majorBidi" w:hAnsiTheme="majorBidi" w:cstheme="majorBidi"/>
                <w:sz w:val="26"/>
                <w:szCs w:val="26"/>
              </w:rPr>
              <w:t>4,645</w:t>
            </w:r>
          </w:p>
        </w:tc>
        <w:tc>
          <w:tcPr>
            <w:tcW w:w="240" w:type="dxa"/>
          </w:tcPr>
          <w:p w14:paraId="7038A193" w14:textId="77777777" w:rsidR="00062914" w:rsidRPr="00422380" w:rsidRDefault="00062914" w:rsidP="00062914">
            <w:pPr>
              <w:pStyle w:val="BodyText"/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after="0"/>
              <w:ind w:right="-14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6" w:type="dxa"/>
            <w:tcBorders>
              <w:bottom w:val="single" w:sz="4" w:space="0" w:color="auto"/>
            </w:tcBorders>
            <w:vAlign w:val="bottom"/>
          </w:tcPr>
          <w:p w14:paraId="479B655C" w14:textId="15F64D47" w:rsidR="00062914" w:rsidRPr="00422380" w:rsidRDefault="00062914" w:rsidP="000629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13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22380">
              <w:rPr>
                <w:rFonts w:asciiTheme="majorBidi" w:hAnsiTheme="majorBidi" w:cstheme="majorBidi"/>
                <w:sz w:val="26"/>
                <w:szCs w:val="26"/>
              </w:rPr>
              <w:t>118,760</w:t>
            </w:r>
          </w:p>
        </w:tc>
        <w:tc>
          <w:tcPr>
            <w:tcW w:w="270" w:type="dxa"/>
          </w:tcPr>
          <w:p w14:paraId="2F8C560F" w14:textId="77777777" w:rsidR="00062914" w:rsidRPr="00422380" w:rsidRDefault="00062914" w:rsidP="0006291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  <w:vAlign w:val="bottom"/>
          </w:tcPr>
          <w:p w14:paraId="48CF19DB" w14:textId="58FAFB81" w:rsidR="00062914" w:rsidRPr="00422380" w:rsidRDefault="00062914" w:rsidP="000629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after="0"/>
              <w:ind w:right="-141"/>
              <w:rPr>
                <w:rFonts w:asciiTheme="majorBidi" w:hAnsiTheme="majorBidi" w:cstheme="majorBidi"/>
                <w:sz w:val="26"/>
                <w:szCs w:val="26"/>
              </w:rPr>
            </w:pPr>
            <w:r w:rsidRPr="00422380">
              <w:rPr>
                <w:rFonts w:asciiTheme="majorBidi" w:hAnsiTheme="majorBidi" w:cstheme="majorBidi"/>
                <w:sz w:val="26"/>
                <w:szCs w:val="26"/>
              </w:rPr>
              <w:t>123,405</w:t>
            </w:r>
          </w:p>
        </w:tc>
        <w:tc>
          <w:tcPr>
            <w:tcW w:w="236" w:type="dxa"/>
          </w:tcPr>
          <w:p w14:paraId="3EEE83DD" w14:textId="77777777" w:rsidR="00062914" w:rsidRPr="00422380" w:rsidRDefault="00062914" w:rsidP="000629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4" w:type="dxa"/>
            <w:tcBorders>
              <w:bottom w:val="single" w:sz="4" w:space="0" w:color="auto"/>
            </w:tcBorders>
            <w:vAlign w:val="bottom"/>
          </w:tcPr>
          <w:p w14:paraId="4C1FBDC6" w14:textId="13F608D1" w:rsidR="00062914" w:rsidRPr="00422380" w:rsidRDefault="00062914" w:rsidP="000629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/>
              <w:ind w:right="-141"/>
              <w:rPr>
                <w:rFonts w:asciiTheme="majorBidi" w:hAnsiTheme="majorBidi" w:cstheme="majorBidi"/>
                <w:sz w:val="26"/>
                <w:szCs w:val="26"/>
              </w:rPr>
            </w:pPr>
            <w:r w:rsidRPr="00422380">
              <w:rPr>
                <w:rFonts w:asciiTheme="majorBidi" w:hAnsiTheme="majorBidi" w:cstheme="majorBidi"/>
                <w:sz w:val="26"/>
                <w:szCs w:val="26"/>
              </w:rPr>
              <w:t>1,718</w:t>
            </w:r>
          </w:p>
        </w:tc>
        <w:tc>
          <w:tcPr>
            <w:tcW w:w="270" w:type="dxa"/>
          </w:tcPr>
          <w:p w14:paraId="474C31C6" w14:textId="77777777" w:rsidR="00062914" w:rsidRPr="00422380" w:rsidRDefault="00062914" w:rsidP="000629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/>
              <w:ind w:right="-4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212BD620" w14:textId="4BC3F064" w:rsidR="00062914" w:rsidRPr="00422380" w:rsidRDefault="00062914" w:rsidP="000629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right="-141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422380">
              <w:rPr>
                <w:rFonts w:asciiTheme="majorBidi" w:hAnsiTheme="majorBidi" w:cstheme="majorBidi"/>
                <w:sz w:val="26"/>
                <w:szCs w:val="26"/>
              </w:rPr>
              <w:t>14,556</w:t>
            </w:r>
          </w:p>
        </w:tc>
        <w:tc>
          <w:tcPr>
            <w:tcW w:w="270" w:type="dxa"/>
          </w:tcPr>
          <w:p w14:paraId="78C03F40" w14:textId="24991E4A" w:rsidR="00062914" w:rsidRPr="00422380" w:rsidRDefault="00062914" w:rsidP="000629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/>
              <w:ind w:right="-4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1" w:type="dxa"/>
            <w:tcBorders>
              <w:bottom w:val="single" w:sz="4" w:space="0" w:color="auto"/>
            </w:tcBorders>
            <w:vAlign w:val="bottom"/>
          </w:tcPr>
          <w:p w14:paraId="7471B9CC" w14:textId="4A96D5D2" w:rsidR="00062914" w:rsidRPr="00422380" w:rsidRDefault="00062914" w:rsidP="000629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/>
              <w:rPr>
                <w:rFonts w:asciiTheme="majorBidi" w:hAnsiTheme="majorBidi" w:cstheme="majorBidi"/>
                <w:sz w:val="26"/>
                <w:szCs w:val="26"/>
              </w:rPr>
            </w:pPr>
            <w:r w:rsidRPr="00422380">
              <w:rPr>
                <w:rFonts w:asciiTheme="majorBidi" w:hAnsiTheme="majorBidi" w:cstheme="majorBidi"/>
                <w:sz w:val="26"/>
                <w:szCs w:val="26"/>
              </w:rPr>
              <w:t>16,274</w:t>
            </w:r>
          </w:p>
        </w:tc>
      </w:tr>
      <w:tr w:rsidR="00062914" w:rsidRPr="00422380" w14:paraId="62727647" w14:textId="77777777" w:rsidTr="008B1CC2">
        <w:tc>
          <w:tcPr>
            <w:tcW w:w="5040" w:type="dxa"/>
          </w:tcPr>
          <w:p w14:paraId="5A7229A4" w14:textId="51A05BE9" w:rsidR="00062914" w:rsidRPr="00422380" w:rsidRDefault="00062914" w:rsidP="00062914">
            <w:pPr>
              <w:pStyle w:val="BodyText"/>
              <w:tabs>
                <w:tab w:val="clear" w:pos="227"/>
              </w:tabs>
              <w:spacing w:after="0"/>
              <w:ind w:left="156" w:right="-405" w:hanging="156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2238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ยอดบัญชีในงบฐานะการเงินที่มีความเสี่ยง</w:t>
            </w:r>
            <w:r w:rsidRPr="00422380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 xml:space="preserve">       </w:t>
            </w:r>
            <w:r w:rsidRPr="0042238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   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1448FD7" w14:textId="7C15A396" w:rsidR="00062914" w:rsidRPr="00422380" w:rsidRDefault="00062914" w:rsidP="000629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after="0"/>
              <w:ind w:right="-141"/>
              <w:rPr>
                <w:rFonts w:asciiTheme="majorBidi" w:hAnsiTheme="majorBidi" w:cstheme="majorBidi"/>
                <w:sz w:val="26"/>
                <w:szCs w:val="26"/>
              </w:rPr>
            </w:pPr>
            <w:r w:rsidRPr="00422380">
              <w:rPr>
                <w:rFonts w:asciiTheme="majorBidi" w:hAnsiTheme="majorBidi" w:cstheme="majorBidi"/>
                <w:sz w:val="26"/>
                <w:szCs w:val="26"/>
              </w:rPr>
              <w:t>96,060</w:t>
            </w:r>
          </w:p>
        </w:tc>
        <w:tc>
          <w:tcPr>
            <w:tcW w:w="240" w:type="dxa"/>
          </w:tcPr>
          <w:p w14:paraId="2E4F0732" w14:textId="77777777" w:rsidR="00062914" w:rsidRPr="00422380" w:rsidRDefault="00062914" w:rsidP="0006291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8D3C5B5" w14:textId="74F8D33B" w:rsidR="00062914" w:rsidRPr="00422380" w:rsidRDefault="00062914" w:rsidP="000629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13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22380">
              <w:rPr>
                <w:rFonts w:asciiTheme="majorBidi" w:hAnsiTheme="majorBidi" w:cstheme="majorBidi"/>
                <w:sz w:val="26"/>
                <w:szCs w:val="26"/>
              </w:rPr>
              <w:t>118,760</w:t>
            </w:r>
          </w:p>
        </w:tc>
        <w:tc>
          <w:tcPr>
            <w:tcW w:w="270" w:type="dxa"/>
          </w:tcPr>
          <w:p w14:paraId="5F54819A" w14:textId="77777777" w:rsidR="00062914" w:rsidRPr="00422380" w:rsidRDefault="00062914" w:rsidP="00062914">
            <w:pPr>
              <w:pStyle w:val="BodyText"/>
              <w:spacing w:after="0"/>
              <w:ind w:right="3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vAlign w:val="bottom"/>
          </w:tcPr>
          <w:p w14:paraId="47EDF356" w14:textId="2D12B125" w:rsidR="00062914" w:rsidRPr="00422380" w:rsidRDefault="00062914" w:rsidP="000629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after="0"/>
              <w:ind w:right="-141"/>
              <w:rPr>
                <w:rFonts w:asciiTheme="majorBidi" w:hAnsiTheme="majorBidi" w:cstheme="majorBidi"/>
                <w:sz w:val="26"/>
                <w:szCs w:val="26"/>
              </w:rPr>
            </w:pPr>
            <w:r w:rsidRPr="00422380">
              <w:rPr>
                <w:rFonts w:asciiTheme="majorBidi" w:hAnsiTheme="majorBidi" w:cstheme="majorBidi"/>
                <w:sz w:val="26"/>
                <w:szCs w:val="26"/>
              </w:rPr>
              <w:t>214,820</w:t>
            </w:r>
          </w:p>
        </w:tc>
        <w:tc>
          <w:tcPr>
            <w:tcW w:w="236" w:type="dxa"/>
          </w:tcPr>
          <w:p w14:paraId="0B9EC425" w14:textId="77777777" w:rsidR="00062914" w:rsidRPr="00422380" w:rsidRDefault="00062914" w:rsidP="000629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4" w:type="dxa"/>
            <w:tcBorders>
              <w:top w:val="single" w:sz="4" w:space="0" w:color="auto"/>
            </w:tcBorders>
            <w:vAlign w:val="bottom"/>
          </w:tcPr>
          <w:p w14:paraId="0E9D183E" w14:textId="6392FB57" w:rsidR="00062914" w:rsidRPr="00422380" w:rsidRDefault="00062914" w:rsidP="000629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/>
              <w:ind w:right="-141"/>
              <w:rPr>
                <w:rFonts w:asciiTheme="majorBidi" w:hAnsiTheme="majorBidi" w:cstheme="majorBidi"/>
                <w:sz w:val="26"/>
                <w:szCs w:val="26"/>
              </w:rPr>
            </w:pPr>
            <w:r w:rsidRPr="00422380">
              <w:rPr>
                <w:rFonts w:asciiTheme="majorBidi" w:hAnsiTheme="majorBidi" w:cstheme="majorBidi"/>
                <w:sz w:val="26"/>
                <w:szCs w:val="26"/>
              </w:rPr>
              <w:t>22,229</w:t>
            </w:r>
          </w:p>
        </w:tc>
        <w:tc>
          <w:tcPr>
            <w:tcW w:w="270" w:type="dxa"/>
          </w:tcPr>
          <w:p w14:paraId="132D9335" w14:textId="77777777" w:rsidR="00062914" w:rsidRPr="00422380" w:rsidRDefault="00062914" w:rsidP="000629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/>
              <w:ind w:right="-4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1D9A6A01" w14:textId="46CA1916" w:rsidR="00062914" w:rsidRPr="00422380" w:rsidRDefault="00062914" w:rsidP="000629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right="-141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422380">
              <w:rPr>
                <w:rFonts w:asciiTheme="majorBidi" w:hAnsiTheme="majorBidi" w:cstheme="majorBidi"/>
                <w:sz w:val="26"/>
                <w:szCs w:val="26"/>
              </w:rPr>
              <w:t>14,556</w:t>
            </w:r>
          </w:p>
        </w:tc>
        <w:tc>
          <w:tcPr>
            <w:tcW w:w="270" w:type="dxa"/>
          </w:tcPr>
          <w:p w14:paraId="3BB7A883" w14:textId="29C249EA" w:rsidR="00062914" w:rsidRPr="00422380" w:rsidRDefault="00062914" w:rsidP="000629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/>
              <w:ind w:right="-4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1" w:type="dxa"/>
            <w:tcBorders>
              <w:top w:val="single" w:sz="4" w:space="0" w:color="auto"/>
            </w:tcBorders>
            <w:vAlign w:val="bottom"/>
          </w:tcPr>
          <w:p w14:paraId="374B651A" w14:textId="48654FA0" w:rsidR="00062914" w:rsidRPr="00422380" w:rsidRDefault="00062914" w:rsidP="000629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/>
              <w:rPr>
                <w:rFonts w:asciiTheme="majorBidi" w:hAnsiTheme="majorBidi" w:cstheme="majorBidi"/>
                <w:sz w:val="26"/>
                <w:szCs w:val="26"/>
              </w:rPr>
            </w:pPr>
            <w:r w:rsidRPr="00422380">
              <w:rPr>
                <w:rFonts w:asciiTheme="majorBidi" w:hAnsiTheme="majorBidi" w:cstheme="majorBidi"/>
                <w:sz w:val="26"/>
                <w:szCs w:val="26"/>
              </w:rPr>
              <w:t>36,785</w:t>
            </w:r>
          </w:p>
        </w:tc>
      </w:tr>
      <w:tr w:rsidR="00062914" w:rsidRPr="00422380" w14:paraId="6FF416B9" w14:textId="77777777" w:rsidTr="008B1CC2">
        <w:tc>
          <w:tcPr>
            <w:tcW w:w="5040" w:type="dxa"/>
          </w:tcPr>
          <w:p w14:paraId="1269C7C9" w14:textId="7B4B499F" w:rsidR="00062914" w:rsidRPr="00422380" w:rsidRDefault="00062914" w:rsidP="00062914">
            <w:pPr>
              <w:pStyle w:val="NoSpacing"/>
              <w:rPr>
                <w:rFonts w:asciiTheme="majorBidi" w:hAnsiTheme="majorBidi" w:cstheme="majorBidi"/>
                <w:sz w:val="26"/>
                <w:szCs w:val="26"/>
              </w:rPr>
            </w:pPr>
            <w:r w:rsidRPr="0042238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สัญญาซื้อเงินตราต่างประเทศ</w:t>
            </w:r>
            <w:r w:rsidRPr="00422380"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  <w:t xml:space="preserve">            </w:t>
            </w:r>
            <w:r w:rsidRPr="0042238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            </w:t>
            </w:r>
            <w:r w:rsidRPr="00422380"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  <w:t xml:space="preserve"> </w:t>
            </w:r>
            <w:r w:rsidRPr="0042238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        </w:t>
            </w:r>
            <w:r w:rsidRPr="00422380"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  <w:t xml:space="preserve">        </w:t>
            </w:r>
          </w:p>
        </w:tc>
        <w:tc>
          <w:tcPr>
            <w:tcW w:w="1440" w:type="dxa"/>
            <w:vAlign w:val="bottom"/>
          </w:tcPr>
          <w:p w14:paraId="5BC26802" w14:textId="3C3BE547" w:rsidR="00062914" w:rsidRPr="00422380" w:rsidRDefault="00062914" w:rsidP="000629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after="0"/>
              <w:ind w:right="-141"/>
              <w:rPr>
                <w:rFonts w:asciiTheme="majorBidi" w:hAnsiTheme="majorBidi" w:cstheme="majorBidi"/>
                <w:sz w:val="26"/>
                <w:szCs w:val="26"/>
              </w:rPr>
            </w:pPr>
            <w:r w:rsidRPr="00422380">
              <w:rPr>
                <w:rFonts w:asciiTheme="majorBidi" w:hAnsiTheme="majorBidi" w:cstheme="majorBidi"/>
                <w:sz w:val="26"/>
                <w:szCs w:val="26"/>
              </w:rPr>
              <w:t>(3,247)</w:t>
            </w:r>
          </w:p>
        </w:tc>
        <w:tc>
          <w:tcPr>
            <w:tcW w:w="240" w:type="dxa"/>
          </w:tcPr>
          <w:p w14:paraId="4C1D027F" w14:textId="77777777" w:rsidR="00062914" w:rsidRPr="00422380" w:rsidRDefault="00062914" w:rsidP="00062914">
            <w:pPr>
              <w:pStyle w:val="NoSpacing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6" w:type="dxa"/>
            <w:tcBorders>
              <w:left w:val="nil"/>
              <w:right w:val="nil"/>
            </w:tcBorders>
            <w:vAlign w:val="bottom"/>
          </w:tcPr>
          <w:p w14:paraId="0FF59FF3" w14:textId="27318FD4" w:rsidR="00062914" w:rsidRPr="00422380" w:rsidRDefault="00062914" w:rsidP="000629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after="0"/>
              <w:ind w:right="-141"/>
              <w:rPr>
                <w:rFonts w:asciiTheme="majorBidi" w:hAnsiTheme="majorBidi" w:cstheme="majorBidi"/>
                <w:sz w:val="26"/>
                <w:szCs w:val="26"/>
              </w:rPr>
            </w:pPr>
            <w:r w:rsidRPr="00422380">
              <w:rPr>
                <w:rFonts w:asciiTheme="majorBidi" w:hAnsiTheme="majorBidi" w:cstheme="majorBidi"/>
                <w:sz w:val="26"/>
                <w:szCs w:val="26"/>
              </w:rPr>
              <w:t>(13,515)</w:t>
            </w:r>
          </w:p>
        </w:tc>
        <w:tc>
          <w:tcPr>
            <w:tcW w:w="270" w:type="dxa"/>
          </w:tcPr>
          <w:p w14:paraId="5D05F0A3" w14:textId="77777777" w:rsidR="00062914" w:rsidRPr="00422380" w:rsidRDefault="00062914" w:rsidP="00062914">
            <w:pPr>
              <w:pStyle w:val="NoSpacing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4" w:type="dxa"/>
            <w:vAlign w:val="bottom"/>
          </w:tcPr>
          <w:p w14:paraId="7DAF323A" w14:textId="6B0746DC" w:rsidR="00062914" w:rsidRPr="00422380" w:rsidRDefault="00062914" w:rsidP="000629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after="0"/>
              <w:ind w:right="-141"/>
              <w:rPr>
                <w:rFonts w:asciiTheme="majorBidi" w:hAnsiTheme="majorBidi" w:cstheme="majorBidi"/>
                <w:sz w:val="26"/>
                <w:szCs w:val="26"/>
              </w:rPr>
            </w:pPr>
            <w:r w:rsidRPr="00422380">
              <w:rPr>
                <w:rFonts w:asciiTheme="majorBidi" w:hAnsiTheme="majorBidi" w:cstheme="majorBidi"/>
                <w:sz w:val="26"/>
                <w:szCs w:val="26"/>
              </w:rPr>
              <w:t>(16,762)</w:t>
            </w:r>
          </w:p>
        </w:tc>
        <w:tc>
          <w:tcPr>
            <w:tcW w:w="236" w:type="dxa"/>
          </w:tcPr>
          <w:p w14:paraId="232986D6" w14:textId="77777777" w:rsidR="00062914" w:rsidRPr="00422380" w:rsidRDefault="00062914" w:rsidP="000629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4" w:type="dxa"/>
            <w:vAlign w:val="bottom"/>
          </w:tcPr>
          <w:p w14:paraId="4526D25B" w14:textId="0218EB09" w:rsidR="00062914" w:rsidRPr="00422380" w:rsidRDefault="00062914" w:rsidP="000629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after="0"/>
              <w:ind w:right="-141"/>
              <w:rPr>
                <w:rFonts w:asciiTheme="majorBidi" w:hAnsiTheme="majorBidi" w:cstheme="majorBidi"/>
                <w:sz w:val="26"/>
                <w:szCs w:val="26"/>
              </w:rPr>
            </w:pPr>
            <w:r w:rsidRPr="00422380">
              <w:rPr>
                <w:rFonts w:asciiTheme="majorBidi" w:hAnsiTheme="majorBidi" w:cstheme="majorBidi"/>
                <w:sz w:val="26"/>
                <w:szCs w:val="26"/>
              </w:rPr>
              <w:t>(15,702)</w:t>
            </w:r>
          </w:p>
        </w:tc>
        <w:tc>
          <w:tcPr>
            <w:tcW w:w="270" w:type="dxa"/>
          </w:tcPr>
          <w:p w14:paraId="1C9BC8A7" w14:textId="77777777" w:rsidR="00062914" w:rsidRPr="00422380" w:rsidRDefault="00062914" w:rsidP="000629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/>
              <w:ind w:right="-4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9084F14" w14:textId="66FE3A55" w:rsidR="00062914" w:rsidRPr="00422380" w:rsidRDefault="00062914" w:rsidP="000629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right="-285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422380">
              <w:rPr>
                <w:rFonts w:asciiTheme="majorBidi" w:hAnsiTheme="majorBidi" w:cstheme="majorBidi"/>
                <w:sz w:val="26"/>
                <w:szCs w:val="26"/>
              </w:rPr>
              <w:t>(12,638)</w:t>
            </w:r>
          </w:p>
        </w:tc>
        <w:tc>
          <w:tcPr>
            <w:tcW w:w="270" w:type="dxa"/>
          </w:tcPr>
          <w:p w14:paraId="7D60CD7D" w14:textId="6C2D8305" w:rsidR="00062914" w:rsidRPr="00422380" w:rsidRDefault="00062914" w:rsidP="000629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/>
              <w:ind w:right="-4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1" w:type="dxa"/>
            <w:vAlign w:val="bottom"/>
          </w:tcPr>
          <w:p w14:paraId="3E481FAD" w14:textId="1741A8B2" w:rsidR="00062914" w:rsidRPr="00422380" w:rsidRDefault="00062914" w:rsidP="000629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/>
              <w:ind w:right="-46"/>
              <w:rPr>
                <w:rFonts w:asciiTheme="majorBidi" w:hAnsiTheme="majorBidi" w:cstheme="majorBidi"/>
                <w:sz w:val="26"/>
                <w:szCs w:val="26"/>
              </w:rPr>
            </w:pPr>
            <w:r w:rsidRPr="00422380">
              <w:rPr>
                <w:rFonts w:asciiTheme="majorBidi" w:hAnsiTheme="majorBidi" w:cstheme="majorBidi"/>
                <w:sz w:val="26"/>
                <w:szCs w:val="26"/>
              </w:rPr>
              <w:t>(28,340)</w:t>
            </w:r>
          </w:p>
        </w:tc>
      </w:tr>
      <w:tr w:rsidR="00062914" w:rsidRPr="00422380" w14:paraId="7A9AA641" w14:textId="77777777" w:rsidTr="008B1CC2">
        <w:tc>
          <w:tcPr>
            <w:tcW w:w="5040" w:type="dxa"/>
          </w:tcPr>
          <w:p w14:paraId="55AE23D0" w14:textId="3746D72B" w:rsidR="00062914" w:rsidRPr="00422380" w:rsidRDefault="00062914" w:rsidP="00062914">
            <w:pPr>
              <w:pStyle w:val="BodyText"/>
              <w:tabs>
                <w:tab w:val="clear" w:pos="227"/>
                <w:tab w:val="clear" w:pos="680"/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2238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ยอดความเสี่ยงคงเหลือสุทธิ</w:t>
            </w:r>
            <w:r w:rsidRPr="00422380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7D5714" w14:textId="4B56856A" w:rsidR="00062914" w:rsidRPr="00422380" w:rsidRDefault="00062914" w:rsidP="000629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after="0"/>
              <w:ind w:right="-14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2238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92,813</w:t>
            </w:r>
          </w:p>
        </w:tc>
        <w:tc>
          <w:tcPr>
            <w:tcW w:w="240" w:type="dxa"/>
          </w:tcPr>
          <w:p w14:paraId="54825D40" w14:textId="77777777" w:rsidR="00062914" w:rsidRPr="00422380" w:rsidRDefault="00062914" w:rsidP="000629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84048ED" w14:textId="22B025A5" w:rsidR="00062914" w:rsidRPr="00422380" w:rsidRDefault="00062914" w:rsidP="000629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after="0"/>
              <w:ind w:right="-141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2238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105,245</w:t>
            </w:r>
          </w:p>
        </w:tc>
        <w:tc>
          <w:tcPr>
            <w:tcW w:w="270" w:type="dxa"/>
          </w:tcPr>
          <w:p w14:paraId="453A7C6C" w14:textId="77777777" w:rsidR="00062914" w:rsidRPr="00422380" w:rsidRDefault="00062914" w:rsidP="000629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CB5E32" w14:textId="6E187575" w:rsidR="00062914" w:rsidRPr="00422380" w:rsidRDefault="00062914" w:rsidP="000629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after="0"/>
              <w:ind w:right="-14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2238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198,058</w:t>
            </w:r>
          </w:p>
        </w:tc>
        <w:tc>
          <w:tcPr>
            <w:tcW w:w="236" w:type="dxa"/>
          </w:tcPr>
          <w:p w14:paraId="49254BFD" w14:textId="77777777" w:rsidR="00062914" w:rsidRPr="00422380" w:rsidRDefault="00062914" w:rsidP="000629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E98FAF" w14:textId="658B0F5C" w:rsidR="00062914" w:rsidRPr="00422380" w:rsidRDefault="00062914" w:rsidP="000629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/>
              <w:ind w:right="-14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2238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6,527</w:t>
            </w:r>
          </w:p>
        </w:tc>
        <w:tc>
          <w:tcPr>
            <w:tcW w:w="270" w:type="dxa"/>
          </w:tcPr>
          <w:p w14:paraId="524B6299" w14:textId="77777777" w:rsidR="00062914" w:rsidRPr="00422380" w:rsidRDefault="00062914" w:rsidP="000629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/>
              <w:ind w:right="-4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F97FDF" w14:textId="7E65AC6E" w:rsidR="00062914" w:rsidRPr="00422380" w:rsidRDefault="00062914" w:rsidP="000629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right="-141" w:firstLine="1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2238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1,918</w:t>
            </w:r>
          </w:p>
        </w:tc>
        <w:tc>
          <w:tcPr>
            <w:tcW w:w="270" w:type="dxa"/>
          </w:tcPr>
          <w:p w14:paraId="1D3A1F84" w14:textId="2D1F0B19" w:rsidR="00062914" w:rsidRPr="00422380" w:rsidRDefault="00062914" w:rsidP="000629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/>
              <w:ind w:right="-4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19F361" w14:textId="7554E859" w:rsidR="00062914" w:rsidRPr="00422380" w:rsidRDefault="00062914" w:rsidP="000629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22380">
              <w:rPr>
                <w:rFonts w:asciiTheme="majorBidi" w:hAnsiTheme="majorBidi"/>
                <w:b/>
                <w:bCs/>
                <w:sz w:val="26"/>
                <w:szCs w:val="26"/>
              </w:rPr>
              <w:t>8,445</w:t>
            </w:r>
          </w:p>
        </w:tc>
      </w:tr>
      <w:tr w:rsidR="002749A7" w:rsidRPr="00422380" w14:paraId="4367673D" w14:textId="77777777" w:rsidTr="008B1CC2">
        <w:trPr>
          <w:tblHeader/>
        </w:trPr>
        <w:tc>
          <w:tcPr>
            <w:tcW w:w="5040" w:type="dxa"/>
          </w:tcPr>
          <w:p w14:paraId="414DDF83" w14:textId="77777777" w:rsidR="002749A7" w:rsidRPr="00422380" w:rsidRDefault="002749A7" w:rsidP="002749A7">
            <w:pPr>
              <w:pStyle w:val="BodyText"/>
              <w:spacing w:after="0"/>
              <w:ind w:left="145" w:right="-405" w:hanging="14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63847476" w14:textId="77777777" w:rsidR="002749A7" w:rsidRPr="00422380" w:rsidRDefault="002749A7" w:rsidP="002749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0" w:type="dxa"/>
          </w:tcPr>
          <w:p w14:paraId="6B74C4D5" w14:textId="77777777" w:rsidR="002749A7" w:rsidRPr="00422380" w:rsidRDefault="002749A7" w:rsidP="002749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6" w:type="dxa"/>
          </w:tcPr>
          <w:p w14:paraId="79B003C8" w14:textId="77777777" w:rsidR="002749A7" w:rsidRPr="00422380" w:rsidRDefault="002749A7" w:rsidP="002749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08DF8C7" w14:textId="77777777" w:rsidR="002749A7" w:rsidRPr="00422380" w:rsidRDefault="002749A7" w:rsidP="002749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4" w:type="dxa"/>
          </w:tcPr>
          <w:p w14:paraId="5E243634" w14:textId="77777777" w:rsidR="002749A7" w:rsidRPr="00422380" w:rsidRDefault="002749A7" w:rsidP="002749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thaiDistribute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236" w:type="dxa"/>
          </w:tcPr>
          <w:p w14:paraId="2E4061C0" w14:textId="77777777" w:rsidR="002749A7" w:rsidRPr="00422380" w:rsidRDefault="002749A7" w:rsidP="002749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14" w:type="dxa"/>
          </w:tcPr>
          <w:p w14:paraId="76F2DC10" w14:textId="77777777" w:rsidR="002749A7" w:rsidRPr="00422380" w:rsidRDefault="002749A7" w:rsidP="002749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5DF13F6E" w14:textId="77777777" w:rsidR="002749A7" w:rsidRPr="00422380" w:rsidRDefault="002749A7" w:rsidP="002749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B1B5547" w14:textId="77777777" w:rsidR="002749A7" w:rsidRPr="00422380" w:rsidRDefault="002749A7" w:rsidP="002749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2A33100" w14:textId="77777777" w:rsidR="002749A7" w:rsidRPr="00422380" w:rsidRDefault="002749A7" w:rsidP="002749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1" w:type="dxa"/>
          </w:tcPr>
          <w:p w14:paraId="3447D948" w14:textId="77777777" w:rsidR="002749A7" w:rsidRPr="00422380" w:rsidRDefault="002749A7" w:rsidP="002749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thaiDistribute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</w:tr>
      <w:tr w:rsidR="002749A7" w:rsidRPr="00422380" w14:paraId="41622576" w14:textId="77777777" w:rsidTr="0078057C">
        <w:trPr>
          <w:tblHeader/>
        </w:trPr>
        <w:tc>
          <w:tcPr>
            <w:tcW w:w="5040" w:type="dxa"/>
          </w:tcPr>
          <w:p w14:paraId="2B8D13C0" w14:textId="630A624F" w:rsidR="002749A7" w:rsidRPr="00422380" w:rsidRDefault="002749A7" w:rsidP="002749A7">
            <w:pPr>
              <w:pStyle w:val="BodyText"/>
              <w:spacing w:after="0"/>
              <w:ind w:left="145" w:right="-405" w:hanging="14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422380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ความเสี่ยงจาก</w:t>
            </w:r>
            <w:r w:rsidRPr="0042238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เงินตราต่างประเทศ</w:t>
            </w:r>
          </w:p>
        </w:tc>
        <w:tc>
          <w:tcPr>
            <w:tcW w:w="9361" w:type="dxa"/>
            <w:gridSpan w:val="11"/>
          </w:tcPr>
          <w:p w14:paraId="6BE4BE37" w14:textId="5B222565" w:rsidR="002749A7" w:rsidRPr="00422380" w:rsidRDefault="002749A7" w:rsidP="002749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42238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749A7" w:rsidRPr="00422380" w14:paraId="22E17E27" w14:textId="77777777" w:rsidTr="0078057C">
        <w:trPr>
          <w:tblHeader/>
        </w:trPr>
        <w:tc>
          <w:tcPr>
            <w:tcW w:w="5040" w:type="dxa"/>
          </w:tcPr>
          <w:p w14:paraId="150EB808" w14:textId="586AB8C7" w:rsidR="002749A7" w:rsidRPr="00422380" w:rsidRDefault="002749A7" w:rsidP="002749A7">
            <w:pPr>
              <w:pStyle w:val="BodyText"/>
              <w:spacing w:after="0"/>
              <w:ind w:left="145" w:right="-405" w:hanging="14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422380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 xml:space="preserve">   </w:t>
            </w:r>
            <w:r w:rsidRPr="0042238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42238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31</w:t>
            </w:r>
            <w:r w:rsidRPr="00422380">
              <w:rPr>
                <w:rFonts w:asciiTheme="majorBidi" w:hAnsiTheme="majorBidi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Pr="0042238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4560" w:type="dxa"/>
            <w:gridSpan w:val="5"/>
          </w:tcPr>
          <w:p w14:paraId="0CEDC431" w14:textId="68F31500" w:rsidR="002749A7" w:rsidRPr="00422380" w:rsidRDefault="002749A7" w:rsidP="002749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422380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2567</w:t>
            </w:r>
          </w:p>
        </w:tc>
        <w:tc>
          <w:tcPr>
            <w:tcW w:w="236" w:type="dxa"/>
          </w:tcPr>
          <w:p w14:paraId="188C36E3" w14:textId="77777777" w:rsidR="002749A7" w:rsidRPr="00422380" w:rsidRDefault="002749A7" w:rsidP="002749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565" w:type="dxa"/>
            <w:gridSpan w:val="5"/>
          </w:tcPr>
          <w:p w14:paraId="153EBCE6" w14:textId="653E38A8" w:rsidR="002749A7" w:rsidRPr="00422380" w:rsidRDefault="002749A7" w:rsidP="002749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422380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2566</w:t>
            </w:r>
          </w:p>
        </w:tc>
      </w:tr>
      <w:tr w:rsidR="002749A7" w:rsidRPr="00422380" w14:paraId="255EF8BB" w14:textId="77777777" w:rsidTr="008B1CC2">
        <w:trPr>
          <w:tblHeader/>
        </w:trPr>
        <w:tc>
          <w:tcPr>
            <w:tcW w:w="5040" w:type="dxa"/>
          </w:tcPr>
          <w:p w14:paraId="111AE361" w14:textId="113F8170" w:rsidR="002749A7" w:rsidRPr="00422380" w:rsidRDefault="002749A7" w:rsidP="002749A7">
            <w:pPr>
              <w:pStyle w:val="BodyText"/>
              <w:tabs>
                <w:tab w:val="clear" w:pos="227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A160E1E" w14:textId="182C7FE8" w:rsidR="002749A7" w:rsidRPr="00422380" w:rsidRDefault="002749A7" w:rsidP="002749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4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2380">
              <w:rPr>
                <w:rFonts w:asciiTheme="majorBidi" w:hAnsiTheme="majorBidi" w:cstheme="majorBidi"/>
                <w:sz w:val="26"/>
                <w:szCs w:val="26"/>
                <w:cs/>
              </w:rPr>
              <w:t>เงินเหรียญสหรัฐอเมริกา</w:t>
            </w:r>
          </w:p>
        </w:tc>
        <w:tc>
          <w:tcPr>
            <w:tcW w:w="240" w:type="dxa"/>
          </w:tcPr>
          <w:p w14:paraId="7B28660B" w14:textId="77777777" w:rsidR="002749A7" w:rsidRPr="00422380" w:rsidRDefault="002749A7" w:rsidP="002749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6" w:type="dxa"/>
          </w:tcPr>
          <w:p w14:paraId="3A700D1A" w14:textId="232F73CC" w:rsidR="002749A7" w:rsidRPr="00422380" w:rsidRDefault="002749A7" w:rsidP="002749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7B37582" w14:textId="77777777" w:rsidR="002749A7" w:rsidRPr="00422380" w:rsidRDefault="002749A7" w:rsidP="002749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2380">
              <w:rPr>
                <w:rFonts w:asciiTheme="majorBidi" w:hAnsiTheme="majorBidi" w:cstheme="majorBidi"/>
                <w:sz w:val="26"/>
                <w:szCs w:val="26"/>
                <w:cs/>
              </w:rPr>
              <w:t>เงินยูโร</w:t>
            </w:r>
          </w:p>
        </w:tc>
        <w:tc>
          <w:tcPr>
            <w:tcW w:w="270" w:type="dxa"/>
          </w:tcPr>
          <w:p w14:paraId="3AAFFEFA" w14:textId="77777777" w:rsidR="002749A7" w:rsidRPr="00422380" w:rsidRDefault="002749A7" w:rsidP="002749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4" w:type="dxa"/>
          </w:tcPr>
          <w:p w14:paraId="67FA7E3F" w14:textId="77777777" w:rsidR="002749A7" w:rsidRPr="00422380" w:rsidRDefault="002749A7" w:rsidP="002749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57" w:right="-51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  <w:p w14:paraId="44BBDC2C" w14:textId="0FCA2C01" w:rsidR="002749A7" w:rsidRPr="00422380" w:rsidRDefault="002749A7" w:rsidP="002749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67" w:right="-5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422380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รวม</w:t>
            </w:r>
          </w:p>
        </w:tc>
        <w:tc>
          <w:tcPr>
            <w:tcW w:w="236" w:type="dxa"/>
          </w:tcPr>
          <w:p w14:paraId="75FA5F05" w14:textId="77777777" w:rsidR="002749A7" w:rsidRPr="00422380" w:rsidRDefault="002749A7" w:rsidP="002749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14" w:type="dxa"/>
          </w:tcPr>
          <w:p w14:paraId="2B11ABB5" w14:textId="7E339FD9" w:rsidR="002749A7" w:rsidRPr="00422380" w:rsidRDefault="002749A7" w:rsidP="002749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2380">
              <w:rPr>
                <w:rFonts w:asciiTheme="majorBidi" w:hAnsiTheme="majorBidi" w:cstheme="majorBidi"/>
                <w:sz w:val="26"/>
                <w:szCs w:val="26"/>
                <w:cs/>
              </w:rPr>
              <w:t>เงินเหรียญสหรัฐอเมริกา</w:t>
            </w:r>
          </w:p>
        </w:tc>
        <w:tc>
          <w:tcPr>
            <w:tcW w:w="270" w:type="dxa"/>
          </w:tcPr>
          <w:p w14:paraId="5FF516A5" w14:textId="77777777" w:rsidR="002749A7" w:rsidRPr="00422380" w:rsidRDefault="002749A7" w:rsidP="002749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8729440" w14:textId="77777777" w:rsidR="002749A7" w:rsidRPr="00422380" w:rsidRDefault="002749A7" w:rsidP="002749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0B5514C" w14:textId="77777777" w:rsidR="002749A7" w:rsidRPr="00422380" w:rsidRDefault="002749A7" w:rsidP="002749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rPr>
                <w:rFonts w:asciiTheme="majorBidi" w:hAnsiTheme="majorBidi" w:cstheme="majorBidi"/>
                <w:sz w:val="26"/>
                <w:szCs w:val="26"/>
              </w:rPr>
            </w:pPr>
            <w:r w:rsidRPr="0042238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เงินยูโร</w:t>
            </w:r>
          </w:p>
        </w:tc>
        <w:tc>
          <w:tcPr>
            <w:tcW w:w="270" w:type="dxa"/>
          </w:tcPr>
          <w:p w14:paraId="06FCAB34" w14:textId="77777777" w:rsidR="002749A7" w:rsidRPr="00422380" w:rsidRDefault="002749A7" w:rsidP="002749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1" w:type="dxa"/>
          </w:tcPr>
          <w:p w14:paraId="0EA1F4F2" w14:textId="77777777" w:rsidR="002749A7" w:rsidRPr="00422380" w:rsidRDefault="002749A7" w:rsidP="002749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5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  <w:p w14:paraId="78606711" w14:textId="763E9C96" w:rsidR="002749A7" w:rsidRPr="00422380" w:rsidRDefault="002749A7" w:rsidP="002749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5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2380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รวม</w:t>
            </w:r>
          </w:p>
        </w:tc>
      </w:tr>
      <w:tr w:rsidR="002749A7" w:rsidRPr="00422380" w14:paraId="5FA48C8B" w14:textId="77777777" w:rsidTr="0078057C">
        <w:tc>
          <w:tcPr>
            <w:tcW w:w="5040" w:type="dxa"/>
          </w:tcPr>
          <w:p w14:paraId="4D55F4AB" w14:textId="77777777" w:rsidR="002749A7" w:rsidRPr="00422380" w:rsidRDefault="002749A7" w:rsidP="002749A7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361" w:type="dxa"/>
            <w:gridSpan w:val="11"/>
            <w:vAlign w:val="bottom"/>
          </w:tcPr>
          <w:p w14:paraId="76EC3B1C" w14:textId="3C78EB90" w:rsidR="002749A7" w:rsidRPr="00422380" w:rsidRDefault="002749A7" w:rsidP="002749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22380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</w:t>
            </w:r>
            <w:r w:rsidRPr="00422380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</w:rPr>
              <w:t>พัน</w:t>
            </w:r>
            <w:r w:rsidRPr="00422380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บาท)</w:t>
            </w:r>
          </w:p>
        </w:tc>
      </w:tr>
      <w:tr w:rsidR="00062914" w:rsidRPr="00422380" w14:paraId="1DF06E4C" w14:textId="77777777" w:rsidTr="008B1CC2">
        <w:tc>
          <w:tcPr>
            <w:tcW w:w="5040" w:type="dxa"/>
          </w:tcPr>
          <w:p w14:paraId="079FC0BD" w14:textId="77777777" w:rsidR="00062914" w:rsidRPr="00422380" w:rsidRDefault="00062914" w:rsidP="0006291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422380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440" w:type="dxa"/>
            <w:vAlign w:val="bottom"/>
          </w:tcPr>
          <w:p w14:paraId="16B1CCF5" w14:textId="10C92A44" w:rsidR="00062914" w:rsidRPr="00422380" w:rsidRDefault="00062914" w:rsidP="000629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after="0"/>
              <w:ind w:right="-141"/>
              <w:rPr>
                <w:rFonts w:asciiTheme="majorBidi" w:hAnsiTheme="majorBidi" w:cstheme="majorBidi"/>
                <w:sz w:val="26"/>
                <w:szCs w:val="26"/>
              </w:rPr>
            </w:pPr>
            <w:r w:rsidRPr="00422380">
              <w:rPr>
                <w:rFonts w:asciiTheme="majorBidi" w:hAnsiTheme="majorBidi" w:cstheme="majorBidi"/>
                <w:sz w:val="26"/>
                <w:szCs w:val="26"/>
              </w:rPr>
              <w:t>91,415</w:t>
            </w:r>
          </w:p>
        </w:tc>
        <w:tc>
          <w:tcPr>
            <w:tcW w:w="240" w:type="dxa"/>
          </w:tcPr>
          <w:p w14:paraId="3E10929E" w14:textId="77777777" w:rsidR="00062914" w:rsidRPr="00422380" w:rsidRDefault="00062914" w:rsidP="0006291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6" w:type="dxa"/>
            <w:vAlign w:val="bottom"/>
          </w:tcPr>
          <w:p w14:paraId="1CD59968" w14:textId="02ECB86C" w:rsidR="00062914" w:rsidRPr="00422380" w:rsidRDefault="00062914" w:rsidP="000629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3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2238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96AF4BC" w14:textId="77777777" w:rsidR="00062914" w:rsidRPr="00422380" w:rsidRDefault="00062914" w:rsidP="0006291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4" w:type="dxa"/>
            <w:vAlign w:val="bottom"/>
          </w:tcPr>
          <w:p w14:paraId="68BB1FB8" w14:textId="3A6A1943" w:rsidR="00062914" w:rsidRPr="00422380" w:rsidRDefault="00062914" w:rsidP="000629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after="0"/>
              <w:ind w:right="-141"/>
              <w:rPr>
                <w:rFonts w:asciiTheme="majorBidi" w:hAnsiTheme="majorBidi" w:cstheme="majorBidi"/>
                <w:sz w:val="26"/>
                <w:szCs w:val="26"/>
              </w:rPr>
            </w:pPr>
            <w:r w:rsidRPr="00422380">
              <w:rPr>
                <w:rFonts w:asciiTheme="majorBidi" w:hAnsiTheme="majorBidi" w:cstheme="majorBidi"/>
                <w:sz w:val="26"/>
                <w:szCs w:val="26"/>
              </w:rPr>
              <w:t>91,415</w:t>
            </w:r>
          </w:p>
        </w:tc>
        <w:tc>
          <w:tcPr>
            <w:tcW w:w="236" w:type="dxa"/>
          </w:tcPr>
          <w:p w14:paraId="6DBCB347" w14:textId="77777777" w:rsidR="00062914" w:rsidRPr="00422380" w:rsidRDefault="00062914" w:rsidP="000629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4" w:type="dxa"/>
            <w:vAlign w:val="bottom"/>
          </w:tcPr>
          <w:p w14:paraId="7B369809" w14:textId="683DBEB1" w:rsidR="00062914" w:rsidRPr="00422380" w:rsidRDefault="00062914" w:rsidP="000629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after="0"/>
              <w:ind w:right="-141"/>
              <w:rPr>
                <w:rFonts w:asciiTheme="majorBidi" w:hAnsiTheme="majorBidi" w:cstheme="majorBidi"/>
                <w:sz w:val="26"/>
                <w:szCs w:val="26"/>
              </w:rPr>
            </w:pPr>
            <w:r w:rsidRPr="00422380">
              <w:rPr>
                <w:rFonts w:asciiTheme="majorBidi" w:hAnsiTheme="majorBidi" w:cstheme="majorBidi"/>
                <w:sz w:val="26"/>
                <w:szCs w:val="26"/>
              </w:rPr>
              <w:t>20,511</w:t>
            </w:r>
          </w:p>
        </w:tc>
        <w:tc>
          <w:tcPr>
            <w:tcW w:w="270" w:type="dxa"/>
          </w:tcPr>
          <w:p w14:paraId="78738B2D" w14:textId="77777777" w:rsidR="00062914" w:rsidRPr="00422380" w:rsidRDefault="00062914" w:rsidP="0006291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3AF2B92" w14:textId="056DCA8F" w:rsidR="00062914" w:rsidRPr="00422380" w:rsidRDefault="00062914" w:rsidP="000629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right="-123"/>
              <w:rPr>
                <w:rFonts w:asciiTheme="majorBidi" w:hAnsiTheme="majorBidi" w:cstheme="majorBidi"/>
                <w:sz w:val="26"/>
                <w:szCs w:val="26"/>
              </w:rPr>
            </w:pPr>
            <w:r w:rsidRPr="0042238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2273B01" w14:textId="77777777" w:rsidR="00062914" w:rsidRPr="00422380" w:rsidRDefault="00062914" w:rsidP="0006291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1" w:type="dxa"/>
            <w:vAlign w:val="bottom"/>
          </w:tcPr>
          <w:p w14:paraId="20D17133" w14:textId="0CB9558D" w:rsidR="00062914" w:rsidRPr="00422380" w:rsidRDefault="00062914" w:rsidP="000629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after="0"/>
              <w:ind w:right="-14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422380">
              <w:rPr>
                <w:rFonts w:asciiTheme="majorBidi" w:hAnsiTheme="majorBidi" w:cstheme="majorBidi"/>
                <w:sz w:val="26"/>
                <w:szCs w:val="26"/>
              </w:rPr>
              <w:t>20,511</w:t>
            </w:r>
          </w:p>
        </w:tc>
      </w:tr>
      <w:tr w:rsidR="00062914" w:rsidRPr="00422380" w14:paraId="1D29E410" w14:textId="77777777" w:rsidTr="008B1CC2">
        <w:tc>
          <w:tcPr>
            <w:tcW w:w="5040" w:type="dxa"/>
          </w:tcPr>
          <w:p w14:paraId="2BC41900" w14:textId="77777777" w:rsidR="00062914" w:rsidRPr="00422380" w:rsidRDefault="00062914" w:rsidP="0006291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422380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CFFE21B" w14:textId="60B4BE6F" w:rsidR="00062914" w:rsidRPr="00422380" w:rsidRDefault="00062914" w:rsidP="000629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after="0"/>
              <w:ind w:right="-141"/>
              <w:rPr>
                <w:rFonts w:asciiTheme="majorBidi" w:hAnsiTheme="majorBidi" w:cstheme="majorBidi"/>
                <w:sz w:val="26"/>
                <w:szCs w:val="26"/>
              </w:rPr>
            </w:pPr>
            <w:r w:rsidRPr="00422380">
              <w:rPr>
                <w:rFonts w:asciiTheme="majorBidi" w:hAnsiTheme="majorBidi" w:cstheme="majorBidi"/>
                <w:sz w:val="26"/>
                <w:szCs w:val="26"/>
              </w:rPr>
              <w:t>4,645</w:t>
            </w:r>
          </w:p>
        </w:tc>
        <w:tc>
          <w:tcPr>
            <w:tcW w:w="240" w:type="dxa"/>
          </w:tcPr>
          <w:p w14:paraId="1F91D5C4" w14:textId="77777777" w:rsidR="00062914" w:rsidRPr="00422380" w:rsidRDefault="00062914" w:rsidP="0006291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6" w:type="dxa"/>
            <w:tcBorders>
              <w:bottom w:val="single" w:sz="4" w:space="0" w:color="auto"/>
            </w:tcBorders>
            <w:vAlign w:val="bottom"/>
          </w:tcPr>
          <w:p w14:paraId="38C27D45" w14:textId="5A41F8E9" w:rsidR="00062914" w:rsidRPr="00422380" w:rsidRDefault="00062914" w:rsidP="000629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after="0"/>
              <w:ind w:right="-141"/>
              <w:rPr>
                <w:rFonts w:asciiTheme="majorBidi" w:hAnsiTheme="majorBidi" w:cstheme="majorBidi"/>
                <w:sz w:val="26"/>
                <w:szCs w:val="26"/>
              </w:rPr>
            </w:pPr>
            <w:r w:rsidRPr="00422380">
              <w:rPr>
                <w:rFonts w:asciiTheme="majorBidi" w:hAnsiTheme="majorBidi" w:cstheme="majorBidi"/>
                <w:sz w:val="26"/>
                <w:szCs w:val="26"/>
              </w:rPr>
              <w:t>118,760</w:t>
            </w:r>
          </w:p>
        </w:tc>
        <w:tc>
          <w:tcPr>
            <w:tcW w:w="270" w:type="dxa"/>
          </w:tcPr>
          <w:p w14:paraId="184C9B55" w14:textId="77777777" w:rsidR="00062914" w:rsidRPr="00422380" w:rsidRDefault="00062914" w:rsidP="0006291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  <w:vAlign w:val="bottom"/>
          </w:tcPr>
          <w:p w14:paraId="20CB70FC" w14:textId="30559304" w:rsidR="00062914" w:rsidRPr="00422380" w:rsidRDefault="00062914" w:rsidP="000629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after="0"/>
              <w:ind w:right="-141"/>
              <w:rPr>
                <w:rFonts w:asciiTheme="majorBidi" w:hAnsiTheme="majorBidi" w:cstheme="majorBidi"/>
                <w:sz w:val="26"/>
                <w:szCs w:val="26"/>
              </w:rPr>
            </w:pPr>
            <w:r w:rsidRPr="00422380">
              <w:rPr>
                <w:rFonts w:asciiTheme="majorBidi" w:hAnsiTheme="majorBidi" w:cstheme="majorBidi"/>
                <w:sz w:val="26"/>
                <w:szCs w:val="26"/>
              </w:rPr>
              <w:t>123,405</w:t>
            </w:r>
          </w:p>
        </w:tc>
        <w:tc>
          <w:tcPr>
            <w:tcW w:w="236" w:type="dxa"/>
          </w:tcPr>
          <w:p w14:paraId="37BA491E" w14:textId="77777777" w:rsidR="00062914" w:rsidRPr="00422380" w:rsidRDefault="00062914" w:rsidP="000629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4" w:type="dxa"/>
            <w:tcBorders>
              <w:bottom w:val="single" w:sz="4" w:space="0" w:color="auto"/>
            </w:tcBorders>
            <w:vAlign w:val="bottom"/>
          </w:tcPr>
          <w:p w14:paraId="0093DF04" w14:textId="3A0B903B" w:rsidR="00062914" w:rsidRPr="00422380" w:rsidRDefault="00062914" w:rsidP="000629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after="0"/>
              <w:ind w:right="-141"/>
              <w:rPr>
                <w:rFonts w:asciiTheme="majorBidi" w:hAnsiTheme="majorBidi" w:cstheme="majorBidi"/>
                <w:sz w:val="26"/>
                <w:szCs w:val="26"/>
              </w:rPr>
            </w:pPr>
            <w:r w:rsidRPr="00422380">
              <w:rPr>
                <w:rFonts w:asciiTheme="majorBidi" w:hAnsiTheme="majorBidi" w:cstheme="majorBidi"/>
                <w:sz w:val="26"/>
                <w:szCs w:val="26"/>
              </w:rPr>
              <w:t>1,718</w:t>
            </w:r>
          </w:p>
        </w:tc>
        <w:tc>
          <w:tcPr>
            <w:tcW w:w="270" w:type="dxa"/>
          </w:tcPr>
          <w:p w14:paraId="43DF4B22" w14:textId="77777777" w:rsidR="00062914" w:rsidRPr="00422380" w:rsidRDefault="00062914" w:rsidP="0006291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68523769" w14:textId="3788A1C2" w:rsidR="00062914" w:rsidRPr="00422380" w:rsidRDefault="00062914" w:rsidP="000629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right="-141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422380">
              <w:rPr>
                <w:rFonts w:asciiTheme="majorBidi" w:hAnsiTheme="majorBidi" w:cstheme="majorBidi"/>
                <w:sz w:val="26"/>
                <w:szCs w:val="26"/>
              </w:rPr>
              <w:t>14,027</w:t>
            </w:r>
          </w:p>
        </w:tc>
        <w:tc>
          <w:tcPr>
            <w:tcW w:w="270" w:type="dxa"/>
          </w:tcPr>
          <w:p w14:paraId="35249734" w14:textId="77777777" w:rsidR="00062914" w:rsidRPr="00422380" w:rsidRDefault="00062914" w:rsidP="0006291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1" w:type="dxa"/>
            <w:tcBorders>
              <w:bottom w:val="single" w:sz="4" w:space="0" w:color="auto"/>
            </w:tcBorders>
            <w:vAlign w:val="bottom"/>
          </w:tcPr>
          <w:p w14:paraId="529AF15A" w14:textId="47040230" w:rsidR="00062914" w:rsidRPr="00422380" w:rsidRDefault="00062914" w:rsidP="000629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after="0"/>
              <w:ind w:right="-14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422380">
              <w:rPr>
                <w:rFonts w:asciiTheme="majorBidi" w:hAnsiTheme="majorBidi" w:cstheme="majorBidi"/>
                <w:sz w:val="26"/>
                <w:szCs w:val="26"/>
              </w:rPr>
              <w:t>15,745</w:t>
            </w:r>
          </w:p>
        </w:tc>
      </w:tr>
      <w:tr w:rsidR="00062914" w:rsidRPr="00422380" w14:paraId="015E40F7" w14:textId="77777777" w:rsidTr="008B1CC2">
        <w:tc>
          <w:tcPr>
            <w:tcW w:w="5040" w:type="dxa"/>
          </w:tcPr>
          <w:p w14:paraId="1CD83DAD" w14:textId="74E3E878" w:rsidR="00062914" w:rsidRPr="00422380" w:rsidRDefault="00062914" w:rsidP="00062914">
            <w:pPr>
              <w:pStyle w:val="BodyText"/>
              <w:tabs>
                <w:tab w:val="clear" w:pos="227"/>
              </w:tabs>
              <w:spacing w:after="0"/>
              <w:ind w:left="156" w:right="-405" w:hanging="156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2238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ยอดบัญชีในงบฐานะการเงินที่มีความเสี่ยง</w:t>
            </w:r>
            <w:r w:rsidRPr="00422380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 xml:space="preserve">       </w:t>
            </w:r>
            <w:r w:rsidRPr="0042238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   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EC2E6B2" w14:textId="1CF64E91" w:rsidR="00062914" w:rsidRPr="00422380" w:rsidRDefault="00062914" w:rsidP="000629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after="0"/>
              <w:ind w:right="-141"/>
              <w:rPr>
                <w:rFonts w:asciiTheme="majorBidi" w:hAnsiTheme="majorBidi" w:cstheme="majorBidi"/>
                <w:sz w:val="26"/>
                <w:szCs w:val="26"/>
              </w:rPr>
            </w:pPr>
            <w:r w:rsidRPr="00422380">
              <w:rPr>
                <w:rFonts w:asciiTheme="majorBidi" w:hAnsiTheme="majorBidi" w:cstheme="majorBidi"/>
                <w:sz w:val="26"/>
                <w:szCs w:val="26"/>
              </w:rPr>
              <w:t>96,060</w:t>
            </w:r>
          </w:p>
        </w:tc>
        <w:tc>
          <w:tcPr>
            <w:tcW w:w="240" w:type="dxa"/>
          </w:tcPr>
          <w:p w14:paraId="06191422" w14:textId="77777777" w:rsidR="00062914" w:rsidRPr="00422380" w:rsidRDefault="00062914" w:rsidP="00062914">
            <w:pPr>
              <w:pStyle w:val="BodyText"/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after="0"/>
              <w:ind w:right="-14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B260B2F" w14:textId="719D6650" w:rsidR="00062914" w:rsidRPr="00422380" w:rsidRDefault="00062914" w:rsidP="000629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after="0"/>
              <w:ind w:right="-141"/>
              <w:rPr>
                <w:rFonts w:asciiTheme="majorBidi" w:hAnsiTheme="majorBidi" w:cstheme="majorBidi"/>
                <w:sz w:val="26"/>
                <w:szCs w:val="26"/>
              </w:rPr>
            </w:pPr>
            <w:r w:rsidRPr="00422380">
              <w:rPr>
                <w:rFonts w:asciiTheme="majorBidi" w:hAnsiTheme="majorBidi" w:cstheme="majorBidi"/>
                <w:sz w:val="26"/>
                <w:szCs w:val="26"/>
              </w:rPr>
              <w:t>118,760</w:t>
            </w:r>
          </w:p>
        </w:tc>
        <w:tc>
          <w:tcPr>
            <w:tcW w:w="270" w:type="dxa"/>
          </w:tcPr>
          <w:p w14:paraId="4D87D1B5" w14:textId="77777777" w:rsidR="00062914" w:rsidRPr="00422380" w:rsidRDefault="00062914" w:rsidP="0006291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vAlign w:val="bottom"/>
          </w:tcPr>
          <w:p w14:paraId="34515E0D" w14:textId="5C2094DB" w:rsidR="00062914" w:rsidRPr="00422380" w:rsidRDefault="00062914" w:rsidP="000629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after="0"/>
              <w:ind w:right="-141"/>
              <w:rPr>
                <w:rFonts w:asciiTheme="majorBidi" w:hAnsiTheme="majorBidi" w:cstheme="majorBidi"/>
                <w:sz w:val="26"/>
                <w:szCs w:val="26"/>
              </w:rPr>
            </w:pPr>
            <w:r w:rsidRPr="00422380">
              <w:rPr>
                <w:rFonts w:asciiTheme="majorBidi" w:hAnsiTheme="majorBidi" w:cstheme="majorBidi"/>
                <w:sz w:val="26"/>
                <w:szCs w:val="26"/>
              </w:rPr>
              <w:t>214,820</w:t>
            </w:r>
          </w:p>
        </w:tc>
        <w:tc>
          <w:tcPr>
            <w:tcW w:w="236" w:type="dxa"/>
          </w:tcPr>
          <w:p w14:paraId="3091D7E3" w14:textId="77777777" w:rsidR="00062914" w:rsidRPr="00422380" w:rsidRDefault="00062914" w:rsidP="000629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4" w:type="dxa"/>
            <w:tcBorders>
              <w:top w:val="single" w:sz="4" w:space="0" w:color="auto"/>
            </w:tcBorders>
            <w:vAlign w:val="bottom"/>
          </w:tcPr>
          <w:p w14:paraId="6613FE06" w14:textId="224A7354" w:rsidR="00062914" w:rsidRPr="00422380" w:rsidRDefault="00062914" w:rsidP="000629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after="0"/>
              <w:ind w:right="-141"/>
              <w:rPr>
                <w:rFonts w:asciiTheme="majorBidi" w:hAnsiTheme="majorBidi" w:cstheme="majorBidi"/>
                <w:sz w:val="26"/>
                <w:szCs w:val="26"/>
              </w:rPr>
            </w:pPr>
            <w:r w:rsidRPr="00422380">
              <w:rPr>
                <w:rFonts w:asciiTheme="majorBidi" w:hAnsiTheme="majorBidi" w:cstheme="majorBidi"/>
                <w:sz w:val="26"/>
                <w:szCs w:val="26"/>
              </w:rPr>
              <w:t>22,229</w:t>
            </w:r>
          </w:p>
        </w:tc>
        <w:tc>
          <w:tcPr>
            <w:tcW w:w="270" w:type="dxa"/>
          </w:tcPr>
          <w:p w14:paraId="28050EDD" w14:textId="77777777" w:rsidR="00062914" w:rsidRPr="00422380" w:rsidRDefault="00062914" w:rsidP="000629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6517F03A" w14:textId="651DABBC" w:rsidR="00062914" w:rsidRPr="00422380" w:rsidRDefault="00062914" w:rsidP="000629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right="-141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422380">
              <w:rPr>
                <w:rFonts w:asciiTheme="majorBidi" w:hAnsiTheme="majorBidi" w:cstheme="majorBidi"/>
                <w:sz w:val="26"/>
                <w:szCs w:val="26"/>
              </w:rPr>
              <w:t>14,027</w:t>
            </w:r>
          </w:p>
        </w:tc>
        <w:tc>
          <w:tcPr>
            <w:tcW w:w="270" w:type="dxa"/>
          </w:tcPr>
          <w:p w14:paraId="6267C6E5" w14:textId="77777777" w:rsidR="00062914" w:rsidRPr="00422380" w:rsidRDefault="00062914" w:rsidP="000629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1" w:type="dxa"/>
            <w:tcBorders>
              <w:top w:val="single" w:sz="4" w:space="0" w:color="auto"/>
            </w:tcBorders>
            <w:vAlign w:val="bottom"/>
          </w:tcPr>
          <w:p w14:paraId="55F70A98" w14:textId="75300A4A" w:rsidR="00062914" w:rsidRPr="00422380" w:rsidRDefault="00062914" w:rsidP="000629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after="0"/>
              <w:ind w:right="-14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422380">
              <w:rPr>
                <w:rFonts w:asciiTheme="majorBidi" w:hAnsiTheme="majorBidi" w:cstheme="majorBidi"/>
                <w:sz w:val="26"/>
                <w:szCs w:val="26"/>
              </w:rPr>
              <w:t>36,256</w:t>
            </w:r>
          </w:p>
        </w:tc>
      </w:tr>
      <w:tr w:rsidR="00062914" w:rsidRPr="00422380" w14:paraId="15D628A4" w14:textId="77777777" w:rsidTr="008B1CC2">
        <w:tc>
          <w:tcPr>
            <w:tcW w:w="5040" w:type="dxa"/>
          </w:tcPr>
          <w:p w14:paraId="29BF2B10" w14:textId="66D8BDCF" w:rsidR="00062914" w:rsidRPr="00422380" w:rsidRDefault="00062914" w:rsidP="00062914">
            <w:pPr>
              <w:pStyle w:val="NoSpacing"/>
              <w:rPr>
                <w:rFonts w:asciiTheme="majorBidi" w:hAnsiTheme="majorBidi" w:cstheme="majorBidi"/>
                <w:sz w:val="26"/>
                <w:szCs w:val="26"/>
              </w:rPr>
            </w:pPr>
            <w:r w:rsidRPr="0042238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สัญญาซื้อเงินตราต่างประเทศ</w:t>
            </w:r>
            <w:r w:rsidRPr="00422380"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  <w:t xml:space="preserve">            </w:t>
            </w:r>
            <w:r w:rsidRPr="0042238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            </w:t>
            </w:r>
            <w:r w:rsidRPr="00422380"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  <w:t xml:space="preserve"> </w:t>
            </w:r>
            <w:r w:rsidRPr="0042238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        </w:t>
            </w:r>
            <w:r w:rsidRPr="00422380"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  <w:t xml:space="preserve">        </w:t>
            </w:r>
          </w:p>
        </w:tc>
        <w:tc>
          <w:tcPr>
            <w:tcW w:w="1440" w:type="dxa"/>
            <w:vAlign w:val="bottom"/>
          </w:tcPr>
          <w:p w14:paraId="25E3DC1B" w14:textId="28B0DD6D" w:rsidR="00062914" w:rsidRPr="00422380" w:rsidRDefault="00062914" w:rsidP="000629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after="0"/>
              <w:ind w:right="-141"/>
              <w:rPr>
                <w:rFonts w:asciiTheme="majorBidi" w:hAnsiTheme="majorBidi" w:cstheme="majorBidi"/>
                <w:sz w:val="26"/>
                <w:szCs w:val="26"/>
              </w:rPr>
            </w:pPr>
            <w:r w:rsidRPr="00422380">
              <w:rPr>
                <w:rFonts w:asciiTheme="majorBidi" w:hAnsiTheme="majorBidi" w:cstheme="majorBidi"/>
                <w:sz w:val="26"/>
                <w:szCs w:val="26"/>
              </w:rPr>
              <w:t>(3,247)</w:t>
            </w:r>
          </w:p>
        </w:tc>
        <w:tc>
          <w:tcPr>
            <w:tcW w:w="240" w:type="dxa"/>
          </w:tcPr>
          <w:p w14:paraId="317FC2BD" w14:textId="77777777" w:rsidR="00062914" w:rsidRPr="00422380" w:rsidRDefault="00062914" w:rsidP="00062914">
            <w:pPr>
              <w:pStyle w:val="NoSpacing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6" w:type="dxa"/>
            <w:tcBorders>
              <w:left w:val="nil"/>
              <w:right w:val="nil"/>
            </w:tcBorders>
            <w:vAlign w:val="bottom"/>
          </w:tcPr>
          <w:p w14:paraId="0D5E98B7" w14:textId="242B7A3D" w:rsidR="00062914" w:rsidRPr="00422380" w:rsidRDefault="00062914" w:rsidP="000629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after="0"/>
              <w:ind w:right="-141"/>
              <w:rPr>
                <w:rFonts w:asciiTheme="majorBidi" w:hAnsiTheme="majorBidi" w:cstheme="majorBidi"/>
                <w:sz w:val="26"/>
                <w:szCs w:val="26"/>
              </w:rPr>
            </w:pPr>
            <w:r w:rsidRPr="00422380">
              <w:rPr>
                <w:rFonts w:asciiTheme="majorBidi" w:hAnsiTheme="majorBidi" w:cstheme="majorBidi"/>
                <w:sz w:val="26"/>
                <w:szCs w:val="26"/>
              </w:rPr>
              <w:t>(13,515)</w:t>
            </w:r>
          </w:p>
        </w:tc>
        <w:tc>
          <w:tcPr>
            <w:tcW w:w="270" w:type="dxa"/>
          </w:tcPr>
          <w:p w14:paraId="011565F9" w14:textId="77777777" w:rsidR="00062914" w:rsidRPr="00422380" w:rsidRDefault="00062914" w:rsidP="00062914">
            <w:pPr>
              <w:pStyle w:val="NoSpacing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64" w:type="dxa"/>
            <w:vAlign w:val="bottom"/>
          </w:tcPr>
          <w:p w14:paraId="6BFCFCCD" w14:textId="10E1EE3F" w:rsidR="00062914" w:rsidRPr="00422380" w:rsidRDefault="00062914" w:rsidP="000629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after="0"/>
              <w:ind w:right="-141"/>
              <w:rPr>
                <w:rFonts w:asciiTheme="majorBidi" w:hAnsiTheme="majorBidi" w:cstheme="majorBidi"/>
                <w:sz w:val="26"/>
                <w:szCs w:val="26"/>
              </w:rPr>
            </w:pPr>
            <w:r w:rsidRPr="00422380">
              <w:rPr>
                <w:rFonts w:asciiTheme="majorBidi" w:hAnsiTheme="majorBidi" w:cstheme="majorBidi"/>
                <w:sz w:val="26"/>
                <w:szCs w:val="26"/>
              </w:rPr>
              <w:t>(16,762)</w:t>
            </w:r>
          </w:p>
        </w:tc>
        <w:tc>
          <w:tcPr>
            <w:tcW w:w="236" w:type="dxa"/>
          </w:tcPr>
          <w:p w14:paraId="637B3EE7" w14:textId="77777777" w:rsidR="00062914" w:rsidRPr="00422380" w:rsidRDefault="00062914" w:rsidP="000629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4" w:type="dxa"/>
            <w:vAlign w:val="bottom"/>
          </w:tcPr>
          <w:p w14:paraId="0A291CA2" w14:textId="77A1C3BC" w:rsidR="00062914" w:rsidRPr="00422380" w:rsidRDefault="00062914" w:rsidP="000629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3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22380">
              <w:rPr>
                <w:rFonts w:asciiTheme="majorBidi" w:hAnsiTheme="majorBidi" w:cstheme="majorBidi"/>
                <w:sz w:val="26"/>
                <w:szCs w:val="26"/>
              </w:rPr>
              <w:t xml:space="preserve">  -</w:t>
            </w:r>
          </w:p>
        </w:tc>
        <w:tc>
          <w:tcPr>
            <w:tcW w:w="270" w:type="dxa"/>
          </w:tcPr>
          <w:p w14:paraId="663C17DD" w14:textId="77777777" w:rsidR="00062914" w:rsidRPr="00422380" w:rsidRDefault="00062914" w:rsidP="000629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A6C6F26" w14:textId="6BE9CA97" w:rsidR="00062914" w:rsidRPr="00422380" w:rsidRDefault="00062914" w:rsidP="000629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right="-285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422380">
              <w:rPr>
                <w:rFonts w:asciiTheme="majorBidi" w:hAnsiTheme="majorBidi" w:cstheme="majorBidi"/>
                <w:sz w:val="26"/>
                <w:szCs w:val="26"/>
              </w:rPr>
              <w:t>(12,638)</w:t>
            </w:r>
          </w:p>
        </w:tc>
        <w:tc>
          <w:tcPr>
            <w:tcW w:w="270" w:type="dxa"/>
          </w:tcPr>
          <w:p w14:paraId="1CF0D3EE" w14:textId="77777777" w:rsidR="00062914" w:rsidRPr="00422380" w:rsidRDefault="00062914" w:rsidP="000629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1" w:type="dxa"/>
            <w:vAlign w:val="bottom"/>
          </w:tcPr>
          <w:p w14:paraId="7B30AFD3" w14:textId="47E672D2" w:rsidR="00062914" w:rsidRPr="00422380" w:rsidRDefault="00062914" w:rsidP="000629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after="0"/>
              <w:ind w:right="-1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422380">
              <w:rPr>
                <w:rFonts w:asciiTheme="majorBidi" w:hAnsiTheme="majorBidi" w:cstheme="majorBidi"/>
                <w:sz w:val="26"/>
                <w:szCs w:val="26"/>
              </w:rPr>
              <w:t>(12,638)</w:t>
            </w:r>
          </w:p>
        </w:tc>
      </w:tr>
      <w:tr w:rsidR="002749A7" w:rsidRPr="00422380" w14:paraId="268A470C" w14:textId="77777777" w:rsidTr="008B1CC2">
        <w:tc>
          <w:tcPr>
            <w:tcW w:w="5040" w:type="dxa"/>
          </w:tcPr>
          <w:p w14:paraId="681CE66C" w14:textId="52E16A64" w:rsidR="002749A7" w:rsidRPr="00422380" w:rsidRDefault="002749A7" w:rsidP="002749A7">
            <w:pPr>
              <w:pStyle w:val="BodyText"/>
              <w:tabs>
                <w:tab w:val="clear" w:pos="227"/>
                <w:tab w:val="clear" w:pos="680"/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  <w:shd w:val="clear" w:color="auto" w:fill="E0E0E0"/>
              </w:rPr>
            </w:pPr>
            <w:r w:rsidRPr="0042238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ยอดความเสี่ยงคงเหลือสุทธิ</w:t>
            </w:r>
            <w:r w:rsidRPr="00422380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C0AC47" w14:textId="3448CBDA" w:rsidR="002749A7" w:rsidRPr="00422380" w:rsidRDefault="00062914" w:rsidP="002749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after="0"/>
              <w:ind w:right="-14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2238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92,813</w:t>
            </w:r>
          </w:p>
        </w:tc>
        <w:tc>
          <w:tcPr>
            <w:tcW w:w="240" w:type="dxa"/>
          </w:tcPr>
          <w:p w14:paraId="759E00F9" w14:textId="77777777" w:rsidR="002749A7" w:rsidRPr="00422380" w:rsidRDefault="002749A7" w:rsidP="002749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99840D9" w14:textId="264E3E9E" w:rsidR="002749A7" w:rsidRPr="00422380" w:rsidRDefault="00062914" w:rsidP="002749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after="0"/>
              <w:ind w:right="-14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2238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105,245</w:t>
            </w:r>
          </w:p>
        </w:tc>
        <w:tc>
          <w:tcPr>
            <w:tcW w:w="270" w:type="dxa"/>
          </w:tcPr>
          <w:p w14:paraId="70FCB05A" w14:textId="77777777" w:rsidR="002749A7" w:rsidRPr="00422380" w:rsidRDefault="002749A7" w:rsidP="002749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36648E" w14:textId="3CCE13B8" w:rsidR="002749A7" w:rsidRPr="00422380" w:rsidRDefault="00062914" w:rsidP="002749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after="0"/>
              <w:ind w:right="-141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2238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198,058</w:t>
            </w:r>
          </w:p>
        </w:tc>
        <w:tc>
          <w:tcPr>
            <w:tcW w:w="236" w:type="dxa"/>
          </w:tcPr>
          <w:p w14:paraId="46BC6C22" w14:textId="77777777" w:rsidR="002749A7" w:rsidRPr="00422380" w:rsidRDefault="002749A7" w:rsidP="002749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8D384E" w14:textId="30ADDAF8" w:rsidR="002749A7" w:rsidRPr="00422380" w:rsidRDefault="002749A7" w:rsidP="002749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after="0"/>
              <w:ind w:right="-14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2238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22,229</w:t>
            </w:r>
          </w:p>
        </w:tc>
        <w:tc>
          <w:tcPr>
            <w:tcW w:w="270" w:type="dxa"/>
          </w:tcPr>
          <w:p w14:paraId="55B5EE03" w14:textId="77777777" w:rsidR="002749A7" w:rsidRPr="00422380" w:rsidRDefault="002749A7" w:rsidP="002749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78D596" w14:textId="1F0C7CD9" w:rsidR="002749A7" w:rsidRPr="00422380" w:rsidRDefault="002749A7" w:rsidP="002749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right="-141" w:firstLine="1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2238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1,389</w:t>
            </w:r>
          </w:p>
        </w:tc>
        <w:tc>
          <w:tcPr>
            <w:tcW w:w="270" w:type="dxa"/>
          </w:tcPr>
          <w:p w14:paraId="19A6B5EF" w14:textId="77777777" w:rsidR="002749A7" w:rsidRPr="00422380" w:rsidRDefault="002749A7" w:rsidP="002749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8AAFE2" w14:textId="4D6E9987" w:rsidR="002749A7" w:rsidRPr="00422380" w:rsidRDefault="002749A7" w:rsidP="002749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after="0"/>
              <w:ind w:right="-141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22380">
              <w:rPr>
                <w:rFonts w:asciiTheme="majorBidi" w:hAnsiTheme="majorBidi"/>
                <w:b/>
                <w:bCs/>
                <w:sz w:val="26"/>
                <w:szCs w:val="26"/>
              </w:rPr>
              <w:t>23,618</w:t>
            </w:r>
          </w:p>
        </w:tc>
      </w:tr>
    </w:tbl>
    <w:p w14:paraId="5902C8C8" w14:textId="69997BA1" w:rsidR="002771D4" w:rsidRPr="00422380" w:rsidRDefault="002771D4" w:rsidP="002771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  <w:cs/>
        </w:rPr>
        <w:sectPr w:rsidR="002771D4" w:rsidRPr="00422380" w:rsidSect="00D562F7">
          <w:headerReference w:type="default" r:id="rId23"/>
          <w:pgSz w:w="16834" w:h="11909" w:orient="landscape" w:code="9"/>
          <w:pgMar w:top="1152" w:right="691" w:bottom="1152" w:left="576" w:header="720" w:footer="720" w:gutter="0"/>
          <w:paperSrc w:first="7" w:other="7"/>
          <w:cols w:space="720"/>
          <w:docGrid w:linePitch="245"/>
        </w:sectPr>
      </w:pPr>
    </w:p>
    <w:p w14:paraId="30524A70" w14:textId="0C365DA3" w:rsidR="002A7D97" w:rsidRPr="00422380" w:rsidRDefault="009066E2" w:rsidP="002A7D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  <w:tab w:val="left" w:pos="1080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422380">
        <w:rPr>
          <w:rFonts w:ascii="Angsana New" w:hAnsi="Angsana New" w:hint="cs"/>
          <w:sz w:val="30"/>
          <w:szCs w:val="30"/>
          <w:cs/>
        </w:rPr>
        <w:lastRenderedPageBreak/>
        <w:t>(</w:t>
      </w:r>
      <w:r w:rsidR="002F0996" w:rsidRPr="00422380">
        <w:rPr>
          <w:rFonts w:ascii="Angsana New" w:hAnsi="Angsana New" w:hint="cs"/>
          <w:sz w:val="30"/>
          <w:szCs w:val="30"/>
          <w:cs/>
        </w:rPr>
        <w:t>ข</w:t>
      </w:r>
      <w:r w:rsidR="004F7D84" w:rsidRPr="00422380">
        <w:rPr>
          <w:rFonts w:ascii="Angsana New" w:hAnsi="Angsana New"/>
          <w:sz w:val="30"/>
          <w:szCs w:val="30"/>
          <w:cs/>
        </w:rPr>
        <w:t>.</w:t>
      </w:r>
      <w:r w:rsidR="001E1B1A" w:rsidRPr="00422380">
        <w:rPr>
          <w:rFonts w:ascii="Angsana New" w:hAnsi="Angsana New"/>
          <w:sz w:val="30"/>
          <w:szCs w:val="30"/>
        </w:rPr>
        <w:t>3</w:t>
      </w:r>
      <w:r w:rsidR="00451893" w:rsidRPr="00422380">
        <w:rPr>
          <w:rFonts w:ascii="Angsana New" w:hAnsi="Angsana New"/>
          <w:sz w:val="30"/>
          <w:szCs w:val="30"/>
          <w:cs/>
        </w:rPr>
        <w:t>.</w:t>
      </w:r>
      <w:r w:rsidR="001E1B1A" w:rsidRPr="00422380">
        <w:rPr>
          <w:rFonts w:ascii="Angsana New" w:hAnsi="Angsana New"/>
          <w:sz w:val="30"/>
          <w:szCs w:val="30"/>
        </w:rPr>
        <w:t>2</w:t>
      </w:r>
      <w:r w:rsidR="004F7D84" w:rsidRPr="00422380">
        <w:rPr>
          <w:rFonts w:ascii="Angsana New" w:hAnsi="Angsana New"/>
          <w:sz w:val="30"/>
          <w:szCs w:val="30"/>
          <w:cs/>
        </w:rPr>
        <w:t>)</w:t>
      </w:r>
      <w:r w:rsidR="00487807" w:rsidRPr="00422380">
        <w:rPr>
          <w:rFonts w:ascii="Angsana New" w:hAnsi="Angsana New"/>
          <w:sz w:val="30"/>
          <w:szCs w:val="30"/>
          <w:cs/>
        </w:rPr>
        <w:tab/>
      </w:r>
      <w:r w:rsidR="004F7D84" w:rsidRPr="00422380">
        <w:rPr>
          <w:rFonts w:ascii="Angsana New" w:hAnsi="Angsana New"/>
          <w:sz w:val="30"/>
          <w:szCs w:val="30"/>
          <w:cs/>
        </w:rPr>
        <w:t>ความเสี่ยงทางด้านอัตราดอกเบี้ย</w:t>
      </w:r>
    </w:p>
    <w:p w14:paraId="2A14D605" w14:textId="77777777" w:rsidR="003F4C0B" w:rsidRPr="00422380" w:rsidRDefault="003F4C0B" w:rsidP="004878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  <w:tab w:val="left" w:pos="1080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14:paraId="3A1E4728" w14:textId="12A5AEEF" w:rsidR="004F7D84" w:rsidRPr="00422380" w:rsidRDefault="007F3847" w:rsidP="004878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  <w:tab w:val="left" w:pos="1080"/>
        </w:tabs>
        <w:ind w:left="1440"/>
        <w:jc w:val="thaiDistribute"/>
        <w:rPr>
          <w:rFonts w:ascii="Angsana New" w:hAnsi="Angsana New"/>
          <w:sz w:val="30"/>
          <w:szCs w:val="30"/>
        </w:rPr>
      </w:pPr>
      <w:r w:rsidRPr="00422380">
        <w:rPr>
          <w:rFonts w:ascii="Angsana New" w:hAnsi="Angsana New"/>
          <w:sz w:val="30"/>
          <w:szCs w:val="30"/>
          <w:cs/>
        </w:rPr>
        <w:t>ความเสี่ยงด้านอัตราดอกเบี้ยเป็นความเสี่ยงที่เกิดจากการเปลี่ยนแปลงในอนาคตของอัตราดอกเบี้ยตลาดซึ่งส่งผลกระทบต่อผลการดำเนินงานและกระแสเงินสดของกลุ่มบริษัท เนื่องจากเงินกู้ยืม</w:t>
      </w:r>
      <w:r w:rsidRPr="00422380">
        <w:rPr>
          <w:rFonts w:ascii="Angsana New" w:hAnsi="Angsana New" w:hint="cs"/>
          <w:sz w:val="30"/>
          <w:szCs w:val="30"/>
          <w:cs/>
        </w:rPr>
        <w:t xml:space="preserve"> (ดูหมายเหตุข้อ </w:t>
      </w:r>
      <w:r w:rsidR="005C5BE4" w:rsidRPr="00422380">
        <w:rPr>
          <w:rFonts w:ascii="Angsana New" w:hAnsi="Angsana New"/>
          <w:sz w:val="30"/>
          <w:szCs w:val="30"/>
        </w:rPr>
        <w:t>1</w:t>
      </w:r>
      <w:r w:rsidR="00F64127" w:rsidRPr="00422380">
        <w:rPr>
          <w:rFonts w:ascii="Angsana New" w:hAnsi="Angsana New"/>
          <w:sz w:val="30"/>
          <w:szCs w:val="30"/>
        </w:rPr>
        <w:t>3</w:t>
      </w:r>
      <w:r w:rsidR="004D4527" w:rsidRPr="00422380">
        <w:rPr>
          <w:rFonts w:ascii="Angsana New" w:hAnsi="Angsana New"/>
          <w:sz w:val="30"/>
          <w:szCs w:val="30"/>
          <w:cs/>
        </w:rPr>
        <w:t>)</w:t>
      </w:r>
      <w:r w:rsidR="00AD4505" w:rsidRPr="00422380">
        <w:rPr>
          <w:rFonts w:ascii="Angsana New" w:hAnsi="Angsana New"/>
          <w:sz w:val="30"/>
          <w:szCs w:val="30"/>
          <w:cs/>
        </w:rPr>
        <w:t xml:space="preserve"> </w:t>
      </w:r>
      <w:r w:rsidR="00AD4505" w:rsidRPr="00422380">
        <w:rPr>
          <w:rFonts w:ascii="Angsana New" w:hAnsi="Angsana New" w:hint="cs"/>
          <w:sz w:val="30"/>
          <w:szCs w:val="30"/>
          <w:cs/>
        </w:rPr>
        <w:t>ส่วนใหญ่มีอัตราดอกเบี้ยผันแปรทำให้กลุ่มบริษัทมีความเสี่ยงด้านอัตราดอกเบี้ย</w:t>
      </w:r>
    </w:p>
    <w:p w14:paraId="1B68ADC9" w14:textId="19DFC413" w:rsidR="00AD4505" w:rsidRPr="00422380" w:rsidRDefault="00AD4505" w:rsidP="004878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  <w:tab w:val="left" w:pos="1080"/>
        </w:tabs>
        <w:ind w:left="1440"/>
        <w:jc w:val="thaiDistribute"/>
        <w:rPr>
          <w:rFonts w:ascii="Angsana New" w:hAnsi="Angsana New"/>
          <w:sz w:val="24"/>
          <w:szCs w:val="24"/>
        </w:rPr>
      </w:pPr>
    </w:p>
    <w:tbl>
      <w:tblPr>
        <w:tblStyle w:val="TableGrid"/>
        <w:tblW w:w="8325" w:type="dxa"/>
        <w:tblInd w:w="13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11"/>
        <w:gridCol w:w="1008"/>
        <w:gridCol w:w="275"/>
        <w:gridCol w:w="1096"/>
        <w:gridCol w:w="260"/>
        <w:gridCol w:w="1100"/>
        <w:gridCol w:w="272"/>
        <w:gridCol w:w="1103"/>
      </w:tblGrid>
      <w:tr w:rsidR="00AD4505" w:rsidRPr="00422380" w14:paraId="26C78A9B" w14:textId="77777777" w:rsidTr="001510CC">
        <w:trPr>
          <w:trHeight w:val="419"/>
          <w:tblHeader/>
        </w:trPr>
        <w:tc>
          <w:tcPr>
            <w:tcW w:w="3211" w:type="dxa"/>
            <w:hideMark/>
          </w:tcPr>
          <w:p w14:paraId="7E031E11" w14:textId="77777777" w:rsidR="00AD4505" w:rsidRPr="00422380" w:rsidRDefault="00AD4505" w:rsidP="00BB2AA2">
            <w:pPr>
              <w:pStyle w:val="block"/>
              <w:spacing w:after="0" w:line="240" w:lineRule="atLeast"/>
              <w:ind w:left="150" w:hanging="150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42238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ความเสี่ยงด้านอัตราดอกเบี้ย </w:t>
            </w:r>
          </w:p>
        </w:tc>
        <w:tc>
          <w:tcPr>
            <w:tcW w:w="2379" w:type="dxa"/>
            <w:gridSpan w:val="3"/>
          </w:tcPr>
          <w:p w14:paraId="58A572D4" w14:textId="14CA485A" w:rsidR="00AD4505" w:rsidRPr="00422380" w:rsidRDefault="00AD4505" w:rsidP="00BB2AA2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22380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60" w:type="dxa"/>
          </w:tcPr>
          <w:p w14:paraId="5E330435" w14:textId="77777777" w:rsidR="00AD4505" w:rsidRPr="00422380" w:rsidRDefault="00AD4505" w:rsidP="00BB2AA2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475" w:type="dxa"/>
            <w:gridSpan w:val="3"/>
          </w:tcPr>
          <w:p w14:paraId="6635533F" w14:textId="60396450" w:rsidR="00AD4505" w:rsidRPr="00422380" w:rsidRDefault="00AD4505" w:rsidP="00BB2AA2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  <w:lang w:val="en-US"/>
              </w:rPr>
            </w:pPr>
            <w:r w:rsidRPr="00422380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AD4505" w:rsidRPr="00422380" w14:paraId="22927A56" w14:textId="77777777" w:rsidTr="001510CC">
        <w:trPr>
          <w:trHeight w:val="430"/>
          <w:tblHeader/>
        </w:trPr>
        <w:tc>
          <w:tcPr>
            <w:tcW w:w="3211" w:type="dxa"/>
            <w:hideMark/>
          </w:tcPr>
          <w:p w14:paraId="501D134E" w14:textId="2889BE2D" w:rsidR="00AD4505" w:rsidRPr="00422380" w:rsidRDefault="00AD4505" w:rsidP="00BB2AA2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2238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Pr="0042238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>3</w:t>
            </w:r>
            <w:r w:rsidR="005C5BE4" w:rsidRPr="0042238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>1</w:t>
            </w:r>
            <w:r w:rsidRPr="0042238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008" w:type="dxa"/>
          </w:tcPr>
          <w:p w14:paraId="067A7D9E" w14:textId="301DFE24" w:rsidR="00AD4505" w:rsidRPr="00422380" w:rsidRDefault="008232B3" w:rsidP="00BB2AA2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223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085F74" w:rsidRPr="00422380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75" w:type="dxa"/>
          </w:tcPr>
          <w:p w14:paraId="2431C78E" w14:textId="77777777" w:rsidR="00AD4505" w:rsidRPr="00422380" w:rsidRDefault="00AD4505" w:rsidP="00BB2AA2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96" w:type="dxa"/>
          </w:tcPr>
          <w:p w14:paraId="24C14C0F" w14:textId="0F9EF085" w:rsidR="00AD4505" w:rsidRPr="00422380" w:rsidRDefault="008232B3" w:rsidP="00BB2AA2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223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085F74" w:rsidRPr="00422380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60" w:type="dxa"/>
          </w:tcPr>
          <w:p w14:paraId="268F9B24" w14:textId="77777777" w:rsidR="00AD4505" w:rsidRPr="00422380" w:rsidRDefault="00AD4505" w:rsidP="00BB2AA2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00" w:type="dxa"/>
          </w:tcPr>
          <w:p w14:paraId="6E3F76B0" w14:textId="776ABB7C" w:rsidR="00AD4505" w:rsidRPr="00422380" w:rsidRDefault="008232B3" w:rsidP="00BB2AA2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223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085F74" w:rsidRPr="00422380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72" w:type="dxa"/>
          </w:tcPr>
          <w:p w14:paraId="13B92A23" w14:textId="77777777" w:rsidR="00AD4505" w:rsidRPr="00422380" w:rsidRDefault="00AD4505" w:rsidP="00BB2AA2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03" w:type="dxa"/>
          </w:tcPr>
          <w:p w14:paraId="41923F48" w14:textId="3A8091E0" w:rsidR="00AD4505" w:rsidRPr="00422380" w:rsidRDefault="008232B3" w:rsidP="00BB2AA2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223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085F74" w:rsidRPr="00422380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  <w:tr w:rsidR="00AD4505" w:rsidRPr="00422380" w14:paraId="074D2451" w14:textId="77777777" w:rsidTr="001510CC">
        <w:trPr>
          <w:trHeight w:val="397"/>
          <w:tblHeader/>
        </w:trPr>
        <w:tc>
          <w:tcPr>
            <w:tcW w:w="3211" w:type="dxa"/>
          </w:tcPr>
          <w:p w14:paraId="686BEC2A" w14:textId="0F4DC66F" w:rsidR="00AD4505" w:rsidRPr="00422380" w:rsidRDefault="00AD4505" w:rsidP="00BB2AA2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113" w:type="dxa"/>
            <w:gridSpan w:val="7"/>
            <w:hideMark/>
          </w:tcPr>
          <w:p w14:paraId="0F4FE692" w14:textId="5EE8564E" w:rsidR="00AD4505" w:rsidRPr="00422380" w:rsidRDefault="00AD4505" w:rsidP="00BB2AA2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422380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="00BA4591" w:rsidRPr="00422380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422380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  <w:t>บาท)</w:t>
            </w:r>
          </w:p>
        </w:tc>
      </w:tr>
      <w:tr w:rsidR="00AD4505" w:rsidRPr="00422380" w14:paraId="2A8DBA8A" w14:textId="77777777" w:rsidTr="001510CC">
        <w:trPr>
          <w:trHeight w:val="850"/>
        </w:trPr>
        <w:tc>
          <w:tcPr>
            <w:tcW w:w="3211" w:type="dxa"/>
            <w:hideMark/>
          </w:tcPr>
          <w:p w14:paraId="3576F086" w14:textId="1A221744" w:rsidR="00AD4505" w:rsidRPr="00422380" w:rsidRDefault="00AD4505" w:rsidP="009434DF">
            <w:pPr>
              <w:pStyle w:val="block"/>
              <w:tabs>
                <w:tab w:val="left" w:pos="235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42238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เครื่องมือทางการเงินที่มีอัตราดอกเบี้ย</w:t>
            </w:r>
            <w:r w:rsidR="00BA4591" w:rsidRPr="0042238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br/>
            </w:r>
            <w:r w:rsidR="00BA4591" w:rsidRPr="0042238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   </w:t>
            </w:r>
            <w:r w:rsidRPr="0042238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ผันแปร</w:t>
            </w:r>
          </w:p>
        </w:tc>
        <w:tc>
          <w:tcPr>
            <w:tcW w:w="1008" w:type="dxa"/>
            <w:vAlign w:val="bottom"/>
          </w:tcPr>
          <w:p w14:paraId="2EF607E4" w14:textId="77777777" w:rsidR="00AD4505" w:rsidRPr="00422380" w:rsidRDefault="00AD4505" w:rsidP="00BB2AA2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5" w:type="dxa"/>
          </w:tcPr>
          <w:p w14:paraId="2F998D0C" w14:textId="77777777" w:rsidR="00AD4505" w:rsidRPr="00422380" w:rsidRDefault="00AD4505" w:rsidP="00BB2AA2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96" w:type="dxa"/>
            <w:vAlign w:val="bottom"/>
          </w:tcPr>
          <w:p w14:paraId="30C4C952" w14:textId="77777777" w:rsidR="00AD4505" w:rsidRPr="00422380" w:rsidRDefault="00AD4505" w:rsidP="00BB2AA2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0" w:type="dxa"/>
          </w:tcPr>
          <w:p w14:paraId="086C1EF7" w14:textId="77777777" w:rsidR="00AD4505" w:rsidRPr="00422380" w:rsidRDefault="00AD4505" w:rsidP="00BB2AA2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00" w:type="dxa"/>
            <w:vAlign w:val="bottom"/>
          </w:tcPr>
          <w:p w14:paraId="36ECAAD8" w14:textId="77777777" w:rsidR="00AD4505" w:rsidRPr="00422380" w:rsidRDefault="00AD4505" w:rsidP="00BB2AA2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2" w:type="dxa"/>
            <w:vAlign w:val="center"/>
          </w:tcPr>
          <w:p w14:paraId="3062F464" w14:textId="77777777" w:rsidR="00AD4505" w:rsidRPr="00422380" w:rsidRDefault="00AD4505" w:rsidP="00BB2AA2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03" w:type="dxa"/>
            <w:vAlign w:val="bottom"/>
          </w:tcPr>
          <w:p w14:paraId="5F466496" w14:textId="77777777" w:rsidR="00AD4505" w:rsidRPr="00422380" w:rsidRDefault="00AD4505" w:rsidP="00BB2AA2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2749A7" w:rsidRPr="00422380" w14:paraId="7D0B0D9E" w14:textId="77777777" w:rsidTr="001510CC">
        <w:trPr>
          <w:trHeight w:val="397"/>
        </w:trPr>
        <w:tc>
          <w:tcPr>
            <w:tcW w:w="3211" w:type="dxa"/>
            <w:hideMark/>
          </w:tcPr>
          <w:p w14:paraId="712C7DA0" w14:textId="77777777" w:rsidR="002749A7" w:rsidRPr="00422380" w:rsidRDefault="002749A7" w:rsidP="002749A7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22380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หนี้สินทางการเงิน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2DC44FB" w14:textId="528022B1" w:rsidR="002749A7" w:rsidRPr="00422380" w:rsidRDefault="002749A7" w:rsidP="002749A7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22380">
              <w:rPr>
                <w:rFonts w:ascii="Angsana New" w:hAnsi="Angsana New"/>
                <w:sz w:val="30"/>
                <w:szCs w:val="30"/>
                <w:lang w:val="en-US" w:bidi="th-TH"/>
              </w:rPr>
              <w:t>29,223</w:t>
            </w:r>
          </w:p>
        </w:tc>
        <w:tc>
          <w:tcPr>
            <w:tcW w:w="275" w:type="dxa"/>
            <w:vAlign w:val="center"/>
          </w:tcPr>
          <w:p w14:paraId="674F33B6" w14:textId="77777777" w:rsidR="002749A7" w:rsidRPr="00422380" w:rsidRDefault="002749A7" w:rsidP="002749A7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47FC7D9" w14:textId="50C2E6AC" w:rsidR="002749A7" w:rsidRPr="00422380" w:rsidRDefault="002749A7" w:rsidP="002749A7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22380">
              <w:rPr>
                <w:rFonts w:ascii="Angsana New" w:hAnsi="Angsana New"/>
                <w:sz w:val="30"/>
                <w:szCs w:val="30"/>
                <w:lang w:val="en-US" w:bidi="th-TH"/>
              </w:rPr>
              <w:t>31,324</w:t>
            </w:r>
          </w:p>
        </w:tc>
        <w:tc>
          <w:tcPr>
            <w:tcW w:w="260" w:type="dxa"/>
          </w:tcPr>
          <w:p w14:paraId="1522BDE8" w14:textId="77777777" w:rsidR="002749A7" w:rsidRPr="00422380" w:rsidRDefault="002749A7" w:rsidP="002749A7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0DC1A3C" w14:textId="78865FF3" w:rsidR="002749A7" w:rsidRPr="00422380" w:rsidRDefault="002749A7" w:rsidP="002749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34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2238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2" w:type="dxa"/>
            <w:vAlign w:val="center"/>
          </w:tcPr>
          <w:p w14:paraId="46E76F66" w14:textId="77777777" w:rsidR="002749A7" w:rsidRPr="00422380" w:rsidRDefault="002749A7" w:rsidP="002749A7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7A982C8" w14:textId="395A5801" w:rsidR="002749A7" w:rsidRPr="00422380" w:rsidRDefault="002749A7" w:rsidP="002749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34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22380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2749A7" w:rsidRPr="00422380" w14:paraId="65FE3E04" w14:textId="77777777" w:rsidTr="001510CC">
        <w:trPr>
          <w:trHeight w:val="828"/>
        </w:trPr>
        <w:tc>
          <w:tcPr>
            <w:tcW w:w="3211" w:type="dxa"/>
          </w:tcPr>
          <w:p w14:paraId="3B836649" w14:textId="3032777F" w:rsidR="002749A7" w:rsidRPr="00422380" w:rsidRDefault="002749A7" w:rsidP="002749A7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422380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ยอดบัญชีในงบฐานะการเงินที่มี</w:t>
            </w:r>
            <w:r w:rsidRPr="00422380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br/>
            </w:r>
            <w:r w:rsidRPr="00422380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 xml:space="preserve">   ความเสี่ยง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AF7C10E" w14:textId="54F1C460" w:rsidR="002749A7" w:rsidRPr="00422380" w:rsidRDefault="002749A7" w:rsidP="002749A7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2238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29,223</w:t>
            </w:r>
          </w:p>
        </w:tc>
        <w:tc>
          <w:tcPr>
            <w:tcW w:w="275" w:type="dxa"/>
            <w:vAlign w:val="center"/>
          </w:tcPr>
          <w:p w14:paraId="4DB61B50" w14:textId="77777777" w:rsidR="002749A7" w:rsidRPr="00422380" w:rsidRDefault="002749A7" w:rsidP="002749A7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E42B51C" w14:textId="194BC81F" w:rsidR="002749A7" w:rsidRPr="00422380" w:rsidRDefault="002749A7" w:rsidP="002749A7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2238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31,324</w:t>
            </w:r>
          </w:p>
        </w:tc>
        <w:tc>
          <w:tcPr>
            <w:tcW w:w="260" w:type="dxa"/>
          </w:tcPr>
          <w:p w14:paraId="402AE656" w14:textId="77777777" w:rsidR="002749A7" w:rsidRPr="00422380" w:rsidRDefault="002749A7" w:rsidP="002749A7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8D3520D" w14:textId="561BDFB1" w:rsidR="002749A7" w:rsidRPr="00422380" w:rsidRDefault="002749A7" w:rsidP="002749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34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22380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2" w:type="dxa"/>
            <w:vAlign w:val="center"/>
          </w:tcPr>
          <w:p w14:paraId="6DFF8A45" w14:textId="77777777" w:rsidR="002749A7" w:rsidRPr="00422380" w:rsidRDefault="002749A7" w:rsidP="002749A7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F687931" w14:textId="3F615850" w:rsidR="002749A7" w:rsidRPr="00422380" w:rsidRDefault="002749A7" w:rsidP="002749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34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23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</w:tr>
    </w:tbl>
    <w:p w14:paraId="555F1FC5" w14:textId="28821006" w:rsidR="004F7D84" w:rsidRPr="00422380" w:rsidRDefault="004F7D84" w:rsidP="00D32834">
      <w:pPr>
        <w:pStyle w:val="BodyText"/>
        <w:tabs>
          <w:tab w:val="clear" w:pos="227"/>
          <w:tab w:val="clear" w:pos="454"/>
          <w:tab w:val="clear" w:pos="680"/>
          <w:tab w:val="clear" w:pos="907"/>
        </w:tabs>
        <w:spacing w:after="0"/>
        <w:ind w:right="342"/>
        <w:jc w:val="right"/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20AD7100" w14:textId="25F6209E" w:rsidR="00CB5BD6" w:rsidRPr="00422380" w:rsidRDefault="00CB5BD6" w:rsidP="00CB5B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1440"/>
        <w:jc w:val="thaiDistribute"/>
        <w:rPr>
          <w:rFonts w:ascii="Angsana New" w:hAnsi="Angsana New"/>
          <w:sz w:val="30"/>
          <w:szCs w:val="30"/>
        </w:rPr>
      </w:pPr>
      <w:r w:rsidRPr="00422380">
        <w:rPr>
          <w:rFonts w:ascii="Angsana New" w:hAnsi="Angsana New"/>
          <w:sz w:val="30"/>
          <w:szCs w:val="30"/>
          <w:cs/>
        </w:rPr>
        <w:t>การวิเคราะห์ความอ่อนไหวในกระแสเงินสดของเครื่องมือที่มีอัตราดอกเบี้ยผันแปร</w:t>
      </w:r>
    </w:p>
    <w:p w14:paraId="6E4E22E4" w14:textId="469D6855" w:rsidR="00CB5BD6" w:rsidRPr="00422380" w:rsidRDefault="00CB5BD6" w:rsidP="00CB5B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1440"/>
        <w:jc w:val="thaiDistribute"/>
        <w:rPr>
          <w:rFonts w:ascii="Angsana New" w:hAnsi="Angsana New"/>
          <w:sz w:val="30"/>
          <w:szCs w:val="30"/>
        </w:rPr>
      </w:pPr>
    </w:p>
    <w:tbl>
      <w:tblPr>
        <w:tblW w:w="8370" w:type="dxa"/>
        <w:tblInd w:w="13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240"/>
        <w:gridCol w:w="990"/>
        <w:gridCol w:w="270"/>
        <w:gridCol w:w="1080"/>
        <w:gridCol w:w="270"/>
        <w:gridCol w:w="1080"/>
        <w:gridCol w:w="270"/>
        <w:gridCol w:w="1170"/>
      </w:tblGrid>
      <w:tr w:rsidR="00CB5BD6" w:rsidRPr="00422380" w14:paraId="1545BD64" w14:textId="77777777" w:rsidTr="001510CC">
        <w:trPr>
          <w:tblHeader/>
        </w:trPr>
        <w:tc>
          <w:tcPr>
            <w:tcW w:w="3240" w:type="dxa"/>
          </w:tcPr>
          <w:p w14:paraId="394DC2B4" w14:textId="77777777" w:rsidR="00CB5BD6" w:rsidRPr="00422380" w:rsidRDefault="00CB5BD6" w:rsidP="00CB5BD6">
            <w:pPr>
              <w:spacing w:line="240" w:lineRule="auto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40" w:type="dxa"/>
            <w:gridSpan w:val="3"/>
            <w:hideMark/>
          </w:tcPr>
          <w:p w14:paraId="77333866" w14:textId="43C09D5F" w:rsidR="00CB5BD6" w:rsidRPr="00422380" w:rsidRDefault="00CB5BD6" w:rsidP="00CB5BD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42238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3078610" w14:textId="77777777" w:rsidR="00CB5BD6" w:rsidRPr="00422380" w:rsidRDefault="00CB5BD6" w:rsidP="00CB5BD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hideMark/>
          </w:tcPr>
          <w:p w14:paraId="52AEC198" w14:textId="14004F4B" w:rsidR="00CB5BD6" w:rsidRPr="00422380" w:rsidRDefault="00CB5BD6" w:rsidP="00CB5BD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42238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B5BD6" w:rsidRPr="00422380" w14:paraId="7B976DA7" w14:textId="77777777" w:rsidTr="001510CC">
        <w:trPr>
          <w:tblHeader/>
        </w:trPr>
        <w:tc>
          <w:tcPr>
            <w:tcW w:w="3240" w:type="dxa"/>
            <w:vAlign w:val="bottom"/>
            <w:hideMark/>
          </w:tcPr>
          <w:p w14:paraId="2F7F4F4A" w14:textId="77777777" w:rsidR="00CB5BD6" w:rsidRPr="00422380" w:rsidRDefault="00CB5BD6" w:rsidP="00CB5BD6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22380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ผลกระทบต่อกำไรหรือขาดทุน</w:t>
            </w:r>
          </w:p>
        </w:tc>
        <w:tc>
          <w:tcPr>
            <w:tcW w:w="990" w:type="dxa"/>
            <w:hideMark/>
          </w:tcPr>
          <w:p w14:paraId="421198EF" w14:textId="016FC306" w:rsidR="00CB5BD6" w:rsidRPr="00422380" w:rsidRDefault="00CB5BD6" w:rsidP="00CB5BD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422380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อัตราดอกเบี้ยเพิ่มขึ้น</w:t>
            </w:r>
            <w:r w:rsidR="00F6590E" w:rsidRPr="00422380">
              <w:rPr>
                <w:rFonts w:asciiTheme="majorBidi" w:hAnsiTheme="majorBidi" w:cstheme="majorBidi"/>
                <w:b/>
                <w:sz w:val="30"/>
                <w:szCs w:val="30"/>
              </w:rPr>
              <w:br/>
            </w:r>
            <w:r w:rsidR="00607C03" w:rsidRPr="00422380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ร้อยละ</w:t>
            </w:r>
            <w:r w:rsidRPr="00422380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 </w:t>
            </w:r>
            <w:r w:rsidRPr="00422380">
              <w:rPr>
                <w:rFonts w:asciiTheme="majorBidi" w:hAnsiTheme="majorBidi" w:cstheme="majorBidi"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3824D481" w14:textId="77777777" w:rsidR="00CB5BD6" w:rsidRPr="00422380" w:rsidRDefault="00CB5BD6" w:rsidP="00CB5BD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14:paraId="77F91DDF" w14:textId="37995E13" w:rsidR="00CB5BD6" w:rsidRPr="00422380" w:rsidRDefault="00CB5BD6" w:rsidP="00CB5B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140" w:lineRule="atLeast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422380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อัตราดอกเบี้ยลดลง</w:t>
            </w:r>
            <w:r w:rsidR="00F6590E" w:rsidRPr="00422380">
              <w:rPr>
                <w:rFonts w:asciiTheme="majorBidi" w:hAnsiTheme="majorBidi" w:cstheme="majorBidi"/>
                <w:b/>
                <w:sz w:val="30"/>
                <w:szCs w:val="30"/>
              </w:rPr>
              <w:br/>
            </w:r>
            <w:r w:rsidR="00607C03" w:rsidRPr="00422380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ร้อยละ</w:t>
            </w:r>
            <w:r w:rsidRPr="00422380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 </w:t>
            </w:r>
            <w:r w:rsidRPr="00422380">
              <w:rPr>
                <w:rFonts w:asciiTheme="majorBidi" w:hAnsiTheme="majorBidi" w:cstheme="majorBidi"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2AFBD904" w14:textId="77777777" w:rsidR="00CB5BD6" w:rsidRPr="00422380" w:rsidRDefault="00CB5BD6" w:rsidP="00CB5BD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14:paraId="1AC1429A" w14:textId="11BACEC8" w:rsidR="00CB5BD6" w:rsidRPr="00422380" w:rsidRDefault="00CB5BD6" w:rsidP="00CB5BD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422380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อัตราดอกเบี้ยเพิ่มขึ้น</w:t>
            </w:r>
            <w:r w:rsidR="00F6590E" w:rsidRPr="00422380">
              <w:rPr>
                <w:rFonts w:asciiTheme="majorBidi" w:hAnsiTheme="majorBidi" w:cstheme="majorBidi"/>
                <w:b/>
                <w:sz w:val="30"/>
                <w:szCs w:val="30"/>
              </w:rPr>
              <w:br/>
            </w:r>
            <w:r w:rsidR="00607C03" w:rsidRPr="00422380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ร้อยละ</w:t>
            </w:r>
            <w:r w:rsidR="00607C03" w:rsidRPr="00422380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 </w:t>
            </w:r>
            <w:r w:rsidR="00607C03" w:rsidRPr="00422380">
              <w:rPr>
                <w:rFonts w:asciiTheme="majorBidi" w:hAnsiTheme="majorBidi" w:cstheme="majorBidi"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0324C0C0" w14:textId="77777777" w:rsidR="00CB5BD6" w:rsidRPr="00422380" w:rsidRDefault="00CB5BD6" w:rsidP="00CB5BD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hideMark/>
          </w:tcPr>
          <w:p w14:paraId="34033F12" w14:textId="469B7F5C" w:rsidR="00CB5BD6" w:rsidRPr="00422380" w:rsidRDefault="00CB5BD6" w:rsidP="00CB5B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140" w:lineRule="atLeast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422380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อัตราดอกเบี้ยลดลง</w:t>
            </w:r>
            <w:r w:rsidR="00F6590E" w:rsidRPr="00422380">
              <w:rPr>
                <w:rFonts w:asciiTheme="majorBidi" w:hAnsiTheme="majorBidi" w:cstheme="majorBidi"/>
                <w:b/>
                <w:sz w:val="30"/>
                <w:szCs w:val="30"/>
              </w:rPr>
              <w:br/>
            </w:r>
            <w:r w:rsidR="00607C03" w:rsidRPr="00422380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ร้อยละ</w:t>
            </w:r>
            <w:r w:rsidR="00607C03" w:rsidRPr="00422380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 </w:t>
            </w:r>
            <w:r w:rsidR="00607C03" w:rsidRPr="00422380">
              <w:rPr>
                <w:rFonts w:asciiTheme="majorBidi" w:hAnsiTheme="majorBidi" w:cstheme="majorBidi"/>
                <w:bCs/>
                <w:sz w:val="30"/>
                <w:szCs w:val="30"/>
              </w:rPr>
              <w:t>1</w:t>
            </w:r>
          </w:p>
        </w:tc>
      </w:tr>
      <w:tr w:rsidR="00CB5BD6" w:rsidRPr="00422380" w14:paraId="5AB4B814" w14:textId="77777777" w:rsidTr="001510CC">
        <w:trPr>
          <w:tblHeader/>
        </w:trPr>
        <w:tc>
          <w:tcPr>
            <w:tcW w:w="3240" w:type="dxa"/>
          </w:tcPr>
          <w:p w14:paraId="7B56A7E2" w14:textId="77777777" w:rsidR="00CB5BD6" w:rsidRPr="00422380" w:rsidRDefault="00CB5BD6" w:rsidP="00CB5BD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30" w:type="dxa"/>
            <w:gridSpan w:val="7"/>
            <w:hideMark/>
          </w:tcPr>
          <w:p w14:paraId="467391FF" w14:textId="2C9D38C6" w:rsidR="00CB5BD6" w:rsidRPr="00422380" w:rsidRDefault="00CB5BD6" w:rsidP="00CB5BD6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2238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B5BD6" w:rsidRPr="00422380" w14:paraId="0B1510C8" w14:textId="77777777" w:rsidTr="001510CC">
        <w:tc>
          <w:tcPr>
            <w:tcW w:w="3240" w:type="dxa"/>
          </w:tcPr>
          <w:p w14:paraId="6206CC4D" w14:textId="3F183592" w:rsidR="00CB5BD6" w:rsidRPr="00422380" w:rsidRDefault="00CB5BD6" w:rsidP="00CB5BD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238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085F74" w:rsidRPr="0042238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990" w:type="dxa"/>
          </w:tcPr>
          <w:p w14:paraId="39D89B89" w14:textId="77777777" w:rsidR="00CB5BD6" w:rsidRPr="00422380" w:rsidRDefault="00CB5BD6" w:rsidP="00CB5BD6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5D3B062" w14:textId="77777777" w:rsidR="00CB5BD6" w:rsidRPr="00422380" w:rsidRDefault="00CB5BD6" w:rsidP="00CB5BD6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52282BB" w14:textId="77777777" w:rsidR="00CB5BD6" w:rsidRPr="00422380" w:rsidRDefault="00CB5BD6" w:rsidP="00CB5BD6">
            <w:pPr>
              <w:spacing w:line="240" w:lineRule="auto"/>
              <w:ind w:right="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7FE25AF" w14:textId="77777777" w:rsidR="00CB5BD6" w:rsidRPr="00422380" w:rsidRDefault="00CB5BD6" w:rsidP="00CB5BD6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BF89E09" w14:textId="77777777" w:rsidR="00CB5BD6" w:rsidRPr="00422380" w:rsidRDefault="00CB5BD6" w:rsidP="00CB5BD6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BD3BC07" w14:textId="77777777" w:rsidR="00CB5BD6" w:rsidRPr="00422380" w:rsidRDefault="00CB5BD6" w:rsidP="00CB5BD6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4E11CA7" w14:textId="77777777" w:rsidR="00CB5BD6" w:rsidRPr="00422380" w:rsidRDefault="00CB5BD6" w:rsidP="00CB5BD6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749A7" w:rsidRPr="00422380" w14:paraId="687AAE19" w14:textId="77777777" w:rsidTr="001510CC">
        <w:tc>
          <w:tcPr>
            <w:tcW w:w="3240" w:type="dxa"/>
            <w:hideMark/>
          </w:tcPr>
          <w:p w14:paraId="2B6D39AA" w14:textId="77777777" w:rsidR="002749A7" w:rsidRPr="00422380" w:rsidRDefault="002749A7" w:rsidP="002749A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22380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เครื่องมือทางการเงินที่มีอัตราดอกเบี้ย</w:t>
            </w:r>
          </w:p>
          <w:p w14:paraId="42318187" w14:textId="3B579EA0" w:rsidR="002749A7" w:rsidRPr="00422380" w:rsidRDefault="002749A7" w:rsidP="002749A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22380">
              <w:rPr>
                <w:rFonts w:asciiTheme="majorBidi" w:hAnsiTheme="majorBidi"/>
                <w:sz w:val="30"/>
                <w:szCs w:val="30"/>
                <w:cs/>
              </w:rPr>
              <w:t xml:space="preserve">   </w:t>
            </w:r>
            <w:r w:rsidRPr="00422380">
              <w:rPr>
                <w:rFonts w:asciiTheme="majorBidi" w:hAnsiTheme="majorBidi" w:cstheme="majorBidi"/>
                <w:sz w:val="30"/>
                <w:szCs w:val="30"/>
                <w:cs/>
              </w:rPr>
              <w:t>ผันแปร</w:t>
            </w:r>
          </w:p>
        </w:tc>
        <w:tc>
          <w:tcPr>
            <w:tcW w:w="990" w:type="dxa"/>
          </w:tcPr>
          <w:p w14:paraId="5F95FE50" w14:textId="77777777" w:rsidR="00B673C8" w:rsidRPr="00422380" w:rsidRDefault="00B673C8" w:rsidP="002749A7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0042ECB7" w14:textId="693CE124" w:rsidR="002749A7" w:rsidRPr="00422380" w:rsidRDefault="002749A7" w:rsidP="002749A7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2238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(292)</w:t>
            </w:r>
          </w:p>
        </w:tc>
        <w:tc>
          <w:tcPr>
            <w:tcW w:w="270" w:type="dxa"/>
          </w:tcPr>
          <w:p w14:paraId="227FE5B3" w14:textId="77777777" w:rsidR="002749A7" w:rsidRPr="00422380" w:rsidRDefault="002749A7" w:rsidP="002749A7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71B613E2" w14:textId="77777777" w:rsidR="00B673C8" w:rsidRPr="00422380" w:rsidRDefault="00B673C8" w:rsidP="002749A7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1F9BC6DE" w14:textId="184A33E8" w:rsidR="002749A7" w:rsidRPr="00422380" w:rsidRDefault="002749A7" w:rsidP="002749A7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2238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292</w:t>
            </w:r>
          </w:p>
        </w:tc>
        <w:tc>
          <w:tcPr>
            <w:tcW w:w="270" w:type="dxa"/>
          </w:tcPr>
          <w:p w14:paraId="3628F569" w14:textId="77777777" w:rsidR="002749A7" w:rsidRPr="00422380" w:rsidRDefault="002749A7" w:rsidP="002749A7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000CC622" w14:textId="77777777" w:rsidR="001510CC" w:rsidRPr="00422380" w:rsidRDefault="001510CC" w:rsidP="002749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3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C5B90EA" w14:textId="020B2165" w:rsidR="002749A7" w:rsidRPr="00422380" w:rsidRDefault="002749A7" w:rsidP="002749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3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2238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FD33DB2" w14:textId="77777777" w:rsidR="002749A7" w:rsidRPr="00422380" w:rsidRDefault="002749A7" w:rsidP="002749A7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480636A8" w14:textId="77777777" w:rsidR="001510CC" w:rsidRPr="00422380" w:rsidRDefault="001510CC" w:rsidP="001510CC">
            <w:pPr>
              <w:pStyle w:val="block"/>
              <w:tabs>
                <w:tab w:val="decimal" w:pos="1154"/>
              </w:tabs>
              <w:spacing w:after="0" w:line="240" w:lineRule="atLeast"/>
              <w:ind w:left="0" w:right="19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25F2A397" w14:textId="0519C0CD" w:rsidR="002749A7" w:rsidRPr="00422380" w:rsidRDefault="002749A7" w:rsidP="001510CC">
            <w:pPr>
              <w:pStyle w:val="block"/>
              <w:tabs>
                <w:tab w:val="decimal" w:pos="1154"/>
              </w:tabs>
              <w:spacing w:after="0" w:line="240" w:lineRule="atLeast"/>
              <w:ind w:left="0" w:right="190"/>
              <w:jc w:val="thaiDistribute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</w:pPr>
            <w:r w:rsidRPr="0042238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2749A7" w:rsidRPr="00422380" w14:paraId="3251EA09" w14:textId="77777777" w:rsidTr="001510CC">
        <w:tc>
          <w:tcPr>
            <w:tcW w:w="3240" w:type="dxa"/>
          </w:tcPr>
          <w:p w14:paraId="5C17B588" w14:textId="77777777" w:rsidR="002749A7" w:rsidRPr="00422380" w:rsidRDefault="002749A7" w:rsidP="002749A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149BF8E0" w14:textId="77777777" w:rsidR="002749A7" w:rsidRPr="00422380" w:rsidRDefault="002749A7" w:rsidP="002749A7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EA77461" w14:textId="77777777" w:rsidR="002749A7" w:rsidRPr="00422380" w:rsidRDefault="002749A7" w:rsidP="002749A7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39288042" w14:textId="77777777" w:rsidR="002749A7" w:rsidRPr="00422380" w:rsidRDefault="002749A7" w:rsidP="002749A7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1CD47B4" w14:textId="77777777" w:rsidR="002749A7" w:rsidRPr="00422380" w:rsidRDefault="002749A7" w:rsidP="002749A7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1B44BB87" w14:textId="77777777" w:rsidR="002749A7" w:rsidRPr="00422380" w:rsidRDefault="002749A7" w:rsidP="002749A7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6DAFC8A" w14:textId="77777777" w:rsidR="002749A7" w:rsidRPr="00422380" w:rsidRDefault="002749A7" w:rsidP="002749A7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0A171373" w14:textId="77777777" w:rsidR="002749A7" w:rsidRPr="00422380" w:rsidRDefault="002749A7" w:rsidP="001510CC">
            <w:pPr>
              <w:pStyle w:val="block"/>
              <w:tabs>
                <w:tab w:val="decimal" w:pos="1154"/>
              </w:tabs>
              <w:spacing w:after="0" w:line="240" w:lineRule="atLeast"/>
              <w:ind w:left="0" w:right="190"/>
              <w:jc w:val="thaiDistribute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</w:pPr>
          </w:p>
        </w:tc>
      </w:tr>
      <w:tr w:rsidR="002749A7" w:rsidRPr="00422380" w14:paraId="37190854" w14:textId="77777777" w:rsidTr="001510CC">
        <w:tc>
          <w:tcPr>
            <w:tcW w:w="3240" w:type="dxa"/>
          </w:tcPr>
          <w:p w14:paraId="0B8C2B26" w14:textId="14AFBFB6" w:rsidR="002749A7" w:rsidRPr="00422380" w:rsidRDefault="002749A7" w:rsidP="002749A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238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990" w:type="dxa"/>
          </w:tcPr>
          <w:p w14:paraId="1B5FF60C" w14:textId="77777777" w:rsidR="002749A7" w:rsidRPr="00422380" w:rsidRDefault="002749A7" w:rsidP="002749A7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B6EE866" w14:textId="77777777" w:rsidR="002749A7" w:rsidRPr="00422380" w:rsidRDefault="002749A7" w:rsidP="002749A7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78D67A2D" w14:textId="77777777" w:rsidR="002749A7" w:rsidRPr="00422380" w:rsidRDefault="002749A7" w:rsidP="002749A7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71A0A7B" w14:textId="77777777" w:rsidR="002749A7" w:rsidRPr="00422380" w:rsidRDefault="002749A7" w:rsidP="002749A7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1D10ED86" w14:textId="77777777" w:rsidR="002749A7" w:rsidRPr="00422380" w:rsidRDefault="002749A7" w:rsidP="002749A7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D74E32E" w14:textId="77777777" w:rsidR="002749A7" w:rsidRPr="00422380" w:rsidRDefault="002749A7" w:rsidP="002749A7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783C29B5" w14:textId="77777777" w:rsidR="002749A7" w:rsidRPr="00422380" w:rsidRDefault="002749A7" w:rsidP="001510CC">
            <w:pPr>
              <w:pStyle w:val="block"/>
              <w:tabs>
                <w:tab w:val="decimal" w:pos="1154"/>
              </w:tabs>
              <w:spacing w:after="0" w:line="240" w:lineRule="atLeast"/>
              <w:ind w:left="0" w:right="190"/>
              <w:jc w:val="thaiDistribute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</w:pPr>
          </w:p>
        </w:tc>
      </w:tr>
      <w:tr w:rsidR="002749A7" w:rsidRPr="00422380" w14:paraId="01976C9C" w14:textId="77777777" w:rsidTr="001510CC">
        <w:trPr>
          <w:trHeight w:val="209"/>
        </w:trPr>
        <w:tc>
          <w:tcPr>
            <w:tcW w:w="3240" w:type="dxa"/>
          </w:tcPr>
          <w:p w14:paraId="4354F70C" w14:textId="77777777" w:rsidR="002749A7" w:rsidRPr="00422380" w:rsidRDefault="002749A7" w:rsidP="002749A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22380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เครื่องมือทางการเงินที่มีอัตราดอกเบี้ย</w:t>
            </w:r>
          </w:p>
          <w:p w14:paraId="566156DB" w14:textId="4EAFA4E0" w:rsidR="002749A7" w:rsidRPr="00422380" w:rsidRDefault="002749A7" w:rsidP="002749A7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22380">
              <w:rPr>
                <w:rFonts w:asciiTheme="majorBidi" w:hAnsiTheme="majorBidi"/>
                <w:sz w:val="30"/>
                <w:szCs w:val="30"/>
                <w:cs/>
              </w:rPr>
              <w:t xml:space="preserve">   </w:t>
            </w:r>
            <w:r w:rsidRPr="00422380">
              <w:rPr>
                <w:rFonts w:asciiTheme="majorBidi" w:hAnsiTheme="majorBidi" w:cstheme="majorBidi"/>
                <w:sz w:val="30"/>
                <w:szCs w:val="30"/>
                <w:cs/>
              </w:rPr>
              <w:t>ผันแปร</w:t>
            </w:r>
          </w:p>
        </w:tc>
        <w:tc>
          <w:tcPr>
            <w:tcW w:w="990" w:type="dxa"/>
          </w:tcPr>
          <w:p w14:paraId="64A13312" w14:textId="77777777" w:rsidR="002749A7" w:rsidRPr="00422380" w:rsidRDefault="002749A7" w:rsidP="002749A7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6F4DEF50" w14:textId="17312045" w:rsidR="002749A7" w:rsidRPr="00422380" w:rsidRDefault="002749A7" w:rsidP="002749A7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2238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(313)</w:t>
            </w:r>
          </w:p>
        </w:tc>
        <w:tc>
          <w:tcPr>
            <w:tcW w:w="270" w:type="dxa"/>
          </w:tcPr>
          <w:p w14:paraId="1BE2D583" w14:textId="77777777" w:rsidR="002749A7" w:rsidRPr="00422380" w:rsidRDefault="002749A7" w:rsidP="002749A7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3859863B" w14:textId="77777777" w:rsidR="002749A7" w:rsidRPr="00422380" w:rsidRDefault="002749A7" w:rsidP="002749A7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6825C965" w14:textId="5D7F475E" w:rsidR="002749A7" w:rsidRPr="00422380" w:rsidRDefault="002749A7" w:rsidP="002749A7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2238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313</w:t>
            </w:r>
          </w:p>
        </w:tc>
        <w:tc>
          <w:tcPr>
            <w:tcW w:w="270" w:type="dxa"/>
          </w:tcPr>
          <w:p w14:paraId="0CAC1A7C" w14:textId="77777777" w:rsidR="002749A7" w:rsidRPr="00422380" w:rsidRDefault="002749A7" w:rsidP="002749A7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25ACB381" w14:textId="77777777" w:rsidR="002749A7" w:rsidRPr="00422380" w:rsidRDefault="002749A7" w:rsidP="002749A7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  <w:p w14:paraId="4180C503" w14:textId="6D6F358D" w:rsidR="002749A7" w:rsidRPr="00422380" w:rsidRDefault="002749A7" w:rsidP="002749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34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2380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0412E640" w14:textId="77777777" w:rsidR="002749A7" w:rsidRPr="00422380" w:rsidRDefault="002749A7" w:rsidP="002749A7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158AC76C" w14:textId="77777777" w:rsidR="002749A7" w:rsidRPr="00422380" w:rsidRDefault="002749A7" w:rsidP="001510CC">
            <w:pPr>
              <w:pStyle w:val="block"/>
              <w:tabs>
                <w:tab w:val="decimal" w:pos="1154"/>
              </w:tabs>
              <w:spacing w:after="0" w:line="240" w:lineRule="atLeast"/>
              <w:ind w:left="0" w:right="19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6417D6C7" w14:textId="081147B7" w:rsidR="002749A7" w:rsidRPr="00422380" w:rsidRDefault="002749A7" w:rsidP="001510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19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2380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</w:tr>
    </w:tbl>
    <w:p w14:paraId="584A1310" w14:textId="3635265E" w:rsidR="00CB5BD6" w:rsidRPr="00422380" w:rsidRDefault="00CB5B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24"/>
          <w:szCs w:val="24"/>
          <w:cs/>
        </w:rPr>
      </w:pPr>
    </w:p>
    <w:p w14:paraId="5D66AE65" w14:textId="1E38FBED" w:rsidR="00AA0D28" w:rsidRPr="00422380" w:rsidRDefault="000C5AEA" w:rsidP="000C5AEA">
      <w:pPr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422380">
        <w:rPr>
          <w:rFonts w:ascii="Angsana New" w:hAnsi="Angsana New"/>
          <w:b/>
          <w:bCs/>
          <w:sz w:val="30"/>
          <w:szCs w:val="30"/>
        </w:rPr>
        <w:lastRenderedPageBreak/>
        <w:t>26</w:t>
      </w:r>
      <w:r w:rsidRPr="00422380">
        <w:rPr>
          <w:rFonts w:ascii="Angsana New" w:hAnsi="Angsana New"/>
          <w:b/>
          <w:bCs/>
          <w:sz w:val="30"/>
          <w:szCs w:val="30"/>
        </w:rPr>
        <w:tab/>
      </w:r>
      <w:r w:rsidR="004F7D84" w:rsidRPr="00422380">
        <w:rPr>
          <w:rFonts w:ascii="Angsana New" w:hAnsi="Angsana New"/>
          <w:b/>
          <w:bCs/>
          <w:sz w:val="30"/>
          <w:szCs w:val="30"/>
          <w:cs/>
        </w:rPr>
        <w:t xml:space="preserve">การบริหารจัดการทุน </w:t>
      </w:r>
    </w:p>
    <w:p w14:paraId="1B2067A9" w14:textId="77777777" w:rsidR="005C03D3" w:rsidRPr="00422380" w:rsidRDefault="005C03D3" w:rsidP="005C03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sz w:val="24"/>
          <w:szCs w:val="24"/>
        </w:rPr>
      </w:pPr>
    </w:p>
    <w:p w14:paraId="473D4B7B" w14:textId="39B9431D" w:rsidR="004F7D84" w:rsidRPr="00422380" w:rsidRDefault="004F7D84" w:rsidP="004F7D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5"/>
        <w:jc w:val="thaiDistribute"/>
        <w:rPr>
          <w:rFonts w:ascii="Angsana New" w:hAnsi="Angsana New"/>
          <w:sz w:val="30"/>
          <w:szCs w:val="30"/>
          <w:cs/>
        </w:rPr>
      </w:pPr>
      <w:r w:rsidRPr="00422380">
        <w:rPr>
          <w:rFonts w:ascii="Angsana New" w:hAnsi="Angsana New"/>
          <w:sz w:val="30"/>
          <w:szCs w:val="30"/>
          <w:cs/>
        </w:rPr>
        <w:t>นโยบายของคณะกรรมการ</w:t>
      </w:r>
      <w:r w:rsidRPr="00422380">
        <w:rPr>
          <w:rFonts w:ascii="Angsana New" w:hAnsi="Angsana New" w:hint="cs"/>
          <w:sz w:val="30"/>
          <w:szCs w:val="30"/>
          <w:cs/>
        </w:rPr>
        <w:t>กลุ่ม</w:t>
      </w:r>
      <w:r w:rsidRPr="00422380">
        <w:rPr>
          <w:rFonts w:ascii="Angsana New" w:hAnsi="Angsana New"/>
          <w:sz w:val="30"/>
          <w:szCs w:val="30"/>
          <w:cs/>
        </w:rPr>
        <w:t>บริษัท คือการรักษาระดับเงินลงทุนให้มั่นคงเพื่อรักษาความเชื่อมั่นของนักลงทุน เจ้าหนี้และตลาดและก่อให้เกิดการพัฒนาของธุรกิจในอนาคต คณะกรรมการได้มีการกำกับดูแลผลตอบแทนจากการลงทุน</w:t>
      </w:r>
      <w:r w:rsidR="006A4B8C" w:rsidRPr="00422380">
        <w:rPr>
          <w:rFonts w:asciiTheme="majorBidi" w:hAnsiTheme="majorBidi" w:cstheme="majorBidi"/>
          <w:sz w:val="30"/>
          <w:szCs w:val="30"/>
          <w:cs/>
        </w:rPr>
        <w:t>อย่างสม่ำเสมอ</w:t>
      </w:r>
      <w:r w:rsidR="006A4B8C" w:rsidRPr="00422380">
        <w:rPr>
          <w:rFonts w:ascii="Angsana New" w:hAnsi="Angsana New"/>
          <w:sz w:val="30"/>
          <w:szCs w:val="30"/>
          <w:cs/>
        </w:rPr>
        <w:t xml:space="preserve"> อีกทั้งยังกำกับดูแลระดับการจ่ายเงินปันผลให้แก่ผู้ถือหุ้นสามัญ</w:t>
      </w:r>
    </w:p>
    <w:p w14:paraId="5D910DEB" w14:textId="20CFD959" w:rsidR="00B1767A" w:rsidRPr="00422380" w:rsidRDefault="00B1767A" w:rsidP="00247A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rPr>
          <w:rFonts w:ascii="Angsana New" w:hAnsi="Angsana New"/>
          <w:sz w:val="24"/>
          <w:szCs w:val="24"/>
        </w:rPr>
      </w:pPr>
    </w:p>
    <w:p w14:paraId="255CBD65" w14:textId="625F5C9F" w:rsidR="00013BB4" w:rsidRPr="00422380" w:rsidRDefault="000C5AEA" w:rsidP="005E1CC0">
      <w:pPr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422380">
        <w:rPr>
          <w:rFonts w:ascii="Angsana New" w:hAnsi="Angsana New"/>
          <w:b/>
          <w:bCs/>
          <w:sz w:val="30"/>
          <w:szCs w:val="30"/>
        </w:rPr>
        <w:t>27</w:t>
      </w:r>
      <w:r w:rsidRPr="00422380">
        <w:rPr>
          <w:rFonts w:ascii="Angsana New" w:hAnsi="Angsana New"/>
          <w:b/>
          <w:bCs/>
          <w:sz w:val="30"/>
          <w:szCs w:val="30"/>
        </w:rPr>
        <w:tab/>
      </w:r>
      <w:r w:rsidR="009938E0" w:rsidRPr="00422380">
        <w:rPr>
          <w:rFonts w:ascii="Angsana New" w:hAnsi="Angsana New"/>
          <w:b/>
          <w:bCs/>
          <w:sz w:val="30"/>
          <w:szCs w:val="30"/>
          <w:cs/>
        </w:rPr>
        <w:t>สัญญา</w:t>
      </w:r>
    </w:p>
    <w:p w14:paraId="69E25D09" w14:textId="77777777" w:rsidR="00013BB4" w:rsidRPr="00422380" w:rsidRDefault="00013BB4" w:rsidP="00013B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sz w:val="24"/>
          <w:szCs w:val="24"/>
        </w:rPr>
      </w:pPr>
    </w:p>
    <w:p w14:paraId="4E56FF4F" w14:textId="77777777" w:rsidR="009938E0" w:rsidRPr="00422380" w:rsidRDefault="009938E0" w:rsidP="009938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422380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</w:t>
      </w:r>
      <w:r w:rsidRPr="00422380">
        <w:rPr>
          <w:rFonts w:ascii="Angsana New" w:hAnsi="Angsana New" w:hint="cs"/>
          <w:b/>
          <w:bCs/>
          <w:i/>
          <w:iCs/>
          <w:sz w:val="30"/>
          <w:szCs w:val="30"/>
          <w:cs/>
        </w:rPr>
        <w:t>บริการ</w:t>
      </w:r>
      <w:r w:rsidRPr="00422380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</w:t>
      </w:r>
    </w:p>
    <w:p w14:paraId="7A8D68BD" w14:textId="77777777" w:rsidR="009938E0" w:rsidRPr="00422380" w:rsidRDefault="009938E0" w:rsidP="009938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5" w:hanging="7"/>
        <w:jc w:val="thaiDistribute"/>
        <w:rPr>
          <w:rFonts w:ascii="Angsana New" w:hAnsi="Angsana New"/>
          <w:sz w:val="24"/>
          <w:szCs w:val="24"/>
        </w:rPr>
      </w:pPr>
    </w:p>
    <w:p w14:paraId="0406A208" w14:textId="77777777" w:rsidR="00AE2B12" w:rsidRPr="00422380" w:rsidRDefault="009938E0" w:rsidP="00BA45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5" w:hanging="7"/>
        <w:jc w:val="thaiDistribute"/>
        <w:rPr>
          <w:rFonts w:ascii="Angsana New" w:hAnsi="Angsana New"/>
          <w:sz w:val="30"/>
          <w:szCs w:val="30"/>
        </w:rPr>
      </w:pPr>
      <w:r w:rsidRPr="00422380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5C5BE4" w:rsidRPr="00422380">
        <w:rPr>
          <w:rFonts w:ascii="Angsana New" w:hAnsi="Angsana New"/>
          <w:sz w:val="30"/>
          <w:szCs w:val="30"/>
        </w:rPr>
        <w:t>1</w:t>
      </w:r>
      <w:r w:rsidR="001E1B1A" w:rsidRPr="00422380">
        <w:rPr>
          <w:rFonts w:ascii="Angsana New" w:hAnsi="Angsana New"/>
          <w:sz w:val="30"/>
          <w:szCs w:val="30"/>
        </w:rPr>
        <w:t>9</w:t>
      </w:r>
      <w:r w:rsidRPr="00422380">
        <w:rPr>
          <w:rFonts w:ascii="Angsana New" w:hAnsi="Angsana New"/>
          <w:sz w:val="30"/>
          <w:szCs w:val="30"/>
          <w:cs/>
        </w:rPr>
        <w:t xml:space="preserve"> </w:t>
      </w:r>
      <w:r w:rsidRPr="00422380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1E1B1A" w:rsidRPr="00422380">
        <w:rPr>
          <w:rFonts w:ascii="Angsana New" w:hAnsi="Angsana New"/>
          <w:sz w:val="30"/>
          <w:szCs w:val="30"/>
        </w:rPr>
        <w:t>2556</w:t>
      </w:r>
      <w:r w:rsidRPr="00422380">
        <w:rPr>
          <w:rFonts w:ascii="Angsana New" w:hAnsi="Angsana New"/>
          <w:sz w:val="30"/>
          <w:szCs w:val="30"/>
          <w:cs/>
        </w:rPr>
        <w:t xml:space="preserve"> </w:t>
      </w:r>
      <w:r w:rsidRPr="00422380">
        <w:rPr>
          <w:rFonts w:ascii="Angsana New" w:hAnsi="Angsana New" w:hint="cs"/>
          <w:sz w:val="30"/>
          <w:szCs w:val="30"/>
          <w:cs/>
        </w:rPr>
        <w:t xml:space="preserve">บริษัทได้ทำสัญญากับบริษัทในประเทศแห่งหนึ่ง โดยบริษัทดังกล่าวจะให้บริการและให้การสนับสนุนเท่าที่จำเป็นแก่บริษัทในด้านการผลิต การจัดจำหน่าย การตลาด การส่งเสริมการขาย และกิจกรรมการขายเครื่องดื่ม ซึ่งรวมถึงการรักษาภาพลักษณ์ของเครื่องหมายการค้าให้กับบริษัท ในการนี้บริษัทตกลงจ่ายค่าบริการเป็นจำนวนเงินตามที่ระบุในสัญญา สัญญานี้มีระยะเวลา </w:t>
      </w:r>
      <w:r w:rsidR="001E1B1A" w:rsidRPr="00422380">
        <w:rPr>
          <w:rFonts w:ascii="Angsana New" w:hAnsi="Angsana New"/>
          <w:sz w:val="30"/>
          <w:szCs w:val="30"/>
        </w:rPr>
        <w:t>5</w:t>
      </w:r>
      <w:r w:rsidRPr="00422380">
        <w:rPr>
          <w:rFonts w:ascii="Angsana New" w:hAnsi="Angsana New"/>
          <w:sz w:val="30"/>
          <w:szCs w:val="30"/>
          <w:cs/>
        </w:rPr>
        <w:t xml:space="preserve"> </w:t>
      </w:r>
      <w:r w:rsidRPr="00422380">
        <w:rPr>
          <w:rFonts w:ascii="Angsana New" w:hAnsi="Angsana New" w:hint="cs"/>
          <w:sz w:val="30"/>
          <w:szCs w:val="30"/>
          <w:cs/>
        </w:rPr>
        <w:t xml:space="preserve">ปี เริ่มตั้งแต่วันที่ </w:t>
      </w:r>
      <w:r w:rsidR="005C5BE4" w:rsidRPr="00422380">
        <w:rPr>
          <w:rFonts w:ascii="Angsana New" w:hAnsi="Angsana New"/>
          <w:sz w:val="30"/>
          <w:szCs w:val="30"/>
        </w:rPr>
        <w:t>1</w:t>
      </w:r>
      <w:r w:rsidRPr="00422380">
        <w:rPr>
          <w:rFonts w:ascii="Angsana New" w:hAnsi="Angsana New"/>
          <w:sz w:val="30"/>
          <w:szCs w:val="30"/>
          <w:cs/>
        </w:rPr>
        <w:t xml:space="preserve"> </w:t>
      </w:r>
      <w:r w:rsidRPr="00422380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="001E1B1A" w:rsidRPr="00422380">
        <w:rPr>
          <w:rFonts w:ascii="Angsana New" w:hAnsi="Angsana New"/>
          <w:sz w:val="30"/>
          <w:szCs w:val="30"/>
        </w:rPr>
        <w:t>2557</w:t>
      </w:r>
      <w:r w:rsidRPr="00422380">
        <w:rPr>
          <w:rFonts w:ascii="Angsana New" w:hAnsi="Angsana New"/>
          <w:sz w:val="30"/>
          <w:szCs w:val="30"/>
          <w:cs/>
        </w:rPr>
        <w:t xml:space="preserve"> </w:t>
      </w:r>
      <w:r w:rsidRPr="00422380">
        <w:rPr>
          <w:rFonts w:ascii="Angsana New" w:hAnsi="Angsana New" w:hint="cs"/>
          <w:sz w:val="30"/>
          <w:szCs w:val="30"/>
          <w:cs/>
        </w:rPr>
        <w:t xml:space="preserve">และสิ้นสุดวันที่ </w:t>
      </w:r>
      <w:r w:rsidRPr="00422380">
        <w:rPr>
          <w:rFonts w:ascii="Angsana New" w:hAnsi="Angsana New"/>
          <w:sz w:val="30"/>
          <w:szCs w:val="30"/>
          <w:cs/>
        </w:rPr>
        <w:br/>
      </w:r>
      <w:r w:rsidR="001E1B1A" w:rsidRPr="00422380">
        <w:rPr>
          <w:rFonts w:ascii="Angsana New" w:hAnsi="Angsana New"/>
          <w:sz w:val="30"/>
          <w:szCs w:val="30"/>
        </w:rPr>
        <w:t>3</w:t>
      </w:r>
      <w:r w:rsidR="005C5BE4" w:rsidRPr="00422380">
        <w:rPr>
          <w:rFonts w:ascii="Angsana New" w:hAnsi="Angsana New"/>
          <w:sz w:val="30"/>
          <w:szCs w:val="30"/>
        </w:rPr>
        <w:t>1</w:t>
      </w:r>
      <w:r w:rsidRPr="00422380">
        <w:rPr>
          <w:rFonts w:ascii="Angsana New" w:hAnsi="Angsana New"/>
          <w:sz w:val="30"/>
          <w:szCs w:val="30"/>
          <w:cs/>
        </w:rPr>
        <w:t xml:space="preserve"> </w:t>
      </w:r>
      <w:r w:rsidRPr="00422380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1E1B1A" w:rsidRPr="00422380">
        <w:rPr>
          <w:rFonts w:ascii="Angsana New" w:hAnsi="Angsana New"/>
          <w:sz w:val="30"/>
          <w:szCs w:val="30"/>
        </w:rPr>
        <w:t>256</w:t>
      </w:r>
      <w:r w:rsidR="005C5BE4" w:rsidRPr="00422380">
        <w:rPr>
          <w:rFonts w:ascii="Angsana New" w:hAnsi="Angsana New"/>
          <w:sz w:val="30"/>
          <w:szCs w:val="30"/>
        </w:rPr>
        <w:t>1</w:t>
      </w:r>
      <w:r w:rsidRPr="00422380">
        <w:rPr>
          <w:rFonts w:ascii="Angsana New" w:hAnsi="Angsana New"/>
          <w:sz w:val="30"/>
          <w:szCs w:val="30"/>
          <w:cs/>
        </w:rPr>
        <w:t xml:space="preserve"> </w:t>
      </w:r>
      <w:r w:rsidRPr="00422380">
        <w:rPr>
          <w:rFonts w:ascii="Angsana New" w:hAnsi="Angsana New" w:hint="cs"/>
          <w:sz w:val="30"/>
          <w:szCs w:val="30"/>
          <w:cs/>
        </w:rPr>
        <w:t xml:space="preserve">และหากไม่มีการแจ้งยกเลิกสัญญาภายใน </w:t>
      </w:r>
      <w:r w:rsidR="001E1B1A" w:rsidRPr="00422380">
        <w:rPr>
          <w:rFonts w:ascii="Angsana New" w:hAnsi="Angsana New"/>
          <w:sz w:val="30"/>
          <w:szCs w:val="30"/>
        </w:rPr>
        <w:t>3</w:t>
      </w:r>
      <w:r w:rsidRPr="00422380">
        <w:rPr>
          <w:rFonts w:ascii="Angsana New" w:hAnsi="Angsana New"/>
          <w:sz w:val="30"/>
          <w:szCs w:val="30"/>
          <w:cs/>
        </w:rPr>
        <w:t xml:space="preserve"> </w:t>
      </w:r>
      <w:r w:rsidRPr="00422380">
        <w:rPr>
          <w:rFonts w:ascii="Angsana New" w:hAnsi="Angsana New" w:hint="cs"/>
          <w:sz w:val="30"/>
          <w:szCs w:val="30"/>
          <w:cs/>
        </w:rPr>
        <w:t xml:space="preserve">เดือน ก่อนสัญญาหมดอายุ ให้ถือว่าสัญญาฉบับนี้มีผลบังคับใช้อัตโนมัติอีกคราวละ </w:t>
      </w:r>
      <w:r w:rsidR="005C5BE4" w:rsidRPr="00422380">
        <w:rPr>
          <w:rFonts w:ascii="Angsana New" w:hAnsi="Angsana New"/>
          <w:sz w:val="30"/>
          <w:szCs w:val="30"/>
        </w:rPr>
        <w:t>1</w:t>
      </w:r>
      <w:r w:rsidRPr="00422380">
        <w:rPr>
          <w:rFonts w:ascii="Angsana New" w:hAnsi="Angsana New"/>
          <w:sz w:val="30"/>
          <w:szCs w:val="30"/>
          <w:cs/>
        </w:rPr>
        <w:t xml:space="preserve"> </w:t>
      </w:r>
      <w:r w:rsidRPr="00422380">
        <w:rPr>
          <w:rFonts w:ascii="Angsana New" w:hAnsi="Angsana New" w:hint="cs"/>
          <w:sz w:val="30"/>
          <w:szCs w:val="30"/>
          <w:cs/>
        </w:rPr>
        <w:t>ปี</w:t>
      </w:r>
    </w:p>
    <w:p w14:paraId="6B01A731" w14:textId="0D82C960" w:rsidR="00487807" w:rsidRPr="00422380" w:rsidRDefault="00487807" w:rsidP="00BA45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5" w:hanging="7"/>
        <w:jc w:val="thaiDistribute"/>
        <w:rPr>
          <w:rFonts w:ascii="Angsana New" w:hAnsi="Angsana New"/>
          <w:sz w:val="30"/>
          <w:szCs w:val="30"/>
        </w:rPr>
      </w:pPr>
    </w:p>
    <w:p w14:paraId="4102AE6E" w14:textId="1F5F91BC" w:rsidR="00E557AE" w:rsidRPr="00422380" w:rsidRDefault="000C5AEA" w:rsidP="000C5AEA">
      <w:pPr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422380">
        <w:rPr>
          <w:rFonts w:ascii="Angsana New" w:hAnsi="Angsana New"/>
          <w:b/>
          <w:bCs/>
          <w:sz w:val="30"/>
          <w:szCs w:val="30"/>
        </w:rPr>
        <w:t>28</w:t>
      </w:r>
      <w:r w:rsidRPr="00422380">
        <w:rPr>
          <w:rFonts w:ascii="Angsana New" w:hAnsi="Angsana New"/>
          <w:b/>
          <w:bCs/>
          <w:sz w:val="30"/>
          <w:szCs w:val="30"/>
        </w:rPr>
        <w:tab/>
      </w:r>
      <w:r w:rsidR="00E557AE" w:rsidRPr="00422380">
        <w:rPr>
          <w:rFonts w:ascii="Angsana New" w:hAnsi="Angsana New" w:hint="cs"/>
          <w:b/>
          <w:bCs/>
          <w:sz w:val="30"/>
          <w:szCs w:val="30"/>
          <w:cs/>
        </w:rPr>
        <w:t>ภาระผูกพันกับกิจการที่ไม่เกี่ยวข้องกัน</w:t>
      </w:r>
    </w:p>
    <w:p w14:paraId="1EEA7A6B" w14:textId="77777777" w:rsidR="00E557AE" w:rsidRPr="00422380" w:rsidRDefault="00E557AE" w:rsidP="006C79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5" w:hanging="7"/>
        <w:jc w:val="thaiDistribute"/>
        <w:rPr>
          <w:rFonts w:ascii="Angsana New" w:hAnsi="Angsana New"/>
          <w:sz w:val="16"/>
          <w:szCs w:val="16"/>
          <w:cs/>
        </w:rPr>
      </w:pPr>
    </w:p>
    <w:tbl>
      <w:tblPr>
        <w:tblW w:w="926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26"/>
        <w:gridCol w:w="1095"/>
        <w:gridCol w:w="270"/>
        <w:gridCol w:w="1171"/>
        <w:gridCol w:w="270"/>
        <w:gridCol w:w="1078"/>
        <w:gridCol w:w="270"/>
        <w:gridCol w:w="982"/>
      </w:tblGrid>
      <w:tr w:rsidR="000A10DE" w:rsidRPr="00422380" w14:paraId="30D34B7F" w14:textId="77777777" w:rsidTr="002F0CFC">
        <w:trPr>
          <w:tblHeader/>
        </w:trPr>
        <w:tc>
          <w:tcPr>
            <w:tcW w:w="2227" w:type="pct"/>
          </w:tcPr>
          <w:p w14:paraId="24672726" w14:textId="77777777" w:rsidR="000A10DE" w:rsidRPr="00422380" w:rsidRDefault="000A10DE" w:rsidP="001E2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69" w:type="pct"/>
            <w:gridSpan w:val="3"/>
          </w:tcPr>
          <w:p w14:paraId="2455B333" w14:textId="77777777" w:rsidR="000A10DE" w:rsidRPr="00422380" w:rsidRDefault="000A10DE" w:rsidP="001E20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23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</w:tcPr>
          <w:p w14:paraId="06C86F91" w14:textId="77777777" w:rsidR="000A10DE" w:rsidRPr="00422380" w:rsidRDefault="000A10DE" w:rsidP="001E20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8" w:type="pct"/>
            <w:gridSpan w:val="3"/>
          </w:tcPr>
          <w:p w14:paraId="526CBE74" w14:textId="77777777" w:rsidR="000A10DE" w:rsidRPr="00422380" w:rsidRDefault="000A10DE" w:rsidP="001E20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23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B4CB0" w:rsidRPr="00422380" w14:paraId="3BEC4798" w14:textId="77777777" w:rsidTr="002F0CFC">
        <w:trPr>
          <w:tblHeader/>
        </w:trPr>
        <w:tc>
          <w:tcPr>
            <w:tcW w:w="2227" w:type="pct"/>
          </w:tcPr>
          <w:p w14:paraId="35041B6F" w14:textId="77777777" w:rsidR="00EB4CB0" w:rsidRPr="00422380" w:rsidRDefault="00EB4CB0" w:rsidP="00EB4CB0">
            <w:pPr>
              <w:pStyle w:val="BodyText"/>
              <w:spacing w:after="0"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91" w:type="pct"/>
          </w:tcPr>
          <w:p w14:paraId="799D320F" w14:textId="418226D8" w:rsidR="00EB4CB0" w:rsidRPr="00422380" w:rsidRDefault="008232B3" w:rsidP="00EB4C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2380">
              <w:rPr>
                <w:rFonts w:ascii="Angsana New" w:hAnsi="Angsana New"/>
                <w:sz w:val="30"/>
                <w:szCs w:val="30"/>
              </w:rPr>
              <w:t>256</w:t>
            </w:r>
            <w:r w:rsidR="00085F74" w:rsidRPr="00422380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46" w:type="pct"/>
          </w:tcPr>
          <w:p w14:paraId="1E966742" w14:textId="77777777" w:rsidR="00EB4CB0" w:rsidRPr="00422380" w:rsidRDefault="00EB4CB0" w:rsidP="00EB4C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0B04018F" w14:textId="10F9CC07" w:rsidR="00EB4CB0" w:rsidRPr="00422380" w:rsidRDefault="008232B3" w:rsidP="00EB4C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2380">
              <w:rPr>
                <w:rFonts w:ascii="Angsana New" w:hAnsi="Angsana New"/>
                <w:sz w:val="30"/>
                <w:szCs w:val="30"/>
              </w:rPr>
              <w:t>256</w:t>
            </w:r>
            <w:r w:rsidR="00085F74" w:rsidRPr="00422380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46" w:type="pct"/>
          </w:tcPr>
          <w:p w14:paraId="33BC6F5E" w14:textId="77777777" w:rsidR="00EB4CB0" w:rsidRPr="00422380" w:rsidRDefault="00EB4CB0" w:rsidP="00EB4C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5F092743" w14:textId="6F8E235D" w:rsidR="00EB4CB0" w:rsidRPr="00422380" w:rsidRDefault="008232B3" w:rsidP="00EB4C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2380">
              <w:rPr>
                <w:rFonts w:ascii="Angsana New" w:hAnsi="Angsana New"/>
                <w:sz w:val="30"/>
                <w:szCs w:val="30"/>
              </w:rPr>
              <w:t>256</w:t>
            </w:r>
            <w:r w:rsidR="00085F74" w:rsidRPr="00422380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46" w:type="pct"/>
          </w:tcPr>
          <w:p w14:paraId="7D34256E" w14:textId="77777777" w:rsidR="00EB4CB0" w:rsidRPr="00422380" w:rsidRDefault="00EB4CB0" w:rsidP="00EB4C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0" w:type="pct"/>
          </w:tcPr>
          <w:p w14:paraId="548CE2F9" w14:textId="12CFB8BC" w:rsidR="00EB4CB0" w:rsidRPr="00422380" w:rsidRDefault="008232B3" w:rsidP="00EB4C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2380">
              <w:rPr>
                <w:rFonts w:ascii="Angsana New" w:hAnsi="Angsana New"/>
                <w:sz w:val="30"/>
                <w:szCs w:val="30"/>
              </w:rPr>
              <w:t>256</w:t>
            </w:r>
            <w:r w:rsidR="00085F74" w:rsidRPr="00422380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EB4CB0" w:rsidRPr="00422380" w14:paraId="02E7BA16" w14:textId="77777777" w:rsidTr="002F0CFC">
        <w:trPr>
          <w:tblHeader/>
        </w:trPr>
        <w:tc>
          <w:tcPr>
            <w:tcW w:w="2227" w:type="pct"/>
          </w:tcPr>
          <w:p w14:paraId="72836397" w14:textId="77777777" w:rsidR="00EB4CB0" w:rsidRPr="00422380" w:rsidRDefault="00EB4CB0" w:rsidP="00EB4CB0">
            <w:pPr>
              <w:pStyle w:val="a"/>
              <w:tabs>
                <w:tab w:val="clear" w:pos="1080"/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</w:p>
        </w:tc>
        <w:tc>
          <w:tcPr>
            <w:tcW w:w="2773" w:type="pct"/>
            <w:gridSpan w:val="7"/>
          </w:tcPr>
          <w:p w14:paraId="35907BBC" w14:textId="77777777" w:rsidR="00EB4CB0" w:rsidRPr="00422380" w:rsidRDefault="00EB4CB0" w:rsidP="00EB4C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2238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54560" w:rsidRPr="00422380" w14:paraId="5AA1298E" w14:textId="77777777" w:rsidTr="002F0CFC">
        <w:trPr>
          <w:trHeight w:val="197"/>
        </w:trPr>
        <w:tc>
          <w:tcPr>
            <w:tcW w:w="2227" w:type="pct"/>
          </w:tcPr>
          <w:p w14:paraId="294A4898" w14:textId="44175FAC" w:rsidR="00754560" w:rsidRPr="00422380" w:rsidRDefault="00754560" w:rsidP="00754560">
            <w:pPr>
              <w:pStyle w:val="a"/>
              <w:tabs>
                <w:tab w:val="clear" w:pos="1080"/>
              </w:tabs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  <w:r w:rsidRPr="00422380">
              <w:rPr>
                <w:rFonts w:ascii="Angsana New" w:hAnsi="Angsana New" w:cs="Angsana New" w:hint="cs"/>
                <w:b/>
                <w:bCs/>
                <w:i/>
                <w:iCs/>
                <w:cs/>
                <w:lang w:val="en-US"/>
              </w:rPr>
              <w:t>ภาระผูกพันรายจ่ายฝ่ายทุน</w:t>
            </w:r>
          </w:p>
        </w:tc>
        <w:tc>
          <w:tcPr>
            <w:tcW w:w="591" w:type="pct"/>
          </w:tcPr>
          <w:p w14:paraId="21CFBF65" w14:textId="77777777" w:rsidR="00754560" w:rsidRPr="00422380" w:rsidRDefault="00754560" w:rsidP="0075456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30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39EE46CE" w14:textId="77777777" w:rsidR="00754560" w:rsidRPr="00422380" w:rsidRDefault="00754560" w:rsidP="0075456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30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051F20C2" w14:textId="77777777" w:rsidR="00754560" w:rsidRPr="00422380" w:rsidRDefault="00754560" w:rsidP="0075456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0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163876BD" w14:textId="77777777" w:rsidR="00754560" w:rsidRPr="00422380" w:rsidRDefault="00754560" w:rsidP="0075456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0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0F2FF659" w14:textId="77777777" w:rsidR="00754560" w:rsidRPr="00422380" w:rsidRDefault="00754560" w:rsidP="0075456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0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3E0A64F6" w14:textId="77777777" w:rsidR="00754560" w:rsidRPr="00422380" w:rsidRDefault="00754560" w:rsidP="0075456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0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0" w:type="pct"/>
          </w:tcPr>
          <w:p w14:paraId="2FD006C9" w14:textId="77777777" w:rsidR="00754560" w:rsidRPr="00422380" w:rsidRDefault="00754560" w:rsidP="0075456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30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749A7" w:rsidRPr="00422380" w14:paraId="68548320" w14:textId="77777777" w:rsidTr="002F0CFC">
        <w:tc>
          <w:tcPr>
            <w:tcW w:w="2227" w:type="pct"/>
          </w:tcPr>
          <w:p w14:paraId="2C7C5195" w14:textId="557168AC" w:rsidR="002749A7" w:rsidRPr="00422380" w:rsidRDefault="002749A7" w:rsidP="002749A7">
            <w:pPr>
              <w:pStyle w:val="a"/>
              <w:tabs>
                <w:tab w:val="clear" w:pos="1080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422380">
              <w:rPr>
                <w:rFonts w:ascii="Angsana New" w:hAnsi="Angsana New" w:cs="Angsana New" w:hint="cs"/>
                <w:cs/>
                <w:lang w:val="en-US"/>
              </w:rPr>
              <w:t>ภาระผูกพันตามสัญญาซื้อเครื่องจักร</w:t>
            </w:r>
          </w:p>
        </w:tc>
        <w:tc>
          <w:tcPr>
            <w:tcW w:w="591" w:type="pct"/>
          </w:tcPr>
          <w:p w14:paraId="3852823E" w14:textId="3D46855F" w:rsidR="002749A7" w:rsidRPr="00422380" w:rsidRDefault="002749A7" w:rsidP="002749A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30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2238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4,915</w:t>
            </w:r>
          </w:p>
        </w:tc>
        <w:tc>
          <w:tcPr>
            <w:tcW w:w="146" w:type="pct"/>
          </w:tcPr>
          <w:p w14:paraId="505B5871" w14:textId="77777777" w:rsidR="002749A7" w:rsidRPr="00422380" w:rsidRDefault="002749A7" w:rsidP="002749A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30" w:right="-108"/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632" w:type="pct"/>
          </w:tcPr>
          <w:p w14:paraId="5B5CD1AC" w14:textId="2340A1A2" w:rsidR="002749A7" w:rsidRPr="00422380" w:rsidRDefault="002749A7" w:rsidP="002749A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30" w:right="-108"/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</w:pPr>
            <w:r w:rsidRPr="00422380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336</w:t>
            </w:r>
            <w:r w:rsidRPr="0042238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,871</w:t>
            </w:r>
          </w:p>
        </w:tc>
        <w:tc>
          <w:tcPr>
            <w:tcW w:w="146" w:type="pct"/>
          </w:tcPr>
          <w:p w14:paraId="12E49F89" w14:textId="77777777" w:rsidR="002749A7" w:rsidRPr="00422380" w:rsidRDefault="002749A7" w:rsidP="002749A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0" w:right="-110"/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582" w:type="pct"/>
          </w:tcPr>
          <w:p w14:paraId="67C8FB65" w14:textId="56E25FE1" w:rsidR="002749A7" w:rsidRPr="00422380" w:rsidRDefault="002749A7" w:rsidP="002749A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30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2238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4,915</w:t>
            </w:r>
          </w:p>
        </w:tc>
        <w:tc>
          <w:tcPr>
            <w:tcW w:w="146" w:type="pct"/>
          </w:tcPr>
          <w:p w14:paraId="24614D7A" w14:textId="77777777" w:rsidR="002749A7" w:rsidRPr="00422380" w:rsidRDefault="002749A7" w:rsidP="002749A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30" w:right="-108"/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530" w:type="pct"/>
          </w:tcPr>
          <w:p w14:paraId="43E5F77E" w14:textId="65BD0C36" w:rsidR="002749A7" w:rsidRPr="00422380" w:rsidRDefault="002749A7" w:rsidP="002749A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30" w:right="-11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2238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321,605</w:t>
            </w:r>
          </w:p>
        </w:tc>
      </w:tr>
      <w:tr w:rsidR="002749A7" w:rsidRPr="00422380" w14:paraId="69E76FAA" w14:textId="77777777" w:rsidTr="002F0CFC">
        <w:tc>
          <w:tcPr>
            <w:tcW w:w="2227" w:type="pct"/>
          </w:tcPr>
          <w:p w14:paraId="12C365A6" w14:textId="3B067776" w:rsidR="002749A7" w:rsidRPr="00422380" w:rsidRDefault="002749A7" w:rsidP="002749A7">
            <w:pPr>
              <w:pStyle w:val="a"/>
              <w:tabs>
                <w:tab w:val="clear" w:pos="1080"/>
              </w:tabs>
              <w:spacing w:line="240" w:lineRule="atLeast"/>
              <w:rPr>
                <w:rFonts w:ascii="Angsana New" w:hAnsi="Angsana New" w:cs="Angsana New"/>
                <w:cs/>
                <w:lang w:val="en-US"/>
              </w:rPr>
            </w:pPr>
            <w:r w:rsidRPr="00422380">
              <w:rPr>
                <w:rFonts w:ascii="Angsana New" w:hAnsi="Angsana New" w:cs="Angsana New" w:hint="cs"/>
                <w:cs/>
                <w:lang w:val="en-US"/>
              </w:rPr>
              <w:t>ภาระผูกพันตามสัญญาก่อสร้าง</w:t>
            </w:r>
          </w:p>
        </w:tc>
        <w:tc>
          <w:tcPr>
            <w:tcW w:w="591" w:type="pct"/>
          </w:tcPr>
          <w:p w14:paraId="6D1F3EC9" w14:textId="55776DCB" w:rsidR="002749A7" w:rsidRPr="00422380" w:rsidRDefault="002749A7" w:rsidP="002749A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30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2238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251,738</w:t>
            </w:r>
          </w:p>
        </w:tc>
        <w:tc>
          <w:tcPr>
            <w:tcW w:w="146" w:type="pct"/>
          </w:tcPr>
          <w:p w14:paraId="62B888AC" w14:textId="77777777" w:rsidR="002749A7" w:rsidRPr="00422380" w:rsidRDefault="002749A7" w:rsidP="002749A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30" w:right="-108"/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632" w:type="pct"/>
          </w:tcPr>
          <w:p w14:paraId="5C601ECD" w14:textId="7BA69C00" w:rsidR="002749A7" w:rsidRPr="00422380" w:rsidRDefault="002749A7" w:rsidP="002749A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30" w:right="-108"/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</w:pPr>
            <w:r w:rsidRPr="0042238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12,925</w:t>
            </w:r>
          </w:p>
        </w:tc>
        <w:tc>
          <w:tcPr>
            <w:tcW w:w="146" w:type="pct"/>
          </w:tcPr>
          <w:p w14:paraId="6E8A8306" w14:textId="77777777" w:rsidR="002749A7" w:rsidRPr="00422380" w:rsidRDefault="002749A7" w:rsidP="002749A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0" w:right="-110"/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582" w:type="pct"/>
          </w:tcPr>
          <w:p w14:paraId="52D1743D" w14:textId="458515B4" w:rsidR="002749A7" w:rsidRPr="00422380" w:rsidRDefault="002749A7" w:rsidP="002749A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30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2238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251,695</w:t>
            </w:r>
          </w:p>
        </w:tc>
        <w:tc>
          <w:tcPr>
            <w:tcW w:w="146" w:type="pct"/>
          </w:tcPr>
          <w:p w14:paraId="48653A20" w14:textId="77777777" w:rsidR="002749A7" w:rsidRPr="00422380" w:rsidRDefault="002749A7" w:rsidP="002749A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30" w:right="-108"/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530" w:type="pct"/>
          </w:tcPr>
          <w:p w14:paraId="6E73C207" w14:textId="77A47253" w:rsidR="002749A7" w:rsidRPr="00422380" w:rsidRDefault="002749A7" w:rsidP="002749A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30" w:right="-11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2238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10,394</w:t>
            </w:r>
          </w:p>
        </w:tc>
      </w:tr>
      <w:tr w:rsidR="002749A7" w:rsidRPr="00422380" w14:paraId="4255A6A1" w14:textId="77777777" w:rsidTr="00E52BE2">
        <w:trPr>
          <w:trHeight w:val="245"/>
        </w:trPr>
        <w:tc>
          <w:tcPr>
            <w:tcW w:w="2227" w:type="pct"/>
          </w:tcPr>
          <w:p w14:paraId="6FB9E368" w14:textId="77777777" w:rsidR="002749A7" w:rsidRPr="00422380" w:rsidRDefault="002749A7" w:rsidP="002749A7">
            <w:pPr>
              <w:pStyle w:val="a"/>
              <w:tabs>
                <w:tab w:val="clear" w:pos="108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422380">
              <w:rPr>
                <w:rFonts w:ascii="Angsana New" w:hAnsi="Angsana New" w:cs="Angsana New" w:hint="cs"/>
                <w:cs/>
              </w:rPr>
              <w:t>ภาระผูกพันตามสัญญาต่อเติมอาคาร</w:t>
            </w:r>
          </w:p>
        </w:tc>
        <w:tc>
          <w:tcPr>
            <w:tcW w:w="591" w:type="pct"/>
          </w:tcPr>
          <w:p w14:paraId="4955FF32" w14:textId="61BBEE3E" w:rsidR="002749A7" w:rsidRPr="00422380" w:rsidRDefault="002749A7" w:rsidP="002749A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30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2238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22,307</w:t>
            </w:r>
          </w:p>
        </w:tc>
        <w:tc>
          <w:tcPr>
            <w:tcW w:w="146" w:type="pct"/>
          </w:tcPr>
          <w:p w14:paraId="032C0918" w14:textId="77777777" w:rsidR="002749A7" w:rsidRPr="00422380" w:rsidRDefault="002749A7" w:rsidP="002749A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30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2" w:type="pct"/>
          </w:tcPr>
          <w:p w14:paraId="4B658EB9" w14:textId="54912938" w:rsidR="002749A7" w:rsidRPr="00422380" w:rsidRDefault="002749A7" w:rsidP="002749A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0" w:right="-11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2238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5,343</w:t>
            </w:r>
          </w:p>
        </w:tc>
        <w:tc>
          <w:tcPr>
            <w:tcW w:w="146" w:type="pct"/>
          </w:tcPr>
          <w:p w14:paraId="1221211C" w14:textId="77777777" w:rsidR="002749A7" w:rsidRPr="00422380" w:rsidRDefault="002749A7" w:rsidP="002749A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0" w:right="-110"/>
              <w:rPr>
                <w:rFonts w:ascii="Angsana New" w:hAnsi="Angsana New" w:cs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582" w:type="pct"/>
          </w:tcPr>
          <w:p w14:paraId="1BFFE7BF" w14:textId="1D9E6180" w:rsidR="002749A7" w:rsidRPr="00422380" w:rsidRDefault="002749A7" w:rsidP="002749A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30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2238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22,307</w:t>
            </w:r>
          </w:p>
        </w:tc>
        <w:tc>
          <w:tcPr>
            <w:tcW w:w="146" w:type="pct"/>
          </w:tcPr>
          <w:p w14:paraId="436A432F" w14:textId="77777777" w:rsidR="002749A7" w:rsidRPr="00422380" w:rsidRDefault="002749A7" w:rsidP="002749A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0" w:right="-11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</w:tcPr>
          <w:p w14:paraId="5EA02FC6" w14:textId="1E8ABA77" w:rsidR="002749A7" w:rsidRPr="00422380" w:rsidRDefault="002749A7" w:rsidP="002749A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30" w:right="-11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2238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5,343</w:t>
            </w:r>
          </w:p>
        </w:tc>
      </w:tr>
      <w:tr w:rsidR="002749A7" w:rsidRPr="00422380" w14:paraId="0EECC302" w14:textId="77777777" w:rsidTr="00446E9A">
        <w:trPr>
          <w:trHeight w:val="245"/>
        </w:trPr>
        <w:tc>
          <w:tcPr>
            <w:tcW w:w="2227" w:type="pct"/>
          </w:tcPr>
          <w:p w14:paraId="6336F2F8" w14:textId="55E0A9A1" w:rsidR="002749A7" w:rsidRPr="00422380" w:rsidRDefault="002749A7" w:rsidP="002749A7">
            <w:pPr>
              <w:pStyle w:val="a"/>
              <w:tabs>
                <w:tab w:val="clear" w:pos="1080"/>
              </w:tabs>
              <w:spacing w:line="240" w:lineRule="atLeast"/>
              <w:rPr>
                <w:rFonts w:ascii="Angsana New" w:hAnsi="Angsana New" w:cs="Angsana New"/>
                <w:cs/>
              </w:rPr>
            </w:pPr>
            <w:r w:rsidRPr="00422380">
              <w:rPr>
                <w:rFonts w:ascii="Angsana New" w:hAnsi="Angsana New" w:cs="Angsana New" w:hint="cs"/>
                <w:cs/>
              </w:rPr>
              <w:t>ภาระผูกพันตามสัญญาติดตั้งระบบภายในอาคาร</w:t>
            </w:r>
          </w:p>
        </w:tc>
        <w:tc>
          <w:tcPr>
            <w:tcW w:w="591" w:type="pct"/>
          </w:tcPr>
          <w:p w14:paraId="4E14089B" w14:textId="01AFB724" w:rsidR="002749A7" w:rsidRPr="00422380" w:rsidRDefault="002749A7" w:rsidP="002749A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30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2238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23,320</w:t>
            </w:r>
          </w:p>
        </w:tc>
        <w:tc>
          <w:tcPr>
            <w:tcW w:w="146" w:type="pct"/>
          </w:tcPr>
          <w:p w14:paraId="719B0D74" w14:textId="77777777" w:rsidR="002749A7" w:rsidRPr="00422380" w:rsidRDefault="002749A7" w:rsidP="002749A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30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2" w:type="pct"/>
          </w:tcPr>
          <w:p w14:paraId="6460119A" w14:textId="400A0196" w:rsidR="002749A7" w:rsidRPr="00422380" w:rsidRDefault="002749A7" w:rsidP="002749A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0" w:right="-11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2238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24,939</w:t>
            </w:r>
          </w:p>
        </w:tc>
        <w:tc>
          <w:tcPr>
            <w:tcW w:w="146" w:type="pct"/>
          </w:tcPr>
          <w:p w14:paraId="54902187" w14:textId="77777777" w:rsidR="002749A7" w:rsidRPr="00422380" w:rsidRDefault="002749A7" w:rsidP="002749A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0" w:right="-110"/>
              <w:rPr>
                <w:rFonts w:ascii="Angsana New" w:hAnsi="Angsana New" w:cs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582" w:type="pct"/>
          </w:tcPr>
          <w:p w14:paraId="3863170E" w14:textId="600F2D6F" w:rsidR="002749A7" w:rsidRPr="00422380" w:rsidRDefault="002749A7" w:rsidP="002749A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30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2238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23,320</w:t>
            </w:r>
          </w:p>
        </w:tc>
        <w:tc>
          <w:tcPr>
            <w:tcW w:w="146" w:type="pct"/>
          </w:tcPr>
          <w:p w14:paraId="4C7833D9" w14:textId="77777777" w:rsidR="002749A7" w:rsidRPr="00422380" w:rsidRDefault="002749A7" w:rsidP="002749A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0" w:right="-11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</w:tcPr>
          <w:p w14:paraId="3A69FBC7" w14:textId="2C8D4252" w:rsidR="002749A7" w:rsidRPr="00422380" w:rsidRDefault="002749A7" w:rsidP="002749A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30" w:right="-11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2238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24,469</w:t>
            </w:r>
          </w:p>
        </w:tc>
      </w:tr>
      <w:tr w:rsidR="002749A7" w:rsidRPr="00422380" w14:paraId="1CB24477" w14:textId="77777777" w:rsidTr="00446E9A">
        <w:trPr>
          <w:trHeight w:val="245"/>
        </w:trPr>
        <w:tc>
          <w:tcPr>
            <w:tcW w:w="2227" w:type="pct"/>
          </w:tcPr>
          <w:p w14:paraId="1559BAD6" w14:textId="4083ED45" w:rsidR="002749A7" w:rsidRPr="00422380" w:rsidRDefault="002749A7" w:rsidP="002749A7">
            <w:pPr>
              <w:pStyle w:val="a"/>
              <w:tabs>
                <w:tab w:val="clear" w:pos="1080"/>
              </w:tabs>
              <w:spacing w:line="240" w:lineRule="atLeast"/>
              <w:rPr>
                <w:rFonts w:ascii="Angsana New" w:hAnsi="Angsana New" w:cs="Angsana New"/>
                <w:cs/>
              </w:rPr>
            </w:pPr>
            <w:r w:rsidRPr="00422380">
              <w:rPr>
                <w:rFonts w:ascii="Angsana New" w:hAnsi="Angsana New" w:cs="Angsana New"/>
                <w:cs/>
              </w:rPr>
              <w:t>ภาระผูกพันตามสัญญา</w:t>
            </w:r>
            <w:r w:rsidRPr="00422380">
              <w:rPr>
                <w:rFonts w:ascii="Angsana New" w:hAnsi="Angsana New" w:cs="Angsana New" w:hint="cs"/>
                <w:cs/>
              </w:rPr>
              <w:t>ติดตั้งระบบสารสนเทศ</w:t>
            </w:r>
          </w:p>
        </w:tc>
        <w:tc>
          <w:tcPr>
            <w:tcW w:w="591" w:type="pct"/>
          </w:tcPr>
          <w:p w14:paraId="2E615F9C" w14:textId="4D1181CC" w:rsidR="002749A7" w:rsidRPr="00422380" w:rsidRDefault="002749A7" w:rsidP="002749A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30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2238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6,340</w:t>
            </w:r>
          </w:p>
        </w:tc>
        <w:tc>
          <w:tcPr>
            <w:tcW w:w="146" w:type="pct"/>
          </w:tcPr>
          <w:p w14:paraId="689DC287" w14:textId="77777777" w:rsidR="002749A7" w:rsidRPr="00422380" w:rsidRDefault="002749A7" w:rsidP="002749A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30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2" w:type="pct"/>
          </w:tcPr>
          <w:p w14:paraId="073CB39A" w14:textId="1C051DD3" w:rsidR="002749A7" w:rsidRPr="00422380" w:rsidRDefault="002749A7" w:rsidP="002749A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0" w:right="-11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2238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7,253</w:t>
            </w:r>
          </w:p>
        </w:tc>
        <w:tc>
          <w:tcPr>
            <w:tcW w:w="146" w:type="pct"/>
          </w:tcPr>
          <w:p w14:paraId="3EC2C667" w14:textId="77777777" w:rsidR="002749A7" w:rsidRPr="00422380" w:rsidRDefault="002749A7" w:rsidP="002749A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0" w:right="-110"/>
              <w:rPr>
                <w:rFonts w:ascii="Angsana New" w:hAnsi="Angsana New" w:cs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582" w:type="pct"/>
          </w:tcPr>
          <w:p w14:paraId="514244BE" w14:textId="414EF588" w:rsidR="002749A7" w:rsidRPr="00422380" w:rsidRDefault="002749A7" w:rsidP="002749A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30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2238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6,340</w:t>
            </w:r>
          </w:p>
        </w:tc>
        <w:tc>
          <w:tcPr>
            <w:tcW w:w="146" w:type="pct"/>
          </w:tcPr>
          <w:p w14:paraId="7654195E" w14:textId="77777777" w:rsidR="002749A7" w:rsidRPr="00422380" w:rsidRDefault="002749A7" w:rsidP="002749A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0" w:right="-11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</w:tcPr>
          <w:p w14:paraId="135E1E04" w14:textId="2E2A5D0B" w:rsidR="002749A7" w:rsidRPr="00422380" w:rsidRDefault="002749A7" w:rsidP="002749A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30" w:right="-11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2238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 xml:space="preserve">7,253 </w:t>
            </w:r>
          </w:p>
        </w:tc>
      </w:tr>
      <w:tr w:rsidR="002749A7" w:rsidRPr="00422380" w14:paraId="544A8414" w14:textId="77777777" w:rsidTr="00446E9A">
        <w:trPr>
          <w:trHeight w:val="245"/>
        </w:trPr>
        <w:tc>
          <w:tcPr>
            <w:tcW w:w="2227" w:type="pct"/>
          </w:tcPr>
          <w:p w14:paraId="188E809D" w14:textId="7A7F59A3" w:rsidR="002749A7" w:rsidRPr="00422380" w:rsidRDefault="002749A7" w:rsidP="002749A7">
            <w:pPr>
              <w:pStyle w:val="a"/>
              <w:tabs>
                <w:tab w:val="clear" w:pos="1080"/>
              </w:tabs>
              <w:spacing w:line="240" w:lineRule="atLeast"/>
              <w:rPr>
                <w:rFonts w:ascii="Angsana New" w:hAnsi="Angsana New" w:cs="Angsana New"/>
                <w:cs/>
              </w:rPr>
            </w:pPr>
            <w:r w:rsidRPr="00422380">
              <w:rPr>
                <w:rFonts w:asciiTheme="majorBidi" w:hAnsiTheme="majorBidi" w:cstheme="majorBidi"/>
                <w:cs/>
              </w:rPr>
              <w:t>ภาระผูกพันตามสัญญา</w:t>
            </w:r>
            <w:r w:rsidRPr="00422380">
              <w:rPr>
                <w:rFonts w:asciiTheme="majorBidi" w:hAnsiTheme="majorBidi" w:cstheme="majorBidi" w:hint="cs"/>
                <w:cs/>
              </w:rPr>
              <w:t>จ้างที่ปรึกษา</w:t>
            </w:r>
          </w:p>
        </w:tc>
        <w:tc>
          <w:tcPr>
            <w:tcW w:w="591" w:type="pct"/>
            <w:tcBorders>
              <w:bottom w:val="single" w:sz="4" w:space="0" w:color="auto"/>
            </w:tcBorders>
          </w:tcPr>
          <w:p w14:paraId="2DE8C839" w14:textId="33AD3EE9" w:rsidR="002749A7" w:rsidRPr="00422380" w:rsidRDefault="002749A7" w:rsidP="002749A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30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2238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2,380</w:t>
            </w:r>
          </w:p>
        </w:tc>
        <w:tc>
          <w:tcPr>
            <w:tcW w:w="146" w:type="pct"/>
          </w:tcPr>
          <w:p w14:paraId="56560D98" w14:textId="77777777" w:rsidR="002749A7" w:rsidRPr="00422380" w:rsidRDefault="002749A7" w:rsidP="002749A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30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2" w:type="pct"/>
            <w:tcBorders>
              <w:bottom w:val="single" w:sz="4" w:space="0" w:color="auto"/>
            </w:tcBorders>
          </w:tcPr>
          <w:p w14:paraId="3E5466B9" w14:textId="7A621486" w:rsidR="002749A7" w:rsidRPr="00422380" w:rsidRDefault="002749A7" w:rsidP="002749A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0" w:right="-11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2238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105</w:t>
            </w:r>
          </w:p>
        </w:tc>
        <w:tc>
          <w:tcPr>
            <w:tcW w:w="146" w:type="pct"/>
          </w:tcPr>
          <w:p w14:paraId="46F58D44" w14:textId="77777777" w:rsidR="002749A7" w:rsidRPr="00422380" w:rsidRDefault="002749A7" w:rsidP="002749A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30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55393D2C" w14:textId="0D2E4610" w:rsidR="002749A7" w:rsidRPr="00422380" w:rsidRDefault="002749A7" w:rsidP="002749A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30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2238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2,380</w:t>
            </w:r>
          </w:p>
        </w:tc>
        <w:tc>
          <w:tcPr>
            <w:tcW w:w="146" w:type="pct"/>
          </w:tcPr>
          <w:p w14:paraId="0FECA82A" w14:textId="77777777" w:rsidR="002749A7" w:rsidRPr="00422380" w:rsidRDefault="002749A7" w:rsidP="002749A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0" w:right="-11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  <w:tcBorders>
              <w:bottom w:val="single" w:sz="4" w:space="0" w:color="auto"/>
            </w:tcBorders>
          </w:tcPr>
          <w:p w14:paraId="04FC0B4F" w14:textId="7FFA829E" w:rsidR="002749A7" w:rsidRPr="00422380" w:rsidRDefault="002749A7" w:rsidP="002749A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30" w:right="-110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42238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105</w:t>
            </w:r>
          </w:p>
        </w:tc>
      </w:tr>
      <w:tr w:rsidR="002749A7" w:rsidRPr="00422380" w14:paraId="4D19344B" w14:textId="77777777" w:rsidTr="00952E07">
        <w:trPr>
          <w:trHeight w:val="245"/>
        </w:trPr>
        <w:tc>
          <w:tcPr>
            <w:tcW w:w="2227" w:type="pct"/>
          </w:tcPr>
          <w:p w14:paraId="62ED243A" w14:textId="69101F91" w:rsidR="002749A7" w:rsidRPr="00422380" w:rsidRDefault="002749A7" w:rsidP="002749A7">
            <w:pPr>
              <w:pStyle w:val="a"/>
              <w:tabs>
                <w:tab w:val="clear" w:pos="1080"/>
              </w:tabs>
              <w:spacing w:line="240" w:lineRule="atLeast"/>
              <w:rPr>
                <w:rFonts w:ascii="Angsana New" w:hAnsi="Angsana New" w:cs="Angsana New"/>
                <w:cs/>
              </w:rPr>
            </w:pPr>
            <w:r w:rsidRPr="00422380">
              <w:rPr>
                <w:rFonts w:ascii="Angsana New" w:hAnsi="Angsana New" w:cs="Angsana New" w:hint="cs"/>
                <w:b/>
                <w:bCs/>
                <w:cs/>
              </w:rPr>
              <w:t>รวม</w:t>
            </w: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</w:tcPr>
          <w:p w14:paraId="3E93B0AB" w14:textId="18534C49" w:rsidR="002749A7" w:rsidRPr="00422380" w:rsidRDefault="002749A7" w:rsidP="002749A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30" w:right="-108"/>
              <w:rPr>
                <w:rFonts w:ascii="Angsana New" w:hAnsi="Angsana New" w:cs="Angsana New"/>
                <w:sz w:val="30"/>
                <w:szCs w:val="30"/>
              </w:rPr>
            </w:pPr>
            <w:r w:rsidRPr="00422380">
              <w:rPr>
                <w:rFonts w:ascii="Angsana New" w:hAnsi="Angsana New" w:cs="Angsana New"/>
                <w:sz w:val="30"/>
                <w:szCs w:val="30"/>
              </w:rPr>
              <w:t>311,000</w:t>
            </w:r>
          </w:p>
        </w:tc>
        <w:tc>
          <w:tcPr>
            <w:tcW w:w="146" w:type="pct"/>
          </w:tcPr>
          <w:p w14:paraId="42ED63AB" w14:textId="77777777" w:rsidR="002749A7" w:rsidRPr="00422380" w:rsidRDefault="002749A7" w:rsidP="002749A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30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</w:tcPr>
          <w:p w14:paraId="28155EE7" w14:textId="4AB44AA4" w:rsidR="002749A7" w:rsidRPr="00422380" w:rsidRDefault="002749A7" w:rsidP="002749A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0" w:right="-110"/>
              <w:rPr>
                <w:rFonts w:ascii="Angsana New" w:hAnsi="Angsana New" w:cs="Angsana New"/>
                <w:sz w:val="30"/>
                <w:szCs w:val="30"/>
              </w:rPr>
            </w:pPr>
            <w:r w:rsidRPr="00422380">
              <w:rPr>
                <w:rFonts w:ascii="Angsana New" w:hAnsi="Angsana New" w:cs="Angsana New"/>
                <w:sz w:val="30"/>
                <w:szCs w:val="30"/>
              </w:rPr>
              <w:t>387,436</w:t>
            </w:r>
          </w:p>
        </w:tc>
        <w:tc>
          <w:tcPr>
            <w:tcW w:w="146" w:type="pct"/>
          </w:tcPr>
          <w:p w14:paraId="56E69E35" w14:textId="77777777" w:rsidR="002749A7" w:rsidRPr="00422380" w:rsidRDefault="002749A7" w:rsidP="002749A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0" w:right="-110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14:paraId="68502C5F" w14:textId="43429D9E" w:rsidR="002749A7" w:rsidRPr="00422380" w:rsidRDefault="002749A7" w:rsidP="002749A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30" w:right="-108"/>
              <w:rPr>
                <w:rFonts w:ascii="Angsana New" w:hAnsi="Angsana New" w:cs="Angsana New"/>
                <w:sz w:val="30"/>
                <w:szCs w:val="30"/>
              </w:rPr>
            </w:pPr>
            <w:r w:rsidRPr="00422380">
              <w:rPr>
                <w:rFonts w:ascii="Angsana New" w:hAnsi="Angsana New" w:cs="Angsana New"/>
                <w:sz w:val="30"/>
                <w:szCs w:val="30"/>
              </w:rPr>
              <w:t>310,957</w:t>
            </w:r>
          </w:p>
        </w:tc>
        <w:tc>
          <w:tcPr>
            <w:tcW w:w="146" w:type="pct"/>
          </w:tcPr>
          <w:p w14:paraId="66C31F89" w14:textId="77777777" w:rsidR="002749A7" w:rsidRPr="00422380" w:rsidRDefault="002749A7" w:rsidP="002749A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0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0" w:type="pct"/>
            <w:tcBorders>
              <w:top w:val="single" w:sz="4" w:space="0" w:color="auto"/>
              <w:bottom w:val="double" w:sz="4" w:space="0" w:color="auto"/>
            </w:tcBorders>
          </w:tcPr>
          <w:p w14:paraId="669DC19B" w14:textId="52FD25A4" w:rsidR="002749A7" w:rsidRPr="00422380" w:rsidRDefault="002749A7" w:rsidP="002749A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30" w:right="-110"/>
              <w:rPr>
                <w:rFonts w:ascii="Angsana New" w:hAnsi="Angsana New" w:cs="Angsana New"/>
                <w:sz w:val="30"/>
                <w:szCs w:val="30"/>
              </w:rPr>
            </w:pPr>
            <w:r w:rsidRPr="00422380">
              <w:rPr>
                <w:rFonts w:ascii="Angsana New" w:hAnsi="Angsana New" w:cs="Angsana New"/>
                <w:sz w:val="30"/>
                <w:szCs w:val="30"/>
              </w:rPr>
              <w:t>369,169</w:t>
            </w:r>
          </w:p>
        </w:tc>
      </w:tr>
      <w:tr w:rsidR="002749A7" w:rsidRPr="00422380" w14:paraId="6DD06B00" w14:textId="77777777" w:rsidTr="00952E07">
        <w:trPr>
          <w:trHeight w:val="245"/>
        </w:trPr>
        <w:tc>
          <w:tcPr>
            <w:tcW w:w="2227" w:type="pct"/>
          </w:tcPr>
          <w:p w14:paraId="4BD2CC08" w14:textId="77777777" w:rsidR="002749A7" w:rsidRPr="00422380" w:rsidRDefault="002749A7" w:rsidP="002749A7">
            <w:pPr>
              <w:pStyle w:val="a"/>
              <w:tabs>
                <w:tab w:val="clear" w:pos="1080"/>
              </w:tabs>
              <w:spacing w:line="240" w:lineRule="atLeast"/>
              <w:rPr>
                <w:rFonts w:ascii="Angsana New" w:hAnsi="Angsana New" w:cs="Angsana New"/>
                <w:cs/>
              </w:rPr>
            </w:pPr>
          </w:p>
        </w:tc>
        <w:tc>
          <w:tcPr>
            <w:tcW w:w="591" w:type="pct"/>
            <w:tcBorders>
              <w:top w:val="double" w:sz="4" w:space="0" w:color="auto"/>
            </w:tcBorders>
          </w:tcPr>
          <w:p w14:paraId="70EA3960" w14:textId="77777777" w:rsidR="002749A7" w:rsidRPr="00422380" w:rsidRDefault="002749A7" w:rsidP="002749A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30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6" w:type="pct"/>
          </w:tcPr>
          <w:p w14:paraId="64A81C59" w14:textId="77777777" w:rsidR="002749A7" w:rsidRPr="00422380" w:rsidRDefault="002749A7" w:rsidP="002749A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30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double" w:sz="4" w:space="0" w:color="auto"/>
            </w:tcBorders>
          </w:tcPr>
          <w:p w14:paraId="20546191" w14:textId="77777777" w:rsidR="002749A7" w:rsidRPr="00422380" w:rsidRDefault="002749A7" w:rsidP="002749A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0" w:right="-11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6" w:type="pct"/>
          </w:tcPr>
          <w:p w14:paraId="602FCC58" w14:textId="77777777" w:rsidR="002749A7" w:rsidRPr="00422380" w:rsidRDefault="002749A7" w:rsidP="002749A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0" w:right="-110"/>
              <w:rPr>
                <w:rFonts w:ascii="Angsana New" w:hAnsi="Angsana New" w:cs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582" w:type="pct"/>
            <w:tcBorders>
              <w:top w:val="double" w:sz="4" w:space="0" w:color="auto"/>
            </w:tcBorders>
          </w:tcPr>
          <w:p w14:paraId="24BF2F8D" w14:textId="77777777" w:rsidR="002749A7" w:rsidRPr="00422380" w:rsidRDefault="002749A7" w:rsidP="002749A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0" w:right="-11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6" w:type="pct"/>
          </w:tcPr>
          <w:p w14:paraId="558FF70F" w14:textId="77777777" w:rsidR="002749A7" w:rsidRPr="00422380" w:rsidRDefault="002749A7" w:rsidP="002749A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0" w:right="-11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  <w:tcBorders>
              <w:top w:val="double" w:sz="4" w:space="0" w:color="auto"/>
            </w:tcBorders>
          </w:tcPr>
          <w:p w14:paraId="0F05D531" w14:textId="77777777" w:rsidR="002749A7" w:rsidRPr="00422380" w:rsidRDefault="002749A7" w:rsidP="002749A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30" w:right="-11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AE2B12" w:rsidRPr="00422380" w14:paraId="2B8ED06B" w14:textId="77777777" w:rsidTr="002F0CFC">
        <w:trPr>
          <w:trHeight w:val="245"/>
        </w:trPr>
        <w:tc>
          <w:tcPr>
            <w:tcW w:w="2227" w:type="pct"/>
          </w:tcPr>
          <w:p w14:paraId="1305ED9B" w14:textId="77777777" w:rsidR="00AE2B12" w:rsidRPr="00422380" w:rsidRDefault="00AE2B12" w:rsidP="002749A7">
            <w:pPr>
              <w:pStyle w:val="a"/>
              <w:tabs>
                <w:tab w:val="clear" w:pos="1080"/>
              </w:tabs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</w:p>
        </w:tc>
        <w:tc>
          <w:tcPr>
            <w:tcW w:w="591" w:type="pct"/>
          </w:tcPr>
          <w:p w14:paraId="65790895" w14:textId="77777777" w:rsidR="00AE2B12" w:rsidRPr="00422380" w:rsidRDefault="00AE2B12" w:rsidP="002749A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30" w:right="-108"/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46" w:type="pct"/>
          </w:tcPr>
          <w:p w14:paraId="6F4B1B96" w14:textId="77777777" w:rsidR="00AE2B12" w:rsidRPr="00422380" w:rsidRDefault="00AE2B12" w:rsidP="002749A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30" w:right="-108"/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632" w:type="pct"/>
          </w:tcPr>
          <w:p w14:paraId="2F6E3311" w14:textId="77777777" w:rsidR="00AE2B12" w:rsidRPr="00422380" w:rsidRDefault="00AE2B12" w:rsidP="002749A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0" w:right="-110"/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46" w:type="pct"/>
          </w:tcPr>
          <w:p w14:paraId="31A9EA78" w14:textId="77777777" w:rsidR="00AE2B12" w:rsidRPr="00422380" w:rsidRDefault="00AE2B12" w:rsidP="002749A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0" w:right="-110"/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582" w:type="pct"/>
          </w:tcPr>
          <w:p w14:paraId="5E94C885" w14:textId="77777777" w:rsidR="00AE2B12" w:rsidRPr="00422380" w:rsidRDefault="00AE2B12" w:rsidP="002749A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0" w:right="-110"/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46" w:type="pct"/>
          </w:tcPr>
          <w:p w14:paraId="0CDD88BC" w14:textId="77777777" w:rsidR="00AE2B12" w:rsidRPr="00422380" w:rsidRDefault="00AE2B12" w:rsidP="002749A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0" w:right="-110"/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530" w:type="pct"/>
          </w:tcPr>
          <w:p w14:paraId="29D355C9" w14:textId="77777777" w:rsidR="00AE2B12" w:rsidRPr="00422380" w:rsidRDefault="00AE2B12" w:rsidP="002749A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30" w:right="-110"/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</w:pPr>
          </w:p>
        </w:tc>
      </w:tr>
      <w:tr w:rsidR="002749A7" w:rsidRPr="00422380" w14:paraId="49227968" w14:textId="77777777" w:rsidTr="002F0CFC">
        <w:trPr>
          <w:trHeight w:val="245"/>
        </w:trPr>
        <w:tc>
          <w:tcPr>
            <w:tcW w:w="2227" w:type="pct"/>
          </w:tcPr>
          <w:p w14:paraId="6AE65750" w14:textId="33CEF7E1" w:rsidR="002749A7" w:rsidRPr="00422380" w:rsidRDefault="002749A7" w:rsidP="002749A7">
            <w:pPr>
              <w:pStyle w:val="a"/>
              <w:tabs>
                <w:tab w:val="clear" w:pos="1080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22380">
              <w:rPr>
                <w:rFonts w:ascii="Angsana New" w:hAnsi="Angsana New" w:cs="Angsana New" w:hint="cs"/>
                <w:b/>
                <w:bCs/>
                <w:i/>
                <w:iCs/>
                <w:cs/>
                <w:lang w:val="en-US"/>
              </w:rPr>
              <w:lastRenderedPageBreak/>
              <w:t>ภาระผูกพันอื่นๆ</w:t>
            </w:r>
          </w:p>
        </w:tc>
        <w:tc>
          <w:tcPr>
            <w:tcW w:w="591" w:type="pct"/>
          </w:tcPr>
          <w:p w14:paraId="21B07653" w14:textId="77777777" w:rsidR="002749A7" w:rsidRPr="00422380" w:rsidRDefault="002749A7" w:rsidP="002749A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30" w:right="-108"/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46" w:type="pct"/>
          </w:tcPr>
          <w:p w14:paraId="09B8151D" w14:textId="77777777" w:rsidR="002749A7" w:rsidRPr="00422380" w:rsidRDefault="002749A7" w:rsidP="002749A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30" w:right="-108"/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632" w:type="pct"/>
          </w:tcPr>
          <w:p w14:paraId="760EAD88" w14:textId="77777777" w:rsidR="002749A7" w:rsidRPr="00422380" w:rsidRDefault="002749A7" w:rsidP="002749A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0" w:right="-110"/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46" w:type="pct"/>
          </w:tcPr>
          <w:p w14:paraId="2C243CDC" w14:textId="77777777" w:rsidR="002749A7" w:rsidRPr="00422380" w:rsidRDefault="002749A7" w:rsidP="002749A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0" w:right="-110"/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582" w:type="pct"/>
          </w:tcPr>
          <w:p w14:paraId="053F808B" w14:textId="77777777" w:rsidR="002749A7" w:rsidRPr="00422380" w:rsidRDefault="002749A7" w:rsidP="002749A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0" w:right="-110"/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46" w:type="pct"/>
          </w:tcPr>
          <w:p w14:paraId="703305F2" w14:textId="77777777" w:rsidR="002749A7" w:rsidRPr="00422380" w:rsidRDefault="002749A7" w:rsidP="002749A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0" w:right="-110"/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530" w:type="pct"/>
          </w:tcPr>
          <w:p w14:paraId="7078109E" w14:textId="77777777" w:rsidR="002749A7" w:rsidRPr="00422380" w:rsidRDefault="002749A7" w:rsidP="002749A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30" w:right="-110"/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</w:pPr>
          </w:p>
        </w:tc>
      </w:tr>
      <w:tr w:rsidR="002749A7" w:rsidRPr="00422380" w14:paraId="7D9B3E84" w14:textId="77777777" w:rsidTr="00CE309E">
        <w:trPr>
          <w:trHeight w:val="245"/>
        </w:trPr>
        <w:tc>
          <w:tcPr>
            <w:tcW w:w="2227" w:type="pct"/>
          </w:tcPr>
          <w:p w14:paraId="0D53ABF7" w14:textId="13A99F1C" w:rsidR="002749A7" w:rsidRPr="00422380" w:rsidRDefault="002749A7" w:rsidP="002749A7">
            <w:pPr>
              <w:pStyle w:val="a"/>
              <w:tabs>
                <w:tab w:val="clear" w:pos="1080"/>
              </w:tabs>
              <w:spacing w:line="240" w:lineRule="atLeast"/>
              <w:rPr>
                <w:rFonts w:ascii="Angsana New" w:hAnsi="Angsana New" w:cs="Angsana New"/>
                <w:lang w:val="en-US"/>
              </w:rPr>
            </w:pPr>
            <w:r w:rsidRPr="00422380">
              <w:rPr>
                <w:rFonts w:ascii="Angsana New" w:hAnsi="Angsana New" w:cs="Angsana New" w:hint="cs"/>
                <w:cs/>
              </w:rPr>
              <w:t>ภาระผูกพันตามสัญญาเช่าระยะสั้นและบริการ</w:t>
            </w:r>
          </w:p>
        </w:tc>
        <w:tc>
          <w:tcPr>
            <w:tcW w:w="591" w:type="pct"/>
          </w:tcPr>
          <w:p w14:paraId="5DF8D48E" w14:textId="5DFBA511" w:rsidR="002749A7" w:rsidRPr="00422380" w:rsidRDefault="002749A7" w:rsidP="002749A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30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2238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16,266</w:t>
            </w:r>
          </w:p>
        </w:tc>
        <w:tc>
          <w:tcPr>
            <w:tcW w:w="146" w:type="pct"/>
          </w:tcPr>
          <w:p w14:paraId="2DFF43C6" w14:textId="77777777" w:rsidR="002749A7" w:rsidRPr="00422380" w:rsidRDefault="002749A7" w:rsidP="002749A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30" w:right="-108"/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632" w:type="pct"/>
          </w:tcPr>
          <w:p w14:paraId="34D7C3E5" w14:textId="107207D1" w:rsidR="002749A7" w:rsidRPr="00422380" w:rsidRDefault="002749A7" w:rsidP="002749A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0" w:right="-11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2238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24,119</w:t>
            </w:r>
          </w:p>
        </w:tc>
        <w:tc>
          <w:tcPr>
            <w:tcW w:w="146" w:type="pct"/>
          </w:tcPr>
          <w:p w14:paraId="5482EE2C" w14:textId="77777777" w:rsidR="002749A7" w:rsidRPr="00422380" w:rsidRDefault="002749A7" w:rsidP="002749A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0" w:right="-11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2" w:type="pct"/>
          </w:tcPr>
          <w:p w14:paraId="3DF800DA" w14:textId="031FAB66" w:rsidR="002749A7" w:rsidRPr="00422380" w:rsidRDefault="002749A7" w:rsidP="002749A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30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2238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15,803</w:t>
            </w:r>
          </w:p>
        </w:tc>
        <w:tc>
          <w:tcPr>
            <w:tcW w:w="146" w:type="pct"/>
          </w:tcPr>
          <w:p w14:paraId="6E457020" w14:textId="77777777" w:rsidR="002749A7" w:rsidRPr="00422380" w:rsidRDefault="002749A7" w:rsidP="002749A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30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</w:tcPr>
          <w:p w14:paraId="78EB8005" w14:textId="724AEF54" w:rsidR="002749A7" w:rsidRPr="00422380" w:rsidRDefault="002749A7" w:rsidP="002749A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30" w:right="-11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2238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24,119</w:t>
            </w:r>
          </w:p>
        </w:tc>
      </w:tr>
      <w:tr w:rsidR="002749A7" w:rsidRPr="00422380" w14:paraId="6FD76F43" w14:textId="77777777" w:rsidTr="000B62C5">
        <w:trPr>
          <w:trHeight w:val="245"/>
        </w:trPr>
        <w:tc>
          <w:tcPr>
            <w:tcW w:w="2227" w:type="pct"/>
          </w:tcPr>
          <w:p w14:paraId="4E7A5077" w14:textId="5CBC800F" w:rsidR="002749A7" w:rsidRPr="00422380" w:rsidRDefault="002749A7" w:rsidP="002749A7">
            <w:pPr>
              <w:pStyle w:val="a"/>
              <w:tabs>
                <w:tab w:val="clear" w:pos="1080"/>
              </w:tabs>
              <w:spacing w:line="240" w:lineRule="atLeast"/>
              <w:rPr>
                <w:rFonts w:ascii="Angsana New" w:hAnsi="Angsana New" w:cs="Angsana New"/>
                <w:cs/>
              </w:rPr>
            </w:pPr>
            <w:r w:rsidRPr="00422380">
              <w:rPr>
                <w:rFonts w:ascii="Angsana New" w:hAnsi="Angsana New" w:cs="Angsana New" w:hint="cs"/>
                <w:cs/>
              </w:rPr>
              <w:t>หนังสือค้ำประกันจากธนาคาร</w:t>
            </w:r>
          </w:p>
        </w:tc>
        <w:tc>
          <w:tcPr>
            <w:tcW w:w="591" w:type="pct"/>
            <w:tcBorders>
              <w:bottom w:val="single" w:sz="4" w:space="0" w:color="auto"/>
            </w:tcBorders>
            <w:shd w:val="clear" w:color="auto" w:fill="auto"/>
          </w:tcPr>
          <w:p w14:paraId="456DB3FB" w14:textId="2B9BB40E" w:rsidR="002749A7" w:rsidRPr="00422380" w:rsidRDefault="002749A7" w:rsidP="002749A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30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2238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35,</w:t>
            </w:r>
            <w:r w:rsidR="007576D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855</w:t>
            </w:r>
          </w:p>
        </w:tc>
        <w:tc>
          <w:tcPr>
            <w:tcW w:w="146" w:type="pct"/>
            <w:shd w:val="clear" w:color="auto" w:fill="auto"/>
          </w:tcPr>
          <w:p w14:paraId="1C9E7A5B" w14:textId="77777777" w:rsidR="002749A7" w:rsidRPr="00422380" w:rsidRDefault="002749A7" w:rsidP="002749A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30" w:right="-108"/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632" w:type="pct"/>
            <w:tcBorders>
              <w:bottom w:val="single" w:sz="4" w:space="0" w:color="auto"/>
            </w:tcBorders>
            <w:shd w:val="clear" w:color="auto" w:fill="auto"/>
          </w:tcPr>
          <w:p w14:paraId="06C8A431" w14:textId="55E94150" w:rsidR="002749A7" w:rsidRPr="00422380" w:rsidRDefault="002749A7" w:rsidP="002749A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0" w:right="-11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2238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35,675</w:t>
            </w:r>
          </w:p>
        </w:tc>
        <w:tc>
          <w:tcPr>
            <w:tcW w:w="146" w:type="pct"/>
            <w:shd w:val="clear" w:color="auto" w:fill="auto"/>
          </w:tcPr>
          <w:p w14:paraId="5A4FA8F1" w14:textId="77777777" w:rsidR="002749A7" w:rsidRPr="00422380" w:rsidRDefault="002749A7" w:rsidP="002749A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0" w:right="-11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</w:tcPr>
          <w:p w14:paraId="3D1107C8" w14:textId="01D605D9" w:rsidR="002749A7" w:rsidRPr="00422380" w:rsidRDefault="002749A7" w:rsidP="002749A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30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2238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  <w:r w:rsidR="007576D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9,135</w:t>
            </w:r>
          </w:p>
        </w:tc>
        <w:tc>
          <w:tcPr>
            <w:tcW w:w="146" w:type="pct"/>
            <w:shd w:val="clear" w:color="auto" w:fill="auto"/>
          </w:tcPr>
          <w:p w14:paraId="51646284" w14:textId="77777777" w:rsidR="002749A7" w:rsidRPr="00422380" w:rsidRDefault="002749A7" w:rsidP="002749A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30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  <w:tcBorders>
              <w:bottom w:val="single" w:sz="4" w:space="0" w:color="auto"/>
            </w:tcBorders>
            <w:shd w:val="clear" w:color="auto" w:fill="auto"/>
          </w:tcPr>
          <w:p w14:paraId="13243A26" w14:textId="1C79F234" w:rsidR="002749A7" w:rsidRPr="00422380" w:rsidRDefault="002749A7" w:rsidP="002749A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30" w:right="-11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2238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28,955</w:t>
            </w:r>
          </w:p>
        </w:tc>
      </w:tr>
      <w:tr w:rsidR="002749A7" w:rsidRPr="00422380" w14:paraId="6481857C" w14:textId="77777777" w:rsidTr="00DE47F5">
        <w:trPr>
          <w:trHeight w:val="245"/>
        </w:trPr>
        <w:tc>
          <w:tcPr>
            <w:tcW w:w="2227" w:type="pct"/>
          </w:tcPr>
          <w:p w14:paraId="57FB4F3D" w14:textId="1CB74E00" w:rsidR="002749A7" w:rsidRPr="00422380" w:rsidRDefault="002749A7" w:rsidP="002749A7">
            <w:pPr>
              <w:pStyle w:val="a"/>
              <w:tabs>
                <w:tab w:val="clear" w:pos="1080"/>
              </w:tabs>
              <w:spacing w:line="240" w:lineRule="atLeast"/>
              <w:rPr>
                <w:rFonts w:ascii="Angsana New" w:hAnsi="Angsana New" w:cs="Angsana New"/>
                <w:b/>
                <w:bCs/>
                <w:cs/>
              </w:rPr>
            </w:pPr>
            <w:r w:rsidRPr="00422380">
              <w:rPr>
                <w:rFonts w:ascii="Angsana New" w:hAnsi="Angsana New" w:cs="Angsana New" w:hint="cs"/>
                <w:b/>
                <w:bCs/>
                <w:cs/>
              </w:rPr>
              <w:t>รวม</w:t>
            </w: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</w:tcPr>
          <w:p w14:paraId="5F1BC082" w14:textId="04DD8ADA" w:rsidR="002749A7" w:rsidRPr="00A75F8A" w:rsidRDefault="008F7028" w:rsidP="002749A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30" w:right="-108"/>
              <w:rPr>
                <w:rFonts w:ascii="Angsana New" w:hAnsi="Angsana New" w:cs="Angsana New"/>
                <w:sz w:val="30"/>
                <w:szCs w:val="30"/>
              </w:rPr>
            </w:pPr>
            <w:r w:rsidRPr="00A75F8A">
              <w:rPr>
                <w:rFonts w:ascii="Angsana New" w:hAnsi="Angsana New" w:cs="Angsana New"/>
                <w:sz w:val="30"/>
                <w:szCs w:val="30"/>
              </w:rPr>
              <w:t>52,121</w:t>
            </w:r>
          </w:p>
        </w:tc>
        <w:tc>
          <w:tcPr>
            <w:tcW w:w="146" w:type="pct"/>
          </w:tcPr>
          <w:p w14:paraId="46B523E7" w14:textId="77777777" w:rsidR="002749A7" w:rsidRPr="00A75F8A" w:rsidRDefault="002749A7" w:rsidP="002749A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30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</w:tcPr>
          <w:p w14:paraId="2E2F253E" w14:textId="570A4C0D" w:rsidR="002749A7" w:rsidRPr="00A75F8A" w:rsidRDefault="00B17F1D" w:rsidP="002749A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0" w:right="-11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59,794</w:t>
            </w:r>
          </w:p>
        </w:tc>
        <w:tc>
          <w:tcPr>
            <w:tcW w:w="146" w:type="pct"/>
          </w:tcPr>
          <w:p w14:paraId="61B48A92" w14:textId="77777777" w:rsidR="002749A7" w:rsidRPr="00A75F8A" w:rsidRDefault="002749A7" w:rsidP="002749A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0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14:paraId="6634F514" w14:textId="00F4E66A" w:rsidR="002749A7" w:rsidRPr="00A75F8A" w:rsidRDefault="008F7028" w:rsidP="002749A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30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75F8A">
              <w:rPr>
                <w:rFonts w:ascii="Angsana New" w:hAnsi="Angsana New" w:cs="Angsana New"/>
                <w:sz w:val="30"/>
                <w:szCs w:val="30"/>
              </w:rPr>
              <w:t>44,938</w:t>
            </w:r>
          </w:p>
        </w:tc>
        <w:tc>
          <w:tcPr>
            <w:tcW w:w="146" w:type="pct"/>
          </w:tcPr>
          <w:p w14:paraId="18AAEBA4" w14:textId="77777777" w:rsidR="002749A7" w:rsidRPr="00A75F8A" w:rsidRDefault="002749A7" w:rsidP="002749A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30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0" w:type="pct"/>
            <w:tcBorders>
              <w:top w:val="single" w:sz="4" w:space="0" w:color="auto"/>
              <w:bottom w:val="double" w:sz="4" w:space="0" w:color="auto"/>
            </w:tcBorders>
          </w:tcPr>
          <w:p w14:paraId="701EB137" w14:textId="0F0CA00A" w:rsidR="002749A7" w:rsidRPr="00A75F8A" w:rsidRDefault="00B17F1D" w:rsidP="002749A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30" w:right="-11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53,074</w:t>
            </w:r>
          </w:p>
        </w:tc>
      </w:tr>
    </w:tbl>
    <w:p w14:paraId="6BFF1E34" w14:textId="2638718E" w:rsidR="009770F0" w:rsidRPr="00422380" w:rsidRDefault="009770F0" w:rsidP="009770F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0"/>
        <w:rPr>
          <w:rFonts w:ascii="Angsana New" w:hAnsi="Angsana New"/>
          <w:b/>
          <w:bCs/>
          <w:sz w:val="16"/>
          <w:szCs w:val="16"/>
        </w:rPr>
      </w:pPr>
    </w:p>
    <w:p w14:paraId="3B3F665A" w14:textId="77777777" w:rsidR="00CE309E" w:rsidRPr="00422380" w:rsidRDefault="00CE309E" w:rsidP="00CE309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0"/>
        <w:rPr>
          <w:rFonts w:ascii="Angsana New" w:hAnsi="Angsana New"/>
          <w:b/>
          <w:bCs/>
          <w:i/>
          <w:iCs/>
          <w:sz w:val="30"/>
          <w:szCs w:val="30"/>
        </w:rPr>
      </w:pPr>
      <w:r w:rsidRPr="00422380">
        <w:rPr>
          <w:rFonts w:ascii="Angsana New" w:hAnsi="Angsana New"/>
          <w:b/>
          <w:bCs/>
          <w:sz w:val="30"/>
          <w:szCs w:val="30"/>
          <w:cs/>
        </w:rPr>
        <w:tab/>
      </w:r>
      <w:r w:rsidRPr="00422380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หนังสือค้ำประกันจากธนาคาร </w:t>
      </w:r>
    </w:p>
    <w:p w14:paraId="46F0CB72" w14:textId="77777777" w:rsidR="00CE309E" w:rsidRPr="00422380" w:rsidRDefault="00CE309E" w:rsidP="00CE309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0"/>
        <w:rPr>
          <w:rFonts w:ascii="Angsana New" w:hAnsi="Angsana New"/>
          <w:b/>
          <w:bCs/>
          <w:i/>
          <w:iCs/>
          <w:sz w:val="16"/>
          <w:szCs w:val="16"/>
        </w:rPr>
      </w:pPr>
    </w:p>
    <w:p w14:paraId="125476B7" w14:textId="5E25EDE1" w:rsidR="00CE309E" w:rsidRDefault="00CE309E" w:rsidP="00CE309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422380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Pr="00422380">
        <w:rPr>
          <w:rFonts w:ascii="Angsana New" w:hAnsi="Angsana New"/>
          <w:sz w:val="30"/>
          <w:szCs w:val="30"/>
        </w:rPr>
        <w:t>3</w:t>
      </w:r>
      <w:r w:rsidR="005C5BE4" w:rsidRPr="00422380">
        <w:rPr>
          <w:rFonts w:ascii="Angsana New" w:hAnsi="Angsana New"/>
          <w:sz w:val="30"/>
          <w:szCs w:val="30"/>
        </w:rPr>
        <w:t>1</w:t>
      </w:r>
      <w:r w:rsidRPr="00422380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Pr="00422380">
        <w:rPr>
          <w:rFonts w:ascii="Angsana New" w:hAnsi="Angsana New"/>
          <w:sz w:val="30"/>
          <w:szCs w:val="30"/>
        </w:rPr>
        <w:t>256</w:t>
      </w:r>
      <w:r w:rsidR="00085F74" w:rsidRPr="00422380">
        <w:rPr>
          <w:rFonts w:ascii="Angsana New" w:hAnsi="Angsana New"/>
          <w:sz w:val="30"/>
          <w:szCs w:val="30"/>
        </w:rPr>
        <w:t>7</w:t>
      </w:r>
      <w:r w:rsidRPr="00422380">
        <w:rPr>
          <w:rFonts w:ascii="Angsana New" w:hAnsi="Angsana New" w:hint="cs"/>
          <w:sz w:val="30"/>
          <w:szCs w:val="30"/>
          <w:cs/>
        </w:rPr>
        <w:t xml:space="preserve"> บริษัทมีหนังสือค้ำประกันที่ออกโดยธนาคารเพื่อขอทุเลาการชำระภาษีอากรและค่าใช้จ่ายที่เกี่ยวข้องจำนวน</w:t>
      </w:r>
      <w:r w:rsidR="001C61D1" w:rsidRPr="00422380">
        <w:rPr>
          <w:rFonts w:ascii="Angsana New" w:hAnsi="Angsana New" w:hint="cs"/>
          <w:sz w:val="30"/>
          <w:szCs w:val="30"/>
          <w:cs/>
        </w:rPr>
        <w:t xml:space="preserve"> </w:t>
      </w:r>
      <w:r w:rsidR="002749A7" w:rsidRPr="00422380">
        <w:rPr>
          <w:rFonts w:ascii="Angsana New" w:hAnsi="Angsana New"/>
          <w:sz w:val="30"/>
          <w:szCs w:val="30"/>
        </w:rPr>
        <w:t>1</w:t>
      </w:r>
      <w:r w:rsidR="003212A3" w:rsidRPr="00422380">
        <w:rPr>
          <w:rFonts w:ascii="Angsana New" w:hAnsi="Angsana New"/>
          <w:sz w:val="30"/>
          <w:szCs w:val="30"/>
        </w:rPr>
        <w:t>3.60</w:t>
      </w:r>
      <w:r w:rsidRPr="00422380">
        <w:rPr>
          <w:rFonts w:ascii="Angsana New" w:hAnsi="Angsana New"/>
          <w:sz w:val="30"/>
          <w:szCs w:val="30"/>
          <w:cs/>
        </w:rPr>
        <w:t xml:space="preserve"> </w:t>
      </w:r>
      <w:r w:rsidRPr="00422380">
        <w:rPr>
          <w:rFonts w:ascii="Angsana New" w:hAnsi="Angsana New" w:hint="cs"/>
          <w:sz w:val="30"/>
          <w:szCs w:val="30"/>
          <w:cs/>
        </w:rPr>
        <w:t>ล้านบาท</w:t>
      </w:r>
      <w:r w:rsidR="00354F94" w:rsidRPr="00422380">
        <w:rPr>
          <w:rFonts w:ascii="Angsana New" w:hAnsi="Angsana New" w:hint="cs"/>
          <w:sz w:val="30"/>
          <w:szCs w:val="30"/>
          <w:cs/>
        </w:rPr>
        <w:t xml:space="preserve"> </w:t>
      </w:r>
      <w:r w:rsidR="00354F94" w:rsidRPr="00422380">
        <w:rPr>
          <w:rFonts w:ascii="Angsana New" w:hAnsi="Angsana New"/>
          <w:sz w:val="30"/>
          <w:szCs w:val="30"/>
          <w:cs/>
        </w:rPr>
        <w:t>(</w:t>
      </w:r>
      <w:r w:rsidR="00354F94" w:rsidRPr="00422380">
        <w:rPr>
          <w:rFonts w:ascii="Angsana New" w:hAnsi="Angsana New"/>
          <w:i/>
          <w:iCs/>
          <w:sz w:val="30"/>
          <w:szCs w:val="30"/>
        </w:rPr>
        <w:t>256</w:t>
      </w:r>
      <w:r w:rsidR="00085F74" w:rsidRPr="00422380">
        <w:rPr>
          <w:rFonts w:ascii="Angsana New" w:hAnsi="Angsana New"/>
          <w:i/>
          <w:iCs/>
          <w:sz w:val="30"/>
          <w:szCs w:val="30"/>
        </w:rPr>
        <w:t>6</w:t>
      </w:r>
      <w:r w:rsidR="00354F94" w:rsidRPr="00422380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="00354F94" w:rsidRPr="00422380">
        <w:rPr>
          <w:rFonts w:ascii="Angsana New" w:hAnsi="Angsana New"/>
          <w:i/>
          <w:iCs/>
          <w:sz w:val="30"/>
          <w:szCs w:val="30"/>
        </w:rPr>
        <w:t>13</w:t>
      </w:r>
      <w:r w:rsidR="00354F94" w:rsidRPr="00422380">
        <w:rPr>
          <w:rFonts w:ascii="Angsana New" w:hAnsi="Angsana New"/>
          <w:i/>
          <w:iCs/>
          <w:sz w:val="30"/>
          <w:szCs w:val="30"/>
          <w:cs/>
        </w:rPr>
        <w:t>.</w:t>
      </w:r>
      <w:r w:rsidR="00354F94" w:rsidRPr="00422380">
        <w:rPr>
          <w:rFonts w:ascii="Angsana New" w:hAnsi="Angsana New"/>
          <w:i/>
          <w:iCs/>
          <w:sz w:val="30"/>
          <w:szCs w:val="30"/>
        </w:rPr>
        <w:t>60</w:t>
      </w:r>
      <w:r w:rsidR="0013143C" w:rsidRPr="00422380">
        <w:rPr>
          <w:rFonts w:ascii="Angsana New" w:hAnsi="Angsana New"/>
          <w:i/>
          <w:iCs/>
          <w:sz w:val="30"/>
          <w:szCs w:val="30"/>
        </w:rPr>
        <w:t xml:space="preserve"> </w:t>
      </w:r>
      <w:r w:rsidR="0013143C" w:rsidRPr="00422380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="00354F94" w:rsidRPr="00422380">
        <w:rPr>
          <w:rFonts w:ascii="Angsana New" w:hAnsi="Angsana New"/>
          <w:sz w:val="30"/>
          <w:szCs w:val="30"/>
          <w:cs/>
        </w:rPr>
        <w:t xml:space="preserve">) </w:t>
      </w:r>
      <w:r w:rsidRPr="00422380">
        <w:rPr>
          <w:rFonts w:ascii="Angsana New" w:hAnsi="Angsana New" w:hint="cs"/>
          <w:sz w:val="30"/>
          <w:szCs w:val="30"/>
          <w:cs/>
        </w:rPr>
        <w:t xml:space="preserve">ตามที่กล่าวไว้ในหมายเหตุข้อ </w:t>
      </w:r>
      <w:r w:rsidR="005C5BE4" w:rsidRPr="00422380">
        <w:rPr>
          <w:rFonts w:ascii="Angsana New" w:hAnsi="Angsana New"/>
          <w:sz w:val="30"/>
          <w:szCs w:val="30"/>
        </w:rPr>
        <w:t>1</w:t>
      </w:r>
      <w:r w:rsidR="00AE2B12" w:rsidRPr="00422380">
        <w:rPr>
          <w:rFonts w:ascii="Angsana New" w:hAnsi="Angsana New"/>
          <w:sz w:val="30"/>
          <w:szCs w:val="30"/>
        </w:rPr>
        <w:t>5</w:t>
      </w:r>
    </w:p>
    <w:p w14:paraId="5515591D" w14:textId="77777777" w:rsidR="00A63B2E" w:rsidRDefault="00A63B2E" w:rsidP="00CE309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0F66C54" w14:textId="32222EB6" w:rsidR="00A63B2E" w:rsidRDefault="00A63B2E" w:rsidP="00A63B2E">
      <w:pPr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29</w:t>
      </w:r>
      <w:r>
        <w:rPr>
          <w:rFonts w:ascii="Angsana New" w:hAnsi="Angsana New"/>
          <w:b/>
          <w:bCs/>
          <w:sz w:val="30"/>
          <w:szCs w:val="30"/>
        </w:rPr>
        <w:tab/>
      </w:r>
      <w:r w:rsidRPr="00A63B2E">
        <w:rPr>
          <w:rFonts w:ascii="Angsana New" w:hAnsi="Angsana New"/>
          <w:b/>
          <w:bCs/>
          <w:sz w:val="30"/>
          <w:szCs w:val="30"/>
          <w:cs/>
        </w:rPr>
        <w:t>หนี้สินที่อาจเกิดขึ้น</w:t>
      </w:r>
    </w:p>
    <w:p w14:paraId="6B0E5BF4" w14:textId="421D33A9" w:rsidR="00A63B2E" w:rsidRPr="007B25FE" w:rsidRDefault="00A63B2E" w:rsidP="00A63B2E">
      <w:pPr>
        <w:pStyle w:val="NormalWeb"/>
        <w:ind w:firstLine="540"/>
        <w:rPr>
          <w:rFonts w:ascii="Angsana New" w:hAnsi="Angsana New" w:cs="Angsana New"/>
          <w:i/>
          <w:iCs/>
          <w:sz w:val="30"/>
          <w:szCs w:val="30"/>
        </w:rPr>
      </w:pPr>
      <w:r w:rsidRPr="007B25FE">
        <w:rPr>
          <w:rFonts w:ascii="Angsana New" w:hAnsi="Angsana New" w:cs="Angsana New"/>
          <w:i/>
          <w:iCs/>
          <w:sz w:val="30"/>
          <w:szCs w:val="30"/>
          <w:cs/>
        </w:rPr>
        <w:t>คดีแรงงาน</w:t>
      </w:r>
    </w:p>
    <w:p w14:paraId="45FB9B0E" w14:textId="3922F6AB" w:rsidR="00AC18B3" w:rsidRPr="00A75F8A" w:rsidRDefault="00A63B2E" w:rsidP="007B25F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B25FE">
        <w:rPr>
          <w:rFonts w:ascii="Angsana New" w:hAnsi="Angsana New"/>
          <w:sz w:val="30"/>
          <w:szCs w:val="30"/>
          <w:cs/>
        </w:rPr>
        <w:t>ณ วันที่</w:t>
      </w:r>
      <w:r w:rsidRPr="007B25FE">
        <w:rPr>
          <w:rFonts w:ascii="Angsana New" w:hAnsi="Angsana New" w:hint="cs"/>
          <w:sz w:val="30"/>
          <w:szCs w:val="30"/>
          <w:cs/>
        </w:rPr>
        <w:t xml:space="preserve"> </w:t>
      </w:r>
      <w:r w:rsidR="002A17C5" w:rsidRPr="007B25FE">
        <w:rPr>
          <w:rFonts w:ascii="Angsana New" w:hAnsi="Angsana New"/>
          <w:sz w:val="30"/>
          <w:szCs w:val="30"/>
        </w:rPr>
        <w:t>31</w:t>
      </w:r>
      <w:r w:rsidRPr="007B25FE">
        <w:rPr>
          <w:rFonts w:ascii="Angsana New" w:hAnsi="Angsana New"/>
          <w:sz w:val="30"/>
          <w:szCs w:val="30"/>
        </w:rPr>
        <w:t xml:space="preserve"> </w:t>
      </w:r>
      <w:r w:rsidRPr="007B25FE">
        <w:rPr>
          <w:rFonts w:ascii="Angsana New" w:hAnsi="Angsana New"/>
          <w:sz w:val="30"/>
          <w:szCs w:val="30"/>
          <w:cs/>
        </w:rPr>
        <w:t>ธันวาคม</w:t>
      </w:r>
      <w:r w:rsidRPr="007B25FE">
        <w:rPr>
          <w:rFonts w:ascii="Angsana New" w:hAnsi="Angsana New" w:hint="cs"/>
          <w:sz w:val="30"/>
          <w:szCs w:val="30"/>
          <w:cs/>
        </w:rPr>
        <w:t xml:space="preserve"> </w:t>
      </w:r>
      <w:r w:rsidRPr="007B25FE">
        <w:rPr>
          <w:rFonts w:ascii="Angsana New" w:hAnsi="Angsana New"/>
          <w:sz w:val="30"/>
          <w:szCs w:val="30"/>
        </w:rPr>
        <w:t xml:space="preserve">2567 </w:t>
      </w:r>
      <w:r w:rsidRPr="007B25FE">
        <w:rPr>
          <w:rFonts w:ascii="Angsana New" w:hAnsi="Angsana New"/>
          <w:sz w:val="30"/>
          <w:szCs w:val="30"/>
          <w:cs/>
        </w:rPr>
        <w:t>บริษัท</w:t>
      </w:r>
      <w:r w:rsidRPr="00A75F8A">
        <w:rPr>
          <w:rFonts w:ascii="Angsana New" w:hAnsi="Angsana New"/>
          <w:sz w:val="30"/>
          <w:szCs w:val="30"/>
          <w:cs/>
        </w:rPr>
        <w:t>ถูกฟ้องโด</w:t>
      </w:r>
      <w:r w:rsidR="00D26A9D" w:rsidRPr="00A75F8A">
        <w:rPr>
          <w:rFonts w:ascii="Angsana New" w:hAnsi="Angsana New" w:hint="cs"/>
          <w:sz w:val="30"/>
          <w:szCs w:val="30"/>
          <w:cs/>
        </w:rPr>
        <w:t>ย</w:t>
      </w:r>
      <w:r w:rsidRPr="00A75F8A">
        <w:rPr>
          <w:rFonts w:ascii="Angsana New" w:hAnsi="Angsana New"/>
          <w:sz w:val="30"/>
          <w:szCs w:val="30"/>
          <w:cs/>
        </w:rPr>
        <w:t>อดีตพนักงานในคดีแรงงานเกี่ยวกับการเลิกจ้างงานโดยไม่เป็นธ</w:t>
      </w:r>
      <w:r w:rsidRPr="00A75F8A">
        <w:rPr>
          <w:rFonts w:ascii="Angsana New" w:hAnsi="Angsana New" w:hint="cs"/>
          <w:sz w:val="30"/>
          <w:szCs w:val="30"/>
          <w:cs/>
        </w:rPr>
        <w:t>รรม</w:t>
      </w:r>
      <w:r w:rsidRPr="00A75F8A">
        <w:rPr>
          <w:rFonts w:ascii="Angsana New" w:hAnsi="Angsana New"/>
          <w:sz w:val="30"/>
          <w:szCs w:val="30"/>
          <w:cs/>
        </w:rPr>
        <w:t xml:space="preserve">เป็นจำนวน </w:t>
      </w:r>
      <w:r w:rsidR="002A17C5" w:rsidRPr="00A75F8A">
        <w:rPr>
          <w:rFonts w:ascii="Angsana New" w:hAnsi="Angsana New"/>
          <w:sz w:val="30"/>
          <w:szCs w:val="30"/>
        </w:rPr>
        <w:t>2</w:t>
      </w:r>
      <w:r w:rsidRPr="00A75F8A">
        <w:rPr>
          <w:rFonts w:ascii="Angsana New" w:hAnsi="Angsana New"/>
          <w:sz w:val="30"/>
          <w:szCs w:val="30"/>
        </w:rPr>
        <w:t xml:space="preserve"> </w:t>
      </w:r>
      <w:r w:rsidRPr="00A75F8A">
        <w:rPr>
          <w:rFonts w:ascii="Angsana New" w:hAnsi="Angsana New"/>
          <w:sz w:val="30"/>
          <w:szCs w:val="30"/>
          <w:cs/>
        </w:rPr>
        <w:t xml:space="preserve">คดีโดยมีมูลฟ้องรวม </w:t>
      </w:r>
      <w:r w:rsidRPr="00A75F8A">
        <w:rPr>
          <w:rFonts w:ascii="Angsana New" w:hAnsi="Angsana New"/>
          <w:sz w:val="30"/>
          <w:szCs w:val="30"/>
        </w:rPr>
        <w:t xml:space="preserve">27.74 </w:t>
      </w:r>
      <w:r w:rsidRPr="00A75F8A">
        <w:rPr>
          <w:rFonts w:ascii="Angsana New" w:hAnsi="Angsana New"/>
          <w:sz w:val="30"/>
          <w:szCs w:val="30"/>
          <w:cs/>
        </w:rPr>
        <w:t>ล้านบาท ซึ่งคดีอยู่ระหว่างการพิจารณาของศาลแรงงานกลางและศา</w:t>
      </w:r>
      <w:r w:rsidRPr="00A75F8A">
        <w:rPr>
          <w:rFonts w:ascii="Angsana New" w:hAnsi="Angsana New" w:hint="cs"/>
          <w:sz w:val="30"/>
          <w:szCs w:val="30"/>
          <w:cs/>
        </w:rPr>
        <w:t>ล</w:t>
      </w:r>
      <w:r w:rsidRPr="00A75F8A">
        <w:rPr>
          <w:rFonts w:ascii="Angsana New" w:hAnsi="Angsana New"/>
          <w:sz w:val="30"/>
          <w:szCs w:val="30"/>
          <w:cs/>
        </w:rPr>
        <w:t xml:space="preserve">แรงงานภาค </w:t>
      </w:r>
      <w:r w:rsidRPr="00A75F8A">
        <w:rPr>
          <w:rFonts w:ascii="Angsana New" w:hAnsi="Angsana New"/>
          <w:sz w:val="30"/>
          <w:szCs w:val="30"/>
        </w:rPr>
        <w:t>9</w:t>
      </w:r>
      <w:r w:rsidR="003F2399">
        <w:rPr>
          <w:rFonts w:ascii="Angsana New" w:hAnsi="Angsana New"/>
          <w:sz w:val="30"/>
          <w:szCs w:val="30"/>
        </w:rPr>
        <w:t xml:space="preserve"> </w:t>
      </w:r>
      <w:r w:rsidR="003F2399" w:rsidRPr="003F2399">
        <w:rPr>
          <w:rFonts w:ascii="Angsana New" w:hAnsi="Angsana New"/>
          <w:sz w:val="30"/>
          <w:szCs w:val="30"/>
          <w:cs/>
        </w:rPr>
        <w:t>ทั้งนี้การเลิกจ้างของบริษัทดำเนินการโดยถูกต้องตามกฎหมายและเป็นธรรม</w:t>
      </w:r>
      <w:r w:rsidRPr="00A75F8A">
        <w:rPr>
          <w:rFonts w:ascii="Angsana New" w:hAnsi="Angsana New" w:hint="cs"/>
          <w:sz w:val="30"/>
          <w:szCs w:val="30"/>
          <w:cs/>
        </w:rPr>
        <w:t xml:space="preserve"> </w:t>
      </w:r>
    </w:p>
    <w:p w14:paraId="7FD3BAC9" w14:textId="77777777" w:rsidR="00AC18B3" w:rsidRPr="00A75F8A" w:rsidRDefault="00AC18B3" w:rsidP="007B25F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FAEE261" w14:textId="2D691F1B" w:rsidR="00A63B2E" w:rsidRPr="007B25FE" w:rsidRDefault="00A63B2E" w:rsidP="007B25F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75F8A">
        <w:rPr>
          <w:rFonts w:ascii="Angsana New" w:hAnsi="Angsana New"/>
          <w:sz w:val="30"/>
          <w:szCs w:val="30"/>
          <w:cs/>
        </w:rPr>
        <w:t>เนื่องจากคดีความดังกล่าวยังไม่เป็นที่สิ้นสุด</w:t>
      </w:r>
      <w:r w:rsidRPr="00A75F8A">
        <w:rPr>
          <w:rFonts w:ascii="Angsana New" w:hAnsi="Angsana New" w:hint="cs"/>
          <w:sz w:val="30"/>
          <w:szCs w:val="30"/>
          <w:cs/>
        </w:rPr>
        <w:t xml:space="preserve"> </w:t>
      </w:r>
      <w:r w:rsidR="00D26A9D" w:rsidRPr="00A75F8A">
        <w:rPr>
          <w:rFonts w:ascii="Angsana New" w:hAnsi="Angsana New" w:hint="cs"/>
          <w:sz w:val="30"/>
          <w:szCs w:val="30"/>
          <w:cs/>
        </w:rPr>
        <w:t>ฝ่ายบริหาร</w:t>
      </w:r>
      <w:r w:rsidRPr="007B25FE">
        <w:rPr>
          <w:rFonts w:ascii="Angsana New" w:hAnsi="Angsana New"/>
          <w:sz w:val="30"/>
          <w:szCs w:val="30"/>
          <w:cs/>
        </w:rPr>
        <w:t>จึงไม่สามารถประมาณการผลกระทบของคดีดังกล่าวได้อย่า</w:t>
      </w:r>
      <w:r w:rsidRPr="007B25FE">
        <w:rPr>
          <w:rFonts w:ascii="Angsana New" w:hAnsi="Angsana New" w:hint="cs"/>
          <w:sz w:val="30"/>
          <w:szCs w:val="30"/>
          <w:cs/>
        </w:rPr>
        <w:t>ง</w:t>
      </w:r>
      <w:r w:rsidRPr="007B25FE">
        <w:rPr>
          <w:rFonts w:ascii="Angsana New" w:hAnsi="Angsana New"/>
          <w:sz w:val="30"/>
          <w:szCs w:val="30"/>
          <w:cs/>
        </w:rPr>
        <w:t>น่าเชื่อถือในขณะนี้ ดังนั้นบริษัทจึงยังไม่ได้บันทึกประมาณการหนี้สินที่อาจเกิดขึ้นในงบการเงิน ณ วันที่</w:t>
      </w:r>
      <w:r w:rsidRPr="007B25FE">
        <w:rPr>
          <w:rFonts w:ascii="Angsana New" w:hAnsi="Angsana New" w:hint="cs"/>
          <w:sz w:val="30"/>
          <w:szCs w:val="30"/>
          <w:cs/>
        </w:rPr>
        <w:t xml:space="preserve"> </w:t>
      </w:r>
      <w:r w:rsidRPr="007B25FE">
        <w:rPr>
          <w:rFonts w:ascii="Angsana New" w:hAnsi="Angsana New"/>
          <w:sz w:val="30"/>
          <w:szCs w:val="30"/>
        </w:rPr>
        <w:t xml:space="preserve">31 </w:t>
      </w:r>
      <w:r w:rsidRPr="007B25FE">
        <w:rPr>
          <w:rFonts w:ascii="Angsana New" w:hAnsi="Angsana New"/>
          <w:sz w:val="30"/>
          <w:szCs w:val="30"/>
          <w:cs/>
        </w:rPr>
        <w:t>ธันวาคม</w:t>
      </w:r>
      <w:r w:rsidRPr="007B25FE">
        <w:rPr>
          <w:rFonts w:ascii="Angsana New" w:hAnsi="Angsana New" w:hint="cs"/>
          <w:sz w:val="30"/>
          <w:szCs w:val="30"/>
          <w:cs/>
        </w:rPr>
        <w:t xml:space="preserve"> </w:t>
      </w:r>
      <w:r w:rsidRPr="007B25FE">
        <w:rPr>
          <w:rFonts w:ascii="Angsana New" w:hAnsi="Angsana New"/>
          <w:sz w:val="30"/>
          <w:szCs w:val="30"/>
        </w:rPr>
        <w:t>2567</w:t>
      </w:r>
    </w:p>
    <w:p w14:paraId="36A47DAF" w14:textId="6CFFA735" w:rsidR="00F60786" w:rsidRPr="00F60786" w:rsidRDefault="00F60786" w:rsidP="00C058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sectPr w:rsidR="00F60786" w:rsidRPr="00F60786" w:rsidSect="00D562F7">
      <w:headerReference w:type="default" r:id="rId24"/>
      <w:pgSz w:w="11909" w:h="16834" w:code="9"/>
      <w:pgMar w:top="691" w:right="1152" w:bottom="576" w:left="1152" w:header="720" w:footer="720" w:gutter="0"/>
      <w:paperSrc w:first="7" w:other="7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F63FDF" w14:textId="77777777" w:rsidR="00EE0C17" w:rsidRDefault="00EE0C17" w:rsidP="002308C6">
      <w:pPr>
        <w:pStyle w:val="3"/>
        <w:rPr>
          <w:rFonts w:cs="Book Antiqua"/>
          <w:cs/>
        </w:rPr>
      </w:pPr>
      <w:r>
        <w:separator/>
      </w:r>
    </w:p>
  </w:endnote>
  <w:endnote w:type="continuationSeparator" w:id="0">
    <w:p w14:paraId="6F84A3AB" w14:textId="77777777" w:rsidR="00EE0C17" w:rsidRDefault="00EE0C17" w:rsidP="002308C6">
      <w:pPr>
        <w:pStyle w:val="3"/>
        <w:rPr>
          <w:rFonts w:cs="Book Antiqua"/>
          <w:cs/>
        </w:rPr>
      </w:pPr>
      <w:r>
        <w:continuationSeparator/>
      </w:r>
    </w:p>
  </w:endnote>
  <w:endnote w:type="continuationNotice" w:id="1">
    <w:p w14:paraId="4CD7F76A" w14:textId="77777777" w:rsidR="00EE0C17" w:rsidRDefault="00EE0C17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EucrosiaUPCBold">
    <w:altName w:val="Arial Unicode MS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642840571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132360E3" w14:textId="4D6A75E5" w:rsidR="00061DF1" w:rsidRPr="0079436C" w:rsidRDefault="00061DF1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79436C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79436C">
          <w:rPr>
            <w:rFonts w:asciiTheme="majorBidi" w:hAnsiTheme="majorBidi" w:cstheme="majorBidi"/>
            <w:sz w:val="30"/>
            <w:szCs w:val="30"/>
          </w:rPr>
          <w:instrText xml:space="preserve"> PAGE   \</w:instrText>
        </w:r>
        <w:r w:rsidRPr="0079436C">
          <w:rPr>
            <w:rFonts w:asciiTheme="majorBidi" w:hAnsiTheme="majorBidi"/>
            <w:sz w:val="30"/>
            <w:szCs w:val="30"/>
            <w:cs/>
          </w:rPr>
          <w:instrText xml:space="preserve">* </w:instrText>
        </w:r>
        <w:r w:rsidRPr="0079436C">
          <w:rPr>
            <w:rFonts w:asciiTheme="majorBidi" w:hAnsiTheme="majorBidi" w:cstheme="majorBidi"/>
            <w:sz w:val="30"/>
            <w:szCs w:val="30"/>
          </w:rPr>
          <w:instrText xml:space="preserve">MERGEFORMAT </w:instrText>
        </w:r>
        <w:r w:rsidRPr="0079436C">
          <w:rPr>
            <w:rFonts w:asciiTheme="majorBidi" w:hAnsiTheme="majorBidi" w:cstheme="majorBidi"/>
            <w:sz w:val="30"/>
            <w:szCs w:val="30"/>
          </w:rPr>
          <w:fldChar w:fldCharType="separate"/>
        </w:r>
        <w:r>
          <w:rPr>
            <w:rFonts w:asciiTheme="majorBidi" w:hAnsiTheme="majorBidi" w:cstheme="majorBidi"/>
            <w:noProof/>
            <w:sz w:val="30"/>
            <w:szCs w:val="30"/>
          </w:rPr>
          <w:t>38</w:t>
        </w:r>
        <w:r w:rsidRPr="0079436C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  <w:p w14:paraId="4F489817" w14:textId="77777777" w:rsidR="00061DF1" w:rsidRPr="002C3A6E" w:rsidRDefault="00061DF1" w:rsidP="000B4C87">
    <w:pPr>
      <w:pStyle w:val="Footer"/>
      <w:ind w:right="360"/>
      <w:rPr>
        <w:rFonts w:ascii="Angsana New" w:hAnsi="Angsana New"/>
        <w:i/>
        <w:iCs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DB4F36" w14:textId="54041257" w:rsidR="00061DF1" w:rsidRDefault="00061DF1" w:rsidP="00DA6D0D">
    <w:pPr>
      <w:tabs>
        <w:tab w:val="left" w:pos="9090"/>
      </w:tabs>
      <w:jc w:val="center"/>
      <w:rPr>
        <w:rStyle w:val="PageNumber"/>
        <w:rFonts w:ascii="Angsana New" w:hAnsi="Angsana New"/>
        <w:noProof/>
        <w:sz w:val="30"/>
        <w:szCs w:val="30"/>
      </w:rPr>
    </w:pPr>
    <w:r w:rsidRPr="00DA6D0D">
      <w:rPr>
        <w:rStyle w:val="PageNumber"/>
        <w:rFonts w:ascii="Angsana New" w:hAnsi="Angsana New"/>
        <w:sz w:val="30"/>
        <w:szCs w:val="30"/>
      </w:rPr>
      <w:fldChar w:fldCharType="begin"/>
    </w:r>
    <w:r w:rsidRPr="00DA6D0D">
      <w:rPr>
        <w:rStyle w:val="PageNumber"/>
        <w:rFonts w:ascii="Angsana New" w:hAnsi="Angsana New"/>
        <w:sz w:val="30"/>
        <w:szCs w:val="30"/>
      </w:rPr>
      <w:instrText xml:space="preserve"> PAGE   \</w:instrText>
    </w:r>
    <w:r w:rsidRPr="00DA6D0D">
      <w:rPr>
        <w:rStyle w:val="PageNumber"/>
        <w:rFonts w:ascii="Angsana New" w:hAnsi="Angsana New"/>
        <w:sz w:val="30"/>
        <w:szCs w:val="30"/>
        <w:cs/>
      </w:rPr>
      <w:instrText xml:space="preserve">* </w:instrText>
    </w:r>
    <w:r w:rsidRPr="00DA6D0D">
      <w:rPr>
        <w:rStyle w:val="PageNumber"/>
        <w:rFonts w:ascii="Angsana New" w:hAnsi="Angsana New"/>
        <w:sz w:val="30"/>
        <w:szCs w:val="30"/>
      </w:rPr>
      <w:instrText xml:space="preserve">MERGEFORMAT </w:instrText>
    </w:r>
    <w:r w:rsidRPr="00DA6D0D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44</w:t>
    </w:r>
    <w:r w:rsidRPr="00DA6D0D">
      <w:rPr>
        <w:rStyle w:val="PageNumber"/>
        <w:rFonts w:ascii="Angsana New" w:hAnsi="Angsana New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05E566" w14:textId="77777777" w:rsidR="00EE0C17" w:rsidRDefault="00EE0C17" w:rsidP="002308C6">
      <w:pPr>
        <w:pStyle w:val="3"/>
        <w:rPr>
          <w:rFonts w:cs="Book Antiqua"/>
          <w:cs/>
        </w:rPr>
      </w:pPr>
      <w:r>
        <w:separator/>
      </w:r>
    </w:p>
  </w:footnote>
  <w:footnote w:type="continuationSeparator" w:id="0">
    <w:p w14:paraId="7B98F2BA" w14:textId="77777777" w:rsidR="00EE0C17" w:rsidRDefault="00EE0C17" w:rsidP="002308C6">
      <w:pPr>
        <w:pStyle w:val="3"/>
        <w:rPr>
          <w:rFonts w:cs="Book Antiqua"/>
          <w:cs/>
        </w:rPr>
      </w:pPr>
      <w:r>
        <w:continuationSeparator/>
      </w:r>
    </w:p>
  </w:footnote>
  <w:footnote w:type="continuationNotice" w:id="1">
    <w:p w14:paraId="0D8186D1" w14:textId="77777777" w:rsidR="00EE0C17" w:rsidRDefault="00EE0C17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75F710" w14:textId="6B9E9DEA" w:rsidR="00061DF1" w:rsidRPr="00836D10" w:rsidRDefault="00061DF1" w:rsidP="00774CD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D90C5B">
      <w:rPr>
        <w:rFonts w:ascii="Angsana New" w:hAnsi="Angsana New"/>
        <w:b/>
        <w:bCs/>
        <w:sz w:val="32"/>
        <w:szCs w:val="32"/>
        <w:cs/>
      </w:rPr>
      <w:t xml:space="preserve">บริษัท หาดทิพย์ จำกัด (มหาชน)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4793DD0E" w14:textId="77777777" w:rsidR="00061DF1" w:rsidRPr="00D90C5B" w:rsidRDefault="00061DF1" w:rsidP="00774CD9">
    <w:pPr>
      <w:pStyle w:val="Heading5"/>
      <w:tabs>
        <w:tab w:val="clear" w:pos="540"/>
      </w:tabs>
      <w:rPr>
        <w:rFonts w:ascii="Angsana New" w:hAnsi="Angsana New" w:cs="Angsana New"/>
      </w:rPr>
    </w:pPr>
    <w:r w:rsidRPr="00D90C5B">
      <w:rPr>
        <w:rFonts w:ascii="Angsana New" w:hAnsi="Angsana New" w:cs="Angsana New"/>
        <w:cs/>
      </w:rPr>
      <w:t>หมายเหตุประกอบงบการเงิน</w:t>
    </w:r>
  </w:p>
  <w:p w14:paraId="0E943D6D" w14:textId="3B48F9A6" w:rsidR="00061DF1" w:rsidRPr="00D90C5B" w:rsidRDefault="00061DF1" w:rsidP="00774CD9">
    <w:pPr>
      <w:pStyle w:val="Heading5"/>
      <w:tabs>
        <w:tab w:val="clear" w:pos="540"/>
      </w:tabs>
      <w:rPr>
        <w:rFonts w:ascii="Angsana New" w:hAnsi="Angsana New" w:cs="Angsana New"/>
      </w:rPr>
    </w:pPr>
    <w:r>
      <w:rPr>
        <w:rFonts w:ascii="Angsana New" w:hAnsi="Angsana New" w:cs="Angsana New" w:hint="cs"/>
        <w:cs/>
      </w:rPr>
      <w:t>สำหรับปีสิ้นสุด</w:t>
    </w:r>
    <w:r w:rsidRPr="00D90C5B">
      <w:rPr>
        <w:rFonts w:ascii="Angsana New" w:hAnsi="Angsana New" w:cs="Angsana New"/>
        <w:cs/>
      </w:rPr>
      <w:t xml:space="preserve">วันที่ </w:t>
    </w:r>
    <w:r w:rsidRPr="001E1B1A">
      <w:rPr>
        <w:rFonts w:ascii="Angsana New" w:hAnsi="Angsana New" w:cs="Angsana New"/>
      </w:rPr>
      <w:t>3</w:t>
    </w:r>
    <w:r>
      <w:rPr>
        <w:rFonts w:ascii="Angsana New" w:hAnsi="Angsana New" w:cs="Angsana New"/>
      </w:rPr>
      <w:t>1</w:t>
    </w:r>
    <w:r w:rsidRPr="00D90C5B">
      <w:rPr>
        <w:rFonts w:ascii="Angsana New" w:hAnsi="Angsana New" w:cs="Angsana New"/>
        <w:cs/>
      </w:rPr>
      <w:t xml:space="preserve"> ธันวาคม </w:t>
    </w:r>
    <w:r w:rsidRPr="001E1B1A">
      <w:rPr>
        <w:rFonts w:ascii="Angsana New" w:hAnsi="Angsana New" w:cs="Angsana New"/>
      </w:rPr>
      <w:t>256</w:t>
    </w:r>
    <w:r w:rsidR="0042730A">
      <w:rPr>
        <w:rFonts w:ascii="Angsana New" w:hAnsi="Angsana New" w:cs="Angsana New"/>
      </w:rPr>
      <w:t>7</w:t>
    </w:r>
  </w:p>
  <w:p w14:paraId="4A8D59D0" w14:textId="731368BC" w:rsidR="00061DF1" w:rsidRPr="00BF2219" w:rsidRDefault="00061DF1" w:rsidP="000D5DE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720"/>
      <w:rPr>
        <w:rFonts w:ascii="Angsana New" w:hAnsi="Angsana New"/>
        <w:b/>
        <w:bCs/>
        <w:sz w:val="30"/>
        <w:szCs w:val="30"/>
        <w:cs/>
      </w:rPr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CB4485" w14:textId="77777777" w:rsidR="00061DF1" w:rsidRPr="00B34CCD" w:rsidRDefault="00061DF1" w:rsidP="0086078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540"/>
      </w:tabs>
      <w:spacing w:line="240" w:lineRule="auto"/>
      <w:ind w:left="540" w:hanging="540"/>
      <w:rPr>
        <w:rFonts w:ascii="Angsana New" w:hAnsi="Angsana New"/>
        <w:b/>
        <w:bCs/>
        <w:sz w:val="32"/>
        <w:szCs w:val="32"/>
        <w:cs/>
      </w:rPr>
    </w:pPr>
    <w:r w:rsidRPr="00D90C5B">
      <w:rPr>
        <w:rFonts w:ascii="Angsana New" w:hAnsi="Angsana New"/>
        <w:b/>
        <w:bCs/>
        <w:sz w:val="32"/>
        <w:szCs w:val="32"/>
        <w:cs/>
      </w:rPr>
      <w:t xml:space="preserve">บริษัท หาดทิพย์ จำกัด (มหาชน)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7310758F" w14:textId="77777777" w:rsidR="00061DF1" w:rsidRDefault="00061DF1" w:rsidP="00860781">
    <w:pPr>
      <w:pStyle w:val="Heading5"/>
      <w:tabs>
        <w:tab w:val="left" w:pos="450"/>
      </w:tabs>
      <w:ind w:left="540" w:hanging="540"/>
      <w:rPr>
        <w:rFonts w:ascii="Angsana New" w:hAnsi="Angsana New" w:cs="Angsana New"/>
      </w:rPr>
    </w:pPr>
    <w:r w:rsidRPr="00D90C5B">
      <w:rPr>
        <w:rFonts w:ascii="Angsana New" w:hAnsi="Angsana New" w:cs="Angsana New"/>
        <w:cs/>
      </w:rPr>
      <w:t>หมายเหตุประกอบงบการเงิน</w:t>
    </w:r>
  </w:p>
  <w:p w14:paraId="597AE795" w14:textId="473C551C" w:rsidR="00061DF1" w:rsidRDefault="00061DF1" w:rsidP="00860781">
    <w:pPr>
      <w:pStyle w:val="Header"/>
      <w:tabs>
        <w:tab w:val="clear" w:pos="227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540"/>
      </w:tabs>
      <w:ind w:left="540" w:hanging="540"/>
      <w:rPr>
        <w:rFonts w:ascii="Angsana New" w:hAnsi="Angsana New"/>
        <w:b/>
        <w:bCs/>
        <w:sz w:val="32"/>
        <w:szCs w:val="32"/>
      </w:rPr>
    </w:pPr>
    <w:r w:rsidRPr="00C35DF3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1E1B1A">
      <w:rPr>
        <w:rFonts w:ascii="Angsana New" w:hAnsi="Angsana New"/>
        <w:b/>
        <w:bCs/>
        <w:sz w:val="32"/>
        <w:szCs w:val="32"/>
      </w:rPr>
      <w:t>3</w:t>
    </w:r>
    <w:r>
      <w:rPr>
        <w:rFonts w:ascii="Angsana New" w:hAnsi="Angsana New"/>
        <w:b/>
        <w:bCs/>
        <w:sz w:val="32"/>
        <w:szCs w:val="32"/>
      </w:rPr>
      <w:t>1</w:t>
    </w:r>
    <w:r w:rsidRPr="00C35DF3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 w:rsidRPr="001E1B1A">
      <w:rPr>
        <w:rFonts w:ascii="Angsana New" w:hAnsi="Angsana New"/>
        <w:b/>
        <w:bCs/>
        <w:sz w:val="32"/>
        <w:szCs w:val="32"/>
      </w:rPr>
      <w:t>256</w:t>
    </w:r>
    <w:r w:rsidR="008A112E">
      <w:rPr>
        <w:rFonts w:ascii="Angsana New" w:hAnsi="Angsana New"/>
        <w:b/>
        <w:bCs/>
        <w:sz w:val="32"/>
        <w:szCs w:val="32"/>
      </w:rPr>
      <w:t>7</w:t>
    </w:r>
  </w:p>
  <w:p w14:paraId="5B132A0D" w14:textId="77777777" w:rsidR="00061DF1" w:rsidRDefault="00061DF1">
    <w:pPr>
      <w:pStyle w:val="Header"/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E1FADB" w14:textId="77777777" w:rsidR="00061DF1" w:rsidRPr="00B34CCD" w:rsidRDefault="00061DF1" w:rsidP="00FD285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20"/>
      </w:tabs>
      <w:spacing w:line="240" w:lineRule="auto"/>
      <w:ind w:left="540"/>
      <w:rPr>
        <w:rFonts w:ascii="Angsana New" w:hAnsi="Angsana New"/>
        <w:b/>
        <w:bCs/>
        <w:sz w:val="32"/>
        <w:szCs w:val="32"/>
        <w:cs/>
      </w:rPr>
    </w:pPr>
    <w:r w:rsidRPr="00D90C5B">
      <w:rPr>
        <w:rFonts w:ascii="Angsana New" w:hAnsi="Angsana New"/>
        <w:b/>
        <w:bCs/>
        <w:sz w:val="32"/>
        <w:szCs w:val="32"/>
        <w:cs/>
      </w:rPr>
      <w:t xml:space="preserve">บริษัท หาดทิพย์ จำกัด (มหาชน)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336197EC" w14:textId="77777777" w:rsidR="00061DF1" w:rsidRDefault="00061DF1" w:rsidP="00FD285E">
    <w:pPr>
      <w:pStyle w:val="Heading5"/>
      <w:tabs>
        <w:tab w:val="clear" w:pos="540"/>
      </w:tabs>
      <w:ind w:left="540"/>
      <w:rPr>
        <w:rFonts w:ascii="Angsana New" w:hAnsi="Angsana New" w:cs="Angsana New"/>
      </w:rPr>
    </w:pPr>
    <w:r w:rsidRPr="00D90C5B">
      <w:rPr>
        <w:rFonts w:ascii="Angsana New" w:hAnsi="Angsana New" w:cs="Angsana New"/>
        <w:cs/>
      </w:rPr>
      <w:t>หมายเหตุประกอบงบการเงิน</w:t>
    </w:r>
  </w:p>
  <w:p w14:paraId="420E1605" w14:textId="2A594018" w:rsidR="00061DF1" w:rsidRDefault="00061DF1" w:rsidP="00FD285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540"/>
      <w:rPr>
        <w:rFonts w:ascii="Angsana New" w:hAnsi="Angsana New"/>
        <w:b/>
        <w:bCs/>
        <w:sz w:val="32"/>
        <w:szCs w:val="32"/>
      </w:rPr>
    </w:pPr>
    <w:r w:rsidRPr="00C35DF3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1E1B1A">
      <w:rPr>
        <w:rFonts w:ascii="Angsana New" w:hAnsi="Angsana New"/>
        <w:b/>
        <w:bCs/>
        <w:sz w:val="32"/>
        <w:szCs w:val="32"/>
      </w:rPr>
      <w:t>3</w:t>
    </w:r>
    <w:r>
      <w:rPr>
        <w:rFonts w:ascii="Angsana New" w:hAnsi="Angsana New"/>
        <w:b/>
        <w:bCs/>
        <w:sz w:val="32"/>
        <w:szCs w:val="32"/>
      </w:rPr>
      <w:t>1</w:t>
    </w:r>
    <w:r w:rsidRPr="00C35DF3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 w:rsidRPr="001E1B1A">
      <w:rPr>
        <w:rFonts w:ascii="Angsana New" w:hAnsi="Angsana New"/>
        <w:b/>
        <w:bCs/>
        <w:sz w:val="32"/>
        <w:szCs w:val="32"/>
      </w:rPr>
      <w:t>256</w:t>
    </w:r>
    <w:r w:rsidR="00085F74">
      <w:rPr>
        <w:rFonts w:ascii="Angsana New" w:hAnsi="Angsana New"/>
        <w:b/>
        <w:bCs/>
        <w:sz w:val="32"/>
        <w:szCs w:val="32"/>
      </w:rPr>
      <w:t>7</w:t>
    </w:r>
  </w:p>
  <w:p w14:paraId="316F9D20" w14:textId="77777777" w:rsidR="00061DF1" w:rsidRPr="00204BD2" w:rsidRDefault="00061DF1" w:rsidP="00204BD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F7C0AF" w14:textId="77777777" w:rsidR="00061DF1" w:rsidRPr="00B34CCD" w:rsidRDefault="00061DF1" w:rsidP="00E2239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20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D90C5B">
      <w:rPr>
        <w:rFonts w:ascii="Angsana New" w:hAnsi="Angsana New"/>
        <w:b/>
        <w:bCs/>
        <w:sz w:val="32"/>
        <w:szCs w:val="32"/>
        <w:cs/>
      </w:rPr>
      <w:t xml:space="preserve">บริษัท หาดทิพย์ จำกัด (มหาชน)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38A7B2F8" w14:textId="77777777" w:rsidR="00061DF1" w:rsidRDefault="00061DF1" w:rsidP="00E22395">
    <w:pPr>
      <w:pStyle w:val="Heading5"/>
      <w:tabs>
        <w:tab w:val="clear" w:pos="540"/>
      </w:tabs>
      <w:rPr>
        <w:rFonts w:ascii="Angsana New" w:hAnsi="Angsana New" w:cs="Angsana New"/>
      </w:rPr>
    </w:pPr>
    <w:r w:rsidRPr="00D90C5B">
      <w:rPr>
        <w:rFonts w:ascii="Angsana New" w:hAnsi="Angsana New" w:cs="Angsana New"/>
        <w:cs/>
      </w:rPr>
      <w:t>หมายเหตุประกอบงบการเงิน</w:t>
    </w:r>
  </w:p>
  <w:p w14:paraId="1489B32E" w14:textId="1789F1E9" w:rsidR="00061DF1" w:rsidRDefault="00061DF1" w:rsidP="00E2239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C35DF3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1E1B1A">
      <w:rPr>
        <w:rFonts w:ascii="Angsana New" w:hAnsi="Angsana New"/>
        <w:b/>
        <w:bCs/>
        <w:sz w:val="32"/>
        <w:szCs w:val="32"/>
      </w:rPr>
      <w:t>3</w:t>
    </w:r>
    <w:r>
      <w:rPr>
        <w:rFonts w:ascii="Angsana New" w:hAnsi="Angsana New"/>
        <w:b/>
        <w:bCs/>
        <w:sz w:val="32"/>
        <w:szCs w:val="32"/>
      </w:rPr>
      <w:t>1</w:t>
    </w:r>
    <w:r w:rsidRPr="00C35DF3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 w:rsidRPr="001E1B1A">
      <w:rPr>
        <w:rFonts w:ascii="Angsana New" w:hAnsi="Angsana New"/>
        <w:b/>
        <w:bCs/>
        <w:sz w:val="32"/>
        <w:szCs w:val="32"/>
      </w:rPr>
      <w:t>256</w:t>
    </w:r>
    <w:r w:rsidR="00085F74">
      <w:rPr>
        <w:rFonts w:ascii="Angsana New" w:hAnsi="Angsana New"/>
        <w:b/>
        <w:bCs/>
        <w:sz w:val="32"/>
        <w:szCs w:val="32"/>
      </w:rPr>
      <w:t>7</w:t>
    </w:r>
  </w:p>
  <w:p w14:paraId="01ABB273" w14:textId="77777777" w:rsidR="00061DF1" w:rsidRPr="00204BD2" w:rsidRDefault="00061DF1" w:rsidP="00204BD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6B8B67" w14:textId="77777777" w:rsidR="00061DF1" w:rsidRPr="00D90C5B" w:rsidRDefault="00061DF1" w:rsidP="00241A2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D90C5B">
      <w:rPr>
        <w:rFonts w:ascii="Angsana New" w:hAnsi="Angsana New"/>
        <w:b/>
        <w:bCs/>
        <w:sz w:val="32"/>
        <w:szCs w:val="32"/>
        <w:cs/>
      </w:rPr>
      <w:t xml:space="preserve">บริษัท หาดทิพย์ จำกัด (มหาชน) </w:t>
    </w:r>
  </w:p>
  <w:p w14:paraId="77CFCF4C" w14:textId="77777777" w:rsidR="00061DF1" w:rsidRPr="00D90C5B" w:rsidRDefault="00061DF1" w:rsidP="00241A2B">
    <w:pPr>
      <w:pStyle w:val="Heading5"/>
      <w:rPr>
        <w:rFonts w:ascii="Angsana New" w:hAnsi="Angsana New" w:cs="Angsana New"/>
      </w:rPr>
    </w:pPr>
    <w:r w:rsidRPr="00D90C5B">
      <w:rPr>
        <w:rFonts w:ascii="Angsana New" w:hAnsi="Angsana New" w:cs="Angsana New"/>
        <w:cs/>
      </w:rPr>
      <w:t>หมายเหตุประกอบงบการเงิน</w:t>
    </w:r>
    <w:r>
      <w:rPr>
        <w:rFonts w:ascii="Angsana New" w:hAnsi="Angsana New" w:cs="Angsana New" w:hint="cs"/>
        <w:cs/>
      </w:rPr>
      <w:t>ระหว่างกาล</w:t>
    </w:r>
  </w:p>
  <w:p w14:paraId="7A50917D" w14:textId="7ACADB4E" w:rsidR="00061DF1" w:rsidRDefault="00061DF1" w:rsidP="007A52D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สำหรับ</w:t>
    </w:r>
    <w:r w:rsidRPr="007A52D5">
      <w:rPr>
        <w:rFonts w:ascii="Angsana New" w:hAnsi="Angsana New"/>
        <w:b/>
        <w:bCs/>
        <w:sz w:val="32"/>
        <w:szCs w:val="32"/>
        <w:cs/>
      </w:rPr>
      <w:t xml:space="preserve">งวดสามเดือนสิ้นสุดวันที่  </w:t>
    </w:r>
    <w:r w:rsidRPr="001E1B1A">
      <w:rPr>
        <w:rFonts w:ascii="Angsana New" w:hAnsi="Angsana New"/>
        <w:b/>
        <w:bCs/>
        <w:sz w:val="32"/>
        <w:szCs w:val="32"/>
      </w:rPr>
      <w:t>3</w:t>
    </w:r>
    <w:r>
      <w:rPr>
        <w:rFonts w:ascii="Angsana New" w:hAnsi="Angsana New"/>
        <w:b/>
        <w:bCs/>
        <w:sz w:val="32"/>
        <w:szCs w:val="32"/>
      </w:rPr>
      <w:t>1</w:t>
    </w:r>
    <w:r w:rsidRPr="007A52D5">
      <w:rPr>
        <w:rFonts w:ascii="Angsana New" w:hAnsi="Angsana New"/>
        <w:b/>
        <w:bCs/>
        <w:sz w:val="32"/>
        <w:szCs w:val="32"/>
        <w:cs/>
      </w:rPr>
      <w:t xml:space="preserve"> มีนาคม </w:t>
    </w:r>
    <w:r w:rsidRPr="001E1B1A">
      <w:rPr>
        <w:rFonts w:ascii="Angsana New" w:hAnsi="Angsana New"/>
        <w:b/>
        <w:bCs/>
        <w:sz w:val="32"/>
        <w:szCs w:val="32"/>
      </w:rPr>
      <w:t>255</w:t>
    </w:r>
    <w:r>
      <w:rPr>
        <w:rFonts w:ascii="Angsana New" w:hAnsi="Angsana New"/>
        <w:b/>
        <w:bCs/>
        <w:sz w:val="32"/>
        <w:szCs w:val="32"/>
      </w:rPr>
      <w:t>0</w:t>
    </w:r>
    <w:r w:rsidRPr="007A52D5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(ยังไม่ได้ตรวจสอบ)</w:t>
    </w:r>
  </w:p>
  <w:p w14:paraId="7FEA646A" w14:textId="77777777" w:rsidR="00061DF1" w:rsidRPr="007A52D5" w:rsidRDefault="00061DF1" w:rsidP="007A52D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4DEBBC" w14:textId="77777777" w:rsidR="00061DF1" w:rsidRPr="00B34CCD" w:rsidRDefault="00061DF1" w:rsidP="00CE017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left="540"/>
      <w:rPr>
        <w:rFonts w:ascii="Angsana New" w:hAnsi="Angsana New"/>
        <w:b/>
        <w:bCs/>
        <w:sz w:val="32"/>
        <w:szCs w:val="32"/>
        <w:cs/>
      </w:rPr>
    </w:pPr>
    <w:r w:rsidRPr="00D90C5B">
      <w:rPr>
        <w:rFonts w:ascii="Angsana New" w:hAnsi="Angsana New"/>
        <w:b/>
        <w:bCs/>
        <w:sz w:val="32"/>
        <w:szCs w:val="32"/>
        <w:cs/>
      </w:rPr>
      <w:t xml:space="preserve">บริษัท หาดทิพย์ จำกัด (มหาชน)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32598FB2" w14:textId="77777777" w:rsidR="00061DF1" w:rsidRDefault="00061DF1" w:rsidP="00CE017D">
    <w:pPr>
      <w:pStyle w:val="Heading5"/>
      <w:ind w:left="540"/>
      <w:rPr>
        <w:rFonts w:ascii="Angsana New" w:hAnsi="Angsana New" w:cs="Angsana New"/>
      </w:rPr>
    </w:pPr>
    <w:r w:rsidRPr="00D90C5B">
      <w:rPr>
        <w:rFonts w:ascii="Angsana New" w:hAnsi="Angsana New" w:cs="Angsana New"/>
        <w:cs/>
      </w:rPr>
      <w:t>หมายเหตุประกอบงบการเงิน</w:t>
    </w:r>
  </w:p>
  <w:p w14:paraId="30EA7801" w14:textId="20D1A529" w:rsidR="00061DF1" w:rsidRDefault="00061DF1" w:rsidP="00CE017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540"/>
      <w:rPr>
        <w:rFonts w:ascii="Angsana New" w:hAnsi="Angsana New"/>
        <w:b/>
        <w:bCs/>
        <w:sz w:val="32"/>
        <w:szCs w:val="32"/>
      </w:rPr>
    </w:pPr>
    <w:r w:rsidRPr="00C35DF3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1E1B1A">
      <w:rPr>
        <w:rFonts w:ascii="Angsana New" w:hAnsi="Angsana New"/>
        <w:b/>
        <w:bCs/>
        <w:sz w:val="32"/>
        <w:szCs w:val="32"/>
      </w:rPr>
      <w:t>3</w:t>
    </w:r>
    <w:r>
      <w:rPr>
        <w:rFonts w:ascii="Angsana New" w:hAnsi="Angsana New"/>
        <w:b/>
        <w:bCs/>
        <w:sz w:val="32"/>
        <w:szCs w:val="32"/>
      </w:rPr>
      <w:t>1</w:t>
    </w:r>
    <w:r w:rsidRPr="00C35DF3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 w:rsidRPr="001E1B1A">
      <w:rPr>
        <w:rFonts w:ascii="Angsana New" w:hAnsi="Angsana New"/>
        <w:b/>
        <w:bCs/>
        <w:sz w:val="32"/>
        <w:szCs w:val="32"/>
      </w:rPr>
      <w:t>256</w:t>
    </w:r>
    <w:r w:rsidR="00EB59C7">
      <w:rPr>
        <w:rFonts w:ascii="Angsana New" w:hAnsi="Angsana New"/>
        <w:b/>
        <w:bCs/>
        <w:sz w:val="32"/>
        <w:szCs w:val="32"/>
      </w:rPr>
      <w:t>7</w:t>
    </w:r>
  </w:p>
  <w:p w14:paraId="2E0A9E20" w14:textId="77777777" w:rsidR="00061DF1" w:rsidRPr="00436630" w:rsidRDefault="00061DF1" w:rsidP="0043663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7F9F15" w14:textId="77777777" w:rsidR="00061DF1" w:rsidRPr="00B34CCD" w:rsidRDefault="00061DF1" w:rsidP="00E47D6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D90C5B">
      <w:rPr>
        <w:rFonts w:ascii="Angsana New" w:hAnsi="Angsana New"/>
        <w:b/>
        <w:bCs/>
        <w:sz w:val="32"/>
        <w:szCs w:val="32"/>
        <w:cs/>
      </w:rPr>
      <w:t xml:space="preserve">บริษัท หาดทิพย์ จำกัด (มหาชน)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4B06CF48" w14:textId="77777777" w:rsidR="00061DF1" w:rsidRDefault="00061DF1" w:rsidP="00E47D6A">
    <w:pPr>
      <w:pStyle w:val="Heading5"/>
      <w:rPr>
        <w:rFonts w:ascii="Angsana New" w:hAnsi="Angsana New" w:cs="Angsana New"/>
      </w:rPr>
    </w:pPr>
    <w:r w:rsidRPr="00D90C5B">
      <w:rPr>
        <w:rFonts w:ascii="Angsana New" w:hAnsi="Angsana New" w:cs="Angsana New"/>
        <w:cs/>
      </w:rPr>
      <w:t>หมายเหตุประกอบงบการเงิน</w:t>
    </w:r>
  </w:p>
  <w:p w14:paraId="5F4AD126" w14:textId="4F1B9D18" w:rsidR="00061DF1" w:rsidRPr="009E7F0B" w:rsidRDefault="00061DF1" w:rsidP="00E47D6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  <w:r w:rsidRPr="00C35DF3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1E1B1A">
      <w:rPr>
        <w:rFonts w:ascii="Angsana New" w:hAnsi="Angsana New"/>
        <w:b/>
        <w:bCs/>
        <w:sz w:val="32"/>
        <w:szCs w:val="32"/>
      </w:rPr>
      <w:t>3</w:t>
    </w:r>
    <w:r>
      <w:rPr>
        <w:rFonts w:ascii="Angsana New" w:hAnsi="Angsana New"/>
        <w:b/>
        <w:bCs/>
        <w:sz w:val="32"/>
        <w:szCs w:val="32"/>
      </w:rPr>
      <w:t>1</w:t>
    </w:r>
    <w:r w:rsidRPr="00C35DF3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 w:rsidRPr="001E1B1A">
      <w:rPr>
        <w:rFonts w:ascii="Angsana New" w:hAnsi="Angsana New"/>
        <w:b/>
        <w:bCs/>
        <w:sz w:val="32"/>
        <w:szCs w:val="32"/>
      </w:rPr>
      <w:t>256</w:t>
    </w:r>
    <w:r w:rsidR="00380F24">
      <w:rPr>
        <w:rFonts w:ascii="Angsana New" w:hAnsi="Angsana New"/>
        <w:b/>
        <w:bCs/>
        <w:sz w:val="32"/>
        <w:szCs w:val="32"/>
      </w:rPr>
      <w:t>7</w:t>
    </w:r>
  </w:p>
  <w:p w14:paraId="54469065" w14:textId="77777777" w:rsidR="00061DF1" w:rsidRPr="003C763B" w:rsidRDefault="00061DF1" w:rsidP="00E47D6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85FBD2" w14:textId="77777777" w:rsidR="00061DF1" w:rsidRPr="00B34CCD" w:rsidRDefault="00061DF1" w:rsidP="00C17D2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D90C5B">
      <w:rPr>
        <w:rFonts w:ascii="Angsana New" w:hAnsi="Angsana New"/>
        <w:b/>
        <w:bCs/>
        <w:sz w:val="32"/>
        <w:szCs w:val="32"/>
        <w:cs/>
      </w:rPr>
      <w:t xml:space="preserve">บริษัท หาดทิพย์ จำกัด (มหาชน)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4B4CCF19" w14:textId="77777777" w:rsidR="00061DF1" w:rsidRPr="00D90C5B" w:rsidRDefault="00061DF1" w:rsidP="00BD33A8">
    <w:pPr>
      <w:pStyle w:val="Heading5"/>
      <w:tabs>
        <w:tab w:val="clear" w:pos="540"/>
      </w:tabs>
      <w:rPr>
        <w:rFonts w:ascii="Angsana New" w:hAnsi="Angsana New" w:cs="Angsana New"/>
      </w:rPr>
    </w:pPr>
    <w:r w:rsidRPr="00D90C5B">
      <w:rPr>
        <w:rFonts w:ascii="Angsana New" w:hAnsi="Angsana New" w:cs="Angsana New"/>
        <w:cs/>
      </w:rPr>
      <w:t>หมายเหตุประกอบงบการเงิน</w:t>
    </w:r>
  </w:p>
  <w:p w14:paraId="5CB1E060" w14:textId="698C9F01" w:rsidR="00061DF1" w:rsidRPr="00D90C5B" w:rsidRDefault="00061DF1" w:rsidP="00BD33A8">
    <w:pPr>
      <w:pStyle w:val="Heading5"/>
      <w:tabs>
        <w:tab w:val="clear" w:pos="540"/>
      </w:tabs>
      <w:rPr>
        <w:rFonts w:ascii="Angsana New" w:hAnsi="Angsana New" w:cs="Angsana New"/>
      </w:rPr>
    </w:pPr>
    <w:r>
      <w:rPr>
        <w:rFonts w:ascii="Angsana New" w:hAnsi="Angsana New" w:cs="Angsana New" w:hint="cs"/>
        <w:cs/>
      </w:rPr>
      <w:t>สำหรับปีสิ้นสุด</w:t>
    </w:r>
    <w:r w:rsidRPr="00D90C5B">
      <w:rPr>
        <w:rFonts w:ascii="Angsana New" w:hAnsi="Angsana New" w:cs="Angsana New"/>
        <w:cs/>
      </w:rPr>
      <w:t xml:space="preserve">วันที่ </w:t>
    </w:r>
    <w:r w:rsidRPr="001E1B1A">
      <w:rPr>
        <w:rFonts w:ascii="Angsana New" w:hAnsi="Angsana New" w:cs="Angsana New"/>
      </w:rPr>
      <w:t>3</w:t>
    </w:r>
    <w:r>
      <w:rPr>
        <w:rFonts w:ascii="Angsana New" w:hAnsi="Angsana New" w:cs="Angsana New"/>
      </w:rPr>
      <w:t>1</w:t>
    </w:r>
    <w:r w:rsidRPr="00D90C5B">
      <w:rPr>
        <w:rFonts w:ascii="Angsana New" w:hAnsi="Angsana New" w:cs="Angsana New"/>
        <w:cs/>
      </w:rPr>
      <w:t xml:space="preserve"> ธันวาคม </w:t>
    </w:r>
    <w:r w:rsidRPr="001E1B1A">
      <w:rPr>
        <w:rFonts w:ascii="Angsana New" w:hAnsi="Angsana New" w:cs="Angsana New"/>
      </w:rPr>
      <w:t>256</w:t>
    </w:r>
    <w:r w:rsidR="00EB59C7">
      <w:rPr>
        <w:rFonts w:ascii="Angsana New" w:hAnsi="Angsana New" w:cs="Angsana New"/>
      </w:rPr>
      <w:t>7</w:t>
    </w:r>
  </w:p>
  <w:p w14:paraId="2EF9AB1A" w14:textId="77777777" w:rsidR="00061DF1" w:rsidRPr="00DA6D0D" w:rsidRDefault="00061DF1" w:rsidP="00BD33A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37B933" w14:textId="77777777" w:rsidR="00061DF1" w:rsidRPr="00B34CCD" w:rsidRDefault="00061DF1" w:rsidP="00E2239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20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D90C5B">
      <w:rPr>
        <w:rFonts w:ascii="Angsana New" w:hAnsi="Angsana New"/>
        <w:b/>
        <w:bCs/>
        <w:sz w:val="32"/>
        <w:szCs w:val="32"/>
        <w:cs/>
      </w:rPr>
      <w:t xml:space="preserve">บริษัท หาดทิพย์ จำกัด (มหาชน)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17C8CBF2" w14:textId="77777777" w:rsidR="00061DF1" w:rsidRDefault="00061DF1" w:rsidP="00E22395">
    <w:pPr>
      <w:pStyle w:val="Heading5"/>
      <w:tabs>
        <w:tab w:val="clear" w:pos="540"/>
      </w:tabs>
      <w:rPr>
        <w:rFonts w:ascii="Angsana New" w:hAnsi="Angsana New" w:cs="Angsana New"/>
      </w:rPr>
    </w:pPr>
    <w:r w:rsidRPr="00D90C5B">
      <w:rPr>
        <w:rFonts w:ascii="Angsana New" w:hAnsi="Angsana New" w:cs="Angsana New"/>
        <w:cs/>
      </w:rPr>
      <w:t>หมายเหตุประกอบงบการเงิน</w:t>
    </w:r>
  </w:p>
  <w:p w14:paraId="0D44C47B" w14:textId="06091251" w:rsidR="00061DF1" w:rsidRDefault="00061DF1" w:rsidP="00E2239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C35DF3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1E1B1A">
      <w:rPr>
        <w:rFonts w:ascii="Angsana New" w:hAnsi="Angsana New"/>
        <w:b/>
        <w:bCs/>
        <w:sz w:val="32"/>
        <w:szCs w:val="32"/>
      </w:rPr>
      <w:t>3</w:t>
    </w:r>
    <w:r>
      <w:rPr>
        <w:rFonts w:ascii="Angsana New" w:hAnsi="Angsana New"/>
        <w:b/>
        <w:bCs/>
        <w:sz w:val="32"/>
        <w:szCs w:val="32"/>
      </w:rPr>
      <w:t>1</w:t>
    </w:r>
    <w:r w:rsidRPr="00C35DF3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 w:rsidRPr="001E1B1A">
      <w:rPr>
        <w:rFonts w:ascii="Angsana New" w:hAnsi="Angsana New"/>
        <w:b/>
        <w:bCs/>
        <w:sz w:val="32"/>
        <w:szCs w:val="32"/>
      </w:rPr>
      <w:t>256</w:t>
    </w:r>
    <w:r w:rsidR="00627EAC">
      <w:rPr>
        <w:rFonts w:ascii="Angsana New" w:hAnsi="Angsana New"/>
        <w:b/>
        <w:bCs/>
        <w:sz w:val="32"/>
        <w:szCs w:val="32"/>
      </w:rPr>
      <w:t>7</w:t>
    </w:r>
  </w:p>
  <w:p w14:paraId="223253B0" w14:textId="77777777" w:rsidR="00061DF1" w:rsidRPr="00204BD2" w:rsidRDefault="00061DF1" w:rsidP="00204BD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759D3B" w14:textId="77777777" w:rsidR="00061DF1" w:rsidRPr="00B34CCD" w:rsidRDefault="00061DF1" w:rsidP="00D528F2">
    <w:pPr>
      <w:tabs>
        <w:tab w:val="clear" w:pos="227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left="720" w:hanging="180"/>
      <w:rPr>
        <w:rFonts w:ascii="Angsana New" w:hAnsi="Angsana New"/>
        <w:b/>
        <w:bCs/>
        <w:sz w:val="32"/>
        <w:szCs w:val="32"/>
        <w:cs/>
      </w:rPr>
    </w:pPr>
    <w:r w:rsidRPr="00D90C5B">
      <w:rPr>
        <w:rFonts w:ascii="Angsana New" w:hAnsi="Angsana New"/>
        <w:b/>
        <w:bCs/>
        <w:sz w:val="32"/>
        <w:szCs w:val="32"/>
        <w:cs/>
      </w:rPr>
      <w:t xml:space="preserve">บริษัท หาดทิพย์ จำกัด (มหาชน)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6A1DDDF0" w14:textId="77777777" w:rsidR="00061DF1" w:rsidRDefault="00061DF1" w:rsidP="00D528F2">
    <w:pPr>
      <w:pStyle w:val="Heading5"/>
      <w:tabs>
        <w:tab w:val="left" w:pos="450"/>
      </w:tabs>
      <w:ind w:left="720" w:hanging="180"/>
      <w:rPr>
        <w:rFonts w:ascii="Angsana New" w:hAnsi="Angsana New" w:cs="Angsana New"/>
      </w:rPr>
    </w:pPr>
    <w:r w:rsidRPr="00D90C5B">
      <w:rPr>
        <w:rFonts w:ascii="Angsana New" w:hAnsi="Angsana New" w:cs="Angsana New"/>
        <w:cs/>
      </w:rPr>
      <w:t>หมายเหตุประกอบงบการเงิน</w:t>
    </w:r>
  </w:p>
  <w:p w14:paraId="16D8239F" w14:textId="55F21DA8" w:rsidR="00061DF1" w:rsidRDefault="00061DF1" w:rsidP="00D528F2">
    <w:pPr>
      <w:pStyle w:val="Header"/>
      <w:tabs>
        <w:tab w:val="clear" w:pos="227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540"/>
      </w:tabs>
      <w:ind w:left="720" w:hanging="180"/>
      <w:rPr>
        <w:rFonts w:ascii="Angsana New" w:hAnsi="Angsana New"/>
        <w:b/>
        <w:bCs/>
        <w:sz w:val="32"/>
        <w:szCs w:val="32"/>
      </w:rPr>
    </w:pPr>
    <w:r w:rsidRPr="00C35DF3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1E1B1A">
      <w:rPr>
        <w:rFonts w:ascii="Angsana New" w:hAnsi="Angsana New"/>
        <w:b/>
        <w:bCs/>
        <w:sz w:val="32"/>
        <w:szCs w:val="32"/>
      </w:rPr>
      <w:t>3</w:t>
    </w:r>
    <w:r>
      <w:rPr>
        <w:rFonts w:ascii="Angsana New" w:hAnsi="Angsana New"/>
        <w:b/>
        <w:bCs/>
        <w:sz w:val="32"/>
        <w:szCs w:val="32"/>
      </w:rPr>
      <w:t>1</w:t>
    </w:r>
    <w:r w:rsidRPr="00C35DF3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 w:rsidRPr="001E1B1A">
      <w:rPr>
        <w:rFonts w:ascii="Angsana New" w:hAnsi="Angsana New"/>
        <w:b/>
        <w:bCs/>
        <w:sz w:val="32"/>
        <w:szCs w:val="32"/>
      </w:rPr>
      <w:t>256</w:t>
    </w:r>
    <w:r w:rsidR="004104F8">
      <w:rPr>
        <w:rFonts w:ascii="Angsana New" w:hAnsi="Angsana New"/>
        <w:b/>
        <w:bCs/>
        <w:sz w:val="32"/>
        <w:szCs w:val="32"/>
      </w:rPr>
      <w:t>7</w:t>
    </w:r>
  </w:p>
  <w:p w14:paraId="7CDB3FA8" w14:textId="77777777" w:rsidR="00061DF1" w:rsidRDefault="00061DF1" w:rsidP="00D528F2">
    <w:pPr>
      <w:pStyle w:val="Header"/>
      <w:tabs>
        <w:tab w:val="left" w:pos="720"/>
      </w:tabs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E16A38" w14:textId="77777777" w:rsidR="00061DF1" w:rsidRPr="00B34CCD" w:rsidRDefault="00061DF1" w:rsidP="0086078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540"/>
      </w:tabs>
      <w:spacing w:line="240" w:lineRule="auto"/>
      <w:ind w:left="540" w:hanging="540"/>
      <w:rPr>
        <w:rFonts w:ascii="Angsana New" w:hAnsi="Angsana New"/>
        <w:b/>
        <w:bCs/>
        <w:sz w:val="32"/>
        <w:szCs w:val="32"/>
        <w:cs/>
      </w:rPr>
    </w:pPr>
    <w:r w:rsidRPr="00D90C5B">
      <w:rPr>
        <w:rFonts w:ascii="Angsana New" w:hAnsi="Angsana New"/>
        <w:b/>
        <w:bCs/>
        <w:sz w:val="32"/>
        <w:szCs w:val="32"/>
        <w:cs/>
      </w:rPr>
      <w:t xml:space="preserve">บริษัท หาดทิพย์ จำกัด (มหาชน)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61B48BF5" w14:textId="77777777" w:rsidR="00061DF1" w:rsidRDefault="00061DF1" w:rsidP="00860781">
    <w:pPr>
      <w:pStyle w:val="Heading5"/>
      <w:tabs>
        <w:tab w:val="left" w:pos="450"/>
      </w:tabs>
      <w:ind w:left="540" w:hanging="540"/>
      <w:rPr>
        <w:rFonts w:ascii="Angsana New" w:hAnsi="Angsana New" w:cs="Angsana New"/>
      </w:rPr>
    </w:pPr>
    <w:r w:rsidRPr="00D90C5B">
      <w:rPr>
        <w:rFonts w:ascii="Angsana New" w:hAnsi="Angsana New" w:cs="Angsana New"/>
        <w:cs/>
      </w:rPr>
      <w:t>หมายเหตุประกอบงบการเงิน</w:t>
    </w:r>
  </w:p>
  <w:p w14:paraId="666A16E2" w14:textId="42FE43EB" w:rsidR="00061DF1" w:rsidRDefault="00061DF1" w:rsidP="00860781">
    <w:pPr>
      <w:pStyle w:val="Header"/>
      <w:tabs>
        <w:tab w:val="clear" w:pos="227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540"/>
      </w:tabs>
      <w:ind w:left="540" w:hanging="540"/>
      <w:rPr>
        <w:rFonts w:ascii="Angsana New" w:hAnsi="Angsana New"/>
        <w:b/>
        <w:bCs/>
        <w:sz w:val="32"/>
        <w:szCs w:val="32"/>
      </w:rPr>
    </w:pPr>
    <w:r w:rsidRPr="00C35DF3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1E1B1A">
      <w:rPr>
        <w:rFonts w:ascii="Angsana New" w:hAnsi="Angsana New"/>
        <w:b/>
        <w:bCs/>
        <w:sz w:val="32"/>
        <w:szCs w:val="32"/>
      </w:rPr>
      <w:t>3</w:t>
    </w:r>
    <w:r>
      <w:rPr>
        <w:rFonts w:ascii="Angsana New" w:hAnsi="Angsana New"/>
        <w:b/>
        <w:bCs/>
        <w:sz w:val="32"/>
        <w:szCs w:val="32"/>
      </w:rPr>
      <w:t>1</w:t>
    </w:r>
    <w:r w:rsidRPr="00C35DF3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 w:rsidRPr="001E1B1A">
      <w:rPr>
        <w:rFonts w:ascii="Angsana New" w:hAnsi="Angsana New"/>
        <w:b/>
        <w:bCs/>
        <w:sz w:val="32"/>
        <w:szCs w:val="32"/>
      </w:rPr>
      <w:t>256</w:t>
    </w:r>
    <w:r w:rsidR="00DE2EB5">
      <w:rPr>
        <w:rFonts w:ascii="Angsana New" w:hAnsi="Angsana New"/>
        <w:b/>
        <w:bCs/>
        <w:sz w:val="32"/>
        <w:szCs w:val="32"/>
      </w:rPr>
      <w:t>7</w:t>
    </w:r>
  </w:p>
  <w:p w14:paraId="0EFCD6FD" w14:textId="77777777" w:rsidR="00061DF1" w:rsidRDefault="00061DF1">
    <w:pPr>
      <w:pStyle w:val="Header"/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B2C17F" w14:textId="77777777" w:rsidR="00061DF1" w:rsidRPr="00B34CCD" w:rsidRDefault="00061DF1" w:rsidP="0056604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540"/>
      </w:tabs>
      <w:spacing w:line="240" w:lineRule="auto"/>
      <w:ind w:left="540"/>
      <w:rPr>
        <w:rFonts w:ascii="Angsana New" w:hAnsi="Angsana New"/>
        <w:b/>
        <w:bCs/>
        <w:sz w:val="32"/>
        <w:szCs w:val="32"/>
        <w:cs/>
      </w:rPr>
    </w:pPr>
    <w:r w:rsidRPr="00D90C5B">
      <w:rPr>
        <w:rFonts w:ascii="Angsana New" w:hAnsi="Angsana New"/>
        <w:b/>
        <w:bCs/>
        <w:sz w:val="32"/>
        <w:szCs w:val="32"/>
        <w:cs/>
      </w:rPr>
      <w:t xml:space="preserve">บริษัท หาดทิพย์ จำกัด (มหาชน)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3CB5F2C3" w14:textId="77777777" w:rsidR="00061DF1" w:rsidRDefault="00061DF1" w:rsidP="0056604D">
    <w:pPr>
      <w:pStyle w:val="Heading5"/>
      <w:tabs>
        <w:tab w:val="left" w:pos="450"/>
      </w:tabs>
      <w:ind w:left="540"/>
      <w:rPr>
        <w:rFonts w:ascii="Angsana New" w:hAnsi="Angsana New" w:cs="Angsana New"/>
      </w:rPr>
    </w:pPr>
    <w:r w:rsidRPr="00D90C5B">
      <w:rPr>
        <w:rFonts w:ascii="Angsana New" w:hAnsi="Angsana New" w:cs="Angsana New"/>
        <w:cs/>
      </w:rPr>
      <w:t>หมายเหตุประกอบงบการเงิน</w:t>
    </w:r>
  </w:p>
  <w:p w14:paraId="2B2F0393" w14:textId="21D6C773" w:rsidR="00061DF1" w:rsidRDefault="00061DF1" w:rsidP="0056604D">
    <w:pPr>
      <w:pStyle w:val="Header"/>
      <w:tabs>
        <w:tab w:val="clear" w:pos="227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540"/>
      </w:tabs>
      <w:ind w:left="540"/>
      <w:rPr>
        <w:rFonts w:ascii="Angsana New" w:hAnsi="Angsana New"/>
        <w:b/>
        <w:bCs/>
        <w:sz w:val="32"/>
        <w:szCs w:val="32"/>
      </w:rPr>
    </w:pPr>
    <w:r w:rsidRPr="00C35DF3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1E1B1A">
      <w:rPr>
        <w:rFonts w:ascii="Angsana New" w:hAnsi="Angsana New"/>
        <w:b/>
        <w:bCs/>
        <w:sz w:val="32"/>
        <w:szCs w:val="32"/>
      </w:rPr>
      <w:t>3</w:t>
    </w:r>
    <w:r>
      <w:rPr>
        <w:rFonts w:ascii="Angsana New" w:hAnsi="Angsana New"/>
        <w:b/>
        <w:bCs/>
        <w:sz w:val="32"/>
        <w:szCs w:val="32"/>
      </w:rPr>
      <w:t>1</w:t>
    </w:r>
    <w:r w:rsidRPr="00C35DF3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 w:rsidRPr="001E1B1A">
      <w:rPr>
        <w:rFonts w:ascii="Angsana New" w:hAnsi="Angsana New"/>
        <w:b/>
        <w:bCs/>
        <w:sz w:val="32"/>
        <w:szCs w:val="32"/>
      </w:rPr>
      <w:t>256</w:t>
    </w:r>
    <w:r w:rsidR="00C57728">
      <w:rPr>
        <w:rFonts w:ascii="Angsana New" w:hAnsi="Angsana New"/>
        <w:b/>
        <w:bCs/>
        <w:sz w:val="32"/>
        <w:szCs w:val="32"/>
      </w:rPr>
      <w:t>7</w:t>
    </w:r>
  </w:p>
  <w:p w14:paraId="45A8E4FC" w14:textId="77777777" w:rsidR="00061DF1" w:rsidRDefault="00061DF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5FE1DBD"/>
    <w:multiLevelType w:val="hybridMultilevel"/>
    <w:tmpl w:val="2C563E6A"/>
    <w:lvl w:ilvl="0" w:tplc="F4203614">
      <w:start w:val="1"/>
      <w:numFmt w:val="thaiLetters"/>
      <w:lvlText w:val="(%1)"/>
      <w:lvlJc w:val="left"/>
      <w:pPr>
        <w:ind w:left="72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66E6B3A"/>
    <w:multiLevelType w:val="hybridMultilevel"/>
    <w:tmpl w:val="D8048896"/>
    <w:lvl w:ilvl="0" w:tplc="FF564D6C">
      <w:start w:val="2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DC2B61"/>
    <w:multiLevelType w:val="hybridMultilevel"/>
    <w:tmpl w:val="869ECFFE"/>
    <w:lvl w:ilvl="0" w:tplc="E9065056">
      <w:start w:val="23"/>
      <w:numFmt w:val="decimal"/>
      <w:lvlText w:val="%1"/>
      <w:lvlJc w:val="left"/>
      <w:pPr>
        <w:ind w:left="7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0" w:hanging="360"/>
      </w:pPr>
    </w:lvl>
    <w:lvl w:ilvl="2" w:tplc="0409001B" w:tentative="1">
      <w:start w:val="1"/>
      <w:numFmt w:val="lowerRoman"/>
      <w:lvlText w:val="%3."/>
      <w:lvlJc w:val="right"/>
      <w:pPr>
        <w:ind w:left="2140" w:hanging="180"/>
      </w:pPr>
    </w:lvl>
    <w:lvl w:ilvl="3" w:tplc="0409000F" w:tentative="1">
      <w:start w:val="1"/>
      <w:numFmt w:val="decimal"/>
      <w:lvlText w:val="%4."/>
      <w:lvlJc w:val="left"/>
      <w:pPr>
        <w:ind w:left="2860" w:hanging="360"/>
      </w:pPr>
    </w:lvl>
    <w:lvl w:ilvl="4" w:tplc="04090019" w:tentative="1">
      <w:start w:val="1"/>
      <w:numFmt w:val="lowerLetter"/>
      <w:lvlText w:val="%5."/>
      <w:lvlJc w:val="left"/>
      <w:pPr>
        <w:ind w:left="3580" w:hanging="360"/>
      </w:pPr>
    </w:lvl>
    <w:lvl w:ilvl="5" w:tplc="0409001B" w:tentative="1">
      <w:start w:val="1"/>
      <w:numFmt w:val="lowerRoman"/>
      <w:lvlText w:val="%6."/>
      <w:lvlJc w:val="right"/>
      <w:pPr>
        <w:ind w:left="4300" w:hanging="180"/>
      </w:pPr>
    </w:lvl>
    <w:lvl w:ilvl="6" w:tplc="0409000F" w:tentative="1">
      <w:start w:val="1"/>
      <w:numFmt w:val="decimal"/>
      <w:lvlText w:val="%7."/>
      <w:lvlJc w:val="left"/>
      <w:pPr>
        <w:ind w:left="5020" w:hanging="360"/>
      </w:pPr>
    </w:lvl>
    <w:lvl w:ilvl="7" w:tplc="04090019" w:tentative="1">
      <w:start w:val="1"/>
      <w:numFmt w:val="lowerLetter"/>
      <w:lvlText w:val="%8."/>
      <w:lvlJc w:val="left"/>
      <w:pPr>
        <w:ind w:left="5740" w:hanging="360"/>
      </w:pPr>
    </w:lvl>
    <w:lvl w:ilvl="8" w:tplc="040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3" w15:restartNumberingAfterBreak="0">
    <w:nsid w:val="0AE94B0D"/>
    <w:multiLevelType w:val="hybridMultilevel"/>
    <w:tmpl w:val="0026008C"/>
    <w:lvl w:ilvl="0" w:tplc="FF564D6C">
      <w:start w:val="2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0E436345"/>
    <w:multiLevelType w:val="hybridMultilevel"/>
    <w:tmpl w:val="B76C19EE"/>
    <w:lvl w:ilvl="0" w:tplc="FF564D6C">
      <w:start w:val="2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5F80FEB"/>
    <w:multiLevelType w:val="hybridMultilevel"/>
    <w:tmpl w:val="CD76D968"/>
    <w:lvl w:ilvl="0" w:tplc="E94C89D8">
      <w:numFmt w:val="bullet"/>
      <w:lvlText w:val="-"/>
      <w:lvlJc w:val="left"/>
      <w:pPr>
        <w:ind w:left="720" w:hanging="360"/>
      </w:pPr>
      <w:rPr>
        <w:rFonts w:ascii="Univers 45 Light" w:eastAsia="Times New Roman" w:hAnsi="Univers 45 Light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92C6DF5"/>
    <w:multiLevelType w:val="multilevel"/>
    <w:tmpl w:val="F99806B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700"/>
        </w:tabs>
        <w:ind w:left="700" w:hanging="340"/>
      </w:pPr>
      <w:rPr>
        <w:rFonts w:ascii="9999999" w:hAnsi="9999999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8" w15:restartNumberingAfterBreak="0">
    <w:nsid w:val="192D0368"/>
    <w:multiLevelType w:val="hybridMultilevel"/>
    <w:tmpl w:val="30AC7ED6"/>
    <w:lvl w:ilvl="0" w:tplc="9754096C">
      <w:start w:val="1"/>
      <w:numFmt w:val="decimal"/>
      <w:lvlText w:val="(%1)"/>
      <w:lvlJc w:val="left"/>
      <w:pPr>
        <w:ind w:left="900" w:hanging="360"/>
      </w:pPr>
      <w:rPr>
        <w:rFonts w:cs="Angsana New"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24F50482"/>
    <w:multiLevelType w:val="hybridMultilevel"/>
    <w:tmpl w:val="70303B92"/>
    <w:lvl w:ilvl="0" w:tplc="FF564D6C">
      <w:start w:val="2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1" w15:restartNumberingAfterBreak="0">
    <w:nsid w:val="2E8D1A72"/>
    <w:multiLevelType w:val="singleLevel"/>
    <w:tmpl w:val="BE80B26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2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3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3A0B0104"/>
    <w:multiLevelType w:val="hybridMultilevel"/>
    <w:tmpl w:val="BBFAFB5E"/>
    <w:lvl w:ilvl="0" w:tplc="0BAC2244">
      <w:start w:val="1"/>
      <w:numFmt w:val="thaiLetters"/>
      <w:lvlText w:val="(%1)"/>
      <w:lvlJc w:val="left"/>
      <w:pPr>
        <w:ind w:left="720" w:hanging="360"/>
      </w:pPr>
      <w:rPr>
        <w:rFonts w:hint="default"/>
        <w:b w:val="0"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6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7" w15:restartNumberingAfterBreak="0">
    <w:nsid w:val="4599481D"/>
    <w:multiLevelType w:val="hybridMultilevel"/>
    <w:tmpl w:val="1DB2AD3C"/>
    <w:lvl w:ilvl="0" w:tplc="A7005136">
      <w:start w:val="2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9" w15:restartNumberingAfterBreak="0">
    <w:nsid w:val="59875ABC"/>
    <w:multiLevelType w:val="multilevel"/>
    <w:tmpl w:val="F99806B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700"/>
        </w:tabs>
        <w:ind w:left="700" w:hanging="340"/>
      </w:pPr>
      <w:rPr>
        <w:rFonts w:ascii="9999999" w:hAnsi="9999999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0" w15:restartNumberingAfterBreak="0">
    <w:nsid w:val="5CDD4962"/>
    <w:multiLevelType w:val="hybridMultilevel"/>
    <w:tmpl w:val="67140872"/>
    <w:lvl w:ilvl="0" w:tplc="FF564D6C">
      <w:start w:val="2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EE70FB5"/>
    <w:multiLevelType w:val="singleLevel"/>
    <w:tmpl w:val="F56A7C0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2" w15:restartNumberingAfterBreak="0">
    <w:nsid w:val="5FBE3968"/>
    <w:multiLevelType w:val="hybridMultilevel"/>
    <w:tmpl w:val="3416B21C"/>
    <w:lvl w:ilvl="0" w:tplc="FF564D6C">
      <w:start w:val="2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25238DC"/>
    <w:multiLevelType w:val="multilevel"/>
    <w:tmpl w:val="F99806B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700"/>
        </w:tabs>
        <w:ind w:left="700" w:hanging="340"/>
      </w:pPr>
      <w:rPr>
        <w:rFonts w:ascii="9999999" w:hAnsi="9999999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4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5" w15:restartNumberingAfterBreak="0">
    <w:nsid w:val="6E3413C1"/>
    <w:multiLevelType w:val="hybridMultilevel"/>
    <w:tmpl w:val="3CAE530E"/>
    <w:lvl w:ilvl="0" w:tplc="5CCEAD20"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EEC3408"/>
    <w:multiLevelType w:val="hybridMultilevel"/>
    <w:tmpl w:val="BF22053C"/>
    <w:lvl w:ilvl="0" w:tplc="FF564D6C">
      <w:start w:val="2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0F549DD"/>
    <w:multiLevelType w:val="hybridMultilevel"/>
    <w:tmpl w:val="FE8AB846"/>
    <w:lvl w:ilvl="0" w:tplc="FF564D6C">
      <w:start w:val="2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400650F"/>
    <w:multiLevelType w:val="multilevel"/>
    <w:tmpl w:val="F99806B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700"/>
        </w:tabs>
        <w:ind w:left="700" w:hanging="340"/>
      </w:pPr>
      <w:rPr>
        <w:rFonts w:ascii="9999999" w:hAnsi="9999999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9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cs"/>
        <w:color w:val="auto"/>
        <w:sz w:val="22"/>
      </w:rPr>
    </w:lvl>
  </w:abstractNum>
  <w:abstractNum w:abstractNumId="40" w15:restartNumberingAfterBreak="0">
    <w:nsid w:val="7B802B37"/>
    <w:multiLevelType w:val="hybridMultilevel"/>
    <w:tmpl w:val="19A6415C"/>
    <w:lvl w:ilvl="0" w:tplc="3EBE490E">
      <w:start w:val="2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D0D260A"/>
    <w:multiLevelType w:val="multilevel"/>
    <w:tmpl w:val="1A0ED5F4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2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hint="default"/>
        <w:b w:val="0"/>
        <w:bCs w:val="0"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42" w15:restartNumberingAfterBreak="0">
    <w:nsid w:val="7E874626"/>
    <w:multiLevelType w:val="multilevel"/>
    <w:tmpl w:val="0838C0E6"/>
    <w:lvl w:ilvl="0">
      <w:start w:val="22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700"/>
        </w:tabs>
        <w:ind w:left="700" w:hanging="340"/>
      </w:pPr>
      <w:rPr>
        <w:rFonts w:ascii="9999999" w:hAnsi="9999999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num w:numId="1" w16cid:durableId="1597905948">
    <w:abstractNumId w:val="6"/>
  </w:num>
  <w:num w:numId="2" w16cid:durableId="565648710">
    <w:abstractNumId w:val="5"/>
  </w:num>
  <w:num w:numId="3" w16cid:durableId="1985616799">
    <w:abstractNumId w:val="9"/>
  </w:num>
  <w:num w:numId="4" w16cid:durableId="2171999">
    <w:abstractNumId w:val="7"/>
  </w:num>
  <w:num w:numId="5" w16cid:durableId="163667845">
    <w:abstractNumId w:val="8"/>
  </w:num>
  <w:num w:numId="6" w16cid:durableId="796721762">
    <w:abstractNumId w:val="3"/>
  </w:num>
  <w:num w:numId="7" w16cid:durableId="32193295">
    <w:abstractNumId w:val="2"/>
  </w:num>
  <w:num w:numId="8" w16cid:durableId="1084495908">
    <w:abstractNumId w:val="0"/>
  </w:num>
  <w:num w:numId="9" w16cid:durableId="558175049">
    <w:abstractNumId w:val="1"/>
  </w:num>
  <w:num w:numId="10" w16cid:durableId="717509733">
    <w:abstractNumId w:val="4"/>
  </w:num>
  <w:num w:numId="11" w16cid:durableId="1454985571">
    <w:abstractNumId w:val="25"/>
  </w:num>
  <w:num w:numId="12" w16cid:durableId="767849267">
    <w:abstractNumId w:val="20"/>
  </w:num>
  <w:num w:numId="13" w16cid:durableId="1738938822">
    <w:abstractNumId w:val="34"/>
  </w:num>
  <w:num w:numId="14" w16cid:durableId="2115132787">
    <w:abstractNumId w:val="22"/>
  </w:num>
  <w:num w:numId="15" w16cid:durableId="12541883">
    <w:abstractNumId w:val="26"/>
  </w:num>
  <w:num w:numId="16" w16cid:durableId="1511793192">
    <w:abstractNumId w:val="29"/>
  </w:num>
  <w:num w:numId="17" w16cid:durableId="1926037623">
    <w:abstractNumId w:val="14"/>
  </w:num>
  <w:num w:numId="18" w16cid:durableId="1295217899">
    <w:abstractNumId w:val="16"/>
  </w:num>
  <w:num w:numId="19" w16cid:durableId="1395813145">
    <w:abstractNumId w:val="10"/>
  </w:num>
  <w:num w:numId="20" w16cid:durableId="758215708">
    <w:abstractNumId w:val="23"/>
  </w:num>
  <w:num w:numId="21" w16cid:durableId="1303580381">
    <w:abstractNumId w:val="35"/>
  </w:num>
  <w:num w:numId="22" w16cid:durableId="595602490">
    <w:abstractNumId w:val="18"/>
  </w:num>
  <w:num w:numId="23" w16cid:durableId="1062411856">
    <w:abstractNumId w:val="39"/>
  </w:num>
  <w:num w:numId="24" w16cid:durableId="1311524002">
    <w:abstractNumId w:val="38"/>
  </w:num>
  <w:num w:numId="25" w16cid:durableId="1628392325">
    <w:abstractNumId w:val="42"/>
  </w:num>
  <w:num w:numId="26" w16cid:durableId="2035379113">
    <w:abstractNumId w:val="12"/>
  </w:num>
  <w:num w:numId="27" w16cid:durableId="1670216">
    <w:abstractNumId w:val="40"/>
  </w:num>
  <w:num w:numId="28" w16cid:durableId="1225066935">
    <w:abstractNumId w:val="27"/>
  </w:num>
  <w:num w:numId="29" w16cid:durableId="529682416">
    <w:abstractNumId w:val="15"/>
  </w:num>
  <w:num w:numId="30" w16cid:durableId="1926264555">
    <w:abstractNumId w:val="32"/>
  </w:num>
  <w:num w:numId="31" w16cid:durableId="1412771591">
    <w:abstractNumId w:val="36"/>
  </w:num>
  <w:num w:numId="32" w16cid:durableId="671108200">
    <w:abstractNumId w:val="11"/>
  </w:num>
  <w:num w:numId="33" w16cid:durableId="167059669">
    <w:abstractNumId w:val="30"/>
  </w:num>
  <w:num w:numId="34" w16cid:durableId="1401899998">
    <w:abstractNumId w:val="19"/>
  </w:num>
  <w:num w:numId="35" w16cid:durableId="1579511438">
    <w:abstractNumId w:val="13"/>
  </w:num>
  <w:num w:numId="36" w16cid:durableId="44719500">
    <w:abstractNumId w:val="37"/>
  </w:num>
  <w:num w:numId="37" w16cid:durableId="959068522">
    <w:abstractNumId w:val="24"/>
  </w:num>
  <w:num w:numId="38" w16cid:durableId="2128889222">
    <w:abstractNumId w:val="41"/>
  </w:num>
  <w:num w:numId="39" w16cid:durableId="469633928">
    <w:abstractNumId w:val="17"/>
  </w:num>
  <w:num w:numId="40" w16cid:durableId="69280632">
    <w:abstractNumId w:val="33"/>
  </w:num>
  <w:num w:numId="41" w16cid:durableId="709956642">
    <w:abstractNumId w:val="28"/>
  </w:num>
  <w:num w:numId="42" w16cid:durableId="1047801082">
    <w:abstractNumId w:val="21"/>
  </w:num>
  <w:num w:numId="43" w16cid:durableId="1885485902">
    <w:abstractNumId w:val="31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2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GVData" w:val="ew0KICAiZG9jSUQiOiAiZmI4YmVmOTctMWFjNi00MjM0LTljZDUtMjI4MTlmMWI0NzdmIg0KfQ=="/>
    <w:docVar w:name="GVData0" w:val="(end)"/>
  </w:docVars>
  <w:rsids>
    <w:rsidRoot w:val="00B56114"/>
    <w:rsid w:val="00000134"/>
    <w:rsid w:val="00000393"/>
    <w:rsid w:val="0000041E"/>
    <w:rsid w:val="00000514"/>
    <w:rsid w:val="000005F7"/>
    <w:rsid w:val="00000868"/>
    <w:rsid w:val="0000086B"/>
    <w:rsid w:val="000008D3"/>
    <w:rsid w:val="00000A73"/>
    <w:rsid w:val="00000AF2"/>
    <w:rsid w:val="00000C46"/>
    <w:rsid w:val="00000E3B"/>
    <w:rsid w:val="00000F2C"/>
    <w:rsid w:val="00000F8B"/>
    <w:rsid w:val="000011FC"/>
    <w:rsid w:val="00001246"/>
    <w:rsid w:val="000013E3"/>
    <w:rsid w:val="0000149C"/>
    <w:rsid w:val="0000157A"/>
    <w:rsid w:val="00001758"/>
    <w:rsid w:val="00001800"/>
    <w:rsid w:val="00001831"/>
    <w:rsid w:val="000018EE"/>
    <w:rsid w:val="00001C79"/>
    <w:rsid w:val="00001D7A"/>
    <w:rsid w:val="00001FDF"/>
    <w:rsid w:val="00002158"/>
    <w:rsid w:val="000021D8"/>
    <w:rsid w:val="000025FE"/>
    <w:rsid w:val="00002776"/>
    <w:rsid w:val="00002C9A"/>
    <w:rsid w:val="000030A4"/>
    <w:rsid w:val="0000332D"/>
    <w:rsid w:val="0000346C"/>
    <w:rsid w:val="00003529"/>
    <w:rsid w:val="00003758"/>
    <w:rsid w:val="00003906"/>
    <w:rsid w:val="00003A00"/>
    <w:rsid w:val="00003ABD"/>
    <w:rsid w:val="00003B2E"/>
    <w:rsid w:val="00003B8C"/>
    <w:rsid w:val="00003CFF"/>
    <w:rsid w:val="00003D19"/>
    <w:rsid w:val="00003D38"/>
    <w:rsid w:val="00003F4D"/>
    <w:rsid w:val="00003F52"/>
    <w:rsid w:val="00003FEC"/>
    <w:rsid w:val="00004053"/>
    <w:rsid w:val="00004333"/>
    <w:rsid w:val="00004724"/>
    <w:rsid w:val="0000492C"/>
    <w:rsid w:val="00004BA9"/>
    <w:rsid w:val="00004C1E"/>
    <w:rsid w:val="00004C81"/>
    <w:rsid w:val="00004FDC"/>
    <w:rsid w:val="00005008"/>
    <w:rsid w:val="0000511E"/>
    <w:rsid w:val="000051FD"/>
    <w:rsid w:val="00005239"/>
    <w:rsid w:val="000053A6"/>
    <w:rsid w:val="0000545C"/>
    <w:rsid w:val="0000573F"/>
    <w:rsid w:val="000059B6"/>
    <w:rsid w:val="00005A7D"/>
    <w:rsid w:val="00005D19"/>
    <w:rsid w:val="00005DBE"/>
    <w:rsid w:val="000061BA"/>
    <w:rsid w:val="0000666C"/>
    <w:rsid w:val="000066D7"/>
    <w:rsid w:val="00006786"/>
    <w:rsid w:val="000067CA"/>
    <w:rsid w:val="000067CE"/>
    <w:rsid w:val="00006D44"/>
    <w:rsid w:val="00006F9E"/>
    <w:rsid w:val="0000701F"/>
    <w:rsid w:val="0000705C"/>
    <w:rsid w:val="0000714F"/>
    <w:rsid w:val="0000743D"/>
    <w:rsid w:val="000074DA"/>
    <w:rsid w:val="000078B3"/>
    <w:rsid w:val="0000790E"/>
    <w:rsid w:val="00007977"/>
    <w:rsid w:val="00007986"/>
    <w:rsid w:val="00007B35"/>
    <w:rsid w:val="0001004E"/>
    <w:rsid w:val="000101B0"/>
    <w:rsid w:val="0001043E"/>
    <w:rsid w:val="0001053A"/>
    <w:rsid w:val="000106DB"/>
    <w:rsid w:val="00010745"/>
    <w:rsid w:val="00010803"/>
    <w:rsid w:val="0001097A"/>
    <w:rsid w:val="00010A59"/>
    <w:rsid w:val="00010CDD"/>
    <w:rsid w:val="00010DBF"/>
    <w:rsid w:val="00010E1E"/>
    <w:rsid w:val="00010E74"/>
    <w:rsid w:val="00011000"/>
    <w:rsid w:val="000110CA"/>
    <w:rsid w:val="00011186"/>
    <w:rsid w:val="0001137C"/>
    <w:rsid w:val="000113D7"/>
    <w:rsid w:val="000113FF"/>
    <w:rsid w:val="000114F4"/>
    <w:rsid w:val="00011846"/>
    <w:rsid w:val="00011897"/>
    <w:rsid w:val="00011B4F"/>
    <w:rsid w:val="00011B92"/>
    <w:rsid w:val="00011BFD"/>
    <w:rsid w:val="00011E96"/>
    <w:rsid w:val="00012014"/>
    <w:rsid w:val="000122C0"/>
    <w:rsid w:val="000123F9"/>
    <w:rsid w:val="0001299F"/>
    <w:rsid w:val="00012DE0"/>
    <w:rsid w:val="00013026"/>
    <w:rsid w:val="00013175"/>
    <w:rsid w:val="00013322"/>
    <w:rsid w:val="000133E9"/>
    <w:rsid w:val="000136FB"/>
    <w:rsid w:val="00013735"/>
    <w:rsid w:val="00013813"/>
    <w:rsid w:val="00013ABD"/>
    <w:rsid w:val="00013B38"/>
    <w:rsid w:val="00013BB4"/>
    <w:rsid w:val="00013C44"/>
    <w:rsid w:val="00013CA3"/>
    <w:rsid w:val="00013F44"/>
    <w:rsid w:val="000140D4"/>
    <w:rsid w:val="000140DE"/>
    <w:rsid w:val="0001441F"/>
    <w:rsid w:val="0001450D"/>
    <w:rsid w:val="00014511"/>
    <w:rsid w:val="000145BC"/>
    <w:rsid w:val="00014740"/>
    <w:rsid w:val="00014742"/>
    <w:rsid w:val="00014750"/>
    <w:rsid w:val="00014762"/>
    <w:rsid w:val="00014838"/>
    <w:rsid w:val="00014918"/>
    <w:rsid w:val="00014921"/>
    <w:rsid w:val="0001493C"/>
    <w:rsid w:val="00014CE5"/>
    <w:rsid w:val="00014D08"/>
    <w:rsid w:val="00014D78"/>
    <w:rsid w:val="00014D9F"/>
    <w:rsid w:val="00014F34"/>
    <w:rsid w:val="00015005"/>
    <w:rsid w:val="00015347"/>
    <w:rsid w:val="00015624"/>
    <w:rsid w:val="00015857"/>
    <w:rsid w:val="000158A5"/>
    <w:rsid w:val="000158BC"/>
    <w:rsid w:val="000158EA"/>
    <w:rsid w:val="00015A2D"/>
    <w:rsid w:val="00015BEB"/>
    <w:rsid w:val="00015C6C"/>
    <w:rsid w:val="00015DD1"/>
    <w:rsid w:val="00015E44"/>
    <w:rsid w:val="00015E7F"/>
    <w:rsid w:val="00015F8C"/>
    <w:rsid w:val="000162D7"/>
    <w:rsid w:val="00016304"/>
    <w:rsid w:val="000164FD"/>
    <w:rsid w:val="00016B71"/>
    <w:rsid w:val="00016C4E"/>
    <w:rsid w:val="00016C99"/>
    <w:rsid w:val="00016F8D"/>
    <w:rsid w:val="00017045"/>
    <w:rsid w:val="0001711C"/>
    <w:rsid w:val="00017128"/>
    <w:rsid w:val="0001725A"/>
    <w:rsid w:val="00017329"/>
    <w:rsid w:val="00017413"/>
    <w:rsid w:val="0001757E"/>
    <w:rsid w:val="0001783A"/>
    <w:rsid w:val="0001785B"/>
    <w:rsid w:val="00017BBE"/>
    <w:rsid w:val="0002013C"/>
    <w:rsid w:val="000201B5"/>
    <w:rsid w:val="00020492"/>
    <w:rsid w:val="00020565"/>
    <w:rsid w:val="000205BB"/>
    <w:rsid w:val="000205FC"/>
    <w:rsid w:val="000206AF"/>
    <w:rsid w:val="0002087A"/>
    <w:rsid w:val="0002099B"/>
    <w:rsid w:val="00020B5F"/>
    <w:rsid w:val="00021149"/>
    <w:rsid w:val="000215C4"/>
    <w:rsid w:val="00021635"/>
    <w:rsid w:val="00021751"/>
    <w:rsid w:val="0002185B"/>
    <w:rsid w:val="00021B8C"/>
    <w:rsid w:val="00021CC8"/>
    <w:rsid w:val="00021D82"/>
    <w:rsid w:val="00021E2E"/>
    <w:rsid w:val="00021F0C"/>
    <w:rsid w:val="00022117"/>
    <w:rsid w:val="00022185"/>
    <w:rsid w:val="000221E3"/>
    <w:rsid w:val="00022292"/>
    <w:rsid w:val="000222FA"/>
    <w:rsid w:val="000225E4"/>
    <w:rsid w:val="000228B2"/>
    <w:rsid w:val="00022A62"/>
    <w:rsid w:val="00022A7F"/>
    <w:rsid w:val="00022D0C"/>
    <w:rsid w:val="00022D80"/>
    <w:rsid w:val="00022EF4"/>
    <w:rsid w:val="00023019"/>
    <w:rsid w:val="0002365D"/>
    <w:rsid w:val="00023765"/>
    <w:rsid w:val="000238EF"/>
    <w:rsid w:val="00023A5A"/>
    <w:rsid w:val="00023B49"/>
    <w:rsid w:val="00023BEC"/>
    <w:rsid w:val="00024335"/>
    <w:rsid w:val="00024401"/>
    <w:rsid w:val="000244A7"/>
    <w:rsid w:val="000244F6"/>
    <w:rsid w:val="00024599"/>
    <w:rsid w:val="0002485C"/>
    <w:rsid w:val="00024A73"/>
    <w:rsid w:val="00024ACE"/>
    <w:rsid w:val="00024BC3"/>
    <w:rsid w:val="00024FB9"/>
    <w:rsid w:val="00025122"/>
    <w:rsid w:val="00025132"/>
    <w:rsid w:val="00025725"/>
    <w:rsid w:val="000258CE"/>
    <w:rsid w:val="0002599E"/>
    <w:rsid w:val="00025BB2"/>
    <w:rsid w:val="000262A6"/>
    <w:rsid w:val="0002649C"/>
    <w:rsid w:val="0002655A"/>
    <w:rsid w:val="0002655D"/>
    <w:rsid w:val="0002675E"/>
    <w:rsid w:val="00026A4D"/>
    <w:rsid w:val="00026C4A"/>
    <w:rsid w:val="00026CAD"/>
    <w:rsid w:val="00026D4F"/>
    <w:rsid w:val="00026D8C"/>
    <w:rsid w:val="00026DEB"/>
    <w:rsid w:val="00027104"/>
    <w:rsid w:val="000271E8"/>
    <w:rsid w:val="00027266"/>
    <w:rsid w:val="00027278"/>
    <w:rsid w:val="00027581"/>
    <w:rsid w:val="000275DF"/>
    <w:rsid w:val="00027773"/>
    <w:rsid w:val="000277A8"/>
    <w:rsid w:val="00027A07"/>
    <w:rsid w:val="00027A33"/>
    <w:rsid w:val="00027BCC"/>
    <w:rsid w:val="00027C61"/>
    <w:rsid w:val="00027D05"/>
    <w:rsid w:val="00027D98"/>
    <w:rsid w:val="00030062"/>
    <w:rsid w:val="0003018A"/>
    <w:rsid w:val="000301DB"/>
    <w:rsid w:val="000301E4"/>
    <w:rsid w:val="0003020C"/>
    <w:rsid w:val="00030371"/>
    <w:rsid w:val="00030517"/>
    <w:rsid w:val="00030535"/>
    <w:rsid w:val="00030675"/>
    <w:rsid w:val="00030915"/>
    <w:rsid w:val="00030F5E"/>
    <w:rsid w:val="00031510"/>
    <w:rsid w:val="0003166F"/>
    <w:rsid w:val="00031701"/>
    <w:rsid w:val="0003189F"/>
    <w:rsid w:val="00031933"/>
    <w:rsid w:val="00031DB9"/>
    <w:rsid w:val="00031E58"/>
    <w:rsid w:val="00031E62"/>
    <w:rsid w:val="00031F10"/>
    <w:rsid w:val="00032157"/>
    <w:rsid w:val="000321F6"/>
    <w:rsid w:val="00032846"/>
    <w:rsid w:val="00032AE9"/>
    <w:rsid w:val="00032B26"/>
    <w:rsid w:val="00032C56"/>
    <w:rsid w:val="00032D4B"/>
    <w:rsid w:val="00032E19"/>
    <w:rsid w:val="00032F89"/>
    <w:rsid w:val="0003304F"/>
    <w:rsid w:val="0003305D"/>
    <w:rsid w:val="000330BE"/>
    <w:rsid w:val="00033252"/>
    <w:rsid w:val="000332DF"/>
    <w:rsid w:val="000334E6"/>
    <w:rsid w:val="0003366F"/>
    <w:rsid w:val="00033683"/>
    <w:rsid w:val="000338A4"/>
    <w:rsid w:val="000339AB"/>
    <w:rsid w:val="00033A24"/>
    <w:rsid w:val="00033ACD"/>
    <w:rsid w:val="00033C70"/>
    <w:rsid w:val="00033ECC"/>
    <w:rsid w:val="00033F75"/>
    <w:rsid w:val="000340A9"/>
    <w:rsid w:val="0003453B"/>
    <w:rsid w:val="0003468C"/>
    <w:rsid w:val="000346BE"/>
    <w:rsid w:val="00034ABD"/>
    <w:rsid w:val="00034BA0"/>
    <w:rsid w:val="00034BFE"/>
    <w:rsid w:val="00034E79"/>
    <w:rsid w:val="00034F6E"/>
    <w:rsid w:val="0003512B"/>
    <w:rsid w:val="000351FD"/>
    <w:rsid w:val="00035290"/>
    <w:rsid w:val="00035824"/>
    <w:rsid w:val="00035833"/>
    <w:rsid w:val="00035BA9"/>
    <w:rsid w:val="00035D28"/>
    <w:rsid w:val="00035DEF"/>
    <w:rsid w:val="00035F68"/>
    <w:rsid w:val="00035F75"/>
    <w:rsid w:val="0003607E"/>
    <w:rsid w:val="000360D9"/>
    <w:rsid w:val="000361FC"/>
    <w:rsid w:val="000363B4"/>
    <w:rsid w:val="0003651B"/>
    <w:rsid w:val="000366F4"/>
    <w:rsid w:val="0003682F"/>
    <w:rsid w:val="000369A9"/>
    <w:rsid w:val="000370C2"/>
    <w:rsid w:val="000372E1"/>
    <w:rsid w:val="00037382"/>
    <w:rsid w:val="000374D9"/>
    <w:rsid w:val="00037558"/>
    <w:rsid w:val="000375D2"/>
    <w:rsid w:val="000375EF"/>
    <w:rsid w:val="000377DF"/>
    <w:rsid w:val="00037F30"/>
    <w:rsid w:val="00037F58"/>
    <w:rsid w:val="000400B3"/>
    <w:rsid w:val="0004032A"/>
    <w:rsid w:val="000405AB"/>
    <w:rsid w:val="00040756"/>
    <w:rsid w:val="00040867"/>
    <w:rsid w:val="00040ABA"/>
    <w:rsid w:val="00040B55"/>
    <w:rsid w:val="00040B70"/>
    <w:rsid w:val="00040BE0"/>
    <w:rsid w:val="00040BE3"/>
    <w:rsid w:val="00040DCF"/>
    <w:rsid w:val="00040DF5"/>
    <w:rsid w:val="0004129E"/>
    <w:rsid w:val="0004179A"/>
    <w:rsid w:val="000417F2"/>
    <w:rsid w:val="00041F44"/>
    <w:rsid w:val="0004226C"/>
    <w:rsid w:val="000422DB"/>
    <w:rsid w:val="000423A8"/>
    <w:rsid w:val="00042485"/>
    <w:rsid w:val="000424E2"/>
    <w:rsid w:val="0004261B"/>
    <w:rsid w:val="000426DA"/>
    <w:rsid w:val="00042733"/>
    <w:rsid w:val="00042787"/>
    <w:rsid w:val="000427ED"/>
    <w:rsid w:val="00042806"/>
    <w:rsid w:val="000428F8"/>
    <w:rsid w:val="00042A05"/>
    <w:rsid w:val="00042A54"/>
    <w:rsid w:val="00042BC8"/>
    <w:rsid w:val="00042DA7"/>
    <w:rsid w:val="00043294"/>
    <w:rsid w:val="000433A6"/>
    <w:rsid w:val="000433E3"/>
    <w:rsid w:val="00043421"/>
    <w:rsid w:val="0004349E"/>
    <w:rsid w:val="00043799"/>
    <w:rsid w:val="00043843"/>
    <w:rsid w:val="0004389E"/>
    <w:rsid w:val="000438B0"/>
    <w:rsid w:val="000439C2"/>
    <w:rsid w:val="00043CBD"/>
    <w:rsid w:val="00043DF2"/>
    <w:rsid w:val="00044426"/>
    <w:rsid w:val="00044490"/>
    <w:rsid w:val="000447CD"/>
    <w:rsid w:val="000448AD"/>
    <w:rsid w:val="000448E6"/>
    <w:rsid w:val="00044B14"/>
    <w:rsid w:val="00044BDC"/>
    <w:rsid w:val="00044C34"/>
    <w:rsid w:val="00044C84"/>
    <w:rsid w:val="00044D03"/>
    <w:rsid w:val="00044E27"/>
    <w:rsid w:val="000451D5"/>
    <w:rsid w:val="0004528E"/>
    <w:rsid w:val="000456A0"/>
    <w:rsid w:val="00045965"/>
    <w:rsid w:val="000459D3"/>
    <w:rsid w:val="00045C32"/>
    <w:rsid w:val="00045C45"/>
    <w:rsid w:val="00046187"/>
    <w:rsid w:val="0004623E"/>
    <w:rsid w:val="00046414"/>
    <w:rsid w:val="000467D3"/>
    <w:rsid w:val="0004694B"/>
    <w:rsid w:val="00046974"/>
    <w:rsid w:val="00046B3A"/>
    <w:rsid w:val="00046B66"/>
    <w:rsid w:val="00046EFB"/>
    <w:rsid w:val="00046F24"/>
    <w:rsid w:val="00047072"/>
    <w:rsid w:val="000470A3"/>
    <w:rsid w:val="0004762A"/>
    <w:rsid w:val="0004776C"/>
    <w:rsid w:val="00047B0A"/>
    <w:rsid w:val="00047CE4"/>
    <w:rsid w:val="00047DA2"/>
    <w:rsid w:val="00047EB6"/>
    <w:rsid w:val="00047F22"/>
    <w:rsid w:val="00047F51"/>
    <w:rsid w:val="00047FD3"/>
    <w:rsid w:val="0005046E"/>
    <w:rsid w:val="0005048F"/>
    <w:rsid w:val="000505A3"/>
    <w:rsid w:val="000507ED"/>
    <w:rsid w:val="0005084E"/>
    <w:rsid w:val="00050951"/>
    <w:rsid w:val="00050AB9"/>
    <w:rsid w:val="00050BB3"/>
    <w:rsid w:val="00050C7E"/>
    <w:rsid w:val="00050CDB"/>
    <w:rsid w:val="00050D02"/>
    <w:rsid w:val="00050EA2"/>
    <w:rsid w:val="00050EC6"/>
    <w:rsid w:val="00050EFF"/>
    <w:rsid w:val="000511F8"/>
    <w:rsid w:val="00051492"/>
    <w:rsid w:val="000515AB"/>
    <w:rsid w:val="000518A2"/>
    <w:rsid w:val="00051AB8"/>
    <w:rsid w:val="00051BE5"/>
    <w:rsid w:val="00051C58"/>
    <w:rsid w:val="00051D28"/>
    <w:rsid w:val="00051D5E"/>
    <w:rsid w:val="00051DC3"/>
    <w:rsid w:val="00051E03"/>
    <w:rsid w:val="00051E38"/>
    <w:rsid w:val="00051E71"/>
    <w:rsid w:val="00051EC3"/>
    <w:rsid w:val="00051EEE"/>
    <w:rsid w:val="00052082"/>
    <w:rsid w:val="0005208B"/>
    <w:rsid w:val="0005218E"/>
    <w:rsid w:val="000521D1"/>
    <w:rsid w:val="00052201"/>
    <w:rsid w:val="00052233"/>
    <w:rsid w:val="000524EB"/>
    <w:rsid w:val="00052802"/>
    <w:rsid w:val="00052973"/>
    <w:rsid w:val="00052CB5"/>
    <w:rsid w:val="00052D1A"/>
    <w:rsid w:val="00052E22"/>
    <w:rsid w:val="00052E3D"/>
    <w:rsid w:val="00052F14"/>
    <w:rsid w:val="00052F19"/>
    <w:rsid w:val="00052FB5"/>
    <w:rsid w:val="00053249"/>
    <w:rsid w:val="00053717"/>
    <w:rsid w:val="00053840"/>
    <w:rsid w:val="00053857"/>
    <w:rsid w:val="0005389D"/>
    <w:rsid w:val="00053A22"/>
    <w:rsid w:val="00053B94"/>
    <w:rsid w:val="00053D26"/>
    <w:rsid w:val="00053D61"/>
    <w:rsid w:val="00053E80"/>
    <w:rsid w:val="00054000"/>
    <w:rsid w:val="00054027"/>
    <w:rsid w:val="000540C8"/>
    <w:rsid w:val="00054183"/>
    <w:rsid w:val="00054246"/>
    <w:rsid w:val="00054365"/>
    <w:rsid w:val="000544B8"/>
    <w:rsid w:val="00054780"/>
    <w:rsid w:val="000548E2"/>
    <w:rsid w:val="0005498E"/>
    <w:rsid w:val="000549BB"/>
    <w:rsid w:val="00054B8F"/>
    <w:rsid w:val="00054BA4"/>
    <w:rsid w:val="00054C49"/>
    <w:rsid w:val="00054C5C"/>
    <w:rsid w:val="00054DAA"/>
    <w:rsid w:val="00054FCC"/>
    <w:rsid w:val="00055004"/>
    <w:rsid w:val="0005530C"/>
    <w:rsid w:val="00055329"/>
    <w:rsid w:val="00055492"/>
    <w:rsid w:val="00055562"/>
    <w:rsid w:val="000555F6"/>
    <w:rsid w:val="00055679"/>
    <w:rsid w:val="000556C0"/>
    <w:rsid w:val="0005573A"/>
    <w:rsid w:val="000557CC"/>
    <w:rsid w:val="00055A9A"/>
    <w:rsid w:val="00055AA1"/>
    <w:rsid w:val="00055AC5"/>
    <w:rsid w:val="00055E86"/>
    <w:rsid w:val="00055E8D"/>
    <w:rsid w:val="00055FF1"/>
    <w:rsid w:val="00055FF9"/>
    <w:rsid w:val="000560E1"/>
    <w:rsid w:val="000561ED"/>
    <w:rsid w:val="0005643A"/>
    <w:rsid w:val="0005644D"/>
    <w:rsid w:val="00056483"/>
    <w:rsid w:val="00056545"/>
    <w:rsid w:val="000567A6"/>
    <w:rsid w:val="00056853"/>
    <w:rsid w:val="00056BC3"/>
    <w:rsid w:val="00056CE8"/>
    <w:rsid w:val="00056D5F"/>
    <w:rsid w:val="00056E58"/>
    <w:rsid w:val="000570A5"/>
    <w:rsid w:val="000570BF"/>
    <w:rsid w:val="000571F6"/>
    <w:rsid w:val="000572E5"/>
    <w:rsid w:val="0005754C"/>
    <w:rsid w:val="0005760E"/>
    <w:rsid w:val="000576A0"/>
    <w:rsid w:val="000577E0"/>
    <w:rsid w:val="00057893"/>
    <w:rsid w:val="000579C8"/>
    <w:rsid w:val="00057CBC"/>
    <w:rsid w:val="00057CE3"/>
    <w:rsid w:val="00057D4D"/>
    <w:rsid w:val="00057FAC"/>
    <w:rsid w:val="00060157"/>
    <w:rsid w:val="0006024D"/>
    <w:rsid w:val="00060262"/>
    <w:rsid w:val="000602BC"/>
    <w:rsid w:val="00060496"/>
    <w:rsid w:val="000604F1"/>
    <w:rsid w:val="000606AB"/>
    <w:rsid w:val="0006094F"/>
    <w:rsid w:val="000609AB"/>
    <w:rsid w:val="00060C09"/>
    <w:rsid w:val="00060EF0"/>
    <w:rsid w:val="00060F1A"/>
    <w:rsid w:val="000611A6"/>
    <w:rsid w:val="0006127F"/>
    <w:rsid w:val="000612F2"/>
    <w:rsid w:val="000612F9"/>
    <w:rsid w:val="000617FB"/>
    <w:rsid w:val="0006188E"/>
    <w:rsid w:val="0006190D"/>
    <w:rsid w:val="00061D04"/>
    <w:rsid w:val="00061D06"/>
    <w:rsid w:val="00061DF1"/>
    <w:rsid w:val="00061E51"/>
    <w:rsid w:val="00061ECB"/>
    <w:rsid w:val="00061FA8"/>
    <w:rsid w:val="00061FEA"/>
    <w:rsid w:val="0006214F"/>
    <w:rsid w:val="0006230D"/>
    <w:rsid w:val="00062599"/>
    <w:rsid w:val="000626A8"/>
    <w:rsid w:val="0006281E"/>
    <w:rsid w:val="0006287E"/>
    <w:rsid w:val="00062914"/>
    <w:rsid w:val="00062A4B"/>
    <w:rsid w:val="00062AFE"/>
    <w:rsid w:val="00062BEA"/>
    <w:rsid w:val="00062CF6"/>
    <w:rsid w:val="00062D47"/>
    <w:rsid w:val="00062DE4"/>
    <w:rsid w:val="00062F36"/>
    <w:rsid w:val="0006301C"/>
    <w:rsid w:val="00063242"/>
    <w:rsid w:val="000632B1"/>
    <w:rsid w:val="00063510"/>
    <w:rsid w:val="00063562"/>
    <w:rsid w:val="0006358E"/>
    <w:rsid w:val="000635AA"/>
    <w:rsid w:val="00063826"/>
    <w:rsid w:val="00063DFE"/>
    <w:rsid w:val="00063F89"/>
    <w:rsid w:val="00064210"/>
    <w:rsid w:val="00064252"/>
    <w:rsid w:val="00064284"/>
    <w:rsid w:val="000643CD"/>
    <w:rsid w:val="00064434"/>
    <w:rsid w:val="0006459F"/>
    <w:rsid w:val="0006462A"/>
    <w:rsid w:val="00064665"/>
    <w:rsid w:val="0006485B"/>
    <w:rsid w:val="000649D5"/>
    <w:rsid w:val="00064B22"/>
    <w:rsid w:val="00064CA9"/>
    <w:rsid w:val="00065088"/>
    <w:rsid w:val="0006526A"/>
    <w:rsid w:val="000656DD"/>
    <w:rsid w:val="00065784"/>
    <w:rsid w:val="00065839"/>
    <w:rsid w:val="000659A8"/>
    <w:rsid w:val="000659B8"/>
    <w:rsid w:val="00065A41"/>
    <w:rsid w:val="00065EB2"/>
    <w:rsid w:val="00065F16"/>
    <w:rsid w:val="0006607E"/>
    <w:rsid w:val="00066086"/>
    <w:rsid w:val="000661CE"/>
    <w:rsid w:val="000661D5"/>
    <w:rsid w:val="000665B8"/>
    <w:rsid w:val="000666D6"/>
    <w:rsid w:val="000666FB"/>
    <w:rsid w:val="00066755"/>
    <w:rsid w:val="0006683F"/>
    <w:rsid w:val="000669F6"/>
    <w:rsid w:val="00066B5C"/>
    <w:rsid w:val="00066B95"/>
    <w:rsid w:val="00066BEB"/>
    <w:rsid w:val="00066C83"/>
    <w:rsid w:val="00066C84"/>
    <w:rsid w:val="00066F75"/>
    <w:rsid w:val="0006708F"/>
    <w:rsid w:val="000671DD"/>
    <w:rsid w:val="000674DE"/>
    <w:rsid w:val="000675FB"/>
    <w:rsid w:val="0006780A"/>
    <w:rsid w:val="00067838"/>
    <w:rsid w:val="00067D62"/>
    <w:rsid w:val="00067DFE"/>
    <w:rsid w:val="00067F9C"/>
    <w:rsid w:val="00070088"/>
    <w:rsid w:val="0007008C"/>
    <w:rsid w:val="0007010D"/>
    <w:rsid w:val="00070180"/>
    <w:rsid w:val="00070513"/>
    <w:rsid w:val="00070690"/>
    <w:rsid w:val="0007078F"/>
    <w:rsid w:val="0007083F"/>
    <w:rsid w:val="00070E2B"/>
    <w:rsid w:val="000710D7"/>
    <w:rsid w:val="000713C6"/>
    <w:rsid w:val="00071422"/>
    <w:rsid w:val="000714E3"/>
    <w:rsid w:val="00071521"/>
    <w:rsid w:val="000715B4"/>
    <w:rsid w:val="0007173E"/>
    <w:rsid w:val="00071838"/>
    <w:rsid w:val="0007190C"/>
    <w:rsid w:val="00071CF0"/>
    <w:rsid w:val="00072120"/>
    <w:rsid w:val="00072362"/>
    <w:rsid w:val="00072424"/>
    <w:rsid w:val="0007251D"/>
    <w:rsid w:val="00072618"/>
    <w:rsid w:val="00072628"/>
    <w:rsid w:val="0007271C"/>
    <w:rsid w:val="000728DB"/>
    <w:rsid w:val="0007298E"/>
    <w:rsid w:val="000729E1"/>
    <w:rsid w:val="00072B29"/>
    <w:rsid w:val="00072C91"/>
    <w:rsid w:val="00072D15"/>
    <w:rsid w:val="00072E35"/>
    <w:rsid w:val="00072E90"/>
    <w:rsid w:val="00072EB7"/>
    <w:rsid w:val="000730E0"/>
    <w:rsid w:val="00073135"/>
    <w:rsid w:val="000731B5"/>
    <w:rsid w:val="00073205"/>
    <w:rsid w:val="00073313"/>
    <w:rsid w:val="0007340E"/>
    <w:rsid w:val="000737A1"/>
    <w:rsid w:val="00073946"/>
    <w:rsid w:val="00073D06"/>
    <w:rsid w:val="00073DAA"/>
    <w:rsid w:val="00073DF3"/>
    <w:rsid w:val="0007403F"/>
    <w:rsid w:val="0007404F"/>
    <w:rsid w:val="00074480"/>
    <w:rsid w:val="00074BCC"/>
    <w:rsid w:val="00074BCD"/>
    <w:rsid w:val="00074E48"/>
    <w:rsid w:val="00074FDE"/>
    <w:rsid w:val="000752F3"/>
    <w:rsid w:val="00075328"/>
    <w:rsid w:val="0007553F"/>
    <w:rsid w:val="00075585"/>
    <w:rsid w:val="00075881"/>
    <w:rsid w:val="00075FFB"/>
    <w:rsid w:val="00075FFE"/>
    <w:rsid w:val="0007601D"/>
    <w:rsid w:val="000762FB"/>
    <w:rsid w:val="000763EC"/>
    <w:rsid w:val="0007643E"/>
    <w:rsid w:val="00076557"/>
    <w:rsid w:val="000767BC"/>
    <w:rsid w:val="00076811"/>
    <w:rsid w:val="000768E8"/>
    <w:rsid w:val="000769E0"/>
    <w:rsid w:val="00076A13"/>
    <w:rsid w:val="000772F5"/>
    <w:rsid w:val="000776F9"/>
    <w:rsid w:val="00077728"/>
    <w:rsid w:val="00077856"/>
    <w:rsid w:val="000779E1"/>
    <w:rsid w:val="00077A40"/>
    <w:rsid w:val="00077B12"/>
    <w:rsid w:val="00077B1B"/>
    <w:rsid w:val="00077B91"/>
    <w:rsid w:val="00077C07"/>
    <w:rsid w:val="00077D94"/>
    <w:rsid w:val="00080114"/>
    <w:rsid w:val="000804E7"/>
    <w:rsid w:val="00080691"/>
    <w:rsid w:val="00080781"/>
    <w:rsid w:val="00080791"/>
    <w:rsid w:val="000809C5"/>
    <w:rsid w:val="00080B7F"/>
    <w:rsid w:val="00080BC6"/>
    <w:rsid w:val="00080C34"/>
    <w:rsid w:val="00080D57"/>
    <w:rsid w:val="00080D6D"/>
    <w:rsid w:val="00080EA3"/>
    <w:rsid w:val="00080F62"/>
    <w:rsid w:val="00081054"/>
    <w:rsid w:val="00081087"/>
    <w:rsid w:val="000811A1"/>
    <w:rsid w:val="00081572"/>
    <w:rsid w:val="000815ED"/>
    <w:rsid w:val="000816B2"/>
    <w:rsid w:val="0008174B"/>
    <w:rsid w:val="000818A9"/>
    <w:rsid w:val="00081AB9"/>
    <w:rsid w:val="00081B16"/>
    <w:rsid w:val="00081B91"/>
    <w:rsid w:val="00081BDC"/>
    <w:rsid w:val="00081CAB"/>
    <w:rsid w:val="00081D61"/>
    <w:rsid w:val="0008205B"/>
    <w:rsid w:val="00082339"/>
    <w:rsid w:val="00082352"/>
    <w:rsid w:val="0008258D"/>
    <w:rsid w:val="000825F6"/>
    <w:rsid w:val="00082881"/>
    <w:rsid w:val="000829DC"/>
    <w:rsid w:val="00082CDA"/>
    <w:rsid w:val="00082E52"/>
    <w:rsid w:val="00082EA1"/>
    <w:rsid w:val="00082EB7"/>
    <w:rsid w:val="00083234"/>
    <w:rsid w:val="0008334C"/>
    <w:rsid w:val="000835A7"/>
    <w:rsid w:val="00083702"/>
    <w:rsid w:val="00083723"/>
    <w:rsid w:val="000837A2"/>
    <w:rsid w:val="000838C2"/>
    <w:rsid w:val="00084046"/>
    <w:rsid w:val="0008405B"/>
    <w:rsid w:val="00084060"/>
    <w:rsid w:val="00084061"/>
    <w:rsid w:val="00084389"/>
    <w:rsid w:val="0008444C"/>
    <w:rsid w:val="00084798"/>
    <w:rsid w:val="00084A75"/>
    <w:rsid w:val="00084ACC"/>
    <w:rsid w:val="00084CA8"/>
    <w:rsid w:val="000851E6"/>
    <w:rsid w:val="000854BF"/>
    <w:rsid w:val="000854CC"/>
    <w:rsid w:val="00085649"/>
    <w:rsid w:val="00085699"/>
    <w:rsid w:val="00085833"/>
    <w:rsid w:val="00085C36"/>
    <w:rsid w:val="00085E98"/>
    <w:rsid w:val="00085EC9"/>
    <w:rsid w:val="00085F74"/>
    <w:rsid w:val="00086048"/>
    <w:rsid w:val="000861F1"/>
    <w:rsid w:val="000862D2"/>
    <w:rsid w:val="000863C1"/>
    <w:rsid w:val="0008665B"/>
    <w:rsid w:val="000867CA"/>
    <w:rsid w:val="000869FC"/>
    <w:rsid w:val="00086BF0"/>
    <w:rsid w:val="00086C75"/>
    <w:rsid w:val="000870F1"/>
    <w:rsid w:val="000872C8"/>
    <w:rsid w:val="000875A8"/>
    <w:rsid w:val="000875EE"/>
    <w:rsid w:val="00087B1F"/>
    <w:rsid w:val="00087BED"/>
    <w:rsid w:val="00087E57"/>
    <w:rsid w:val="0009020A"/>
    <w:rsid w:val="000902ED"/>
    <w:rsid w:val="000905B5"/>
    <w:rsid w:val="0009070A"/>
    <w:rsid w:val="000907A4"/>
    <w:rsid w:val="00090814"/>
    <w:rsid w:val="00090828"/>
    <w:rsid w:val="00090AF2"/>
    <w:rsid w:val="00090B03"/>
    <w:rsid w:val="00090C20"/>
    <w:rsid w:val="00090D6C"/>
    <w:rsid w:val="00090F9D"/>
    <w:rsid w:val="00090FDF"/>
    <w:rsid w:val="0009101F"/>
    <w:rsid w:val="00091214"/>
    <w:rsid w:val="00091551"/>
    <w:rsid w:val="0009177B"/>
    <w:rsid w:val="00091A1E"/>
    <w:rsid w:val="00091C22"/>
    <w:rsid w:val="00091E5B"/>
    <w:rsid w:val="00091ED3"/>
    <w:rsid w:val="000921AF"/>
    <w:rsid w:val="000921E6"/>
    <w:rsid w:val="0009232C"/>
    <w:rsid w:val="00092439"/>
    <w:rsid w:val="00092708"/>
    <w:rsid w:val="0009273D"/>
    <w:rsid w:val="00092A2E"/>
    <w:rsid w:val="00092A6D"/>
    <w:rsid w:val="00092BA0"/>
    <w:rsid w:val="00092E31"/>
    <w:rsid w:val="00092F70"/>
    <w:rsid w:val="0009319A"/>
    <w:rsid w:val="000932A6"/>
    <w:rsid w:val="0009336D"/>
    <w:rsid w:val="000933C0"/>
    <w:rsid w:val="00093584"/>
    <w:rsid w:val="0009358B"/>
    <w:rsid w:val="000935D5"/>
    <w:rsid w:val="0009361A"/>
    <w:rsid w:val="0009397F"/>
    <w:rsid w:val="00093B50"/>
    <w:rsid w:val="00093B99"/>
    <w:rsid w:val="00093DA4"/>
    <w:rsid w:val="00093E48"/>
    <w:rsid w:val="00094013"/>
    <w:rsid w:val="0009417E"/>
    <w:rsid w:val="000942DD"/>
    <w:rsid w:val="000943CA"/>
    <w:rsid w:val="000943D9"/>
    <w:rsid w:val="000946BF"/>
    <w:rsid w:val="00094723"/>
    <w:rsid w:val="00094739"/>
    <w:rsid w:val="0009475B"/>
    <w:rsid w:val="00094DD2"/>
    <w:rsid w:val="00094DDF"/>
    <w:rsid w:val="00095002"/>
    <w:rsid w:val="00095271"/>
    <w:rsid w:val="00095326"/>
    <w:rsid w:val="00095661"/>
    <w:rsid w:val="00095738"/>
    <w:rsid w:val="000959E3"/>
    <w:rsid w:val="00095C54"/>
    <w:rsid w:val="00095DD9"/>
    <w:rsid w:val="00095E98"/>
    <w:rsid w:val="00095FC8"/>
    <w:rsid w:val="00095FD6"/>
    <w:rsid w:val="0009605A"/>
    <w:rsid w:val="0009610F"/>
    <w:rsid w:val="0009611F"/>
    <w:rsid w:val="00096217"/>
    <w:rsid w:val="00096252"/>
    <w:rsid w:val="00096372"/>
    <w:rsid w:val="000967EA"/>
    <w:rsid w:val="0009689B"/>
    <w:rsid w:val="00096981"/>
    <w:rsid w:val="00096BB6"/>
    <w:rsid w:val="00096DC8"/>
    <w:rsid w:val="00097018"/>
    <w:rsid w:val="0009702B"/>
    <w:rsid w:val="000971A6"/>
    <w:rsid w:val="000971D8"/>
    <w:rsid w:val="000972F5"/>
    <w:rsid w:val="00097748"/>
    <w:rsid w:val="00097773"/>
    <w:rsid w:val="00097828"/>
    <w:rsid w:val="000978D6"/>
    <w:rsid w:val="00097AEB"/>
    <w:rsid w:val="00097DAD"/>
    <w:rsid w:val="000A01D9"/>
    <w:rsid w:val="000A0220"/>
    <w:rsid w:val="000A037B"/>
    <w:rsid w:val="000A0795"/>
    <w:rsid w:val="000A086F"/>
    <w:rsid w:val="000A08E2"/>
    <w:rsid w:val="000A0924"/>
    <w:rsid w:val="000A0D4C"/>
    <w:rsid w:val="000A0D96"/>
    <w:rsid w:val="000A0F2C"/>
    <w:rsid w:val="000A1002"/>
    <w:rsid w:val="000A1042"/>
    <w:rsid w:val="000A10DE"/>
    <w:rsid w:val="000A114A"/>
    <w:rsid w:val="000A116B"/>
    <w:rsid w:val="000A13D8"/>
    <w:rsid w:val="000A140D"/>
    <w:rsid w:val="000A1468"/>
    <w:rsid w:val="000A1648"/>
    <w:rsid w:val="000A1756"/>
    <w:rsid w:val="000A1C90"/>
    <w:rsid w:val="000A1CF8"/>
    <w:rsid w:val="000A1D73"/>
    <w:rsid w:val="000A1DAC"/>
    <w:rsid w:val="000A1F73"/>
    <w:rsid w:val="000A2091"/>
    <w:rsid w:val="000A20CC"/>
    <w:rsid w:val="000A23D1"/>
    <w:rsid w:val="000A2437"/>
    <w:rsid w:val="000A25F8"/>
    <w:rsid w:val="000A28AD"/>
    <w:rsid w:val="000A28EB"/>
    <w:rsid w:val="000A2983"/>
    <w:rsid w:val="000A2C18"/>
    <w:rsid w:val="000A2DEF"/>
    <w:rsid w:val="000A2E33"/>
    <w:rsid w:val="000A319C"/>
    <w:rsid w:val="000A34DE"/>
    <w:rsid w:val="000A38A2"/>
    <w:rsid w:val="000A3AD7"/>
    <w:rsid w:val="000A3B11"/>
    <w:rsid w:val="000A3D15"/>
    <w:rsid w:val="000A3F53"/>
    <w:rsid w:val="000A3FC7"/>
    <w:rsid w:val="000A4058"/>
    <w:rsid w:val="000A44B2"/>
    <w:rsid w:val="000A4515"/>
    <w:rsid w:val="000A49BA"/>
    <w:rsid w:val="000A4A81"/>
    <w:rsid w:val="000A4F93"/>
    <w:rsid w:val="000A51E3"/>
    <w:rsid w:val="000A532A"/>
    <w:rsid w:val="000A5650"/>
    <w:rsid w:val="000A5B3C"/>
    <w:rsid w:val="000A5CAD"/>
    <w:rsid w:val="000A5F63"/>
    <w:rsid w:val="000A60DC"/>
    <w:rsid w:val="000A6111"/>
    <w:rsid w:val="000A6342"/>
    <w:rsid w:val="000A67C8"/>
    <w:rsid w:val="000A67F5"/>
    <w:rsid w:val="000A6A10"/>
    <w:rsid w:val="000A6A59"/>
    <w:rsid w:val="000A6B44"/>
    <w:rsid w:val="000A6F47"/>
    <w:rsid w:val="000A70AD"/>
    <w:rsid w:val="000A70BD"/>
    <w:rsid w:val="000A71D6"/>
    <w:rsid w:val="000A7380"/>
    <w:rsid w:val="000A739D"/>
    <w:rsid w:val="000A767B"/>
    <w:rsid w:val="000A76BD"/>
    <w:rsid w:val="000A7911"/>
    <w:rsid w:val="000A795B"/>
    <w:rsid w:val="000A7A21"/>
    <w:rsid w:val="000A7D12"/>
    <w:rsid w:val="000A7D64"/>
    <w:rsid w:val="000A7F73"/>
    <w:rsid w:val="000B02BF"/>
    <w:rsid w:val="000B02F8"/>
    <w:rsid w:val="000B067B"/>
    <w:rsid w:val="000B0808"/>
    <w:rsid w:val="000B08AF"/>
    <w:rsid w:val="000B09D6"/>
    <w:rsid w:val="000B0AC6"/>
    <w:rsid w:val="000B0DFD"/>
    <w:rsid w:val="000B0DFE"/>
    <w:rsid w:val="000B0E0E"/>
    <w:rsid w:val="000B0EB3"/>
    <w:rsid w:val="000B1142"/>
    <w:rsid w:val="000B136B"/>
    <w:rsid w:val="000B13B8"/>
    <w:rsid w:val="000B145C"/>
    <w:rsid w:val="000B15F1"/>
    <w:rsid w:val="000B1709"/>
    <w:rsid w:val="000B1A1D"/>
    <w:rsid w:val="000B1AA5"/>
    <w:rsid w:val="000B1BB3"/>
    <w:rsid w:val="000B1D77"/>
    <w:rsid w:val="000B20A8"/>
    <w:rsid w:val="000B237D"/>
    <w:rsid w:val="000B25B0"/>
    <w:rsid w:val="000B28D2"/>
    <w:rsid w:val="000B2953"/>
    <w:rsid w:val="000B299E"/>
    <w:rsid w:val="000B2B3A"/>
    <w:rsid w:val="000B2BD6"/>
    <w:rsid w:val="000B2F0C"/>
    <w:rsid w:val="000B2F23"/>
    <w:rsid w:val="000B2FAD"/>
    <w:rsid w:val="000B3104"/>
    <w:rsid w:val="000B3129"/>
    <w:rsid w:val="000B3148"/>
    <w:rsid w:val="000B3178"/>
    <w:rsid w:val="000B3384"/>
    <w:rsid w:val="000B3433"/>
    <w:rsid w:val="000B359F"/>
    <w:rsid w:val="000B35E0"/>
    <w:rsid w:val="000B38AA"/>
    <w:rsid w:val="000B3A47"/>
    <w:rsid w:val="000B4157"/>
    <w:rsid w:val="000B41AD"/>
    <w:rsid w:val="000B42EE"/>
    <w:rsid w:val="000B45FA"/>
    <w:rsid w:val="000B473F"/>
    <w:rsid w:val="000B4903"/>
    <w:rsid w:val="000B4972"/>
    <w:rsid w:val="000B4C87"/>
    <w:rsid w:val="000B4FF2"/>
    <w:rsid w:val="000B5081"/>
    <w:rsid w:val="000B5095"/>
    <w:rsid w:val="000B538D"/>
    <w:rsid w:val="000B544A"/>
    <w:rsid w:val="000B5450"/>
    <w:rsid w:val="000B5C2B"/>
    <w:rsid w:val="000B5EDC"/>
    <w:rsid w:val="000B5FBC"/>
    <w:rsid w:val="000B60CA"/>
    <w:rsid w:val="000B6125"/>
    <w:rsid w:val="000B61A0"/>
    <w:rsid w:val="000B62C5"/>
    <w:rsid w:val="000B645C"/>
    <w:rsid w:val="000B6523"/>
    <w:rsid w:val="000B660C"/>
    <w:rsid w:val="000B6767"/>
    <w:rsid w:val="000B68DA"/>
    <w:rsid w:val="000B6922"/>
    <w:rsid w:val="000B69B8"/>
    <w:rsid w:val="000B69B9"/>
    <w:rsid w:val="000B6A69"/>
    <w:rsid w:val="000B6ECC"/>
    <w:rsid w:val="000B7070"/>
    <w:rsid w:val="000B71C3"/>
    <w:rsid w:val="000B732B"/>
    <w:rsid w:val="000B7382"/>
    <w:rsid w:val="000B73F8"/>
    <w:rsid w:val="000B7938"/>
    <w:rsid w:val="000B7BB5"/>
    <w:rsid w:val="000B7C4B"/>
    <w:rsid w:val="000B7CA7"/>
    <w:rsid w:val="000B7F10"/>
    <w:rsid w:val="000B7F65"/>
    <w:rsid w:val="000B7F92"/>
    <w:rsid w:val="000C020D"/>
    <w:rsid w:val="000C0441"/>
    <w:rsid w:val="000C05FB"/>
    <w:rsid w:val="000C0635"/>
    <w:rsid w:val="000C0655"/>
    <w:rsid w:val="000C0837"/>
    <w:rsid w:val="000C0C2C"/>
    <w:rsid w:val="000C0C56"/>
    <w:rsid w:val="000C1002"/>
    <w:rsid w:val="000C1115"/>
    <w:rsid w:val="000C133B"/>
    <w:rsid w:val="000C14B7"/>
    <w:rsid w:val="000C1604"/>
    <w:rsid w:val="000C1706"/>
    <w:rsid w:val="000C1713"/>
    <w:rsid w:val="000C1799"/>
    <w:rsid w:val="000C1B3D"/>
    <w:rsid w:val="000C1B41"/>
    <w:rsid w:val="000C1E13"/>
    <w:rsid w:val="000C1EAC"/>
    <w:rsid w:val="000C1F00"/>
    <w:rsid w:val="000C234B"/>
    <w:rsid w:val="000C24F9"/>
    <w:rsid w:val="000C2554"/>
    <w:rsid w:val="000C25E4"/>
    <w:rsid w:val="000C26C9"/>
    <w:rsid w:val="000C26DE"/>
    <w:rsid w:val="000C28B2"/>
    <w:rsid w:val="000C2B4F"/>
    <w:rsid w:val="000C2B9C"/>
    <w:rsid w:val="000C2C03"/>
    <w:rsid w:val="000C2F35"/>
    <w:rsid w:val="000C2FFF"/>
    <w:rsid w:val="000C30D7"/>
    <w:rsid w:val="000C314F"/>
    <w:rsid w:val="000C31E7"/>
    <w:rsid w:val="000C34AF"/>
    <w:rsid w:val="000C3626"/>
    <w:rsid w:val="000C3975"/>
    <w:rsid w:val="000C39D3"/>
    <w:rsid w:val="000C3AAB"/>
    <w:rsid w:val="000C3B44"/>
    <w:rsid w:val="000C3C4A"/>
    <w:rsid w:val="000C4168"/>
    <w:rsid w:val="000C44E1"/>
    <w:rsid w:val="000C44EC"/>
    <w:rsid w:val="000C458C"/>
    <w:rsid w:val="000C459D"/>
    <w:rsid w:val="000C4621"/>
    <w:rsid w:val="000C4890"/>
    <w:rsid w:val="000C4942"/>
    <w:rsid w:val="000C4A6F"/>
    <w:rsid w:val="000C4B28"/>
    <w:rsid w:val="000C4BD4"/>
    <w:rsid w:val="000C4CE3"/>
    <w:rsid w:val="000C5135"/>
    <w:rsid w:val="000C51D1"/>
    <w:rsid w:val="000C5501"/>
    <w:rsid w:val="000C56E9"/>
    <w:rsid w:val="000C5754"/>
    <w:rsid w:val="000C57F8"/>
    <w:rsid w:val="000C59D9"/>
    <w:rsid w:val="000C5AEA"/>
    <w:rsid w:val="000C5B55"/>
    <w:rsid w:val="000C629C"/>
    <w:rsid w:val="000C62AD"/>
    <w:rsid w:val="000C638B"/>
    <w:rsid w:val="000C644F"/>
    <w:rsid w:val="000C654F"/>
    <w:rsid w:val="000C655C"/>
    <w:rsid w:val="000C675B"/>
    <w:rsid w:val="000C67BA"/>
    <w:rsid w:val="000C68F2"/>
    <w:rsid w:val="000C690A"/>
    <w:rsid w:val="000C6918"/>
    <w:rsid w:val="000C698E"/>
    <w:rsid w:val="000C6AAC"/>
    <w:rsid w:val="000C6B46"/>
    <w:rsid w:val="000C7041"/>
    <w:rsid w:val="000C7242"/>
    <w:rsid w:val="000C7437"/>
    <w:rsid w:val="000C75AE"/>
    <w:rsid w:val="000C75F8"/>
    <w:rsid w:val="000C76F4"/>
    <w:rsid w:val="000C77A0"/>
    <w:rsid w:val="000C7A0A"/>
    <w:rsid w:val="000C7BF0"/>
    <w:rsid w:val="000C7C2D"/>
    <w:rsid w:val="000C7CD1"/>
    <w:rsid w:val="000C7E8E"/>
    <w:rsid w:val="000D00AC"/>
    <w:rsid w:val="000D0411"/>
    <w:rsid w:val="000D076F"/>
    <w:rsid w:val="000D0C19"/>
    <w:rsid w:val="000D0C81"/>
    <w:rsid w:val="000D0CAB"/>
    <w:rsid w:val="000D0CCB"/>
    <w:rsid w:val="000D0E8C"/>
    <w:rsid w:val="000D0F27"/>
    <w:rsid w:val="000D13B3"/>
    <w:rsid w:val="000D1716"/>
    <w:rsid w:val="000D1822"/>
    <w:rsid w:val="000D1892"/>
    <w:rsid w:val="000D1ABE"/>
    <w:rsid w:val="000D1AE6"/>
    <w:rsid w:val="000D1DD7"/>
    <w:rsid w:val="000D1F8C"/>
    <w:rsid w:val="000D23D5"/>
    <w:rsid w:val="000D25FD"/>
    <w:rsid w:val="000D2634"/>
    <w:rsid w:val="000D27EC"/>
    <w:rsid w:val="000D2A4D"/>
    <w:rsid w:val="000D2A64"/>
    <w:rsid w:val="000D2B4A"/>
    <w:rsid w:val="000D2DFF"/>
    <w:rsid w:val="000D2F89"/>
    <w:rsid w:val="000D30EC"/>
    <w:rsid w:val="000D31AB"/>
    <w:rsid w:val="000D325E"/>
    <w:rsid w:val="000D34E1"/>
    <w:rsid w:val="000D37D5"/>
    <w:rsid w:val="000D37DC"/>
    <w:rsid w:val="000D3B14"/>
    <w:rsid w:val="000D3BBD"/>
    <w:rsid w:val="000D3C20"/>
    <w:rsid w:val="000D40A4"/>
    <w:rsid w:val="000D4176"/>
    <w:rsid w:val="000D4250"/>
    <w:rsid w:val="000D434E"/>
    <w:rsid w:val="000D43F3"/>
    <w:rsid w:val="000D4450"/>
    <w:rsid w:val="000D4748"/>
    <w:rsid w:val="000D4760"/>
    <w:rsid w:val="000D485E"/>
    <w:rsid w:val="000D4935"/>
    <w:rsid w:val="000D49BB"/>
    <w:rsid w:val="000D4BD1"/>
    <w:rsid w:val="000D50F6"/>
    <w:rsid w:val="000D510A"/>
    <w:rsid w:val="000D514D"/>
    <w:rsid w:val="000D518A"/>
    <w:rsid w:val="000D5293"/>
    <w:rsid w:val="000D5348"/>
    <w:rsid w:val="000D5419"/>
    <w:rsid w:val="000D5808"/>
    <w:rsid w:val="000D58C8"/>
    <w:rsid w:val="000D5990"/>
    <w:rsid w:val="000D5BE0"/>
    <w:rsid w:val="000D5DE1"/>
    <w:rsid w:val="000D6015"/>
    <w:rsid w:val="000D6086"/>
    <w:rsid w:val="000D61A1"/>
    <w:rsid w:val="000D6594"/>
    <w:rsid w:val="000D6AA2"/>
    <w:rsid w:val="000D6EBF"/>
    <w:rsid w:val="000D70BC"/>
    <w:rsid w:val="000D7491"/>
    <w:rsid w:val="000D75E5"/>
    <w:rsid w:val="000D78E9"/>
    <w:rsid w:val="000D7A9E"/>
    <w:rsid w:val="000D7EB8"/>
    <w:rsid w:val="000D7EE4"/>
    <w:rsid w:val="000E013F"/>
    <w:rsid w:val="000E028F"/>
    <w:rsid w:val="000E0357"/>
    <w:rsid w:val="000E0434"/>
    <w:rsid w:val="000E0690"/>
    <w:rsid w:val="000E0737"/>
    <w:rsid w:val="000E09E1"/>
    <w:rsid w:val="000E0ADD"/>
    <w:rsid w:val="000E0C52"/>
    <w:rsid w:val="000E0E44"/>
    <w:rsid w:val="000E0E81"/>
    <w:rsid w:val="000E0EE0"/>
    <w:rsid w:val="000E12B6"/>
    <w:rsid w:val="000E13A7"/>
    <w:rsid w:val="000E140C"/>
    <w:rsid w:val="000E14CF"/>
    <w:rsid w:val="000E1653"/>
    <w:rsid w:val="000E1681"/>
    <w:rsid w:val="000E1AAF"/>
    <w:rsid w:val="000E1AE2"/>
    <w:rsid w:val="000E1B5F"/>
    <w:rsid w:val="000E1B7D"/>
    <w:rsid w:val="000E1BA7"/>
    <w:rsid w:val="000E214F"/>
    <w:rsid w:val="000E221F"/>
    <w:rsid w:val="000E2560"/>
    <w:rsid w:val="000E25E0"/>
    <w:rsid w:val="000E26B0"/>
    <w:rsid w:val="000E27F2"/>
    <w:rsid w:val="000E2832"/>
    <w:rsid w:val="000E293B"/>
    <w:rsid w:val="000E2AC9"/>
    <w:rsid w:val="000E2BCB"/>
    <w:rsid w:val="000E2BF6"/>
    <w:rsid w:val="000E2D61"/>
    <w:rsid w:val="000E3076"/>
    <w:rsid w:val="000E32F6"/>
    <w:rsid w:val="000E338A"/>
    <w:rsid w:val="000E36A3"/>
    <w:rsid w:val="000E37A6"/>
    <w:rsid w:val="000E3836"/>
    <w:rsid w:val="000E3A94"/>
    <w:rsid w:val="000E3E4B"/>
    <w:rsid w:val="000E3E73"/>
    <w:rsid w:val="000E3F64"/>
    <w:rsid w:val="000E3F7A"/>
    <w:rsid w:val="000E4169"/>
    <w:rsid w:val="000E41B4"/>
    <w:rsid w:val="000E434E"/>
    <w:rsid w:val="000E4389"/>
    <w:rsid w:val="000E440E"/>
    <w:rsid w:val="000E4451"/>
    <w:rsid w:val="000E4605"/>
    <w:rsid w:val="000E4738"/>
    <w:rsid w:val="000E4888"/>
    <w:rsid w:val="000E4AD7"/>
    <w:rsid w:val="000E4B9E"/>
    <w:rsid w:val="000E4D4A"/>
    <w:rsid w:val="000E4D7D"/>
    <w:rsid w:val="000E4E1D"/>
    <w:rsid w:val="000E4E80"/>
    <w:rsid w:val="000E4F84"/>
    <w:rsid w:val="000E52E3"/>
    <w:rsid w:val="000E5487"/>
    <w:rsid w:val="000E5AE9"/>
    <w:rsid w:val="000E5C41"/>
    <w:rsid w:val="000E5F2B"/>
    <w:rsid w:val="000E6018"/>
    <w:rsid w:val="000E609B"/>
    <w:rsid w:val="000E61A6"/>
    <w:rsid w:val="000E65C9"/>
    <w:rsid w:val="000E6628"/>
    <w:rsid w:val="000E67A1"/>
    <w:rsid w:val="000E6908"/>
    <w:rsid w:val="000E6A66"/>
    <w:rsid w:val="000E6AA8"/>
    <w:rsid w:val="000E6BB8"/>
    <w:rsid w:val="000E6E36"/>
    <w:rsid w:val="000E6ED3"/>
    <w:rsid w:val="000E73EC"/>
    <w:rsid w:val="000E752F"/>
    <w:rsid w:val="000E75BB"/>
    <w:rsid w:val="000E78B5"/>
    <w:rsid w:val="000E7EC5"/>
    <w:rsid w:val="000F00A0"/>
    <w:rsid w:val="000F00F6"/>
    <w:rsid w:val="000F029D"/>
    <w:rsid w:val="000F077C"/>
    <w:rsid w:val="000F0784"/>
    <w:rsid w:val="000F0BE7"/>
    <w:rsid w:val="000F0D40"/>
    <w:rsid w:val="000F1045"/>
    <w:rsid w:val="000F1046"/>
    <w:rsid w:val="000F1569"/>
    <w:rsid w:val="000F1668"/>
    <w:rsid w:val="000F17D7"/>
    <w:rsid w:val="000F186B"/>
    <w:rsid w:val="000F196A"/>
    <w:rsid w:val="000F1AD2"/>
    <w:rsid w:val="000F1D2C"/>
    <w:rsid w:val="000F1DF9"/>
    <w:rsid w:val="000F1FFD"/>
    <w:rsid w:val="000F2029"/>
    <w:rsid w:val="000F20BE"/>
    <w:rsid w:val="000F20DF"/>
    <w:rsid w:val="000F29B7"/>
    <w:rsid w:val="000F2AB8"/>
    <w:rsid w:val="000F2BC5"/>
    <w:rsid w:val="000F2C1D"/>
    <w:rsid w:val="000F2E41"/>
    <w:rsid w:val="000F32A0"/>
    <w:rsid w:val="000F32B7"/>
    <w:rsid w:val="000F32DA"/>
    <w:rsid w:val="000F370A"/>
    <w:rsid w:val="000F3785"/>
    <w:rsid w:val="000F37BD"/>
    <w:rsid w:val="000F3896"/>
    <w:rsid w:val="000F3953"/>
    <w:rsid w:val="000F3CB5"/>
    <w:rsid w:val="000F3CC1"/>
    <w:rsid w:val="000F3F6A"/>
    <w:rsid w:val="000F3F94"/>
    <w:rsid w:val="000F3FFF"/>
    <w:rsid w:val="000F4040"/>
    <w:rsid w:val="000F425D"/>
    <w:rsid w:val="000F429F"/>
    <w:rsid w:val="000F4499"/>
    <w:rsid w:val="000F457F"/>
    <w:rsid w:val="000F462B"/>
    <w:rsid w:val="000F4779"/>
    <w:rsid w:val="000F4820"/>
    <w:rsid w:val="000F482E"/>
    <w:rsid w:val="000F48AD"/>
    <w:rsid w:val="000F4C1F"/>
    <w:rsid w:val="000F5153"/>
    <w:rsid w:val="000F52C3"/>
    <w:rsid w:val="000F52D9"/>
    <w:rsid w:val="000F5438"/>
    <w:rsid w:val="000F55C4"/>
    <w:rsid w:val="000F55EC"/>
    <w:rsid w:val="000F581C"/>
    <w:rsid w:val="000F58BF"/>
    <w:rsid w:val="000F58E1"/>
    <w:rsid w:val="000F5939"/>
    <w:rsid w:val="000F5A18"/>
    <w:rsid w:val="000F5CA9"/>
    <w:rsid w:val="000F5E07"/>
    <w:rsid w:val="000F6032"/>
    <w:rsid w:val="000F60F2"/>
    <w:rsid w:val="000F61B1"/>
    <w:rsid w:val="000F6289"/>
    <w:rsid w:val="000F6486"/>
    <w:rsid w:val="000F64F7"/>
    <w:rsid w:val="000F65EA"/>
    <w:rsid w:val="000F66A9"/>
    <w:rsid w:val="000F674A"/>
    <w:rsid w:val="000F693D"/>
    <w:rsid w:val="000F6990"/>
    <w:rsid w:val="000F6B4D"/>
    <w:rsid w:val="000F6C1C"/>
    <w:rsid w:val="000F6C1F"/>
    <w:rsid w:val="000F6C40"/>
    <w:rsid w:val="000F6E49"/>
    <w:rsid w:val="000F6F0F"/>
    <w:rsid w:val="000F6F1E"/>
    <w:rsid w:val="000F6F97"/>
    <w:rsid w:val="000F6FDD"/>
    <w:rsid w:val="000F7143"/>
    <w:rsid w:val="000F72E6"/>
    <w:rsid w:val="000F737F"/>
    <w:rsid w:val="000F7597"/>
    <w:rsid w:val="000F75EC"/>
    <w:rsid w:val="000F7673"/>
    <w:rsid w:val="000F768B"/>
    <w:rsid w:val="000F7936"/>
    <w:rsid w:val="000F7BD3"/>
    <w:rsid w:val="000F7C30"/>
    <w:rsid w:val="000F7CD0"/>
    <w:rsid w:val="000F7D12"/>
    <w:rsid w:val="000F7D53"/>
    <w:rsid w:val="000F7D63"/>
    <w:rsid w:val="0010004F"/>
    <w:rsid w:val="0010006B"/>
    <w:rsid w:val="0010011A"/>
    <w:rsid w:val="00100348"/>
    <w:rsid w:val="00100639"/>
    <w:rsid w:val="0010068A"/>
    <w:rsid w:val="001008CF"/>
    <w:rsid w:val="0010093E"/>
    <w:rsid w:val="00100DA4"/>
    <w:rsid w:val="00100F4F"/>
    <w:rsid w:val="001011B0"/>
    <w:rsid w:val="0010123D"/>
    <w:rsid w:val="00101346"/>
    <w:rsid w:val="00101725"/>
    <w:rsid w:val="0010180D"/>
    <w:rsid w:val="00101868"/>
    <w:rsid w:val="0010194F"/>
    <w:rsid w:val="00101A05"/>
    <w:rsid w:val="00101E40"/>
    <w:rsid w:val="00101E94"/>
    <w:rsid w:val="00102074"/>
    <w:rsid w:val="00102078"/>
    <w:rsid w:val="00102195"/>
    <w:rsid w:val="0010219A"/>
    <w:rsid w:val="00102833"/>
    <w:rsid w:val="001029F5"/>
    <w:rsid w:val="00102AFC"/>
    <w:rsid w:val="00102B55"/>
    <w:rsid w:val="00102B79"/>
    <w:rsid w:val="00102CD3"/>
    <w:rsid w:val="001030E9"/>
    <w:rsid w:val="00103174"/>
    <w:rsid w:val="00103245"/>
    <w:rsid w:val="0010324B"/>
    <w:rsid w:val="00103272"/>
    <w:rsid w:val="001032DC"/>
    <w:rsid w:val="001034DC"/>
    <w:rsid w:val="001034E8"/>
    <w:rsid w:val="00103510"/>
    <w:rsid w:val="0010355F"/>
    <w:rsid w:val="00103701"/>
    <w:rsid w:val="0010391E"/>
    <w:rsid w:val="00103936"/>
    <w:rsid w:val="00103956"/>
    <w:rsid w:val="00103E0B"/>
    <w:rsid w:val="00103F50"/>
    <w:rsid w:val="00104010"/>
    <w:rsid w:val="00104108"/>
    <w:rsid w:val="00104127"/>
    <w:rsid w:val="00104268"/>
    <w:rsid w:val="0010457C"/>
    <w:rsid w:val="001045CD"/>
    <w:rsid w:val="001046EA"/>
    <w:rsid w:val="00104972"/>
    <w:rsid w:val="00104AE4"/>
    <w:rsid w:val="00104B67"/>
    <w:rsid w:val="00104C20"/>
    <w:rsid w:val="00104C7D"/>
    <w:rsid w:val="00104D39"/>
    <w:rsid w:val="00104F53"/>
    <w:rsid w:val="001050C8"/>
    <w:rsid w:val="00105109"/>
    <w:rsid w:val="001051C9"/>
    <w:rsid w:val="0010552E"/>
    <w:rsid w:val="0010555F"/>
    <w:rsid w:val="001055F1"/>
    <w:rsid w:val="0010567A"/>
    <w:rsid w:val="00105710"/>
    <w:rsid w:val="0010592B"/>
    <w:rsid w:val="0010592E"/>
    <w:rsid w:val="00105A50"/>
    <w:rsid w:val="00105AE2"/>
    <w:rsid w:val="00105C6E"/>
    <w:rsid w:val="00105D6D"/>
    <w:rsid w:val="00105E76"/>
    <w:rsid w:val="00106119"/>
    <w:rsid w:val="0010638F"/>
    <w:rsid w:val="0010647C"/>
    <w:rsid w:val="001065DA"/>
    <w:rsid w:val="001066B4"/>
    <w:rsid w:val="00106711"/>
    <w:rsid w:val="00106877"/>
    <w:rsid w:val="00106965"/>
    <w:rsid w:val="001069BE"/>
    <w:rsid w:val="00106AD6"/>
    <w:rsid w:val="00106D63"/>
    <w:rsid w:val="00106E2A"/>
    <w:rsid w:val="001070D7"/>
    <w:rsid w:val="00107108"/>
    <w:rsid w:val="0010717F"/>
    <w:rsid w:val="00107479"/>
    <w:rsid w:val="00107614"/>
    <w:rsid w:val="001078B3"/>
    <w:rsid w:val="00107B23"/>
    <w:rsid w:val="00107DAC"/>
    <w:rsid w:val="00107DAF"/>
    <w:rsid w:val="0011005E"/>
    <w:rsid w:val="001101EE"/>
    <w:rsid w:val="00110243"/>
    <w:rsid w:val="00110303"/>
    <w:rsid w:val="001103BD"/>
    <w:rsid w:val="00110449"/>
    <w:rsid w:val="0011066C"/>
    <w:rsid w:val="00110678"/>
    <w:rsid w:val="00110857"/>
    <w:rsid w:val="001108DC"/>
    <w:rsid w:val="00110A62"/>
    <w:rsid w:val="00110A82"/>
    <w:rsid w:val="00110BEF"/>
    <w:rsid w:val="00110D87"/>
    <w:rsid w:val="00111218"/>
    <w:rsid w:val="001114C4"/>
    <w:rsid w:val="00111B30"/>
    <w:rsid w:val="00111DD5"/>
    <w:rsid w:val="00111E2E"/>
    <w:rsid w:val="00111EAB"/>
    <w:rsid w:val="00111EBC"/>
    <w:rsid w:val="00111F5E"/>
    <w:rsid w:val="0011213B"/>
    <w:rsid w:val="00112276"/>
    <w:rsid w:val="0011229D"/>
    <w:rsid w:val="00112343"/>
    <w:rsid w:val="001126F0"/>
    <w:rsid w:val="00112974"/>
    <w:rsid w:val="001129FC"/>
    <w:rsid w:val="00112A5E"/>
    <w:rsid w:val="00112CC9"/>
    <w:rsid w:val="00112D8C"/>
    <w:rsid w:val="00112ED8"/>
    <w:rsid w:val="00113036"/>
    <w:rsid w:val="00113118"/>
    <w:rsid w:val="001132A7"/>
    <w:rsid w:val="001132FE"/>
    <w:rsid w:val="00113824"/>
    <w:rsid w:val="001138E5"/>
    <w:rsid w:val="0011394C"/>
    <w:rsid w:val="00113A0D"/>
    <w:rsid w:val="00113A83"/>
    <w:rsid w:val="00113CBF"/>
    <w:rsid w:val="00113CFE"/>
    <w:rsid w:val="00113D5F"/>
    <w:rsid w:val="00113EB6"/>
    <w:rsid w:val="00113EBB"/>
    <w:rsid w:val="00113F7D"/>
    <w:rsid w:val="0011431F"/>
    <w:rsid w:val="00114332"/>
    <w:rsid w:val="00114711"/>
    <w:rsid w:val="00114854"/>
    <w:rsid w:val="0011488B"/>
    <w:rsid w:val="00114907"/>
    <w:rsid w:val="0011495A"/>
    <w:rsid w:val="001149B8"/>
    <w:rsid w:val="00114A6E"/>
    <w:rsid w:val="00114B9F"/>
    <w:rsid w:val="00114C2F"/>
    <w:rsid w:val="00114D90"/>
    <w:rsid w:val="001150EC"/>
    <w:rsid w:val="001156AC"/>
    <w:rsid w:val="00115763"/>
    <w:rsid w:val="001158F0"/>
    <w:rsid w:val="00115DCC"/>
    <w:rsid w:val="0011619D"/>
    <w:rsid w:val="0011620F"/>
    <w:rsid w:val="00116342"/>
    <w:rsid w:val="00116408"/>
    <w:rsid w:val="00116448"/>
    <w:rsid w:val="00116493"/>
    <w:rsid w:val="00116599"/>
    <w:rsid w:val="00116893"/>
    <w:rsid w:val="00116943"/>
    <w:rsid w:val="00116D1A"/>
    <w:rsid w:val="00116DCF"/>
    <w:rsid w:val="00116F0C"/>
    <w:rsid w:val="00116F32"/>
    <w:rsid w:val="001170F5"/>
    <w:rsid w:val="00117236"/>
    <w:rsid w:val="001177B6"/>
    <w:rsid w:val="0011788F"/>
    <w:rsid w:val="001178F0"/>
    <w:rsid w:val="00117974"/>
    <w:rsid w:val="00117A3B"/>
    <w:rsid w:val="00117A3C"/>
    <w:rsid w:val="00117F3E"/>
    <w:rsid w:val="00117F54"/>
    <w:rsid w:val="00117FB1"/>
    <w:rsid w:val="001200AA"/>
    <w:rsid w:val="00120399"/>
    <w:rsid w:val="0012041B"/>
    <w:rsid w:val="00120699"/>
    <w:rsid w:val="001207CA"/>
    <w:rsid w:val="00120AFC"/>
    <w:rsid w:val="00120C66"/>
    <w:rsid w:val="00120E50"/>
    <w:rsid w:val="00120FA9"/>
    <w:rsid w:val="00120FB4"/>
    <w:rsid w:val="00121029"/>
    <w:rsid w:val="00121246"/>
    <w:rsid w:val="0012130E"/>
    <w:rsid w:val="00121399"/>
    <w:rsid w:val="00121580"/>
    <w:rsid w:val="001218D6"/>
    <w:rsid w:val="00121A63"/>
    <w:rsid w:val="00121A77"/>
    <w:rsid w:val="00121D16"/>
    <w:rsid w:val="00121E83"/>
    <w:rsid w:val="00121F6D"/>
    <w:rsid w:val="0012201B"/>
    <w:rsid w:val="0012211D"/>
    <w:rsid w:val="0012221B"/>
    <w:rsid w:val="0012223E"/>
    <w:rsid w:val="001222ED"/>
    <w:rsid w:val="00122590"/>
    <w:rsid w:val="00122713"/>
    <w:rsid w:val="0012277B"/>
    <w:rsid w:val="00122843"/>
    <w:rsid w:val="00122C33"/>
    <w:rsid w:val="00122C74"/>
    <w:rsid w:val="00122D03"/>
    <w:rsid w:val="00122E01"/>
    <w:rsid w:val="00122F84"/>
    <w:rsid w:val="00122FBB"/>
    <w:rsid w:val="0012321F"/>
    <w:rsid w:val="0012329E"/>
    <w:rsid w:val="001232A8"/>
    <w:rsid w:val="00123395"/>
    <w:rsid w:val="00123513"/>
    <w:rsid w:val="00123ACE"/>
    <w:rsid w:val="00123AE8"/>
    <w:rsid w:val="00123CF6"/>
    <w:rsid w:val="00123E79"/>
    <w:rsid w:val="00123F8D"/>
    <w:rsid w:val="001240EC"/>
    <w:rsid w:val="00124107"/>
    <w:rsid w:val="00124311"/>
    <w:rsid w:val="001244D5"/>
    <w:rsid w:val="001244F9"/>
    <w:rsid w:val="00124593"/>
    <w:rsid w:val="00124661"/>
    <w:rsid w:val="00124758"/>
    <w:rsid w:val="0012476D"/>
    <w:rsid w:val="00124837"/>
    <w:rsid w:val="00124879"/>
    <w:rsid w:val="001248B0"/>
    <w:rsid w:val="00124995"/>
    <w:rsid w:val="001249E4"/>
    <w:rsid w:val="00124A40"/>
    <w:rsid w:val="00124A66"/>
    <w:rsid w:val="00124C47"/>
    <w:rsid w:val="00124F09"/>
    <w:rsid w:val="00124F7E"/>
    <w:rsid w:val="001251FF"/>
    <w:rsid w:val="0012546E"/>
    <w:rsid w:val="0012559C"/>
    <w:rsid w:val="00125645"/>
    <w:rsid w:val="0012565E"/>
    <w:rsid w:val="00125798"/>
    <w:rsid w:val="00125D9A"/>
    <w:rsid w:val="00125E1A"/>
    <w:rsid w:val="00126108"/>
    <w:rsid w:val="00126214"/>
    <w:rsid w:val="00126219"/>
    <w:rsid w:val="001263C8"/>
    <w:rsid w:val="00126477"/>
    <w:rsid w:val="00126602"/>
    <w:rsid w:val="00126688"/>
    <w:rsid w:val="00126695"/>
    <w:rsid w:val="001268F1"/>
    <w:rsid w:val="00126A72"/>
    <w:rsid w:val="00126BAD"/>
    <w:rsid w:val="00126BFD"/>
    <w:rsid w:val="00126C1B"/>
    <w:rsid w:val="00126C2B"/>
    <w:rsid w:val="00126D32"/>
    <w:rsid w:val="00126D61"/>
    <w:rsid w:val="00126DA9"/>
    <w:rsid w:val="00127046"/>
    <w:rsid w:val="001270C9"/>
    <w:rsid w:val="001270F1"/>
    <w:rsid w:val="00127183"/>
    <w:rsid w:val="001271E7"/>
    <w:rsid w:val="00127221"/>
    <w:rsid w:val="001273FC"/>
    <w:rsid w:val="00127454"/>
    <w:rsid w:val="0012751C"/>
    <w:rsid w:val="00127585"/>
    <w:rsid w:val="0012760C"/>
    <w:rsid w:val="001276FD"/>
    <w:rsid w:val="001277CB"/>
    <w:rsid w:val="00127836"/>
    <w:rsid w:val="00127C42"/>
    <w:rsid w:val="00127C60"/>
    <w:rsid w:val="0013016D"/>
    <w:rsid w:val="001303FA"/>
    <w:rsid w:val="00130751"/>
    <w:rsid w:val="00130B3E"/>
    <w:rsid w:val="00130DED"/>
    <w:rsid w:val="00130E24"/>
    <w:rsid w:val="00131046"/>
    <w:rsid w:val="00131056"/>
    <w:rsid w:val="00131269"/>
    <w:rsid w:val="0013143C"/>
    <w:rsid w:val="00131496"/>
    <w:rsid w:val="001315E6"/>
    <w:rsid w:val="00131666"/>
    <w:rsid w:val="001316CB"/>
    <w:rsid w:val="001316E4"/>
    <w:rsid w:val="001317DE"/>
    <w:rsid w:val="00131803"/>
    <w:rsid w:val="00131956"/>
    <w:rsid w:val="00131D13"/>
    <w:rsid w:val="00131E64"/>
    <w:rsid w:val="001326C8"/>
    <w:rsid w:val="0013270E"/>
    <w:rsid w:val="001328C5"/>
    <w:rsid w:val="001328E7"/>
    <w:rsid w:val="00132B24"/>
    <w:rsid w:val="00132B6A"/>
    <w:rsid w:val="00132EBA"/>
    <w:rsid w:val="00132FF5"/>
    <w:rsid w:val="0013313B"/>
    <w:rsid w:val="001331A8"/>
    <w:rsid w:val="00133286"/>
    <w:rsid w:val="0013366D"/>
    <w:rsid w:val="00133726"/>
    <w:rsid w:val="0013374E"/>
    <w:rsid w:val="00133862"/>
    <w:rsid w:val="00133FCD"/>
    <w:rsid w:val="00134129"/>
    <w:rsid w:val="001341D9"/>
    <w:rsid w:val="00134510"/>
    <w:rsid w:val="00134612"/>
    <w:rsid w:val="001346B6"/>
    <w:rsid w:val="001347A7"/>
    <w:rsid w:val="00134AB1"/>
    <w:rsid w:val="00134CF6"/>
    <w:rsid w:val="00134D5A"/>
    <w:rsid w:val="00134EA5"/>
    <w:rsid w:val="00134F68"/>
    <w:rsid w:val="0013531C"/>
    <w:rsid w:val="0013531F"/>
    <w:rsid w:val="0013534D"/>
    <w:rsid w:val="00135682"/>
    <w:rsid w:val="001356CB"/>
    <w:rsid w:val="001356CE"/>
    <w:rsid w:val="001358AA"/>
    <w:rsid w:val="00135ABF"/>
    <w:rsid w:val="00135ACC"/>
    <w:rsid w:val="00135D6A"/>
    <w:rsid w:val="00135F9A"/>
    <w:rsid w:val="0013628B"/>
    <w:rsid w:val="001362F1"/>
    <w:rsid w:val="0013645F"/>
    <w:rsid w:val="0013663B"/>
    <w:rsid w:val="001367CE"/>
    <w:rsid w:val="001368B6"/>
    <w:rsid w:val="001368EC"/>
    <w:rsid w:val="00136AB0"/>
    <w:rsid w:val="00136B89"/>
    <w:rsid w:val="00136F1E"/>
    <w:rsid w:val="0013707A"/>
    <w:rsid w:val="001370F3"/>
    <w:rsid w:val="001375A7"/>
    <w:rsid w:val="00137670"/>
    <w:rsid w:val="0013781D"/>
    <w:rsid w:val="0013795C"/>
    <w:rsid w:val="00137C6C"/>
    <w:rsid w:val="00137D3C"/>
    <w:rsid w:val="001400E0"/>
    <w:rsid w:val="001402C0"/>
    <w:rsid w:val="00140305"/>
    <w:rsid w:val="001404E7"/>
    <w:rsid w:val="00140562"/>
    <w:rsid w:val="00140801"/>
    <w:rsid w:val="00140C3C"/>
    <w:rsid w:val="00140D25"/>
    <w:rsid w:val="00140DB1"/>
    <w:rsid w:val="00140FE3"/>
    <w:rsid w:val="00141115"/>
    <w:rsid w:val="0014143D"/>
    <w:rsid w:val="00141528"/>
    <w:rsid w:val="001415F7"/>
    <w:rsid w:val="001416CA"/>
    <w:rsid w:val="0014172B"/>
    <w:rsid w:val="00141842"/>
    <w:rsid w:val="00141E54"/>
    <w:rsid w:val="00141F80"/>
    <w:rsid w:val="00141FF8"/>
    <w:rsid w:val="0014226F"/>
    <w:rsid w:val="001425A1"/>
    <w:rsid w:val="0014260C"/>
    <w:rsid w:val="001426F7"/>
    <w:rsid w:val="0014285E"/>
    <w:rsid w:val="001428EF"/>
    <w:rsid w:val="00142BE3"/>
    <w:rsid w:val="00142D08"/>
    <w:rsid w:val="00142E53"/>
    <w:rsid w:val="00142E87"/>
    <w:rsid w:val="0014301E"/>
    <w:rsid w:val="0014324B"/>
    <w:rsid w:val="00143284"/>
    <w:rsid w:val="001433F6"/>
    <w:rsid w:val="001434CE"/>
    <w:rsid w:val="001437A3"/>
    <w:rsid w:val="00143804"/>
    <w:rsid w:val="001438B1"/>
    <w:rsid w:val="00143931"/>
    <w:rsid w:val="00143B57"/>
    <w:rsid w:val="00143F77"/>
    <w:rsid w:val="001440BD"/>
    <w:rsid w:val="0014438F"/>
    <w:rsid w:val="001444A2"/>
    <w:rsid w:val="00144C8B"/>
    <w:rsid w:val="00144D06"/>
    <w:rsid w:val="00144EAE"/>
    <w:rsid w:val="00144F5D"/>
    <w:rsid w:val="00145061"/>
    <w:rsid w:val="00145226"/>
    <w:rsid w:val="0014550E"/>
    <w:rsid w:val="001455FA"/>
    <w:rsid w:val="0014567A"/>
    <w:rsid w:val="00145B77"/>
    <w:rsid w:val="00145C36"/>
    <w:rsid w:val="00145CA9"/>
    <w:rsid w:val="0014605D"/>
    <w:rsid w:val="0014641B"/>
    <w:rsid w:val="00146434"/>
    <w:rsid w:val="00146907"/>
    <w:rsid w:val="00146955"/>
    <w:rsid w:val="0014697A"/>
    <w:rsid w:val="001469B0"/>
    <w:rsid w:val="00146A8D"/>
    <w:rsid w:val="00146C31"/>
    <w:rsid w:val="00146DB1"/>
    <w:rsid w:val="00146FBA"/>
    <w:rsid w:val="00147012"/>
    <w:rsid w:val="001470F3"/>
    <w:rsid w:val="0014722A"/>
    <w:rsid w:val="00147456"/>
    <w:rsid w:val="00147553"/>
    <w:rsid w:val="001475A4"/>
    <w:rsid w:val="0014777B"/>
    <w:rsid w:val="001477B9"/>
    <w:rsid w:val="00147B4C"/>
    <w:rsid w:val="00147BE7"/>
    <w:rsid w:val="00147C1D"/>
    <w:rsid w:val="00147D52"/>
    <w:rsid w:val="00147D5C"/>
    <w:rsid w:val="00147D60"/>
    <w:rsid w:val="00147E95"/>
    <w:rsid w:val="0015000A"/>
    <w:rsid w:val="00150012"/>
    <w:rsid w:val="0015037D"/>
    <w:rsid w:val="001504C5"/>
    <w:rsid w:val="0015052F"/>
    <w:rsid w:val="001506B4"/>
    <w:rsid w:val="00150B57"/>
    <w:rsid w:val="00150BD5"/>
    <w:rsid w:val="00150C2F"/>
    <w:rsid w:val="00150E52"/>
    <w:rsid w:val="00150F17"/>
    <w:rsid w:val="001510CC"/>
    <w:rsid w:val="001512EC"/>
    <w:rsid w:val="00151566"/>
    <w:rsid w:val="00151621"/>
    <w:rsid w:val="00151D50"/>
    <w:rsid w:val="001520EB"/>
    <w:rsid w:val="00152442"/>
    <w:rsid w:val="00152478"/>
    <w:rsid w:val="00152564"/>
    <w:rsid w:val="0015271A"/>
    <w:rsid w:val="0015286C"/>
    <w:rsid w:val="001528DD"/>
    <w:rsid w:val="00152C64"/>
    <w:rsid w:val="00152F09"/>
    <w:rsid w:val="00153353"/>
    <w:rsid w:val="001533B1"/>
    <w:rsid w:val="001534B8"/>
    <w:rsid w:val="001535A9"/>
    <w:rsid w:val="00153690"/>
    <w:rsid w:val="001537B8"/>
    <w:rsid w:val="00153806"/>
    <w:rsid w:val="0015384A"/>
    <w:rsid w:val="001538FE"/>
    <w:rsid w:val="00153965"/>
    <w:rsid w:val="00153976"/>
    <w:rsid w:val="00153AE5"/>
    <w:rsid w:val="00153BA2"/>
    <w:rsid w:val="00153D47"/>
    <w:rsid w:val="00153D8B"/>
    <w:rsid w:val="00154399"/>
    <w:rsid w:val="00154456"/>
    <w:rsid w:val="00154610"/>
    <w:rsid w:val="00154643"/>
    <w:rsid w:val="0015466B"/>
    <w:rsid w:val="00154A8B"/>
    <w:rsid w:val="00154AE0"/>
    <w:rsid w:val="00154D1B"/>
    <w:rsid w:val="00154DCB"/>
    <w:rsid w:val="001550BD"/>
    <w:rsid w:val="0015512B"/>
    <w:rsid w:val="00155166"/>
    <w:rsid w:val="001551B4"/>
    <w:rsid w:val="00155211"/>
    <w:rsid w:val="00155523"/>
    <w:rsid w:val="0015553D"/>
    <w:rsid w:val="0015562A"/>
    <w:rsid w:val="001557D1"/>
    <w:rsid w:val="00155829"/>
    <w:rsid w:val="001559E8"/>
    <w:rsid w:val="00155D63"/>
    <w:rsid w:val="00155E64"/>
    <w:rsid w:val="00155FB5"/>
    <w:rsid w:val="00155FDB"/>
    <w:rsid w:val="00156090"/>
    <w:rsid w:val="00156241"/>
    <w:rsid w:val="001564CC"/>
    <w:rsid w:val="0015669B"/>
    <w:rsid w:val="001567B6"/>
    <w:rsid w:val="0015687B"/>
    <w:rsid w:val="001568CA"/>
    <w:rsid w:val="00156AC7"/>
    <w:rsid w:val="00156D27"/>
    <w:rsid w:val="00156D95"/>
    <w:rsid w:val="00156F29"/>
    <w:rsid w:val="00156FDF"/>
    <w:rsid w:val="00157054"/>
    <w:rsid w:val="00157551"/>
    <w:rsid w:val="00157583"/>
    <w:rsid w:val="00157591"/>
    <w:rsid w:val="001576E0"/>
    <w:rsid w:val="001579B4"/>
    <w:rsid w:val="00157B0C"/>
    <w:rsid w:val="00157C4D"/>
    <w:rsid w:val="00157D6C"/>
    <w:rsid w:val="00157E12"/>
    <w:rsid w:val="00157E86"/>
    <w:rsid w:val="00160233"/>
    <w:rsid w:val="00160327"/>
    <w:rsid w:val="00160587"/>
    <w:rsid w:val="0016080F"/>
    <w:rsid w:val="00160AAA"/>
    <w:rsid w:val="00160BC1"/>
    <w:rsid w:val="00160FF1"/>
    <w:rsid w:val="001619CB"/>
    <w:rsid w:val="00161B87"/>
    <w:rsid w:val="00161D83"/>
    <w:rsid w:val="00161E0C"/>
    <w:rsid w:val="00161E5F"/>
    <w:rsid w:val="00161FE7"/>
    <w:rsid w:val="00162236"/>
    <w:rsid w:val="001622F6"/>
    <w:rsid w:val="001622FA"/>
    <w:rsid w:val="001624E2"/>
    <w:rsid w:val="001625FB"/>
    <w:rsid w:val="00162686"/>
    <w:rsid w:val="00162701"/>
    <w:rsid w:val="00162792"/>
    <w:rsid w:val="001627B0"/>
    <w:rsid w:val="0016299E"/>
    <w:rsid w:val="00162A89"/>
    <w:rsid w:val="00162B8D"/>
    <w:rsid w:val="00162FA4"/>
    <w:rsid w:val="00163091"/>
    <w:rsid w:val="001630CC"/>
    <w:rsid w:val="0016359F"/>
    <w:rsid w:val="00163612"/>
    <w:rsid w:val="0016385F"/>
    <w:rsid w:val="0016391F"/>
    <w:rsid w:val="001639BE"/>
    <w:rsid w:val="00163A8E"/>
    <w:rsid w:val="00163ACE"/>
    <w:rsid w:val="00163C22"/>
    <w:rsid w:val="00163E50"/>
    <w:rsid w:val="0016402C"/>
    <w:rsid w:val="00164189"/>
    <w:rsid w:val="001641C4"/>
    <w:rsid w:val="001641D8"/>
    <w:rsid w:val="00164255"/>
    <w:rsid w:val="001643B6"/>
    <w:rsid w:val="00164488"/>
    <w:rsid w:val="001645A3"/>
    <w:rsid w:val="00164970"/>
    <w:rsid w:val="00164AFB"/>
    <w:rsid w:val="00164D77"/>
    <w:rsid w:val="00164DC0"/>
    <w:rsid w:val="00165036"/>
    <w:rsid w:val="00165109"/>
    <w:rsid w:val="00165145"/>
    <w:rsid w:val="00165309"/>
    <w:rsid w:val="001653FC"/>
    <w:rsid w:val="00165559"/>
    <w:rsid w:val="00165571"/>
    <w:rsid w:val="001657D8"/>
    <w:rsid w:val="001657E3"/>
    <w:rsid w:val="001657EF"/>
    <w:rsid w:val="00165852"/>
    <w:rsid w:val="00165878"/>
    <w:rsid w:val="001658F4"/>
    <w:rsid w:val="001658F5"/>
    <w:rsid w:val="00165944"/>
    <w:rsid w:val="00165AB0"/>
    <w:rsid w:val="00165DB5"/>
    <w:rsid w:val="00165EDF"/>
    <w:rsid w:val="00165F9B"/>
    <w:rsid w:val="001660D5"/>
    <w:rsid w:val="0016613B"/>
    <w:rsid w:val="001661C5"/>
    <w:rsid w:val="00166724"/>
    <w:rsid w:val="00166754"/>
    <w:rsid w:val="00166C8F"/>
    <w:rsid w:val="00166D74"/>
    <w:rsid w:val="0016715D"/>
    <w:rsid w:val="001671EF"/>
    <w:rsid w:val="00167235"/>
    <w:rsid w:val="00167352"/>
    <w:rsid w:val="0016749D"/>
    <w:rsid w:val="00167674"/>
    <w:rsid w:val="0016779B"/>
    <w:rsid w:val="00167CB3"/>
    <w:rsid w:val="00167D8E"/>
    <w:rsid w:val="00167F0F"/>
    <w:rsid w:val="00170104"/>
    <w:rsid w:val="00170117"/>
    <w:rsid w:val="001702CD"/>
    <w:rsid w:val="001702D1"/>
    <w:rsid w:val="001703B4"/>
    <w:rsid w:val="001707E4"/>
    <w:rsid w:val="00170860"/>
    <w:rsid w:val="00170980"/>
    <w:rsid w:val="00170D3E"/>
    <w:rsid w:val="00170EDF"/>
    <w:rsid w:val="00170F42"/>
    <w:rsid w:val="001711FC"/>
    <w:rsid w:val="00171456"/>
    <w:rsid w:val="0017149D"/>
    <w:rsid w:val="0017150B"/>
    <w:rsid w:val="00171E1D"/>
    <w:rsid w:val="00171E42"/>
    <w:rsid w:val="001720D9"/>
    <w:rsid w:val="00172107"/>
    <w:rsid w:val="001722B3"/>
    <w:rsid w:val="001722F1"/>
    <w:rsid w:val="001725AD"/>
    <w:rsid w:val="001725C4"/>
    <w:rsid w:val="00172634"/>
    <w:rsid w:val="00172739"/>
    <w:rsid w:val="001727C7"/>
    <w:rsid w:val="00172B58"/>
    <w:rsid w:val="00172B5B"/>
    <w:rsid w:val="00172CD3"/>
    <w:rsid w:val="00172CDF"/>
    <w:rsid w:val="001731CB"/>
    <w:rsid w:val="0017329E"/>
    <w:rsid w:val="00173510"/>
    <w:rsid w:val="00173598"/>
    <w:rsid w:val="00173787"/>
    <w:rsid w:val="001737D1"/>
    <w:rsid w:val="0017385B"/>
    <w:rsid w:val="0017389B"/>
    <w:rsid w:val="0017396D"/>
    <w:rsid w:val="001739D7"/>
    <w:rsid w:val="001740BB"/>
    <w:rsid w:val="001740C3"/>
    <w:rsid w:val="00174106"/>
    <w:rsid w:val="0017413E"/>
    <w:rsid w:val="0017474B"/>
    <w:rsid w:val="0017494D"/>
    <w:rsid w:val="00174AB8"/>
    <w:rsid w:val="00174B9D"/>
    <w:rsid w:val="00174CF2"/>
    <w:rsid w:val="00174E3B"/>
    <w:rsid w:val="00174EFF"/>
    <w:rsid w:val="00174F25"/>
    <w:rsid w:val="00174F2C"/>
    <w:rsid w:val="001751AE"/>
    <w:rsid w:val="0017535C"/>
    <w:rsid w:val="00175689"/>
    <w:rsid w:val="00175914"/>
    <w:rsid w:val="001759D1"/>
    <w:rsid w:val="00175A13"/>
    <w:rsid w:val="00175CB8"/>
    <w:rsid w:val="00175D2F"/>
    <w:rsid w:val="00176091"/>
    <w:rsid w:val="001766DC"/>
    <w:rsid w:val="0017672B"/>
    <w:rsid w:val="00176771"/>
    <w:rsid w:val="00176948"/>
    <w:rsid w:val="001769A1"/>
    <w:rsid w:val="00176A14"/>
    <w:rsid w:val="00176CAF"/>
    <w:rsid w:val="00176E99"/>
    <w:rsid w:val="00176F38"/>
    <w:rsid w:val="00176FB6"/>
    <w:rsid w:val="0017700B"/>
    <w:rsid w:val="0017712D"/>
    <w:rsid w:val="001773EB"/>
    <w:rsid w:val="001800F1"/>
    <w:rsid w:val="00180296"/>
    <w:rsid w:val="001807E3"/>
    <w:rsid w:val="00180997"/>
    <w:rsid w:val="00180A95"/>
    <w:rsid w:val="00180B26"/>
    <w:rsid w:val="00180FF6"/>
    <w:rsid w:val="00181086"/>
    <w:rsid w:val="0018109F"/>
    <w:rsid w:val="001810C4"/>
    <w:rsid w:val="00181214"/>
    <w:rsid w:val="001815CF"/>
    <w:rsid w:val="0018171C"/>
    <w:rsid w:val="00181743"/>
    <w:rsid w:val="00181A68"/>
    <w:rsid w:val="00181AF6"/>
    <w:rsid w:val="00181BF8"/>
    <w:rsid w:val="00181EC4"/>
    <w:rsid w:val="00181EC6"/>
    <w:rsid w:val="0018218E"/>
    <w:rsid w:val="001821CB"/>
    <w:rsid w:val="0018253F"/>
    <w:rsid w:val="001828CC"/>
    <w:rsid w:val="00182B06"/>
    <w:rsid w:val="00182B43"/>
    <w:rsid w:val="00182C75"/>
    <w:rsid w:val="00182C9D"/>
    <w:rsid w:val="00182E6B"/>
    <w:rsid w:val="00182FC8"/>
    <w:rsid w:val="001830B3"/>
    <w:rsid w:val="001831DF"/>
    <w:rsid w:val="0018348B"/>
    <w:rsid w:val="00183938"/>
    <w:rsid w:val="00183E00"/>
    <w:rsid w:val="00183F29"/>
    <w:rsid w:val="00183F54"/>
    <w:rsid w:val="00184050"/>
    <w:rsid w:val="00184068"/>
    <w:rsid w:val="00184130"/>
    <w:rsid w:val="00184155"/>
    <w:rsid w:val="00184347"/>
    <w:rsid w:val="00184372"/>
    <w:rsid w:val="001845DC"/>
    <w:rsid w:val="001846C2"/>
    <w:rsid w:val="001848D0"/>
    <w:rsid w:val="00184909"/>
    <w:rsid w:val="00184BB2"/>
    <w:rsid w:val="00184BF3"/>
    <w:rsid w:val="00184CD5"/>
    <w:rsid w:val="00184DDA"/>
    <w:rsid w:val="00185155"/>
    <w:rsid w:val="00185554"/>
    <w:rsid w:val="0018561D"/>
    <w:rsid w:val="001859DC"/>
    <w:rsid w:val="00185B4B"/>
    <w:rsid w:val="00185CD2"/>
    <w:rsid w:val="0018637F"/>
    <w:rsid w:val="001864C4"/>
    <w:rsid w:val="0018665C"/>
    <w:rsid w:val="001868A4"/>
    <w:rsid w:val="00186D47"/>
    <w:rsid w:val="00186E06"/>
    <w:rsid w:val="00186E25"/>
    <w:rsid w:val="00186FC7"/>
    <w:rsid w:val="00186FF2"/>
    <w:rsid w:val="001871CC"/>
    <w:rsid w:val="00187274"/>
    <w:rsid w:val="00187711"/>
    <w:rsid w:val="00187739"/>
    <w:rsid w:val="00187A00"/>
    <w:rsid w:val="00187BC9"/>
    <w:rsid w:val="00187BFB"/>
    <w:rsid w:val="00187C30"/>
    <w:rsid w:val="00187D12"/>
    <w:rsid w:val="00187E30"/>
    <w:rsid w:val="00187F0D"/>
    <w:rsid w:val="00187F27"/>
    <w:rsid w:val="00187FB7"/>
    <w:rsid w:val="0019035A"/>
    <w:rsid w:val="0019058A"/>
    <w:rsid w:val="001905D5"/>
    <w:rsid w:val="00190653"/>
    <w:rsid w:val="001906D6"/>
    <w:rsid w:val="0019075F"/>
    <w:rsid w:val="00190822"/>
    <w:rsid w:val="001908B3"/>
    <w:rsid w:val="001909C9"/>
    <w:rsid w:val="00190B8B"/>
    <w:rsid w:val="00190C22"/>
    <w:rsid w:val="00190DBE"/>
    <w:rsid w:val="001910D9"/>
    <w:rsid w:val="00191113"/>
    <w:rsid w:val="001912D6"/>
    <w:rsid w:val="001912D7"/>
    <w:rsid w:val="00191397"/>
    <w:rsid w:val="0019167A"/>
    <w:rsid w:val="0019192F"/>
    <w:rsid w:val="00191B45"/>
    <w:rsid w:val="00191B9B"/>
    <w:rsid w:val="00191BBD"/>
    <w:rsid w:val="00191C2E"/>
    <w:rsid w:val="00191C33"/>
    <w:rsid w:val="00191CEF"/>
    <w:rsid w:val="0019201B"/>
    <w:rsid w:val="0019228A"/>
    <w:rsid w:val="0019265E"/>
    <w:rsid w:val="001929B1"/>
    <w:rsid w:val="00192B7F"/>
    <w:rsid w:val="00192E99"/>
    <w:rsid w:val="0019318A"/>
    <w:rsid w:val="001934B0"/>
    <w:rsid w:val="001934F0"/>
    <w:rsid w:val="0019374F"/>
    <w:rsid w:val="0019383F"/>
    <w:rsid w:val="0019391C"/>
    <w:rsid w:val="001939A7"/>
    <w:rsid w:val="001939FF"/>
    <w:rsid w:val="00193A2F"/>
    <w:rsid w:val="00193D71"/>
    <w:rsid w:val="00193F8E"/>
    <w:rsid w:val="00194364"/>
    <w:rsid w:val="00194650"/>
    <w:rsid w:val="00194A52"/>
    <w:rsid w:val="00194C78"/>
    <w:rsid w:val="00194E1A"/>
    <w:rsid w:val="00194E3D"/>
    <w:rsid w:val="0019510A"/>
    <w:rsid w:val="00195600"/>
    <w:rsid w:val="001957D2"/>
    <w:rsid w:val="001958C7"/>
    <w:rsid w:val="00195AB1"/>
    <w:rsid w:val="00195AF6"/>
    <w:rsid w:val="00195AFD"/>
    <w:rsid w:val="00195AFF"/>
    <w:rsid w:val="00195BDF"/>
    <w:rsid w:val="00195C71"/>
    <w:rsid w:val="00195D97"/>
    <w:rsid w:val="00195D9E"/>
    <w:rsid w:val="00195DCA"/>
    <w:rsid w:val="00195E61"/>
    <w:rsid w:val="00196059"/>
    <w:rsid w:val="001961A3"/>
    <w:rsid w:val="001963C4"/>
    <w:rsid w:val="001964C8"/>
    <w:rsid w:val="001964CA"/>
    <w:rsid w:val="00196857"/>
    <w:rsid w:val="00196944"/>
    <w:rsid w:val="001969E0"/>
    <w:rsid w:val="00196D5E"/>
    <w:rsid w:val="00196D72"/>
    <w:rsid w:val="00196EB4"/>
    <w:rsid w:val="00196FA7"/>
    <w:rsid w:val="00197542"/>
    <w:rsid w:val="00197660"/>
    <w:rsid w:val="00197793"/>
    <w:rsid w:val="001977E0"/>
    <w:rsid w:val="001977F7"/>
    <w:rsid w:val="001978B2"/>
    <w:rsid w:val="00197967"/>
    <w:rsid w:val="00197ACF"/>
    <w:rsid w:val="00197C1C"/>
    <w:rsid w:val="00197DE7"/>
    <w:rsid w:val="00197E4C"/>
    <w:rsid w:val="001A0002"/>
    <w:rsid w:val="001A0137"/>
    <w:rsid w:val="001A0257"/>
    <w:rsid w:val="001A036E"/>
    <w:rsid w:val="001A0396"/>
    <w:rsid w:val="001A0B67"/>
    <w:rsid w:val="001A0B80"/>
    <w:rsid w:val="001A0BB3"/>
    <w:rsid w:val="001A0CFE"/>
    <w:rsid w:val="001A0D92"/>
    <w:rsid w:val="001A115D"/>
    <w:rsid w:val="001A1456"/>
    <w:rsid w:val="001A14C9"/>
    <w:rsid w:val="001A1949"/>
    <w:rsid w:val="001A1A05"/>
    <w:rsid w:val="001A1A15"/>
    <w:rsid w:val="001A1CA3"/>
    <w:rsid w:val="001A1E57"/>
    <w:rsid w:val="001A2244"/>
    <w:rsid w:val="001A257C"/>
    <w:rsid w:val="001A2620"/>
    <w:rsid w:val="001A26E1"/>
    <w:rsid w:val="001A2D2B"/>
    <w:rsid w:val="001A2D4C"/>
    <w:rsid w:val="001A2F58"/>
    <w:rsid w:val="001A2F65"/>
    <w:rsid w:val="001A3194"/>
    <w:rsid w:val="001A3220"/>
    <w:rsid w:val="001A3261"/>
    <w:rsid w:val="001A3403"/>
    <w:rsid w:val="001A347C"/>
    <w:rsid w:val="001A35B1"/>
    <w:rsid w:val="001A362C"/>
    <w:rsid w:val="001A3CB6"/>
    <w:rsid w:val="001A3CC0"/>
    <w:rsid w:val="001A3EA2"/>
    <w:rsid w:val="001A3F04"/>
    <w:rsid w:val="001A4186"/>
    <w:rsid w:val="001A4610"/>
    <w:rsid w:val="001A473A"/>
    <w:rsid w:val="001A4879"/>
    <w:rsid w:val="001A4B3F"/>
    <w:rsid w:val="001A4F9F"/>
    <w:rsid w:val="001A5040"/>
    <w:rsid w:val="001A5288"/>
    <w:rsid w:val="001A52BE"/>
    <w:rsid w:val="001A547C"/>
    <w:rsid w:val="001A55BA"/>
    <w:rsid w:val="001A564A"/>
    <w:rsid w:val="001A5679"/>
    <w:rsid w:val="001A59E8"/>
    <w:rsid w:val="001A5A4E"/>
    <w:rsid w:val="001A5A9D"/>
    <w:rsid w:val="001A5ADD"/>
    <w:rsid w:val="001A5B79"/>
    <w:rsid w:val="001A5D09"/>
    <w:rsid w:val="001A5D9F"/>
    <w:rsid w:val="001A6021"/>
    <w:rsid w:val="001A612E"/>
    <w:rsid w:val="001A61F5"/>
    <w:rsid w:val="001A6439"/>
    <w:rsid w:val="001A64AF"/>
    <w:rsid w:val="001A65BD"/>
    <w:rsid w:val="001A65C8"/>
    <w:rsid w:val="001A67A0"/>
    <w:rsid w:val="001A6C39"/>
    <w:rsid w:val="001A6DA8"/>
    <w:rsid w:val="001A6F1B"/>
    <w:rsid w:val="001A712E"/>
    <w:rsid w:val="001A738B"/>
    <w:rsid w:val="001A7419"/>
    <w:rsid w:val="001A7448"/>
    <w:rsid w:val="001A75B7"/>
    <w:rsid w:val="001A75D4"/>
    <w:rsid w:val="001A768A"/>
    <w:rsid w:val="001A7722"/>
    <w:rsid w:val="001A7D62"/>
    <w:rsid w:val="001A7FCA"/>
    <w:rsid w:val="001B01A3"/>
    <w:rsid w:val="001B050F"/>
    <w:rsid w:val="001B058B"/>
    <w:rsid w:val="001B05DD"/>
    <w:rsid w:val="001B05E1"/>
    <w:rsid w:val="001B0626"/>
    <w:rsid w:val="001B089F"/>
    <w:rsid w:val="001B0B18"/>
    <w:rsid w:val="001B1349"/>
    <w:rsid w:val="001B13E5"/>
    <w:rsid w:val="001B147E"/>
    <w:rsid w:val="001B1910"/>
    <w:rsid w:val="001B1997"/>
    <w:rsid w:val="001B1B70"/>
    <w:rsid w:val="001B1C1F"/>
    <w:rsid w:val="001B1C28"/>
    <w:rsid w:val="001B1C50"/>
    <w:rsid w:val="001B1CE1"/>
    <w:rsid w:val="001B1D0B"/>
    <w:rsid w:val="001B1E16"/>
    <w:rsid w:val="001B1E1A"/>
    <w:rsid w:val="001B1FDE"/>
    <w:rsid w:val="001B200C"/>
    <w:rsid w:val="001B2074"/>
    <w:rsid w:val="001B2103"/>
    <w:rsid w:val="001B22EA"/>
    <w:rsid w:val="001B2417"/>
    <w:rsid w:val="001B2579"/>
    <w:rsid w:val="001B257D"/>
    <w:rsid w:val="001B2856"/>
    <w:rsid w:val="001B28DA"/>
    <w:rsid w:val="001B297C"/>
    <w:rsid w:val="001B2A42"/>
    <w:rsid w:val="001B2B72"/>
    <w:rsid w:val="001B2B8F"/>
    <w:rsid w:val="001B2C3F"/>
    <w:rsid w:val="001B2D8B"/>
    <w:rsid w:val="001B302F"/>
    <w:rsid w:val="001B3126"/>
    <w:rsid w:val="001B3236"/>
    <w:rsid w:val="001B32F5"/>
    <w:rsid w:val="001B3595"/>
    <w:rsid w:val="001B3677"/>
    <w:rsid w:val="001B3705"/>
    <w:rsid w:val="001B3740"/>
    <w:rsid w:val="001B3746"/>
    <w:rsid w:val="001B3825"/>
    <w:rsid w:val="001B3863"/>
    <w:rsid w:val="001B3942"/>
    <w:rsid w:val="001B3A8B"/>
    <w:rsid w:val="001B3F89"/>
    <w:rsid w:val="001B3F8B"/>
    <w:rsid w:val="001B40E9"/>
    <w:rsid w:val="001B42AE"/>
    <w:rsid w:val="001B42AF"/>
    <w:rsid w:val="001B42C9"/>
    <w:rsid w:val="001B43DF"/>
    <w:rsid w:val="001B446B"/>
    <w:rsid w:val="001B454B"/>
    <w:rsid w:val="001B487D"/>
    <w:rsid w:val="001B49C6"/>
    <w:rsid w:val="001B4AC0"/>
    <w:rsid w:val="001B4B4A"/>
    <w:rsid w:val="001B4C03"/>
    <w:rsid w:val="001B4C41"/>
    <w:rsid w:val="001B50E4"/>
    <w:rsid w:val="001B534C"/>
    <w:rsid w:val="001B53AD"/>
    <w:rsid w:val="001B56AD"/>
    <w:rsid w:val="001B57CA"/>
    <w:rsid w:val="001B584A"/>
    <w:rsid w:val="001B58DA"/>
    <w:rsid w:val="001B6324"/>
    <w:rsid w:val="001B6387"/>
    <w:rsid w:val="001B63BB"/>
    <w:rsid w:val="001B6672"/>
    <w:rsid w:val="001B66B0"/>
    <w:rsid w:val="001B6776"/>
    <w:rsid w:val="001B6851"/>
    <w:rsid w:val="001B6876"/>
    <w:rsid w:val="001B6BD8"/>
    <w:rsid w:val="001B6E7E"/>
    <w:rsid w:val="001B6FB5"/>
    <w:rsid w:val="001B70FE"/>
    <w:rsid w:val="001B720C"/>
    <w:rsid w:val="001B7648"/>
    <w:rsid w:val="001B7931"/>
    <w:rsid w:val="001B7A04"/>
    <w:rsid w:val="001B7A20"/>
    <w:rsid w:val="001B7B4E"/>
    <w:rsid w:val="001B7CE9"/>
    <w:rsid w:val="001B7D9A"/>
    <w:rsid w:val="001B7E52"/>
    <w:rsid w:val="001B7F40"/>
    <w:rsid w:val="001B7F5D"/>
    <w:rsid w:val="001C0014"/>
    <w:rsid w:val="001C001A"/>
    <w:rsid w:val="001C0143"/>
    <w:rsid w:val="001C0435"/>
    <w:rsid w:val="001C05FD"/>
    <w:rsid w:val="001C07BB"/>
    <w:rsid w:val="001C0907"/>
    <w:rsid w:val="001C092E"/>
    <w:rsid w:val="001C0977"/>
    <w:rsid w:val="001C09EB"/>
    <w:rsid w:val="001C0A27"/>
    <w:rsid w:val="001C0B82"/>
    <w:rsid w:val="001C0EED"/>
    <w:rsid w:val="001C10A2"/>
    <w:rsid w:val="001C1192"/>
    <w:rsid w:val="001C152F"/>
    <w:rsid w:val="001C158B"/>
    <w:rsid w:val="001C15BC"/>
    <w:rsid w:val="001C1710"/>
    <w:rsid w:val="001C1831"/>
    <w:rsid w:val="001C1917"/>
    <w:rsid w:val="001C1B0A"/>
    <w:rsid w:val="001C1C04"/>
    <w:rsid w:val="001C1EE7"/>
    <w:rsid w:val="001C1F4E"/>
    <w:rsid w:val="001C2208"/>
    <w:rsid w:val="001C22B6"/>
    <w:rsid w:val="001C2393"/>
    <w:rsid w:val="001C2397"/>
    <w:rsid w:val="001C2586"/>
    <w:rsid w:val="001C25B0"/>
    <w:rsid w:val="001C265C"/>
    <w:rsid w:val="001C276C"/>
    <w:rsid w:val="001C285A"/>
    <w:rsid w:val="001C2934"/>
    <w:rsid w:val="001C2F13"/>
    <w:rsid w:val="001C3119"/>
    <w:rsid w:val="001C3191"/>
    <w:rsid w:val="001C32A4"/>
    <w:rsid w:val="001C3305"/>
    <w:rsid w:val="001C356E"/>
    <w:rsid w:val="001C357B"/>
    <w:rsid w:val="001C3795"/>
    <w:rsid w:val="001C3836"/>
    <w:rsid w:val="001C3896"/>
    <w:rsid w:val="001C38D1"/>
    <w:rsid w:val="001C3914"/>
    <w:rsid w:val="001C3983"/>
    <w:rsid w:val="001C398A"/>
    <w:rsid w:val="001C3DB5"/>
    <w:rsid w:val="001C4185"/>
    <w:rsid w:val="001C4244"/>
    <w:rsid w:val="001C43C1"/>
    <w:rsid w:val="001C44DD"/>
    <w:rsid w:val="001C45A1"/>
    <w:rsid w:val="001C45C5"/>
    <w:rsid w:val="001C478D"/>
    <w:rsid w:val="001C47DD"/>
    <w:rsid w:val="001C489C"/>
    <w:rsid w:val="001C49D5"/>
    <w:rsid w:val="001C49E9"/>
    <w:rsid w:val="001C4A17"/>
    <w:rsid w:val="001C4B11"/>
    <w:rsid w:val="001C4DC9"/>
    <w:rsid w:val="001C4F91"/>
    <w:rsid w:val="001C5152"/>
    <w:rsid w:val="001C521E"/>
    <w:rsid w:val="001C52A8"/>
    <w:rsid w:val="001C532F"/>
    <w:rsid w:val="001C556C"/>
    <w:rsid w:val="001C5585"/>
    <w:rsid w:val="001C590A"/>
    <w:rsid w:val="001C59F8"/>
    <w:rsid w:val="001C5A98"/>
    <w:rsid w:val="001C5EEC"/>
    <w:rsid w:val="001C6175"/>
    <w:rsid w:val="001C61D1"/>
    <w:rsid w:val="001C6235"/>
    <w:rsid w:val="001C68E2"/>
    <w:rsid w:val="001C69C1"/>
    <w:rsid w:val="001C6B6E"/>
    <w:rsid w:val="001C6BCF"/>
    <w:rsid w:val="001C6C1D"/>
    <w:rsid w:val="001C6D02"/>
    <w:rsid w:val="001C6E3F"/>
    <w:rsid w:val="001C6EF5"/>
    <w:rsid w:val="001C75E6"/>
    <w:rsid w:val="001C76CD"/>
    <w:rsid w:val="001C7764"/>
    <w:rsid w:val="001C7814"/>
    <w:rsid w:val="001C7825"/>
    <w:rsid w:val="001C7C6F"/>
    <w:rsid w:val="001C7E31"/>
    <w:rsid w:val="001C7E8C"/>
    <w:rsid w:val="001C7F5D"/>
    <w:rsid w:val="001D0088"/>
    <w:rsid w:val="001D0105"/>
    <w:rsid w:val="001D021C"/>
    <w:rsid w:val="001D0494"/>
    <w:rsid w:val="001D0543"/>
    <w:rsid w:val="001D0812"/>
    <w:rsid w:val="001D091D"/>
    <w:rsid w:val="001D0930"/>
    <w:rsid w:val="001D0F03"/>
    <w:rsid w:val="001D0F1E"/>
    <w:rsid w:val="001D1211"/>
    <w:rsid w:val="001D12C9"/>
    <w:rsid w:val="001D171A"/>
    <w:rsid w:val="001D18BC"/>
    <w:rsid w:val="001D18C4"/>
    <w:rsid w:val="001D19BD"/>
    <w:rsid w:val="001D223F"/>
    <w:rsid w:val="001D2587"/>
    <w:rsid w:val="001D25BB"/>
    <w:rsid w:val="001D2755"/>
    <w:rsid w:val="001D27AE"/>
    <w:rsid w:val="001D297D"/>
    <w:rsid w:val="001D2990"/>
    <w:rsid w:val="001D2D86"/>
    <w:rsid w:val="001D2E0F"/>
    <w:rsid w:val="001D2E5A"/>
    <w:rsid w:val="001D2F65"/>
    <w:rsid w:val="001D317E"/>
    <w:rsid w:val="001D319A"/>
    <w:rsid w:val="001D31CF"/>
    <w:rsid w:val="001D31EF"/>
    <w:rsid w:val="001D3364"/>
    <w:rsid w:val="001D33A7"/>
    <w:rsid w:val="001D37CA"/>
    <w:rsid w:val="001D3A51"/>
    <w:rsid w:val="001D3AAD"/>
    <w:rsid w:val="001D3AEE"/>
    <w:rsid w:val="001D3C61"/>
    <w:rsid w:val="001D3CC7"/>
    <w:rsid w:val="001D3E22"/>
    <w:rsid w:val="001D4056"/>
    <w:rsid w:val="001D4121"/>
    <w:rsid w:val="001D43A4"/>
    <w:rsid w:val="001D45AE"/>
    <w:rsid w:val="001D4659"/>
    <w:rsid w:val="001D47C2"/>
    <w:rsid w:val="001D4850"/>
    <w:rsid w:val="001D4A71"/>
    <w:rsid w:val="001D4B5B"/>
    <w:rsid w:val="001D4C15"/>
    <w:rsid w:val="001D4DD8"/>
    <w:rsid w:val="001D4E2C"/>
    <w:rsid w:val="001D4E47"/>
    <w:rsid w:val="001D4E7D"/>
    <w:rsid w:val="001D4F67"/>
    <w:rsid w:val="001D5076"/>
    <w:rsid w:val="001D50E1"/>
    <w:rsid w:val="001D5254"/>
    <w:rsid w:val="001D5340"/>
    <w:rsid w:val="001D5386"/>
    <w:rsid w:val="001D539E"/>
    <w:rsid w:val="001D5426"/>
    <w:rsid w:val="001D5459"/>
    <w:rsid w:val="001D5534"/>
    <w:rsid w:val="001D562C"/>
    <w:rsid w:val="001D5639"/>
    <w:rsid w:val="001D5734"/>
    <w:rsid w:val="001D5775"/>
    <w:rsid w:val="001D57AF"/>
    <w:rsid w:val="001D5A00"/>
    <w:rsid w:val="001D5DE3"/>
    <w:rsid w:val="001D5EDA"/>
    <w:rsid w:val="001D5F0D"/>
    <w:rsid w:val="001D670C"/>
    <w:rsid w:val="001D6A07"/>
    <w:rsid w:val="001D6CAE"/>
    <w:rsid w:val="001D73EA"/>
    <w:rsid w:val="001D7486"/>
    <w:rsid w:val="001D7570"/>
    <w:rsid w:val="001D7618"/>
    <w:rsid w:val="001D7668"/>
    <w:rsid w:val="001D784C"/>
    <w:rsid w:val="001D78E2"/>
    <w:rsid w:val="001D7999"/>
    <w:rsid w:val="001D7B94"/>
    <w:rsid w:val="001D7E6D"/>
    <w:rsid w:val="001D7ED9"/>
    <w:rsid w:val="001E00E4"/>
    <w:rsid w:val="001E0181"/>
    <w:rsid w:val="001E02BD"/>
    <w:rsid w:val="001E0441"/>
    <w:rsid w:val="001E045F"/>
    <w:rsid w:val="001E04CE"/>
    <w:rsid w:val="001E067E"/>
    <w:rsid w:val="001E079A"/>
    <w:rsid w:val="001E0A56"/>
    <w:rsid w:val="001E0D01"/>
    <w:rsid w:val="001E0DBF"/>
    <w:rsid w:val="001E0E83"/>
    <w:rsid w:val="001E10A5"/>
    <w:rsid w:val="001E1593"/>
    <w:rsid w:val="001E18E6"/>
    <w:rsid w:val="001E192F"/>
    <w:rsid w:val="001E1B1A"/>
    <w:rsid w:val="001E1EAA"/>
    <w:rsid w:val="001E20DD"/>
    <w:rsid w:val="001E25A5"/>
    <w:rsid w:val="001E263B"/>
    <w:rsid w:val="001E28B7"/>
    <w:rsid w:val="001E2962"/>
    <w:rsid w:val="001E2EBA"/>
    <w:rsid w:val="001E310D"/>
    <w:rsid w:val="001E310E"/>
    <w:rsid w:val="001E31D4"/>
    <w:rsid w:val="001E32C2"/>
    <w:rsid w:val="001E33B3"/>
    <w:rsid w:val="001E3508"/>
    <w:rsid w:val="001E354D"/>
    <w:rsid w:val="001E3888"/>
    <w:rsid w:val="001E3917"/>
    <w:rsid w:val="001E39A5"/>
    <w:rsid w:val="001E3AA8"/>
    <w:rsid w:val="001E3BB6"/>
    <w:rsid w:val="001E3C96"/>
    <w:rsid w:val="001E3CD2"/>
    <w:rsid w:val="001E3DB0"/>
    <w:rsid w:val="001E4308"/>
    <w:rsid w:val="001E4420"/>
    <w:rsid w:val="001E4512"/>
    <w:rsid w:val="001E454B"/>
    <w:rsid w:val="001E47F5"/>
    <w:rsid w:val="001E4894"/>
    <w:rsid w:val="001E48F3"/>
    <w:rsid w:val="001E49CA"/>
    <w:rsid w:val="001E4C2F"/>
    <w:rsid w:val="001E4C82"/>
    <w:rsid w:val="001E4D45"/>
    <w:rsid w:val="001E50C7"/>
    <w:rsid w:val="001E5214"/>
    <w:rsid w:val="001E551C"/>
    <w:rsid w:val="001E5701"/>
    <w:rsid w:val="001E5881"/>
    <w:rsid w:val="001E5C05"/>
    <w:rsid w:val="001E5D40"/>
    <w:rsid w:val="001E5D44"/>
    <w:rsid w:val="001E5EF9"/>
    <w:rsid w:val="001E5EFC"/>
    <w:rsid w:val="001E6083"/>
    <w:rsid w:val="001E61FA"/>
    <w:rsid w:val="001E622B"/>
    <w:rsid w:val="001E649B"/>
    <w:rsid w:val="001E66A3"/>
    <w:rsid w:val="001E66FD"/>
    <w:rsid w:val="001E6B4E"/>
    <w:rsid w:val="001E6B64"/>
    <w:rsid w:val="001E6C9B"/>
    <w:rsid w:val="001E6CBB"/>
    <w:rsid w:val="001E6DA9"/>
    <w:rsid w:val="001E6FDB"/>
    <w:rsid w:val="001E7164"/>
    <w:rsid w:val="001E722C"/>
    <w:rsid w:val="001E724B"/>
    <w:rsid w:val="001E73A6"/>
    <w:rsid w:val="001E7605"/>
    <w:rsid w:val="001E77EF"/>
    <w:rsid w:val="001E787A"/>
    <w:rsid w:val="001E78AD"/>
    <w:rsid w:val="001E7BD1"/>
    <w:rsid w:val="001E7BF2"/>
    <w:rsid w:val="001E7E8C"/>
    <w:rsid w:val="001F011D"/>
    <w:rsid w:val="001F08DF"/>
    <w:rsid w:val="001F0B97"/>
    <w:rsid w:val="001F0D1C"/>
    <w:rsid w:val="001F113D"/>
    <w:rsid w:val="001F118B"/>
    <w:rsid w:val="001F1540"/>
    <w:rsid w:val="001F1854"/>
    <w:rsid w:val="001F19F2"/>
    <w:rsid w:val="001F1D70"/>
    <w:rsid w:val="001F1DC7"/>
    <w:rsid w:val="001F1DFC"/>
    <w:rsid w:val="001F1E4E"/>
    <w:rsid w:val="001F1FD0"/>
    <w:rsid w:val="001F2203"/>
    <w:rsid w:val="001F232A"/>
    <w:rsid w:val="001F266E"/>
    <w:rsid w:val="001F2902"/>
    <w:rsid w:val="001F2C33"/>
    <w:rsid w:val="001F2C6B"/>
    <w:rsid w:val="001F2EA0"/>
    <w:rsid w:val="001F2FCE"/>
    <w:rsid w:val="001F30BE"/>
    <w:rsid w:val="001F3565"/>
    <w:rsid w:val="001F3590"/>
    <w:rsid w:val="001F3775"/>
    <w:rsid w:val="001F3829"/>
    <w:rsid w:val="001F3B72"/>
    <w:rsid w:val="001F3B98"/>
    <w:rsid w:val="001F3C24"/>
    <w:rsid w:val="001F3C2F"/>
    <w:rsid w:val="001F3D2B"/>
    <w:rsid w:val="001F3D96"/>
    <w:rsid w:val="001F3E23"/>
    <w:rsid w:val="001F3E45"/>
    <w:rsid w:val="001F400D"/>
    <w:rsid w:val="001F401A"/>
    <w:rsid w:val="001F41C8"/>
    <w:rsid w:val="001F4400"/>
    <w:rsid w:val="001F44B9"/>
    <w:rsid w:val="001F45FD"/>
    <w:rsid w:val="001F4616"/>
    <w:rsid w:val="001F4A0D"/>
    <w:rsid w:val="001F4C38"/>
    <w:rsid w:val="001F4C78"/>
    <w:rsid w:val="001F4E82"/>
    <w:rsid w:val="001F4F15"/>
    <w:rsid w:val="001F51DB"/>
    <w:rsid w:val="001F52CA"/>
    <w:rsid w:val="001F5408"/>
    <w:rsid w:val="001F540F"/>
    <w:rsid w:val="001F54DF"/>
    <w:rsid w:val="001F55BF"/>
    <w:rsid w:val="001F55CF"/>
    <w:rsid w:val="001F58AE"/>
    <w:rsid w:val="001F5A2E"/>
    <w:rsid w:val="001F5A9A"/>
    <w:rsid w:val="001F5B48"/>
    <w:rsid w:val="001F5BF8"/>
    <w:rsid w:val="001F5C0A"/>
    <w:rsid w:val="001F5C63"/>
    <w:rsid w:val="001F5DD0"/>
    <w:rsid w:val="001F5F31"/>
    <w:rsid w:val="001F60C1"/>
    <w:rsid w:val="001F60DB"/>
    <w:rsid w:val="001F62C8"/>
    <w:rsid w:val="001F66B4"/>
    <w:rsid w:val="001F693B"/>
    <w:rsid w:val="001F69FE"/>
    <w:rsid w:val="001F6C04"/>
    <w:rsid w:val="001F6D3A"/>
    <w:rsid w:val="001F6D74"/>
    <w:rsid w:val="001F6DA3"/>
    <w:rsid w:val="001F6E0B"/>
    <w:rsid w:val="001F6E7C"/>
    <w:rsid w:val="001F6F6E"/>
    <w:rsid w:val="001F6FA8"/>
    <w:rsid w:val="001F7064"/>
    <w:rsid w:val="001F70CC"/>
    <w:rsid w:val="001F7265"/>
    <w:rsid w:val="001F72F3"/>
    <w:rsid w:val="001F7380"/>
    <w:rsid w:val="001F7451"/>
    <w:rsid w:val="001F7493"/>
    <w:rsid w:val="001F75CA"/>
    <w:rsid w:val="001F76F2"/>
    <w:rsid w:val="001F783C"/>
    <w:rsid w:val="001F792F"/>
    <w:rsid w:val="001F7A99"/>
    <w:rsid w:val="001F7C31"/>
    <w:rsid w:val="001F7D69"/>
    <w:rsid w:val="001F7DD2"/>
    <w:rsid w:val="001F7E59"/>
    <w:rsid w:val="001F7F3C"/>
    <w:rsid w:val="00200200"/>
    <w:rsid w:val="002005F9"/>
    <w:rsid w:val="0020066B"/>
    <w:rsid w:val="002006D2"/>
    <w:rsid w:val="00200AD3"/>
    <w:rsid w:val="00200C84"/>
    <w:rsid w:val="00200EA1"/>
    <w:rsid w:val="00200F0A"/>
    <w:rsid w:val="00200F31"/>
    <w:rsid w:val="002010C3"/>
    <w:rsid w:val="0020116A"/>
    <w:rsid w:val="0020124F"/>
    <w:rsid w:val="002013FF"/>
    <w:rsid w:val="0020152B"/>
    <w:rsid w:val="00201E27"/>
    <w:rsid w:val="00201FB7"/>
    <w:rsid w:val="002021DC"/>
    <w:rsid w:val="00202396"/>
    <w:rsid w:val="00202460"/>
    <w:rsid w:val="0020252C"/>
    <w:rsid w:val="0020259F"/>
    <w:rsid w:val="002025BD"/>
    <w:rsid w:val="002026EB"/>
    <w:rsid w:val="002029C0"/>
    <w:rsid w:val="00202B36"/>
    <w:rsid w:val="00202D51"/>
    <w:rsid w:val="00202F1C"/>
    <w:rsid w:val="0020306B"/>
    <w:rsid w:val="00203278"/>
    <w:rsid w:val="002034A9"/>
    <w:rsid w:val="002034C3"/>
    <w:rsid w:val="002037AF"/>
    <w:rsid w:val="0020382B"/>
    <w:rsid w:val="00203849"/>
    <w:rsid w:val="00203862"/>
    <w:rsid w:val="002038F6"/>
    <w:rsid w:val="00203943"/>
    <w:rsid w:val="00203AEE"/>
    <w:rsid w:val="00203B5E"/>
    <w:rsid w:val="00203DB4"/>
    <w:rsid w:val="00203DEA"/>
    <w:rsid w:val="00203E99"/>
    <w:rsid w:val="00203FCB"/>
    <w:rsid w:val="00203FEE"/>
    <w:rsid w:val="00204036"/>
    <w:rsid w:val="002041DC"/>
    <w:rsid w:val="002042DC"/>
    <w:rsid w:val="002043CE"/>
    <w:rsid w:val="002043DE"/>
    <w:rsid w:val="00204464"/>
    <w:rsid w:val="00204645"/>
    <w:rsid w:val="002046E7"/>
    <w:rsid w:val="0020480A"/>
    <w:rsid w:val="0020497A"/>
    <w:rsid w:val="00204A2E"/>
    <w:rsid w:val="00204BD2"/>
    <w:rsid w:val="00204C38"/>
    <w:rsid w:val="00204C70"/>
    <w:rsid w:val="00205149"/>
    <w:rsid w:val="00205168"/>
    <w:rsid w:val="002051A2"/>
    <w:rsid w:val="0020525F"/>
    <w:rsid w:val="002052B0"/>
    <w:rsid w:val="0020536A"/>
    <w:rsid w:val="0020545D"/>
    <w:rsid w:val="00205646"/>
    <w:rsid w:val="0020579E"/>
    <w:rsid w:val="0020585B"/>
    <w:rsid w:val="00205BD9"/>
    <w:rsid w:val="00205C4F"/>
    <w:rsid w:val="00205F0C"/>
    <w:rsid w:val="002061BD"/>
    <w:rsid w:val="002061C1"/>
    <w:rsid w:val="002061C2"/>
    <w:rsid w:val="00206239"/>
    <w:rsid w:val="002062FE"/>
    <w:rsid w:val="002063F2"/>
    <w:rsid w:val="00206401"/>
    <w:rsid w:val="00206528"/>
    <w:rsid w:val="00206673"/>
    <w:rsid w:val="002067A9"/>
    <w:rsid w:val="0020698A"/>
    <w:rsid w:val="002069B0"/>
    <w:rsid w:val="00206AE9"/>
    <w:rsid w:val="00206B9D"/>
    <w:rsid w:val="00206F61"/>
    <w:rsid w:val="00207247"/>
    <w:rsid w:val="0020730F"/>
    <w:rsid w:val="002074BF"/>
    <w:rsid w:val="0020763F"/>
    <w:rsid w:val="00207ACD"/>
    <w:rsid w:val="00207ADE"/>
    <w:rsid w:val="00207C75"/>
    <w:rsid w:val="00207CF6"/>
    <w:rsid w:val="00207E7A"/>
    <w:rsid w:val="00207EC2"/>
    <w:rsid w:val="00207FD9"/>
    <w:rsid w:val="002101CB"/>
    <w:rsid w:val="00210253"/>
    <w:rsid w:val="0021027F"/>
    <w:rsid w:val="00210336"/>
    <w:rsid w:val="0021050B"/>
    <w:rsid w:val="0021067F"/>
    <w:rsid w:val="00210761"/>
    <w:rsid w:val="00210B1D"/>
    <w:rsid w:val="00210B29"/>
    <w:rsid w:val="00210B98"/>
    <w:rsid w:val="00210CC1"/>
    <w:rsid w:val="0021150E"/>
    <w:rsid w:val="00211837"/>
    <w:rsid w:val="0021185C"/>
    <w:rsid w:val="00211A58"/>
    <w:rsid w:val="00211ACF"/>
    <w:rsid w:val="00211B30"/>
    <w:rsid w:val="00211CA5"/>
    <w:rsid w:val="00211E81"/>
    <w:rsid w:val="00211FF5"/>
    <w:rsid w:val="0021203D"/>
    <w:rsid w:val="00212068"/>
    <w:rsid w:val="002123BE"/>
    <w:rsid w:val="0021254C"/>
    <w:rsid w:val="002126B6"/>
    <w:rsid w:val="0021275E"/>
    <w:rsid w:val="00212C5D"/>
    <w:rsid w:val="00212CE0"/>
    <w:rsid w:val="00212E3B"/>
    <w:rsid w:val="00212E3D"/>
    <w:rsid w:val="00212E81"/>
    <w:rsid w:val="00212EDE"/>
    <w:rsid w:val="0021308C"/>
    <w:rsid w:val="00213153"/>
    <w:rsid w:val="00213283"/>
    <w:rsid w:val="002132CF"/>
    <w:rsid w:val="002133AF"/>
    <w:rsid w:val="00213761"/>
    <w:rsid w:val="002139B1"/>
    <w:rsid w:val="002139EE"/>
    <w:rsid w:val="00213AF6"/>
    <w:rsid w:val="00213BDC"/>
    <w:rsid w:val="00213C1F"/>
    <w:rsid w:val="00213C27"/>
    <w:rsid w:val="00213C75"/>
    <w:rsid w:val="00213CFF"/>
    <w:rsid w:val="00213E82"/>
    <w:rsid w:val="00213F21"/>
    <w:rsid w:val="00213FBE"/>
    <w:rsid w:val="0021419D"/>
    <w:rsid w:val="0021428F"/>
    <w:rsid w:val="002142DA"/>
    <w:rsid w:val="002143C7"/>
    <w:rsid w:val="002144DA"/>
    <w:rsid w:val="002144EF"/>
    <w:rsid w:val="00214544"/>
    <w:rsid w:val="00214560"/>
    <w:rsid w:val="0021464B"/>
    <w:rsid w:val="002146C7"/>
    <w:rsid w:val="002146E9"/>
    <w:rsid w:val="002146F8"/>
    <w:rsid w:val="002147DE"/>
    <w:rsid w:val="0021499D"/>
    <w:rsid w:val="002149E5"/>
    <w:rsid w:val="00214BEA"/>
    <w:rsid w:val="00214C56"/>
    <w:rsid w:val="00214D03"/>
    <w:rsid w:val="00214D94"/>
    <w:rsid w:val="00214DD3"/>
    <w:rsid w:val="00215014"/>
    <w:rsid w:val="002151EA"/>
    <w:rsid w:val="002152FB"/>
    <w:rsid w:val="0021530C"/>
    <w:rsid w:val="002153CC"/>
    <w:rsid w:val="0021556E"/>
    <w:rsid w:val="002155CC"/>
    <w:rsid w:val="00215990"/>
    <w:rsid w:val="00215ACA"/>
    <w:rsid w:val="00215D5D"/>
    <w:rsid w:val="00215DC0"/>
    <w:rsid w:val="00216201"/>
    <w:rsid w:val="002162F6"/>
    <w:rsid w:val="0021641F"/>
    <w:rsid w:val="00216460"/>
    <w:rsid w:val="0021655E"/>
    <w:rsid w:val="0021668F"/>
    <w:rsid w:val="00216AF8"/>
    <w:rsid w:val="00216B22"/>
    <w:rsid w:val="00216EB4"/>
    <w:rsid w:val="00216F32"/>
    <w:rsid w:val="00216F90"/>
    <w:rsid w:val="0021717C"/>
    <w:rsid w:val="0021743E"/>
    <w:rsid w:val="00217512"/>
    <w:rsid w:val="002176F7"/>
    <w:rsid w:val="0021772D"/>
    <w:rsid w:val="0021773B"/>
    <w:rsid w:val="0021782B"/>
    <w:rsid w:val="0021794B"/>
    <w:rsid w:val="00217B69"/>
    <w:rsid w:val="00217CED"/>
    <w:rsid w:val="00217DC9"/>
    <w:rsid w:val="00217DFD"/>
    <w:rsid w:val="00217F40"/>
    <w:rsid w:val="0022007F"/>
    <w:rsid w:val="002200F1"/>
    <w:rsid w:val="0022040D"/>
    <w:rsid w:val="002205D4"/>
    <w:rsid w:val="0022097F"/>
    <w:rsid w:val="00220A16"/>
    <w:rsid w:val="00220C82"/>
    <w:rsid w:val="00220EF3"/>
    <w:rsid w:val="00220FCA"/>
    <w:rsid w:val="002210AB"/>
    <w:rsid w:val="002213C2"/>
    <w:rsid w:val="00221561"/>
    <w:rsid w:val="00221664"/>
    <w:rsid w:val="0022188C"/>
    <w:rsid w:val="002219B8"/>
    <w:rsid w:val="00221A4D"/>
    <w:rsid w:val="00221A67"/>
    <w:rsid w:val="00221CBB"/>
    <w:rsid w:val="00222073"/>
    <w:rsid w:val="002222F7"/>
    <w:rsid w:val="00222315"/>
    <w:rsid w:val="0022258B"/>
    <w:rsid w:val="00222727"/>
    <w:rsid w:val="002227D0"/>
    <w:rsid w:val="00222B45"/>
    <w:rsid w:val="00222C18"/>
    <w:rsid w:val="002230F0"/>
    <w:rsid w:val="0022325C"/>
    <w:rsid w:val="0022349C"/>
    <w:rsid w:val="00223912"/>
    <w:rsid w:val="00223C24"/>
    <w:rsid w:val="00223CEB"/>
    <w:rsid w:val="0022404C"/>
    <w:rsid w:val="002240A2"/>
    <w:rsid w:val="002240B4"/>
    <w:rsid w:val="00224118"/>
    <w:rsid w:val="002241B6"/>
    <w:rsid w:val="002241E6"/>
    <w:rsid w:val="002242EF"/>
    <w:rsid w:val="0022430D"/>
    <w:rsid w:val="002243BB"/>
    <w:rsid w:val="00224431"/>
    <w:rsid w:val="00224497"/>
    <w:rsid w:val="002244F2"/>
    <w:rsid w:val="00224AF2"/>
    <w:rsid w:val="00224AF5"/>
    <w:rsid w:val="00224C46"/>
    <w:rsid w:val="00224DD4"/>
    <w:rsid w:val="00224E68"/>
    <w:rsid w:val="002251F7"/>
    <w:rsid w:val="002256B7"/>
    <w:rsid w:val="00225890"/>
    <w:rsid w:val="002258C6"/>
    <w:rsid w:val="00225BE8"/>
    <w:rsid w:val="00225C95"/>
    <w:rsid w:val="00226106"/>
    <w:rsid w:val="00226399"/>
    <w:rsid w:val="00226489"/>
    <w:rsid w:val="002267E4"/>
    <w:rsid w:val="00226887"/>
    <w:rsid w:val="00226919"/>
    <w:rsid w:val="0022692C"/>
    <w:rsid w:val="00226993"/>
    <w:rsid w:val="00226C40"/>
    <w:rsid w:val="00226D77"/>
    <w:rsid w:val="00226DE7"/>
    <w:rsid w:val="00227183"/>
    <w:rsid w:val="00227425"/>
    <w:rsid w:val="0022753D"/>
    <w:rsid w:val="0022759D"/>
    <w:rsid w:val="0022760D"/>
    <w:rsid w:val="0022761A"/>
    <w:rsid w:val="00227756"/>
    <w:rsid w:val="00227800"/>
    <w:rsid w:val="0022784E"/>
    <w:rsid w:val="00227929"/>
    <w:rsid w:val="00227997"/>
    <w:rsid w:val="00227A35"/>
    <w:rsid w:val="00227BDC"/>
    <w:rsid w:val="00227D94"/>
    <w:rsid w:val="00227E42"/>
    <w:rsid w:val="00227F0C"/>
    <w:rsid w:val="0023009C"/>
    <w:rsid w:val="0023010D"/>
    <w:rsid w:val="0023033F"/>
    <w:rsid w:val="0023057D"/>
    <w:rsid w:val="0023068C"/>
    <w:rsid w:val="002307E0"/>
    <w:rsid w:val="00230840"/>
    <w:rsid w:val="002308B0"/>
    <w:rsid w:val="002308C6"/>
    <w:rsid w:val="00230A9D"/>
    <w:rsid w:val="00230AD8"/>
    <w:rsid w:val="00230B33"/>
    <w:rsid w:val="00230DAE"/>
    <w:rsid w:val="00230EA7"/>
    <w:rsid w:val="002310E1"/>
    <w:rsid w:val="00231158"/>
    <w:rsid w:val="002311DB"/>
    <w:rsid w:val="0023135E"/>
    <w:rsid w:val="00231554"/>
    <w:rsid w:val="002315AA"/>
    <w:rsid w:val="00231651"/>
    <w:rsid w:val="00231678"/>
    <w:rsid w:val="002316B7"/>
    <w:rsid w:val="00231D40"/>
    <w:rsid w:val="00231E45"/>
    <w:rsid w:val="002323B4"/>
    <w:rsid w:val="00232441"/>
    <w:rsid w:val="002324AF"/>
    <w:rsid w:val="002324D9"/>
    <w:rsid w:val="00232622"/>
    <w:rsid w:val="002328FB"/>
    <w:rsid w:val="00232C30"/>
    <w:rsid w:val="00232D83"/>
    <w:rsid w:val="002331DB"/>
    <w:rsid w:val="00233358"/>
    <w:rsid w:val="00233372"/>
    <w:rsid w:val="00233444"/>
    <w:rsid w:val="00233544"/>
    <w:rsid w:val="0023372B"/>
    <w:rsid w:val="0023374A"/>
    <w:rsid w:val="00233A37"/>
    <w:rsid w:val="00233B5F"/>
    <w:rsid w:val="00233D45"/>
    <w:rsid w:val="00233F52"/>
    <w:rsid w:val="00233F65"/>
    <w:rsid w:val="00234086"/>
    <w:rsid w:val="002340C6"/>
    <w:rsid w:val="00234176"/>
    <w:rsid w:val="00234217"/>
    <w:rsid w:val="00234277"/>
    <w:rsid w:val="00234399"/>
    <w:rsid w:val="0023444D"/>
    <w:rsid w:val="002344F3"/>
    <w:rsid w:val="00234713"/>
    <w:rsid w:val="0023474D"/>
    <w:rsid w:val="0023482A"/>
    <w:rsid w:val="00234854"/>
    <w:rsid w:val="002348AF"/>
    <w:rsid w:val="002348C7"/>
    <w:rsid w:val="002349B9"/>
    <w:rsid w:val="00234BC4"/>
    <w:rsid w:val="00234CB5"/>
    <w:rsid w:val="00234E83"/>
    <w:rsid w:val="00234E8A"/>
    <w:rsid w:val="00234FEA"/>
    <w:rsid w:val="0023506A"/>
    <w:rsid w:val="002350A8"/>
    <w:rsid w:val="002354B3"/>
    <w:rsid w:val="002354FC"/>
    <w:rsid w:val="00235666"/>
    <w:rsid w:val="00235748"/>
    <w:rsid w:val="002358EE"/>
    <w:rsid w:val="00235FA9"/>
    <w:rsid w:val="002363FB"/>
    <w:rsid w:val="0023644D"/>
    <w:rsid w:val="002365B2"/>
    <w:rsid w:val="0023665E"/>
    <w:rsid w:val="00236674"/>
    <w:rsid w:val="00236730"/>
    <w:rsid w:val="0023674C"/>
    <w:rsid w:val="00236E3D"/>
    <w:rsid w:val="00236EC7"/>
    <w:rsid w:val="0023701C"/>
    <w:rsid w:val="00237058"/>
    <w:rsid w:val="00237105"/>
    <w:rsid w:val="002373A9"/>
    <w:rsid w:val="002374D1"/>
    <w:rsid w:val="00237582"/>
    <w:rsid w:val="002376C3"/>
    <w:rsid w:val="00237716"/>
    <w:rsid w:val="0023776A"/>
    <w:rsid w:val="00237B4D"/>
    <w:rsid w:val="00237B7F"/>
    <w:rsid w:val="00237DCD"/>
    <w:rsid w:val="00237EE8"/>
    <w:rsid w:val="00237FAC"/>
    <w:rsid w:val="00237FBA"/>
    <w:rsid w:val="00240080"/>
    <w:rsid w:val="002401B1"/>
    <w:rsid w:val="00240293"/>
    <w:rsid w:val="002404D5"/>
    <w:rsid w:val="0024058E"/>
    <w:rsid w:val="0024077E"/>
    <w:rsid w:val="0024093E"/>
    <w:rsid w:val="00240BDC"/>
    <w:rsid w:val="00240CF2"/>
    <w:rsid w:val="00240DF1"/>
    <w:rsid w:val="0024112A"/>
    <w:rsid w:val="00241439"/>
    <w:rsid w:val="002415EE"/>
    <w:rsid w:val="0024182C"/>
    <w:rsid w:val="002418F3"/>
    <w:rsid w:val="00241A2B"/>
    <w:rsid w:val="00241B1B"/>
    <w:rsid w:val="00241D6E"/>
    <w:rsid w:val="00241DE5"/>
    <w:rsid w:val="00241E2B"/>
    <w:rsid w:val="00242031"/>
    <w:rsid w:val="0024236C"/>
    <w:rsid w:val="00242655"/>
    <w:rsid w:val="002426F3"/>
    <w:rsid w:val="00242C33"/>
    <w:rsid w:val="00242DDA"/>
    <w:rsid w:val="00242F91"/>
    <w:rsid w:val="00243006"/>
    <w:rsid w:val="002431C4"/>
    <w:rsid w:val="0024334D"/>
    <w:rsid w:val="002433B5"/>
    <w:rsid w:val="0024341A"/>
    <w:rsid w:val="00243495"/>
    <w:rsid w:val="002434EC"/>
    <w:rsid w:val="0024354E"/>
    <w:rsid w:val="00243570"/>
    <w:rsid w:val="00243580"/>
    <w:rsid w:val="00243638"/>
    <w:rsid w:val="0024392E"/>
    <w:rsid w:val="00243A15"/>
    <w:rsid w:val="00243BFB"/>
    <w:rsid w:val="00243D1C"/>
    <w:rsid w:val="00243DC4"/>
    <w:rsid w:val="0024403D"/>
    <w:rsid w:val="002443C8"/>
    <w:rsid w:val="00244518"/>
    <w:rsid w:val="0024451F"/>
    <w:rsid w:val="0024484F"/>
    <w:rsid w:val="00244851"/>
    <w:rsid w:val="002448B4"/>
    <w:rsid w:val="002448EB"/>
    <w:rsid w:val="00244AC4"/>
    <w:rsid w:val="00244AEF"/>
    <w:rsid w:val="00244C55"/>
    <w:rsid w:val="00244D5E"/>
    <w:rsid w:val="00244DC3"/>
    <w:rsid w:val="00244E4F"/>
    <w:rsid w:val="002453A3"/>
    <w:rsid w:val="002455B2"/>
    <w:rsid w:val="00245615"/>
    <w:rsid w:val="0024564E"/>
    <w:rsid w:val="0024566F"/>
    <w:rsid w:val="002458D6"/>
    <w:rsid w:val="00245E6E"/>
    <w:rsid w:val="00245F4E"/>
    <w:rsid w:val="00245FFB"/>
    <w:rsid w:val="0024602E"/>
    <w:rsid w:val="0024611A"/>
    <w:rsid w:val="002461F4"/>
    <w:rsid w:val="00246611"/>
    <w:rsid w:val="0024677F"/>
    <w:rsid w:val="00246C83"/>
    <w:rsid w:val="00246CB6"/>
    <w:rsid w:val="00246DF8"/>
    <w:rsid w:val="00246EBA"/>
    <w:rsid w:val="0024732C"/>
    <w:rsid w:val="00247623"/>
    <w:rsid w:val="00247946"/>
    <w:rsid w:val="00247955"/>
    <w:rsid w:val="0024798C"/>
    <w:rsid w:val="00247A42"/>
    <w:rsid w:val="00247F17"/>
    <w:rsid w:val="002500AC"/>
    <w:rsid w:val="0025011A"/>
    <w:rsid w:val="00250308"/>
    <w:rsid w:val="00250A52"/>
    <w:rsid w:val="00250B77"/>
    <w:rsid w:val="00251098"/>
    <w:rsid w:val="00251212"/>
    <w:rsid w:val="00251358"/>
    <w:rsid w:val="002513B4"/>
    <w:rsid w:val="0025143F"/>
    <w:rsid w:val="002514F8"/>
    <w:rsid w:val="0025152D"/>
    <w:rsid w:val="002516CC"/>
    <w:rsid w:val="002517A8"/>
    <w:rsid w:val="00251995"/>
    <w:rsid w:val="00251AD9"/>
    <w:rsid w:val="00251C3D"/>
    <w:rsid w:val="00251E53"/>
    <w:rsid w:val="00251EBD"/>
    <w:rsid w:val="0025209E"/>
    <w:rsid w:val="002520FD"/>
    <w:rsid w:val="002521F5"/>
    <w:rsid w:val="0025234C"/>
    <w:rsid w:val="0025241F"/>
    <w:rsid w:val="00252773"/>
    <w:rsid w:val="0025286E"/>
    <w:rsid w:val="002528A3"/>
    <w:rsid w:val="00252913"/>
    <w:rsid w:val="00252A25"/>
    <w:rsid w:val="00252B3E"/>
    <w:rsid w:val="00252C5E"/>
    <w:rsid w:val="00252C65"/>
    <w:rsid w:val="0025305E"/>
    <w:rsid w:val="00253147"/>
    <w:rsid w:val="00253218"/>
    <w:rsid w:val="002532D5"/>
    <w:rsid w:val="00253470"/>
    <w:rsid w:val="002534A6"/>
    <w:rsid w:val="002536C5"/>
    <w:rsid w:val="0025386D"/>
    <w:rsid w:val="00253BF0"/>
    <w:rsid w:val="0025401E"/>
    <w:rsid w:val="002543C9"/>
    <w:rsid w:val="002543DB"/>
    <w:rsid w:val="00254581"/>
    <w:rsid w:val="00254673"/>
    <w:rsid w:val="00254748"/>
    <w:rsid w:val="00254971"/>
    <w:rsid w:val="00254C92"/>
    <w:rsid w:val="00254D66"/>
    <w:rsid w:val="00254DF8"/>
    <w:rsid w:val="00254EEE"/>
    <w:rsid w:val="00254F03"/>
    <w:rsid w:val="00255504"/>
    <w:rsid w:val="00255792"/>
    <w:rsid w:val="00255858"/>
    <w:rsid w:val="0025587C"/>
    <w:rsid w:val="002559B7"/>
    <w:rsid w:val="002559E9"/>
    <w:rsid w:val="00255C18"/>
    <w:rsid w:val="00255E42"/>
    <w:rsid w:val="0025609A"/>
    <w:rsid w:val="002560B8"/>
    <w:rsid w:val="00256268"/>
    <w:rsid w:val="002564F3"/>
    <w:rsid w:val="00256526"/>
    <w:rsid w:val="0025658E"/>
    <w:rsid w:val="0025670C"/>
    <w:rsid w:val="00256840"/>
    <w:rsid w:val="002568BD"/>
    <w:rsid w:val="002569D6"/>
    <w:rsid w:val="00256DB2"/>
    <w:rsid w:val="00256DD0"/>
    <w:rsid w:val="00257065"/>
    <w:rsid w:val="002570A3"/>
    <w:rsid w:val="00257112"/>
    <w:rsid w:val="002572A6"/>
    <w:rsid w:val="002574BA"/>
    <w:rsid w:val="0025759B"/>
    <w:rsid w:val="00257655"/>
    <w:rsid w:val="002576C0"/>
    <w:rsid w:val="0025780B"/>
    <w:rsid w:val="00257981"/>
    <w:rsid w:val="002579AE"/>
    <w:rsid w:val="00257A0D"/>
    <w:rsid w:val="00257AEE"/>
    <w:rsid w:val="00257B68"/>
    <w:rsid w:val="00257C48"/>
    <w:rsid w:val="002601F9"/>
    <w:rsid w:val="0026029F"/>
    <w:rsid w:val="00260411"/>
    <w:rsid w:val="00260443"/>
    <w:rsid w:val="002604DF"/>
    <w:rsid w:val="002606BC"/>
    <w:rsid w:val="002606E7"/>
    <w:rsid w:val="002607D6"/>
    <w:rsid w:val="00260A78"/>
    <w:rsid w:val="00260C26"/>
    <w:rsid w:val="00260C9A"/>
    <w:rsid w:val="00260CF9"/>
    <w:rsid w:val="00260EE9"/>
    <w:rsid w:val="00261198"/>
    <w:rsid w:val="00261392"/>
    <w:rsid w:val="0026172C"/>
    <w:rsid w:val="00261730"/>
    <w:rsid w:val="002619FE"/>
    <w:rsid w:val="00261D26"/>
    <w:rsid w:val="00261DA4"/>
    <w:rsid w:val="00262195"/>
    <w:rsid w:val="002621C8"/>
    <w:rsid w:val="00262311"/>
    <w:rsid w:val="0026233F"/>
    <w:rsid w:val="0026235F"/>
    <w:rsid w:val="0026239E"/>
    <w:rsid w:val="00262440"/>
    <w:rsid w:val="0026266C"/>
    <w:rsid w:val="00262712"/>
    <w:rsid w:val="00262720"/>
    <w:rsid w:val="00262958"/>
    <w:rsid w:val="00262A7F"/>
    <w:rsid w:val="00262A99"/>
    <w:rsid w:val="00262AA2"/>
    <w:rsid w:val="00262AE7"/>
    <w:rsid w:val="00262B52"/>
    <w:rsid w:val="00262BFA"/>
    <w:rsid w:val="00262C3B"/>
    <w:rsid w:val="00262C89"/>
    <w:rsid w:val="00262DFC"/>
    <w:rsid w:val="00262E11"/>
    <w:rsid w:val="00262E95"/>
    <w:rsid w:val="00262EF0"/>
    <w:rsid w:val="0026302D"/>
    <w:rsid w:val="00263042"/>
    <w:rsid w:val="002631AC"/>
    <w:rsid w:val="002634AD"/>
    <w:rsid w:val="002635C5"/>
    <w:rsid w:val="00263663"/>
    <w:rsid w:val="002636A0"/>
    <w:rsid w:val="002636A6"/>
    <w:rsid w:val="00263A45"/>
    <w:rsid w:val="00263AC0"/>
    <w:rsid w:val="00263CC7"/>
    <w:rsid w:val="0026423A"/>
    <w:rsid w:val="002645B9"/>
    <w:rsid w:val="0026461C"/>
    <w:rsid w:val="0026466E"/>
    <w:rsid w:val="00264925"/>
    <w:rsid w:val="00264A7C"/>
    <w:rsid w:val="00264B6B"/>
    <w:rsid w:val="00264D2F"/>
    <w:rsid w:val="00264D7F"/>
    <w:rsid w:val="00265333"/>
    <w:rsid w:val="00265561"/>
    <w:rsid w:val="00265762"/>
    <w:rsid w:val="00265A0B"/>
    <w:rsid w:val="00265A24"/>
    <w:rsid w:val="00265C41"/>
    <w:rsid w:val="00265D75"/>
    <w:rsid w:val="00265DC4"/>
    <w:rsid w:val="00265EE5"/>
    <w:rsid w:val="00265F66"/>
    <w:rsid w:val="00266075"/>
    <w:rsid w:val="002664AD"/>
    <w:rsid w:val="002664DA"/>
    <w:rsid w:val="00266BF4"/>
    <w:rsid w:val="00266BFD"/>
    <w:rsid w:val="00267008"/>
    <w:rsid w:val="0026725A"/>
    <w:rsid w:val="0026750C"/>
    <w:rsid w:val="002675AC"/>
    <w:rsid w:val="00267647"/>
    <w:rsid w:val="00267786"/>
    <w:rsid w:val="00267C18"/>
    <w:rsid w:val="00267C68"/>
    <w:rsid w:val="00267CC0"/>
    <w:rsid w:val="00267D7C"/>
    <w:rsid w:val="00267EE9"/>
    <w:rsid w:val="00270138"/>
    <w:rsid w:val="00270339"/>
    <w:rsid w:val="002706A0"/>
    <w:rsid w:val="00270916"/>
    <w:rsid w:val="00270D06"/>
    <w:rsid w:val="00270FD6"/>
    <w:rsid w:val="002710C9"/>
    <w:rsid w:val="00271138"/>
    <w:rsid w:val="00271352"/>
    <w:rsid w:val="0027173F"/>
    <w:rsid w:val="0027197F"/>
    <w:rsid w:val="00272073"/>
    <w:rsid w:val="0027213E"/>
    <w:rsid w:val="00272526"/>
    <w:rsid w:val="00272682"/>
    <w:rsid w:val="002727B3"/>
    <w:rsid w:val="00272915"/>
    <w:rsid w:val="002729FE"/>
    <w:rsid w:val="00272A26"/>
    <w:rsid w:val="00272AE1"/>
    <w:rsid w:val="00272BC7"/>
    <w:rsid w:val="00272D09"/>
    <w:rsid w:val="00272D85"/>
    <w:rsid w:val="00272E27"/>
    <w:rsid w:val="00272EB2"/>
    <w:rsid w:val="00272F42"/>
    <w:rsid w:val="00272FFE"/>
    <w:rsid w:val="00273134"/>
    <w:rsid w:val="0027327E"/>
    <w:rsid w:val="0027340D"/>
    <w:rsid w:val="002735AE"/>
    <w:rsid w:val="00273682"/>
    <w:rsid w:val="00273DD6"/>
    <w:rsid w:val="00273F0A"/>
    <w:rsid w:val="00274004"/>
    <w:rsid w:val="002741AD"/>
    <w:rsid w:val="002743AA"/>
    <w:rsid w:val="002743E7"/>
    <w:rsid w:val="00274446"/>
    <w:rsid w:val="00274689"/>
    <w:rsid w:val="002746CD"/>
    <w:rsid w:val="002749A7"/>
    <w:rsid w:val="00274A51"/>
    <w:rsid w:val="00274D54"/>
    <w:rsid w:val="00274D98"/>
    <w:rsid w:val="00274F91"/>
    <w:rsid w:val="00275158"/>
    <w:rsid w:val="00275330"/>
    <w:rsid w:val="00275350"/>
    <w:rsid w:val="00275759"/>
    <w:rsid w:val="0027585A"/>
    <w:rsid w:val="002758C4"/>
    <w:rsid w:val="002758C6"/>
    <w:rsid w:val="00275933"/>
    <w:rsid w:val="00275AA5"/>
    <w:rsid w:val="00275ACD"/>
    <w:rsid w:val="00275D4B"/>
    <w:rsid w:val="00275F16"/>
    <w:rsid w:val="00276098"/>
    <w:rsid w:val="00276316"/>
    <w:rsid w:val="00276BDA"/>
    <w:rsid w:val="00276BE0"/>
    <w:rsid w:val="002771D4"/>
    <w:rsid w:val="0027723A"/>
    <w:rsid w:val="0027742A"/>
    <w:rsid w:val="00277442"/>
    <w:rsid w:val="0027748A"/>
    <w:rsid w:val="002775C5"/>
    <w:rsid w:val="0027762D"/>
    <w:rsid w:val="002776B4"/>
    <w:rsid w:val="0027771C"/>
    <w:rsid w:val="0027782E"/>
    <w:rsid w:val="00277861"/>
    <w:rsid w:val="002779F1"/>
    <w:rsid w:val="00277BE7"/>
    <w:rsid w:val="00277C65"/>
    <w:rsid w:val="00277CCF"/>
    <w:rsid w:val="00277CEB"/>
    <w:rsid w:val="00277EA7"/>
    <w:rsid w:val="0028006B"/>
    <w:rsid w:val="00280170"/>
    <w:rsid w:val="00280251"/>
    <w:rsid w:val="00280295"/>
    <w:rsid w:val="0028029F"/>
    <w:rsid w:val="00280348"/>
    <w:rsid w:val="00280421"/>
    <w:rsid w:val="002804AC"/>
    <w:rsid w:val="00280565"/>
    <w:rsid w:val="00280709"/>
    <w:rsid w:val="00280735"/>
    <w:rsid w:val="00280851"/>
    <w:rsid w:val="00280D40"/>
    <w:rsid w:val="00280FDB"/>
    <w:rsid w:val="00281121"/>
    <w:rsid w:val="002811E1"/>
    <w:rsid w:val="0028130B"/>
    <w:rsid w:val="00281399"/>
    <w:rsid w:val="0028149A"/>
    <w:rsid w:val="002815D8"/>
    <w:rsid w:val="002818FF"/>
    <w:rsid w:val="00281907"/>
    <w:rsid w:val="00281B6F"/>
    <w:rsid w:val="00281F41"/>
    <w:rsid w:val="002820FF"/>
    <w:rsid w:val="00282213"/>
    <w:rsid w:val="00282556"/>
    <w:rsid w:val="002825FE"/>
    <w:rsid w:val="002828AC"/>
    <w:rsid w:val="0028299D"/>
    <w:rsid w:val="00282C71"/>
    <w:rsid w:val="00283156"/>
    <w:rsid w:val="00283220"/>
    <w:rsid w:val="0028380C"/>
    <w:rsid w:val="002839AD"/>
    <w:rsid w:val="00283A53"/>
    <w:rsid w:val="00283D02"/>
    <w:rsid w:val="00283E95"/>
    <w:rsid w:val="00283EB9"/>
    <w:rsid w:val="00283EE0"/>
    <w:rsid w:val="00283F3D"/>
    <w:rsid w:val="002840A1"/>
    <w:rsid w:val="00284404"/>
    <w:rsid w:val="00284691"/>
    <w:rsid w:val="002849EB"/>
    <w:rsid w:val="00284B46"/>
    <w:rsid w:val="00284BD0"/>
    <w:rsid w:val="00284D60"/>
    <w:rsid w:val="00284D8C"/>
    <w:rsid w:val="00284DC6"/>
    <w:rsid w:val="0028509C"/>
    <w:rsid w:val="002853B6"/>
    <w:rsid w:val="002853B9"/>
    <w:rsid w:val="00285415"/>
    <w:rsid w:val="00285616"/>
    <w:rsid w:val="002856D2"/>
    <w:rsid w:val="002856FC"/>
    <w:rsid w:val="00285703"/>
    <w:rsid w:val="00285A7D"/>
    <w:rsid w:val="00285AAF"/>
    <w:rsid w:val="00285CE1"/>
    <w:rsid w:val="00285CFE"/>
    <w:rsid w:val="00285D62"/>
    <w:rsid w:val="002862E0"/>
    <w:rsid w:val="00286333"/>
    <w:rsid w:val="0028684D"/>
    <w:rsid w:val="0028693B"/>
    <w:rsid w:val="002869E2"/>
    <w:rsid w:val="002869EC"/>
    <w:rsid w:val="00286A7D"/>
    <w:rsid w:val="00286C37"/>
    <w:rsid w:val="00286DF8"/>
    <w:rsid w:val="00286E37"/>
    <w:rsid w:val="00286EAA"/>
    <w:rsid w:val="002874C3"/>
    <w:rsid w:val="0028756F"/>
    <w:rsid w:val="002875DD"/>
    <w:rsid w:val="00287605"/>
    <w:rsid w:val="00287620"/>
    <w:rsid w:val="00287825"/>
    <w:rsid w:val="0028789C"/>
    <w:rsid w:val="002878AC"/>
    <w:rsid w:val="00287CA8"/>
    <w:rsid w:val="00287D09"/>
    <w:rsid w:val="00287DA9"/>
    <w:rsid w:val="00287E32"/>
    <w:rsid w:val="00290222"/>
    <w:rsid w:val="0029028B"/>
    <w:rsid w:val="002902CC"/>
    <w:rsid w:val="00290480"/>
    <w:rsid w:val="002905ED"/>
    <w:rsid w:val="002906E4"/>
    <w:rsid w:val="00290769"/>
    <w:rsid w:val="002907BF"/>
    <w:rsid w:val="00290953"/>
    <w:rsid w:val="00290A36"/>
    <w:rsid w:val="00290C5C"/>
    <w:rsid w:val="00290CF4"/>
    <w:rsid w:val="00290E94"/>
    <w:rsid w:val="00291574"/>
    <w:rsid w:val="00291748"/>
    <w:rsid w:val="002917AF"/>
    <w:rsid w:val="002917D2"/>
    <w:rsid w:val="002917E9"/>
    <w:rsid w:val="00291E0B"/>
    <w:rsid w:val="00291E31"/>
    <w:rsid w:val="00291F9A"/>
    <w:rsid w:val="00292467"/>
    <w:rsid w:val="002927F7"/>
    <w:rsid w:val="00292A4F"/>
    <w:rsid w:val="00292A54"/>
    <w:rsid w:val="00292BF5"/>
    <w:rsid w:val="00293109"/>
    <w:rsid w:val="00293179"/>
    <w:rsid w:val="00293210"/>
    <w:rsid w:val="002932E6"/>
    <w:rsid w:val="00293303"/>
    <w:rsid w:val="0029356C"/>
    <w:rsid w:val="002936AE"/>
    <w:rsid w:val="00293724"/>
    <w:rsid w:val="0029373C"/>
    <w:rsid w:val="0029386C"/>
    <w:rsid w:val="00293931"/>
    <w:rsid w:val="00293966"/>
    <w:rsid w:val="00293A1D"/>
    <w:rsid w:val="00293ABF"/>
    <w:rsid w:val="00293B60"/>
    <w:rsid w:val="00293CAE"/>
    <w:rsid w:val="00293DD3"/>
    <w:rsid w:val="00293E83"/>
    <w:rsid w:val="00293EEE"/>
    <w:rsid w:val="00294123"/>
    <w:rsid w:val="00294229"/>
    <w:rsid w:val="00294245"/>
    <w:rsid w:val="00294295"/>
    <w:rsid w:val="00294329"/>
    <w:rsid w:val="00294393"/>
    <w:rsid w:val="002944DC"/>
    <w:rsid w:val="00294555"/>
    <w:rsid w:val="00294716"/>
    <w:rsid w:val="0029498D"/>
    <w:rsid w:val="0029499B"/>
    <w:rsid w:val="00294B02"/>
    <w:rsid w:val="00294B0A"/>
    <w:rsid w:val="00294BFB"/>
    <w:rsid w:val="00294C3E"/>
    <w:rsid w:val="00294CD3"/>
    <w:rsid w:val="00294D72"/>
    <w:rsid w:val="00295192"/>
    <w:rsid w:val="0029541F"/>
    <w:rsid w:val="0029577A"/>
    <w:rsid w:val="00295912"/>
    <w:rsid w:val="00295BA5"/>
    <w:rsid w:val="00295BE7"/>
    <w:rsid w:val="00295DE3"/>
    <w:rsid w:val="00295E60"/>
    <w:rsid w:val="00295F79"/>
    <w:rsid w:val="00295FFF"/>
    <w:rsid w:val="00296036"/>
    <w:rsid w:val="00296138"/>
    <w:rsid w:val="00296218"/>
    <w:rsid w:val="002962C6"/>
    <w:rsid w:val="002964A2"/>
    <w:rsid w:val="002965A0"/>
    <w:rsid w:val="00296760"/>
    <w:rsid w:val="00296A52"/>
    <w:rsid w:val="00296A74"/>
    <w:rsid w:val="00296B6C"/>
    <w:rsid w:val="00296E3A"/>
    <w:rsid w:val="00296E49"/>
    <w:rsid w:val="002970C0"/>
    <w:rsid w:val="002971B8"/>
    <w:rsid w:val="00297387"/>
    <w:rsid w:val="00297A59"/>
    <w:rsid w:val="00297AAE"/>
    <w:rsid w:val="00297C18"/>
    <w:rsid w:val="00297C74"/>
    <w:rsid w:val="00297FAA"/>
    <w:rsid w:val="002A018A"/>
    <w:rsid w:val="002A0315"/>
    <w:rsid w:val="002A0341"/>
    <w:rsid w:val="002A04FE"/>
    <w:rsid w:val="002A0521"/>
    <w:rsid w:val="002A072A"/>
    <w:rsid w:val="002A0903"/>
    <w:rsid w:val="002A0947"/>
    <w:rsid w:val="002A0A19"/>
    <w:rsid w:val="002A0A5A"/>
    <w:rsid w:val="002A0B81"/>
    <w:rsid w:val="002A0C0C"/>
    <w:rsid w:val="002A0E77"/>
    <w:rsid w:val="002A0F70"/>
    <w:rsid w:val="002A1019"/>
    <w:rsid w:val="002A10DF"/>
    <w:rsid w:val="002A110C"/>
    <w:rsid w:val="002A1167"/>
    <w:rsid w:val="002A122B"/>
    <w:rsid w:val="002A1472"/>
    <w:rsid w:val="002A17C5"/>
    <w:rsid w:val="002A19B3"/>
    <w:rsid w:val="002A1AA2"/>
    <w:rsid w:val="002A1BD8"/>
    <w:rsid w:val="002A1CCA"/>
    <w:rsid w:val="002A1ED2"/>
    <w:rsid w:val="002A1F36"/>
    <w:rsid w:val="002A233B"/>
    <w:rsid w:val="002A246E"/>
    <w:rsid w:val="002A2553"/>
    <w:rsid w:val="002A26D2"/>
    <w:rsid w:val="002A2717"/>
    <w:rsid w:val="002A274C"/>
    <w:rsid w:val="002A27DE"/>
    <w:rsid w:val="002A2B23"/>
    <w:rsid w:val="002A2C5F"/>
    <w:rsid w:val="002A2CCF"/>
    <w:rsid w:val="002A309E"/>
    <w:rsid w:val="002A33B0"/>
    <w:rsid w:val="002A35B0"/>
    <w:rsid w:val="002A3617"/>
    <w:rsid w:val="002A38AE"/>
    <w:rsid w:val="002A3995"/>
    <w:rsid w:val="002A3AA1"/>
    <w:rsid w:val="002A3B98"/>
    <w:rsid w:val="002A429D"/>
    <w:rsid w:val="002A42CB"/>
    <w:rsid w:val="002A43FA"/>
    <w:rsid w:val="002A446F"/>
    <w:rsid w:val="002A4586"/>
    <w:rsid w:val="002A45F0"/>
    <w:rsid w:val="002A45FC"/>
    <w:rsid w:val="002A46E6"/>
    <w:rsid w:val="002A46E8"/>
    <w:rsid w:val="002A4747"/>
    <w:rsid w:val="002A47CF"/>
    <w:rsid w:val="002A47D5"/>
    <w:rsid w:val="002A4A66"/>
    <w:rsid w:val="002A4A88"/>
    <w:rsid w:val="002A4AD2"/>
    <w:rsid w:val="002A4B9F"/>
    <w:rsid w:val="002A4F8E"/>
    <w:rsid w:val="002A5108"/>
    <w:rsid w:val="002A510B"/>
    <w:rsid w:val="002A5124"/>
    <w:rsid w:val="002A534A"/>
    <w:rsid w:val="002A5370"/>
    <w:rsid w:val="002A53A9"/>
    <w:rsid w:val="002A550F"/>
    <w:rsid w:val="002A5768"/>
    <w:rsid w:val="002A5A5D"/>
    <w:rsid w:val="002A5B7E"/>
    <w:rsid w:val="002A5D01"/>
    <w:rsid w:val="002A5EFC"/>
    <w:rsid w:val="002A5F48"/>
    <w:rsid w:val="002A5F62"/>
    <w:rsid w:val="002A6041"/>
    <w:rsid w:val="002A640F"/>
    <w:rsid w:val="002A643F"/>
    <w:rsid w:val="002A656B"/>
    <w:rsid w:val="002A66AB"/>
    <w:rsid w:val="002A6700"/>
    <w:rsid w:val="002A6A41"/>
    <w:rsid w:val="002A6B20"/>
    <w:rsid w:val="002A6EF8"/>
    <w:rsid w:val="002A6FBC"/>
    <w:rsid w:val="002A75EE"/>
    <w:rsid w:val="002A7730"/>
    <w:rsid w:val="002A7982"/>
    <w:rsid w:val="002A7A08"/>
    <w:rsid w:val="002A7A3F"/>
    <w:rsid w:val="002A7A62"/>
    <w:rsid w:val="002A7AF9"/>
    <w:rsid w:val="002A7D97"/>
    <w:rsid w:val="002A7DEE"/>
    <w:rsid w:val="002A7FC7"/>
    <w:rsid w:val="002B02C0"/>
    <w:rsid w:val="002B0423"/>
    <w:rsid w:val="002B0659"/>
    <w:rsid w:val="002B0766"/>
    <w:rsid w:val="002B09FB"/>
    <w:rsid w:val="002B0B4C"/>
    <w:rsid w:val="002B0B52"/>
    <w:rsid w:val="002B0CBE"/>
    <w:rsid w:val="002B0D26"/>
    <w:rsid w:val="002B0FEE"/>
    <w:rsid w:val="002B1053"/>
    <w:rsid w:val="002B1500"/>
    <w:rsid w:val="002B16CD"/>
    <w:rsid w:val="002B174E"/>
    <w:rsid w:val="002B18B4"/>
    <w:rsid w:val="002B1D8D"/>
    <w:rsid w:val="002B20BD"/>
    <w:rsid w:val="002B20F2"/>
    <w:rsid w:val="002B20F3"/>
    <w:rsid w:val="002B2237"/>
    <w:rsid w:val="002B253A"/>
    <w:rsid w:val="002B2563"/>
    <w:rsid w:val="002B2AE6"/>
    <w:rsid w:val="002B2E56"/>
    <w:rsid w:val="002B2E6C"/>
    <w:rsid w:val="002B2F5E"/>
    <w:rsid w:val="002B2FCB"/>
    <w:rsid w:val="002B3124"/>
    <w:rsid w:val="002B322F"/>
    <w:rsid w:val="002B326C"/>
    <w:rsid w:val="002B32AA"/>
    <w:rsid w:val="002B32D5"/>
    <w:rsid w:val="002B3304"/>
    <w:rsid w:val="002B3320"/>
    <w:rsid w:val="002B337A"/>
    <w:rsid w:val="002B3786"/>
    <w:rsid w:val="002B37A2"/>
    <w:rsid w:val="002B381D"/>
    <w:rsid w:val="002B384C"/>
    <w:rsid w:val="002B38CA"/>
    <w:rsid w:val="002B398D"/>
    <w:rsid w:val="002B3A11"/>
    <w:rsid w:val="002B3A70"/>
    <w:rsid w:val="002B3ABB"/>
    <w:rsid w:val="002B3DA1"/>
    <w:rsid w:val="002B3E2B"/>
    <w:rsid w:val="002B41CA"/>
    <w:rsid w:val="002B4239"/>
    <w:rsid w:val="002B4316"/>
    <w:rsid w:val="002B444B"/>
    <w:rsid w:val="002B4465"/>
    <w:rsid w:val="002B4721"/>
    <w:rsid w:val="002B4C91"/>
    <w:rsid w:val="002B4ECA"/>
    <w:rsid w:val="002B4F06"/>
    <w:rsid w:val="002B5018"/>
    <w:rsid w:val="002B50CF"/>
    <w:rsid w:val="002B5278"/>
    <w:rsid w:val="002B532F"/>
    <w:rsid w:val="002B53F5"/>
    <w:rsid w:val="002B57D8"/>
    <w:rsid w:val="002B587E"/>
    <w:rsid w:val="002B5F29"/>
    <w:rsid w:val="002B6052"/>
    <w:rsid w:val="002B62B2"/>
    <w:rsid w:val="002B635E"/>
    <w:rsid w:val="002B6515"/>
    <w:rsid w:val="002B651D"/>
    <w:rsid w:val="002B65B4"/>
    <w:rsid w:val="002B6A01"/>
    <w:rsid w:val="002B6AE9"/>
    <w:rsid w:val="002B6C96"/>
    <w:rsid w:val="002B73E3"/>
    <w:rsid w:val="002B7418"/>
    <w:rsid w:val="002B74B7"/>
    <w:rsid w:val="002B76B4"/>
    <w:rsid w:val="002B78FB"/>
    <w:rsid w:val="002B7B44"/>
    <w:rsid w:val="002C01AE"/>
    <w:rsid w:val="002C0377"/>
    <w:rsid w:val="002C044C"/>
    <w:rsid w:val="002C0471"/>
    <w:rsid w:val="002C04EE"/>
    <w:rsid w:val="002C0C18"/>
    <w:rsid w:val="002C0DC3"/>
    <w:rsid w:val="002C1248"/>
    <w:rsid w:val="002C125A"/>
    <w:rsid w:val="002C138F"/>
    <w:rsid w:val="002C1678"/>
    <w:rsid w:val="002C19C7"/>
    <w:rsid w:val="002C1CEC"/>
    <w:rsid w:val="002C1D86"/>
    <w:rsid w:val="002C1E63"/>
    <w:rsid w:val="002C1EDD"/>
    <w:rsid w:val="002C1EEA"/>
    <w:rsid w:val="002C2112"/>
    <w:rsid w:val="002C21AA"/>
    <w:rsid w:val="002C2337"/>
    <w:rsid w:val="002C25AB"/>
    <w:rsid w:val="002C2709"/>
    <w:rsid w:val="002C27B8"/>
    <w:rsid w:val="002C2919"/>
    <w:rsid w:val="002C2BFE"/>
    <w:rsid w:val="002C2C18"/>
    <w:rsid w:val="002C2CF6"/>
    <w:rsid w:val="002C2D33"/>
    <w:rsid w:val="002C3187"/>
    <w:rsid w:val="002C33C2"/>
    <w:rsid w:val="002C3498"/>
    <w:rsid w:val="002C34C1"/>
    <w:rsid w:val="002C34E2"/>
    <w:rsid w:val="002C37EE"/>
    <w:rsid w:val="002C385A"/>
    <w:rsid w:val="002C3929"/>
    <w:rsid w:val="002C3A6E"/>
    <w:rsid w:val="002C3C05"/>
    <w:rsid w:val="002C3D92"/>
    <w:rsid w:val="002C3DE0"/>
    <w:rsid w:val="002C3E36"/>
    <w:rsid w:val="002C3F73"/>
    <w:rsid w:val="002C4036"/>
    <w:rsid w:val="002C40DD"/>
    <w:rsid w:val="002C4107"/>
    <w:rsid w:val="002C4633"/>
    <w:rsid w:val="002C47D5"/>
    <w:rsid w:val="002C48DA"/>
    <w:rsid w:val="002C4980"/>
    <w:rsid w:val="002C4992"/>
    <w:rsid w:val="002C49BB"/>
    <w:rsid w:val="002C49CA"/>
    <w:rsid w:val="002C49EF"/>
    <w:rsid w:val="002C4B89"/>
    <w:rsid w:val="002C4D53"/>
    <w:rsid w:val="002C50A9"/>
    <w:rsid w:val="002C51D9"/>
    <w:rsid w:val="002C5C09"/>
    <w:rsid w:val="002C5DF7"/>
    <w:rsid w:val="002C608B"/>
    <w:rsid w:val="002C616B"/>
    <w:rsid w:val="002C622B"/>
    <w:rsid w:val="002C626B"/>
    <w:rsid w:val="002C6476"/>
    <w:rsid w:val="002C68AE"/>
    <w:rsid w:val="002C68D4"/>
    <w:rsid w:val="002C69E7"/>
    <w:rsid w:val="002C6BD2"/>
    <w:rsid w:val="002C6D19"/>
    <w:rsid w:val="002C6D92"/>
    <w:rsid w:val="002C6EE8"/>
    <w:rsid w:val="002C7197"/>
    <w:rsid w:val="002C71B6"/>
    <w:rsid w:val="002C7440"/>
    <w:rsid w:val="002C75E0"/>
    <w:rsid w:val="002C76D3"/>
    <w:rsid w:val="002C7706"/>
    <w:rsid w:val="002C7967"/>
    <w:rsid w:val="002C798D"/>
    <w:rsid w:val="002C7A50"/>
    <w:rsid w:val="002C7A72"/>
    <w:rsid w:val="002C7BA1"/>
    <w:rsid w:val="002C7C64"/>
    <w:rsid w:val="002C7E5D"/>
    <w:rsid w:val="002C7F31"/>
    <w:rsid w:val="002D0072"/>
    <w:rsid w:val="002D01D8"/>
    <w:rsid w:val="002D01F3"/>
    <w:rsid w:val="002D0342"/>
    <w:rsid w:val="002D0373"/>
    <w:rsid w:val="002D05C5"/>
    <w:rsid w:val="002D0718"/>
    <w:rsid w:val="002D0909"/>
    <w:rsid w:val="002D098E"/>
    <w:rsid w:val="002D10C9"/>
    <w:rsid w:val="002D112A"/>
    <w:rsid w:val="002D135D"/>
    <w:rsid w:val="002D1544"/>
    <w:rsid w:val="002D1737"/>
    <w:rsid w:val="002D190D"/>
    <w:rsid w:val="002D194C"/>
    <w:rsid w:val="002D195C"/>
    <w:rsid w:val="002D1A76"/>
    <w:rsid w:val="002D1ABC"/>
    <w:rsid w:val="002D1E6D"/>
    <w:rsid w:val="002D1E86"/>
    <w:rsid w:val="002D221A"/>
    <w:rsid w:val="002D223E"/>
    <w:rsid w:val="002D2282"/>
    <w:rsid w:val="002D234C"/>
    <w:rsid w:val="002D2701"/>
    <w:rsid w:val="002D2A59"/>
    <w:rsid w:val="002D2CBA"/>
    <w:rsid w:val="002D2DFC"/>
    <w:rsid w:val="002D2FB4"/>
    <w:rsid w:val="002D2FF5"/>
    <w:rsid w:val="002D31DA"/>
    <w:rsid w:val="002D33A0"/>
    <w:rsid w:val="002D351D"/>
    <w:rsid w:val="002D35B7"/>
    <w:rsid w:val="002D3641"/>
    <w:rsid w:val="002D38EA"/>
    <w:rsid w:val="002D3929"/>
    <w:rsid w:val="002D3B44"/>
    <w:rsid w:val="002D3E5D"/>
    <w:rsid w:val="002D3FA8"/>
    <w:rsid w:val="002D412F"/>
    <w:rsid w:val="002D4135"/>
    <w:rsid w:val="002D4213"/>
    <w:rsid w:val="002D455C"/>
    <w:rsid w:val="002D4624"/>
    <w:rsid w:val="002D463C"/>
    <w:rsid w:val="002D465F"/>
    <w:rsid w:val="002D4983"/>
    <w:rsid w:val="002D4A2C"/>
    <w:rsid w:val="002D4C4D"/>
    <w:rsid w:val="002D4CAF"/>
    <w:rsid w:val="002D4E49"/>
    <w:rsid w:val="002D5188"/>
    <w:rsid w:val="002D53BD"/>
    <w:rsid w:val="002D53C9"/>
    <w:rsid w:val="002D55FF"/>
    <w:rsid w:val="002D5622"/>
    <w:rsid w:val="002D594D"/>
    <w:rsid w:val="002D59E8"/>
    <w:rsid w:val="002D59EB"/>
    <w:rsid w:val="002D5BAC"/>
    <w:rsid w:val="002D5BD5"/>
    <w:rsid w:val="002D5BF6"/>
    <w:rsid w:val="002D5C31"/>
    <w:rsid w:val="002D5CC6"/>
    <w:rsid w:val="002D5D74"/>
    <w:rsid w:val="002D6071"/>
    <w:rsid w:val="002D60BB"/>
    <w:rsid w:val="002D6180"/>
    <w:rsid w:val="002D68B9"/>
    <w:rsid w:val="002D6902"/>
    <w:rsid w:val="002D6B5A"/>
    <w:rsid w:val="002D6C72"/>
    <w:rsid w:val="002D6CEB"/>
    <w:rsid w:val="002D6E42"/>
    <w:rsid w:val="002D707E"/>
    <w:rsid w:val="002D73E5"/>
    <w:rsid w:val="002D7454"/>
    <w:rsid w:val="002D774C"/>
    <w:rsid w:val="002D7754"/>
    <w:rsid w:val="002D7791"/>
    <w:rsid w:val="002D787C"/>
    <w:rsid w:val="002D7F85"/>
    <w:rsid w:val="002E0554"/>
    <w:rsid w:val="002E0620"/>
    <w:rsid w:val="002E09B9"/>
    <w:rsid w:val="002E09EC"/>
    <w:rsid w:val="002E0C99"/>
    <w:rsid w:val="002E0D0B"/>
    <w:rsid w:val="002E0D41"/>
    <w:rsid w:val="002E1011"/>
    <w:rsid w:val="002E12DB"/>
    <w:rsid w:val="002E13DE"/>
    <w:rsid w:val="002E14DE"/>
    <w:rsid w:val="002E1A5D"/>
    <w:rsid w:val="002E1B90"/>
    <w:rsid w:val="002E1F4B"/>
    <w:rsid w:val="002E1F6D"/>
    <w:rsid w:val="002E209B"/>
    <w:rsid w:val="002E216D"/>
    <w:rsid w:val="002E220B"/>
    <w:rsid w:val="002E2416"/>
    <w:rsid w:val="002E249F"/>
    <w:rsid w:val="002E2516"/>
    <w:rsid w:val="002E2626"/>
    <w:rsid w:val="002E26CC"/>
    <w:rsid w:val="002E26EA"/>
    <w:rsid w:val="002E2712"/>
    <w:rsid w:val="002E2845"/>
    <w:rsid w:val="002E298B"/>
    <w:rsid w:val="002E29AD"/>
    <w:rsid w:val="002E2A05"/>
    <w:rsid w:val="002E2A44"/>
    <w:rsid w:val="002E2A85"/>
    <w:rsid w:val="002E2ABA"/>
    <w:rsid w:val="002E2D04"/>
    <w:rsid w:val="002E2D8B"/>
    <w:rsid w:val="002E2E28"/>
    <w:rsid w:val="002E2E4A"/>
    <w:rsid w:val="002E2F3C"/>
    <w:rsid w:val="002E3271"/>
    <w:rsid w:val="002E338C"/>
    <w:rsid w:val="002E362E"/>
    <w:rsid w:val="002E3925"/>
    <w:rsid w:val="002E392C"/>
    <w:rsid w:val="002E3968"/>
    <w:rsid w:val="002E3C1C"/>
    <w:rsid w:val="002E3CB2"/>
    <w:rsid w:val="002E3FF4"/>
    <w:rsid w:val="002E43E1"/>
    <w:rsid w:val="002E484A"/>
    <w:rsid w:val="002E4918"/>
    <w:rsid w:val="002E4C8F"/>
    <w:rsid w:val="002E50B4"/>
    <w:rsid w:val="002E51BA"/>
    <w:rsid w:val="002E51E4"/>
    <w:rsid w:val="002E5401"/>
    <w:rsid w:val="002E54CF"/>
    <w:rsid w:val="002E5576"/>
    <w:rsid w:val="002E56E4"/>
    <w:rsid w:val="002E5809"/>
    <w:rsid w:val="002E5932"/>
    <w:rsid w:val="002E59C0"/>
    <w:rsid w:val="002E59D7"/>
    <w:rsid w:val="002E5B6A"/>
    <w:rsid w:val="002E5B97"/>
    <w:rsid w:val="002E5C55"/>
    <w:rsid w:val="002E60F0"/>
    <w:rsid w:val="002E64BA"/>
    <w:rsid w:val="002E6643"/>
    <w:rsid w:val="002E676C"/>
    <w:rsid w:val="002E6935"/>
    <w:rsid w:val="002E6AD1"/>
    <w:rsid w:val="002E6CCF"/>
    <w:rsid w:val="002E72AD"/>
    <w:rsid w:val="002E7326"/>
    <w:rsid w:val="002E78B7"/>
    <w:rsid w:val="002E7985"/>
    <w:rsid w:val="002E7AC4"/>
    <w:rsid w:val="002E7C7E"/>
    <w:rsid w:val="002E7C86"/>
    <w:rsid w:val="002E7CAA"/>
    <w:rsid w:val="002E7DC0"/>
    <w:rsid w:val="002E7EFF"/>
    <w:rsid w:val="002F003E"/>
    <w:rsid w:val="002F0124"/>
    <w:rsid w:val="002F0218"/>
    <w:rsid w:val="002F0345"/>
    <w:rsid w:val="002F0583"/>
    <w:rsid w:val="002F097C"/>
    <w:rsid w:val="002F0996"/>
    <w:rsid w:val="002F0A8E"/>
    <w:rsid w:val="002F0C75"/>
    <w:rsid w:val="002F0CFC"/>
    <w:rsid w:val="002F0D16"/>
    <w:rsid w:val="002F0E0D"/>
    <w:rsid w:val="002F0EFF"/>
    <w:rsid w:val="002F119F"/>
    <w:rsid w:val="002F13DE"/>
    <w:rsid w:val="002F14CA"/>
    <w:rsid w:val="002F152C"/>
    <w:rsid w:val="002F15C6"/>
    <w:rsid w:val="002F15E5"/>
    <w:rsid w:val="002F1694"/>
    <w:rsid w:val="002F1759"/>
    <w:rsid w:val="002F1834"/>
    <w:rsid w:val="002F18E6"/>
    <w:rsid w:val="002F1A4F"/>
    <w:rsid w:val="002F1AD8"/>
    <w:rsid w:val="002F1B95"/>
    <w:rsid w:val="002F1E8E"/>
    <w:rsid w:val="002F1EF6"/>
    <w:rsid w:val="002F22E7"/>
    <w:rsid w:val="002F235F"/>
    <w:rsid w:val="002F2391"/>
    <w:rsid w:val="002F2450"/>
    <w:rsid w:val="002F263F"/>
    <w:rsid w:val="002F27EF"/>
    <w:rsid w:val="002F3193"/>
    <w:rsid w:val="002F32FC"/>
    <w:rsid w:val="002F3424"/>
    <w:rsid w:val="002F35BD"/>
    <w:rsid w:val="002F3A88"/>
    <w:rsid w:val="002F3B22"/>
    <w:rsid w:val="002F3D50"/>
    <w:rsid w:val="002F3DE5"/>
    <w:rsid w:val="002F3EC1"/>
    <w:rsid w:val="002F3F6C"/>
    <w:rsid w:val="002F4408"/>
    <w:rsid w:val="002F441E"/>
    <w:rsid w:val="002F447E"/>
    <w:rsid w:val="002F44DF"/>
    <w:rsid w:val="002F4579"/>
    <w:rsid w:val="002F4612"/>
    <w:rsid w:val="002F4840"/>
    <w:rsid w:val="002F4959"/>
    <w:rsid w:val="002F4A86"/>
    <w:rsid w:val="002F4BB9"/>
    <w:rsid w:val="002F4CBE"/>
    <w:rsid w:val="002F4CFA"/>
    <w:rsid w:val="002F4E4F"/>
    <w:rsid w:val="002F4E5E"/>
    <w:rsid w:val="002F4EA1"/>
    <w:rsid w:val="002F4FCE"/>
    <w:rsid w:val="002F52F2"/>
    <w:rsid w:val="002F5312"/>
    <w:rsid w:val="002F5451"/>
    <w:rsid w:val="002F5471"/>
    <w:rsid w:val="002F5477"/>
    <w:rsid w:val="002F5782"/>
    <w:rsid w:val="002F582B"/>
    <w:rsid w:val="002F5CDD"/>
    <w:rsid w:val="002F5D01"/>
    <w:rsid w:val="002F6001"/>
    <w:rsid w:val="002F61E7"/>
    <w:rsid w:val="002F627D"/>
    <w:rsid w:val="002F646F"/>
    <w:rsid w:val="002F64A7"/>
    <w:rsid w:val="002F64CA"/>
    <w:rsid w:val="002F6529"/>
    <w:rsid w:val="002F65F8"/>
    <w:rsid w:val="002F681D"/>
    <w:rsid w:val="002F6911"/>
    <w:rsid w:val="002F6949"/>
    <w:rsid w:val="002F6A08"/>
    <w:rsid w:val="002F6BCA"/>
    <w:rsid w:val="002F6C3A"/>
    <w:rsid w:val="002F6CFE"/>
    <w:rsid w:val="002F6D16"/>
    <w:rsid w:val="002F6D2C"/>
    <w:rsid w:val="002F6F84"/>
    <w:rsid w:val="002F7413"/>
    <w:rsid w:val="002F75D0"/>
    <w:rsid w:val="002F76C4"/>
    <w:rsid w:val="002F78FC"/>
    <w:rsid w:val="002F7A81"/>
    <w:rsid w:val="002F7CD9"/>
    <w:rsid w:val="002F7ED6"/>
    <w:rsid w:val="002F7FD1"/>
    <w:rsid w:val="00300309"/>
    <w:rsid w:val="00300327"/>
    <w:rsid w:val="0030039A"/>
    <w:rsid w:val="003004CC"/>
    <w:rsid w:val="00300546"/>
    <w:rsid w:val="003006FD"/>
    <w:rsid w:val="003008D8"/>
    <w:rsid w:val="0030094C"/>
    <w:rsid w:val="00300B44"/>
    <w:rsid w:val="00301099"/>
    <w:rsid w:val="00301342"/>
    <w:rsid w:val="003013C2"/>
    <w:rsid w:val="003015ED"/>
    <w:rsid w:val="003016BA"/>
    <w:rsid w:val="00301853"/>
    <w:rsid w:val="00301C85"/>
    <w:rsid w:val="00301D72"/>
    <w:rsid w:val="00301E44"/>
    <w:rsid w:val="00301E92"/>
    <w:rsid w:val="00301F00"/>
    <w:rsid w:val="00301F4E"/>
    <w:rsid w:val="00302006"/>
    <w:rsid w:val="0030216B"/>
    <w:rsid w:val="00302212"/>
    <w:rsid w:val="003024E9"/>
    <w:rsid w:val="00302747"/>
    <w:rsid w:val="00302C99"/>
    <w:rsid w:val="00302D8D"/>
    <w:rsid w:val="00302DB6"/>
    <w:rsid w:val="00302E92"/>
    <w:rsid w:val="00302EBD"/>
    <w:rsid w:val="00302F19"/>
    <w:rsid w:val="003031BB"/>
    <w:rsid w:val="00303338"/>
    <w:rsid w:val="0030334F"/>
    <w:rsid w:val="00303510"/>
    <w:rsid w:val="00303557"/>
    <w:rsid w:val="00303606"/>
    <w:rsid w:val="003037C4"/>
    <w:rsid w:val="00303A24"/>
    <w:rsid w:val="00303D2D"/>
    <w:rsid w:val="00303EE7"/>
    <w:rsid w:val="00304410"/>
    <w:rsid w:val="00304603"/>
    <w:rsid w:val="00304BD9"/>
    <w:rsid w:val="00304D59"/>
    <w:rsid w:val="00304DC4"/>
    <w:rsid w:val="00304DD4"/>
    <w:rsid w:val="00304DF9"/>
    <w:rsid w:val="00304E34"/>
    <w:rsid w:val="0030531E"/>
    <w:rsid w:val="00305419"/>
    <w:rsid w:val="003054A4"/>
    <w:rsid w:val="003054DA"/>
    <w:rsid w:val="003055C6"/>
    <w:rsid w:val="0030576D"/>
    <w:rsid w:val="003057BF"/>
    <w:rsid w:val="00305AEA"/>
    <w:rsid w:val="00305D53"/>
    <w:rsid w:val="00305F1A"/>
    <w:rsid w:val="00305FDD"/>
    <w:rsid w:val="00305FF2"/>
    <w:rsid w:val="003060E1"/>
    <w:rsid w:val="00306178"/>
    <w:rsid w:val="003062F8"/>
    <w:rsid w:val="00306331"/>
    <w:rsid w:val="00306569"/>
    <w:rsid w:val="003065A8"/>
    <w:rsid w:val="003065E8"/>
    <w:rsid w:val="003066DC"/>
    <w:rsid w:val="00306757"/>
    <w:rsid w:val="0030684A"/>
    <w:rsid w:val="00306AE5"/>
    <w:rsid w:val="00306C2B"/>
    <w:rsid w:val="00306DB2"/>
    <w:rsid w:val="00306DE5"/>
    <w:rsid w:val="00306E18"/>
    <w:rsid w:val="00306F8B"/>
    <w:rsid w:val="00306F9E"/>
    <w:rsid w:val="003070A8"/>
    <w:rsid w:val="003073DF"/>
    <w:rsid w:val="00307428"/>
    <w:rsid w:val="0030763E"/>
    <w:rsid w:val="0030780B"/>
    <w:rsid w:val="0030787E"/>
    <w:rsid w:val="00307BC6"/>
    <w:rsid w:val="00307FF7"/>
    <w:rsid w:val="003100C5"/>
    <w:rsid w:val="003101D1"/>
    <w:rsid w:val="00310281"/>
    <w:rsid w:val="003103B7"/>
    <w:rsid w:val="00310406"/>
    <w:rsid w:val="0031043C"/>
    <w:rsid w:val="00310532"/>
    <w:rsid w:val="00310546"/>
    <w:rsid w:val="003107A1"/>
    <w:rsid w:val="00310820"/>
    <w:rsid w:val="00310827"/>
    <w:rsid w:val="00310B21"/>
    <w:rsid w:val="00310B4F"/>
    <w:rsid w:val="00310B7D"/>
    <w:rsid w:val="00310FE9"/>
    <w:rsid w:val="003114A0"/>
    <w:rsid w:val="003114A5"/>
    <w:rsid w:val="0031163A"/>
    <w:rsid w:val="003116FB"/>
    <w:rsid w:val="003118BE"/>
    <w:rsid w:val="003118E8"/>
    <w:rsid w:val="003118FC"/>
    <w:rsid w:val="00311B24"/>
    <w:rsid w:val="00311D02"/>
    <w:rsid w:val="00311D3C"/>
    <w:rsid w:val="00311F78"/>
    <w:rsid w:val="00311F84"/>
    <w:rsid w:val="0031216F"/>
    <w:rsid w:val="00312530"/>
    <w:rsid w:val="00312789"/>
    <w:rsid w:val="003127E6"/>
    <w:rsid w:val="00312B5F"/>
    <w:rsid w:val="00312BDB"/>
    <w:rsid w:val="00312C0A"/>
    <w:rsid w:val="00312C2B"/>
    <w:rsid w:val="00312CF8"/>
    <w:rsid w:val="00312D1C"/>
    <w:rsid w:val="00312D52"/>
    <w:rsid w:val="00312D6A"/>
    <w:rsid w:val="00312DCB"/>
    <w:rsid w:val="00312E76"/>
    <w:rsid w:val="003130C1"/>
    <w:rsid w:val="00313196"/>
    <w:rsid w:val="003139E0"/>
    <w:rsid w:val="00313A0E"/>
    <w:rsid w:val="00313EDB"/>
    <w:rsid w:val="00313FE7"/>
    <w:rsid w:val="00314002"/>
    <w:rsid w:val="003140F0"/>
    <w:rsid w:val="003140FD"/>
    <w:rsid w:val="003141A2"/>
    <w:rsid w:val="003144F1"/>
    <w:rsid w:val="003144FE"/>
    <w:rsid w:val="003145AD"/>
    <w:rsid w:val="00314A1F"/>
    <w:rsid w:val="00314A4D"/>
    <w:rsid w:val="00314B16"/>
    <w:rsid w:val="003153E4"/>
    <w:rsid w:val="0031546A"/>
    <w:rsid w:val="003154A4"/>
    <w:rsid w:val="003155B1"/>
    <w:rsid w:val="00315644"/>
    <w:rsid w:val="00315749"/>
    <w:rsid w:val="00315935"/>
    <w:rsid w:val="0031595D"/>
    <w:rsid w:val="00315BA9"/>
    <w:rsid w:val="00315CC1"/>
    <w:rsid w:val="0031603F"/>
    <w:rsid w:val="003163DC"/>
    <w:rsid w:val="00316409"/>
    <w:rsid w:val="00316699"/>
    <w:rsid w:val="003167DD"/>
    <w:rsid w:val="003167E4"/>
    <w:rsid w:val="0031684B"/>
    <w:rsid w:val="00316AF5"/>
    <w:rsid w:val="00316B0A"/>
    <w:rsid w:val="00316BE6"/>
    <w:rsid w:val="00316D26"/>
    <w:rsid w:val="00316D46"/>
    <w:rsid w:val="00317475"/>
    <w:rsid w:val="0031749C"/>
    <w:rsid w:val="003174BF"/>
    <w:rsid w:val="003175C8"/>
    <w:rsid w:val="00317696"/>
    <w:rsid w:val="003176E4"/>
    <w:rsid w:val="00317B1A"/>
    <w:rsid w:val="00317BBD"/>
    <w:rsid w:val="00317C2E"/>
    <w:rsid w:val="00317C83"/>
    <w:rsid w:val="00317C9D"/>
    <w:rsid w:val="00317EB9"/>
    <w:rsid w:val="0032026C"/>
    <w:rsid w:val="003202C2"/>
    <w:rsid w:val="00320317"/>
    <w:rsid w:val="003206F5"/>
    <w:rsid w:val="00320884"/>
    <w:rsid w:val="0032092D"/>
    <w:rsid w:val="0032095C"/>
    <w:rsid w:val="0032095F"/>
    <w:rsid w:val="00320A58"/>
    <w:rsid w:val="00320C37"/>
    <w:rsid w:val="00320E64"/>
    <w:rsid w:val="00320F45"/>
    <w:rsid w:val="00321113"/>
    <w:rsid w:val="003212A3"/>
    <w:rsid w:val="00321519"/>
    <w:rsid w:val="0032152B"/>
    <w:rsid w:val="00321768"/>
    <w:rsid w:val="0032186C"/>
    <w:rsid w:val="00321883"/>
    <w:rsid w:val="003218E3"/>
    <w:rsid w:val="00321943"/>
    <w:rsid w:val="00321983"/>
    <w:rsid w:val="003219C1"/>
    <w:rsid w:val="003219E8"/>
    <w:rsid w:val="00321D0C"/>
    <w:rsid w:val="00321F00"/>
    <w:rsid w:val="00321F76"/>
    <w:rsid w:val="003220A9"/>
    <w:rsid w:val="0032212E"/>
    <w:rsid w:val="003221F5"/>
    <w:rsid w:val="00322286"/>
    <w:rsid w:val="003222D2"/>
    <w:rsid w:val="00322364"/>
    <w:rsid w:val="003225AE"/>
    <w:rsid w:val="00322B51"/>
    <w:rsid w:val="00322BA9"/>
    <w:rsid w:val="003232B1"/>
    <w:rsid w:val="0032350D"/>
    <w:rsid w:val="00323557"/>
    <w:rsid w:val="0032357A"/>
    <w:rsid w:val="003235A9"/>
    <w:rsid w:val="003235AC"/>
    <w:rsid w:val="00323C5F"/>
    <w:rsid w:val="00323D0F"/>
    <w:rsid w:val="00323D78"/>
    <w:rsid w:val="00323F5B"/>
    <w:rsid w:val="00324381"/>
    <w:rsid w:val="003243DC"/>
    <w:rsid w:val="003245B7"/>
    <w:rsid w:val="0032477D"/>
    <w:rsid w:val="003247EA"/>
    <w:rsid w:val="003248DB"/>
    <w:rsid w:val="00324AB0"/>
    <w:rsid w:val="00324B05"/>
    <w:rsid w:val="00324B0C"/>
    <w:rsid w:val="00324C33"/>
    <w:rsid w:val="00324CD1"/>
    <w:rsid w:val="00324EB0"/>
    <w:rsid w:val="003250D3"/>
    <w:rsid w:val="003251AC"/>
    <w:rsid w:val="003254DB"/>
    <w:rsid w:val="00325CBB"/>
    <w:rsid w:val="00325D05"/>
    <w:rsid w:val="00325D22"/>
    <w:rsid w:val="00326109"/>
    <w:rsid w:val="00326230"/>
    <w:rsid w:val="0032637A"/>
    <w:rsid w:val="003264C2"/>
    <w:rsid w:val="00326683"/>
    <w:rsid w:val="00326712"/>
    <w:rsid w:val="00326828"/>
    <w:rsid w:val="00326880"/>
    <w:rsid w:val="00326A12"/>
    <w:rsid w:val="00326B73"/>
    <w:rsid w:val="00326BE7"/>
    <w:rsid w:val="00326C4F"/>
    <w:rsid w:val="00326D22"/>
    <w:rsid w:val="00326DB7"/>
    <w:rsid w:val="00326E80"/>
    <w:rsid w:val="003271D2"/>
    <w:rsid w:val="00327340"/>
    <w:rsid w:val="00327408"/>
    <w:rsid w:val="003274F1"/>
    <w:rsid w:val="003275BF"/>
    <w:rsid w:val="00327864"/>
    <w:rsid w:val="003279D7"/>
    <w:rsid w:val="00327EF5"/>
    <w:rsid w:val="00327F8C"/>
    <w:rsid w:val="00327FB8"/>
    <w:rsid w:val="003300A3"/>
    <w:rsid w:val="003301C6"/>
    <w:rsid w:val="00330425"/>
    <w:rsid w:val="00330466"/>
    <w:rsid w:val="003306BD"/>
    <w:rsid w:val="003308D9"/>
    <w:rsid w:val="00330A27"/>
    <w:rsid w:val="00330CCF"/>
    <w:rsid w:val="00330D3B"/>
    <w:rsid w:val="00331235"/>
    <w:rsid w:val="00331248"/>
    <w:rsid w:val="003314C7"/>
    <w:rsid w:val="00331541"/>
    <w:rsid w:val="00331B93"/>
    <w:rsid w:val="00331B9B"/>
    <w:rsid w:val="00332044"/>
    <w:rsid w:val="003320CC"/>
    <w:rsid w:val="003320E4"/>
    <w:rsid w:val="00332116"/>
    <w:rsid w:val="00332346"/>
    <w:rsid w:val="0033240A"/>
    <w:rsid w:val="00332411"/>
    <w:rsid w:val="003326A8"/>
    <w:rsid w:val="003327B7"/>
    <w:rsid w:val="00332952"/>
    <w:rsid w:val="003329A2"/>
    <w:rsid w:val="00332A0D"/>
    <w:rsid w:val="00332B13"/>
    <w:rsid w:val="00332F0D"/>
    <w:rsid w:val="003332B9"/>
    <w:rsid w:val="003334DC"/>
    <w:rsid w:val="00333686"/>
    <w:rsid w:val="003336B2"/>
    <w:rsid w:val="00333799"/>
    <w:rsid w:val="003339AE"/>
    <w:rsid w:val="00333AEE"/>
    <w:rsid w:val="00333E6D"/>
    <w:rsid w:val="003340FD"/>
    <w:rsid w:val="00334149"/>
    <w:rsid w:val="003342D5"/>
    <w:rsid w:val="00334744"/>
    <w:rsid w:val="00334C3B"/>
    <w:rsid w:val="00334CAF"/>
    <w:rsid w:val="00334D9B"/>
    <w:rsid w:val="00334EC0"/>
    <w:rsid w:val="00334F0B"/>
    <w:rsid w:val="00334F63"/>
    <w:rsid w:val="00334FDE"/>
    <w:rsid w:val="00335221"/>
    <w:rsid w:val="00335417"/>
    <w:rsid w:val="003354B6"/>
    <w:rsid w:val="00335564"/>
    <w:rsid w:val="00335742"/>
    <w:rsid w:val="003357AB"/>
    <w:rsid w:val="003359EC"/>
    <w:rsid w:val="00335F3E"/>
    <w:rsid w:val="00335F85"/>
    <w:rsid w:val="003360DF"/>
    <w:rsid w:val="003360EB"/>
    <w:rsid w:val="00336157"/>
    <w:rsid w:val="0033624C"/>
    <w:rsid w:val="003363DD"/>
    <w:rsid w:val="00336768"/>
    <w:rsid w:val="00336FE4"/>
    <w:rsid w:val="003370EC"/>
    <w:rsid w:val="00337122"/>
    <w:rsid w:val="00337193"/>
    <w:rsid w:val="003371CA"/>
    <w:rsid w:val="00337434"/>
    <w:rsid w:val="0033749F"/>
    <w:rsid w:val="0033765E"/>
    <w:rsid w:val="00337729"/>
    <w:rsid w:val="00337776"/>
    <w:rsid w:val="00337BEA"/>
    <w:rsid w:val="00337CD2"/>
    <w:rsid w:val="00340035"/>
    <w:rsid w:val="003400C6"/>
    <w:rsid w:val="00340107"/>
    <w:rsid w:val="003401D9"/>
    <w:rsid w:val="003402EF"/>
    <w:rsid w:val="003402F6"/>
    <w:rsid w:val="003403D2"/>
    <w:rsid w:val="00340567"/>
    <w:rsid w:val="00340637"/>
    <w:rsid w:val="0034075E"/>
    <w:rsid w:val="003409AF"/>
    <w:rsid w:val="003409D5"/>
    <w:rsid w:val="00340A44"/>
    <w:rsid w:val="00340AEC"/>
    <w:rsid w:val="00340BDF"/>
    <w:rsid w:val="00340D6D"/>
    <w:rsid w:val="00340EAA"/>
    <w:rsid w:val="00340F09"/>
    <w:rsid w:val="00341017"/>
    <w:rsid w:val="0034115E"/>
    <w:rsid w:val="00341305"/>
    <w:rsid w:val="00341431"/>
    <w:rsid w:val="00341749"/>
    <w:rsid w:val="00341930"/>
    <w:rsid w:val="00341AD3"/>
    <w:rsid w:val="00341BBB"/>
    <w:rsid w:val="00341C90"/>
    <w:rsid w:val="00341DC5"/>
    <w:rsid w:val="00342064"/>
    <w:rsid w:val="00342204"/>
    <w:rsid w:val="00342222"/>
    <w:rsid w:val="00342365"/>
    <w:rsid w:val="0034247F"/>
    <w:rsid w:val="003424E3"/>
    <w:rsid w:val="0034257D"/>
    <w:rsid w:val="00342812"/>
    <w:rsid w:val="0034283C"/>
    <w:rsid w:val="00342ACA"/>
    <w:rsid w:val="00342CE6"/>
    <w:rsid w:val="00342CF7"/>
    <w:rsid w:val="00342D44"/>
    <w:rsid w:val="00342DC8"/>
    <w:rsid w:val="00342FC6"/>
    <w:rsid w:val="003431C4"/>
    <w:rsid w:val="0034339F"/>
    <w:rsid w:val="00343920"/>
    <w:rsid w:val="00343AFE"/>
    <w:rsid w:val="00343B15"/>
    <w:rsid w:val="00343CA2"/>
    <w:rsid w:val="00343DAB"/>
    <w:rsid w:val="00343DBC"/>
    <w:rsid w:val="00343F96"/>
    <w:rsid w:val="00344045"/>
    <w:rsid w:val="003441E8"/>
    <w:rsid w:val="003443AF"/>
    <w:rsid w:val="00344629"/>
    <w:rsid w:val="00344637"/>
    <w:rsid w:val="003448CB"/>
    <w:rsid w:val="003448E6"/>
    <w:rsid w:val="003448F7"/>
    <w:rsid w:val="0034495E"/>
    <w:rsid w:val="00344E3E"/>
    <w:rsid w:val="00344FA0"/>
    <w:rsid w:val="00345401"/>
    <w:rsid w:val="00345600"/>
    <w:rsid w:val="003456BC"/>
    <w:rsid w:val="00345768"/>
    <w:rsid w:val="00345869"/>
    <w:rsid w:val="00345905"/>
    <w:rsid w:val="00345C17"/>
    <w:rsid w:val="00345C40"/>
    <w:rsid w:val="00345CA5"/>
    <w:rsid w:val="00345CB2"/>
    <w:rsid w:val="00346280"/>
    <w:rsid w:val="00346311"/>
    <w:rsid w:val="00346326"/>
    <w:rsid w:val="00346974"/>
    <w:rsid w:val="00346C18"/>
    <w:rsid w:val="00346C23"/>
    <w:rsid w:val="00346CF0"/>
    <w:rsid w:val="00346D17"/>
    <w:rsid w:val="00346D5B"/>
    <w:rsid w:val="00347105"/>
    <w:rsid w:val="0034728A"/>
    <w:rsid w:val="003472D5"/>
    <w:rsid w:val="00347427"/>
    <w:rsid w:val="003474C7"/>
    <w:rsid w:val="00347577"/>
    <w:rsid w:val="00347A37"/>
    <w:rsid w:val="00347B5D"/>
    <w:rsid w:val="00347C1B"/>
    <w:rsid w:val="00347C2F"/>
    <w:rsid w:val="00347CC6"/>
    <w:rsid w:val="00347CDC"/>
    <w:rsid w:val="00347E9A"/>
    <w:rsid w:val="0035019E"/>
    <w:rsid w:val="00350531"/>
    <w:rsid w:val="003506C2"/>
    <w:rsid w:val="00350848"/>
    <w:rsid w:val="0035092F"/>
    <w:rsid w:val="003509CC"/>
    <w:rsid w:val="00350A1D"/>
    <w:rsid w:val="00350AB3"/>
    <w:rsid w:val="00350AD0"/>
    <w:rsid w:val="00350BB2"/>
    <w:rsid w:val="00350D89"/>
    <w:rsid w:val="00350FCE"/>
    <w:rsid w:val="003512E5"/>
    <w:rsid w:val="00351641"/>
    <w:rsid w:val="00351688"/>
    <w:rsid w:val="003516AB"/>
    <w:rsid w:val="00351930"/>
    <w:rsid w:val="0035198B"/>
    <w:rsid w:val="003519D4"/>
    <w:rsid w:val="00351A49"/>
    <w:rsid w:val="00351BB5"/>
    <w:rsid w:val="00351C28"/>
    <w:rsid w:val="00351DDF"/>
    <w:rsid w:val="00351F02"/>
    <w:rsid w:val="00351F9D"/>
    <w:rsid w:val="003520B4"/>
    <w:rsid w:val="00352197"/>
    <w:rsid w:val="00352357"/>
    <w:rsid w:val="00352532"/>
    <w:rsid w:val="0035265C"/>
    <w:rsid w:val="00352679"/>
    <w:rsid w:val="0035269C"/>
    <w:rsid w:val="003527CF"/>
    <w:rsid w:val="00352976"/>
    <w:rsid w:val="00352978"/>
    <w:rsid w:val="003529F1"/>
    <w:rsid w:val="00352D3F"/>
    <w:rsid w:val="00352E84"/>
    <w:rsid w:val="00352EC0"/>
    <w:rsid w:val="00352F1F"/>
    <w:rsid w:val="003531CC"/>
    <w:rsid w:val="003538F1"/>
    <w:rsid w:val="00353A29"/>
    <w:rsid w:val="00353D6B"/>
    <w:rsid w:val="00353F18"/>
    <w:rsid w:val="00354009"/>
    <w:rsid w:val="00354014"/>
    <w:rsid w:val="003542A8"/>
    <w:rsid w:val="0035438C"/>
    <w:rsid w:val="0035439D"/>
    <w:rsid w:val="0035443E"/>
    <w:rsid w:val="003544A7"/>
    <w:rsid w:val="003545D0"/>
    <w:rsid w:val="00354782"/>
    <w:rsid w:val="00354B67"/>
    <w:rsid w:val="00354D6F"/>
    <w:rsid w:val="00354D87"/>
    <w:rsid w:val="00354DD8"/>
    <w:rsid w:val="00354F94"/>
    <w:rsid w:val="00354FCC"/>
    <w:rsid w:val="00355058"/>
    <w:rsid w:val="00355195"/>
    <w:rsid w:val="00355347"/>
    <w:rsid w:val="00355407"/>
    <w:rsid w:val="00355479"/>
    <w:rsid w:val="003554A9"/>
    <w:rsid w:val="003554F6"/>
    <w:rsid w:val="00355704"/>
    <w:rsid w:val="0035579E"/>
    <w:rsid w:val="003557F6"/>
    <w:rsid w:val="003558BB"/>
    <w:rsid w:val="00355A4E"/>
    <w:rsid w:val="00355F14"/>
    <w:rsid w:val="00355FF4"/>
    <w:rsid w:val="00356198"/>
    <w:rsid w:val="003562A8"/>
    <w:rsid w:val="003562C5"/>
    <w:rsid w:val="003563BC"/>
    <w:rsid w:val="00356636"/>
    <w:rsid w:val="0035671A"/>
    <w:rsid w:val="003567E8"/>
    <w:rsid w:val="003567FB"/>
    <w:rsid w:val="003569C5"/>
    <w:rsid w:val="003569CA"/>
    <w:rsid w:val="00356B95"/>
    <w:rsid w:val="00356C99"/>
    <w:rsid w:val="00356DEC"/>
    <w:rsid w:val="00356E24"/>
    <w:rsid w:val="00356E5C"/>
    <w:rsid w:val="00357035"/>
    <w:rsid w:val="00357519"/>
    <w:rsid w:val="0035791A"/>
    <w:rsid w:val="00357B98"/>
    <w:rsid w:val="00357D3E"/>
    <w:rsid w:val="00357F6D"/>
    <w:rsid w:val="00360328"/>
    <w:rsid w:val="003604B4"/>
    <w:rsid w:val="00360530"/>
    <w:rsid w:val="00360541"/>
    <w:rsid w:val="0036076D"/>
    <w:rsid w:val="003608F7"/>
    <w:rsid w:val="00360952"/>
    <w:rsid w:val="003609B2"/>
    <w:rsid w:val="00360A3D"/>
    <w:rsid w:val="00360A6D"/>
    <w:rsid w:val="00360B91"/>
    <w:rsid w:val="00360BE6"/>
    <w:rsid w:val="00360F36"/>
    <w:rsid w:val="0036112E"/>
    <w:rsid w:val="00361208"/>
    <w:rsid w:val="0036145D"/>
    <w:rsid w:val="00361579"/>
    <w:rsid w:val="003617DB"/>
    <w:rsid w:val="00361969"/>
    <w:rsid w:val="00361BEE"/>
    <w:rsid w:val="00361CE3"/>
    <w:rsid w:val="00361EA8"/>
    <w:rsid w:val="003620BC"/>
    <w:rsid w:val="0036224B"/>
    <w:rsid w:val="003622C0"/>
    <w:rsid w:val="003623E6"/>
    <w:rsid w:val="003626A3"/>
    <w:rsid w:val="0036271D"/>
    <w:rsid w:val="00362870"/>
    <w:rsid w:val="003628B3"/>
    <w:rsid w:val="00362998"/>
    <w:rsid w:val="00362D36"/>
    <w:rsid w:val="00362ECB"/>
    <w:rsid w:val="00362FBC"/>
    <w:rsid w:val="00363147"/>
    <w:rsid w:val="00363523"/>
    <w:rsid w:val="00363B13"/>
    <w:rsid w:val="00363B16"/>
    <w:rsid w:val="00363C14"/>
    <w:rsid w:val="00363C51"/>
    <w:rsid w:val="0036437D"/>
    <w:rsid w:val="00364433"/>
    <w:rsid w:val="0036445B"/>
    <w:rsid w:val="003644AC"/>
    <w:rsid w:val="003644FB"/>
    <w:rsid w:val="003645B5"/>
    <w:rsid w:val="00364686"/>
    <w:rsid w:val="003646A8"/>
    <w:rsid w:val="003646EF"/>
    <w:rsid w:val="00364963"/>
    <w:rsid w:val="00364C8F"/>
    <w:rsid w:val="00364D2F"/>
    <w:rsid w:val="00364D8D"/>
    <w:rsid w:val="00364D93"/>
    <w:rsid w:val="00365258"/>
    <w:rsid w:val="003652E9"/>
    <w:rsid w:val="00365653"/>
    <w:rsid w:val="00365688"/>
    <w:rsid w:val="003657D4"/>
    <w:rsid w:val="00365839"/>
    <w:rsid w:val="00365A5E"/>
    <w:rsid w:val="00365B40"/>
    <w:rsid w:val="00365BF4"/>
    <w:rsid w:val="00365C82"/>
    <w:rsid w:val="00365D6D"/>
    <w:rsid w:val="00365E8E"/>
    <w:rsid w:val="003661CA"/>
    <w:rsid w:val="00366204"/>
    <w:rsid w:val="003662F1"/>
    <w:rsid w:val="0036652C"/>
    <w:rsid w:val="00366828"/>
    <w:rsid w:val="003668AE"/>
    <w:rsid w:val="0036690A"/>
    <w:rsid w:val="00366B02"/>
    <w:rsid w:val="00366B07"/>
    <w:rsid w:val="00366C2D"/>
    <w:rsid w:val="00366CA7"/>
    <w:rsid w:val="00366CC9"/>
    <w:rsid w:val="00366D0B"/>
    <w:rsid w:val="0036714A"/>
    <w:rsid w:val="00367311"/>
    <w:rsid w:val="003674EA"/>
    <w:rsid w:val="0036757C"/>
    <w:rsid w:val="003675F9"/>
    <w:rsid w:val="0036763A"/>
    <w:rsid w:val="00367947"/>
    <w:rsid w:val="00367CC3"/>
    <w:rsid w:val="00367DA7"/>
    <w:rsid w:val="00367DB8"/>
    <w:rsid w:val="00367EF3"/>
    <w:rsid w:val="0037011F"/>
    <w:rsid w:val="003701B7"/>
    <w:rsid w:val="003703DF"/>
    <w:rsid w:val="00370413"/>
    <w:rsid w:val="00370679"/>
    <w:rsid w:val="003707A2"/>
    <w:rsid w:val="0037089A"/>
    <w:rsid w:val="003708AA"/>
    <w:rsid w:val="00370C5E"/>
    <w:rsid w:val="003711CD"/>
    <w:rsid w:val="003713F0"/>
    <w:rsid w:val="00371569"/>
    <w:rsid w:val="00371582"/>
    <w:rsid w:val="003717B7"/>
    <w:rsid w:val="00371866"/>
    <w:rsid w:val="003718A3"/>
    <w:rsid w:val="0037199A"/>
    <w:rsid w:val="00371AD2"/>
    <w:rsid w:val="00371ECE"/>
    <w:rsid w:val="00372097"/>
    <w:rsid w:val="00372710"/>
    <w:rsid w:val="00372771"/>
    <w:rsid w:val="003727FB"/>
    <w:rsid w:val="00372966"/>
    <w:rsid w:val="00372976"/>
    <w:rsid w:val="00372AA4"/>
    <w:rsid w:val="00372DD5"/>
    <w:rsid w:val="00372E1F"/>
    <w:rsid w:val="00372F16"/>
    <w:rsid w:val="00372F69"/>
    <w:rsid w:val="00373119"/>
    <w:rsid w:val="00373194"/>
    <w:rsid w:val="00373255"/>
    <w:rsid w:val="0037338E"/>
    <w:rsid w:val="003733F2"/>
    <w:rsid w:val="00373426"/>
    <w:rsid w:val="0037362A"/>
    <w:rsid w:val="00373663"/>
    <w:rsid w:val="003736DD"/>
    <w:rsid w:val="00373956"/>
    <w:rsid w:val="0037398C"/>
    <w:rsid w:val="003739A2"/>
    <w:rsid w:val="003739EE"/>
    <w:rsid w:val="00373A37"/>
    <w:rsid w:val="00373A58"/>
    <w:rsid w:val="00373B0F"/>
    <w:rsid w:val="00373BB1"/>
    <w:rsid w:val="00373EAF"/>
    <w:rsid w:val="00373F3E"/>
    <w:rsid w:val="00373FEA"/>
    <w:rsid w:val="00374298"/>
    <w:rsid w:val="003742A8"/>
    <w:rsid w:val="0037434C"/>
    <w:rsid w:val="003744B4"/>
    <w:rsid w:val="0037455F"/>
    <w:rsid w:val="0037456E"/>
    <w:rsid w:val="00374897"/>
    <w:rsid w:val="00374A6A"/>
    <w:rsid w:val="00374E32"/>
    <w:rsid w:val="0037521D"/>
    <w:rsid w:val="00375491"/>
    <w:rsid w:val="003754BF"/>
    <w:rsid w:val="003756EC"/>
    <w:rsid w:val="0037594D"/>
    <w:rsid w:val="00375BC9"/>
    <w:rsid w:val="00375E36"/>
    <w:rsid w:val="00375F16"/>
    <w:rsid w:val="00376299"/>
    <w:rsid w:val="00376492"/>
    <w:rsid w:val="00376544"/>
    <w:rsid w:val="00376768"/>
    <w:rsid w:val="00376B4D"/>
    <w:rsid w:val="00376C1B"/>
    <w:rsid w:val="00376D50"/>
    <w:rsid w:val="00376D66"/>
    <w:rsid w:val="00376D90"/>
    <w:rsid w:val="00376FE8"/>
    <w:rsid w:val="003770BC"/>
    <w:rsid w:val="00377307"/>
    <w:rsid w:val="0037797F"/>
    <w:rsid w:val="003779DA"/>
    <w:rsid w:val="00377C52"/>
    <w:rsid w:val="0038008F"/>
    <w:rsid w:val="003802A4"/>
    <w:rsid w:val="00380483"/>
    <w:rsid w:val="00380604"/>
    <w:rsid w:val="00380695"/>
    <w:rsid w:val="003808A8"/>
    <w:rsid w:val="00380AA2"/>
    <w:rsid w:val="00380E78"/>
    <w:rsid w:val="00380F24"/>
    <w:rsid w:val="00380F99"/>
    <w:rsid w:val="0038163A"/>
    <w:rsid w:val="00381650"/>
    <w:rsid w:val="00381685"/>
    <w:rsid w:val="00381764"/>
    <w:rsid w:val="003817B7"/>
    <w:rsid w:val="003817D3"/>
    <w:rsid w:val="0038217D"/>
    <w:rsid w:val="003824DC"/>
    <w:rsid w:val="003825B0"/>
    <w:rsid w:val="00382603"/>
    <w:rsid w:val="00382832"/>
    <w:rsid w:val="003829BC"/>
    <w:rsid w:val="00382A68"/>
    <w:rsid w:val="00382BF8"/>
    <w:rsid w:val="00382C70"/>
    <w:rsid w:val="00382D1A"/>
    <w:rsid w:val="0038304A"/>
    <w:rsid w:val="00383091"/>
    <w:rsid w:val="003830E6"/>
    <w:rsid w:val="00383198"/>
    <w:rsid w:val="003831D9"/>
    <w:rsid w:val="00383378"/>
    <w:rsid w:val="00383634"/>
    <w:rsid w:val="003836DA"/>
    <w:rsid w:val="0038387E"/>
    <w:rsid w:val="00383974"/>
    <w:rsid w:val="00383C0E"/>
    <w:rsid w:val="00383CA8"/>
    <w:rsid w:val="00383D0B"/>
    <w:rsid w:val="00383E58"/>
    <w:rsid w:val="0038403C"/>
    <w:rsid w:val="003842CB"/>
    <w:rsid w:val="00384486"/>
    <w:rsid w:val="00384633"/>
    <w:rsid w:val="00384C0A"/>
    <w:rsid w:val="00384CDE"/>
    <w:rsid w:val="00385018"/>
    <w:rsid w:val="00385385"/>
    <w:rsid w:val="0038557E"/>
    <w:rsid w:val="00385613"/>
    <w:rsid w:val="00385936"/>
    <w:rsid w:val="00385B5C"/>
    <w:rsid w:val="00385C6D"/>
    <w:rsid w:val="00385D81"/>
    <w:rsid w:val="00385DE3"/>
    <w:rsid w:val="003862FE"/>
    <w:rsid w:val="0038632E"/>
    <w:rsid w:val="003864C2"/>
    <w:rsid w:val="0038658D"/>
    <w:rsid w:val="003865A5"/>
    <w:rsid w:val="0038663A"/>
    <w:rsid w:val="003866B8"/>
    <w:rsid w:val="003868C1"/>
    <w:rsid w:val="003869EA"/>
    <w:rsid w:val="00386A4E"/>
    <w:rsid w:val="00386AC7"/>
    <w:rsid w:val="00386BEE"/>
    <w:rsid w:val="00386D04"/>
    <w:rsid w:val="00386E47"/>
    <w:rsid w:val="00386E84"/>
    <w:rsid w:val="00386FA7"/>
    <w:rsid w:val="00386FEE"/>
    <w:rsid w:val="00387123"/>
    <w:rsid w:val="0038733A"/>
    <w:rsid w:val="0038773C"/>
    <w:rsid w:val="00387752"/>
    <w:rsid w:val="00387754"/>
    <w:rsid w:val="0038782A"/>
    <w:rsid w:val="00387E12"/>
    <w:rsid w:val="00387F41"/>
    <w:rsid w:val="00390122"/>
    <w:rsid w:val="003907B8"/>
    <w:rsid w:val="00390A11"/>
    <w:rsid w:val="00390A53"/>
    <w:rsid w:val="00390A6B"/>
    <w:rsid w:val="00390B7C"/>
    <w:rsid w:val="00390BA4"/>
    <w:rsid w:val="00390D4A"/>
    <w:rsid w:val="00390E70"/>
    <w:rsid w:val="00390F18"/>
    <w:rsid w:val="00391190"/>
    <w:rsid w:val="0039163B"/>
    <w:rsid w:val="0039171A"/>
    <w:rsid w:val="00391799"/>
    <w:rsid w:val="0039191B"/>
    <w:rsid w:val="00391C1C"/>
    <w:rsid w:val="0039219C"/>
    <w:rsid w:val="0039221F"/>
    <w:rsid w:val="0039225B"/>
    <w:rsid w:val="00392912"/>
    <w:rsid w:val="00392A9F"/>
    <w:rsid w:val="00392D4B"/>
    <w:rsid w:val="00392DEB"/>
    <w:rsid w:val="00392EF7"/>
    <w:rsid w:val="00392FBA"/>
    <w:rsid w:val="00392FFC"/>
    <w:rsid w:val="00393053"/>
    <w:rsid w:val="003931B0"/>
    <w:rsid w:val="003931CB"/>
    <w:rsid w:val="0039331A"/>
    <w:rsid w:val="00393460"/>
    <w:rsid w:val="003935F3"/>
    <w:rsid w:val="0039364D"/>
    <w:rsid w:val="0039372C"/>
    <w:rsid w:val="003937CA"/>
    <w:rsid w:val="003939BC"/>
    <w:rsid w:val="00393B74"/>
    <w:rsid w:val="00393DA0"/>
    <w:rsid w:val="00393DE9"/>
    <w:rsid w:val="00393F45"/>
    <w:rsid w:val="00394001"/>
    <w:rsid w:val="0039421A"/>
    <w:rsid w:val="00394354"/>
    <w:rsid w:val="00394519"/>
    <w:rsid w:val="00394531"/>
    <w:rsid w:val="00394568"/>
    <w:rsid w:val="00394615"/>
    <w:rsid w:val="003946EE"/>
    <w:rsid w:val="00394793"/>
    <w:rsid w:val="00394F6B"/>
    <w:rsid w:val="00394FB4"/>
    <w:rsid w:val="0039532A"/>
    <w:rsid w:val="00395491"/>
    <w:rsid w:val="003955F2"/>
    <w:rsid w:val="0039565D"/>
    <w:rsid w:val="00395693"/>
    <w:rsid w:val="00395809"/>
    <w:rsid w:val="00395B7C"/>
    <w:rsid w:val="00395CF8"/>
    <w:rsid w:val="00395E09"/>
    <w:rsid w:val="00395F2C"/>
    <w:rsid w:val="00396223"/>
    <w:rsid w:val="003962B4"/>
    <w:rsid w:val="003962C2"/>
    <w:rsid w:val="00396302"/>
    <w:rsid w:val="00396551"/>
    <w:rsid w:val="00396893"/>
    <w:rsid w:val="003968EA"/>
    <w:rsid w:val="00396BFC"/>
    <w:rsid w:val="00396E83"/>
    <w:rsid w:val="00396EB3"/>
    <w:rsid w:val="00396F15"/>
    <w:rsid w:val="00396FC3"/>
    <w:rsid w:val="00397109"/>
    <w:rsid w:val="003972BA"/>
    <w:rsid w:val="00397446"/>
    <w:rsid w:val="0039748F"/>
    <w:rsid w:val="003975A3"/>
    <w:rsid w:val="00397652"/>
    <w:rsid w:val="0039771E"/>
    <w:rsid w:val="0039775B"/>
    <w:rsid w:val="003978B7"/>
    <w:rsid w:val="00397E81"/>
    <w:rsid w:val="00397F4D"/>
    <w:rsid w:val="003A05A0"/>
    <w:rsid w:val="003A06A3"/>
    <w:rsid w:val="003A08AE"/>
    <w:rsid w:val="003A08DB"/>
    <w:rsid w:val="003A0A8D"/>
    <w:rsid w:val="003A0DFD"/>
    <w:rsid w:val="003A1256"/>
    <w:rsid w:val="003A12C2"/>
    <w:rsid w:val="003A149C"/>
    <w:rsid w:val="003A1D01"/>
    <w:rsid w:val="003A1E89"/>
    <w:rsid w:val="003A20C4"/>
    <w:rsid w:val="003A20EF"/>
    <w:rsid w:val="003A2238"/>
    <w:rsid w:val="003A2490"/>
    <w:rsid w:val="003A257D"/>
    <w:rsid w:val="003A26C8"/>
    <w:rsid w:val="003A28CD"/>
    <w:rsid w:val="003A2AAB"/>
    <w:rsid w:val="003A2C81"/>
    <w:rsid w:val="003A2CD2"/>
    <w:rsid w:val="003A2DAA"/>
    <w:rsid w:val="003A3050"/>
    <w:rsid w:val="003A307F"/>
    <w:rsid w:val="003A30F3"/>
    <w:rsid w:val="003A3294"/>
    <w:rsid w:val="003A34EF"/>
    <w:rsid w:val="003A37F0"/>
    <w:rsid w:val="003A3916"/>
    <w:rsid w:val="003A3EA8"/>
    <w:rsid w:val="003A3FDB"/>
    <w:rsid w:val="003A4055"/>
    <w:rsid w:val="003A4224"/>
    <w:rsid w:val="003A4401"/>
    <w:rsid w:val="003A4450"/>
    <w:rsid w:val="003A4964"/>
    <w:rsid w:val="003A4B05"/>
    <w:rsid w:val="003A4C28"/>
    <w:rsid w:val="003A4E8B"/>
    <w:rsid w:val="003A4F09"/>
    <w:rsid w:val="003A4FAD"/>
    <w:rsid w:val="003A5152"/>
    <w:rsid w:val="003A5568"/>
    <w:rsid w:val="003A5580"/>
    <w:rsid w:val="003A5B50"/>
    <w:rsid w:val="003A5CDE"/>
    <w:rsid w:val="003A5D54"/>
    <w:rsid w:val="003A5DB7"/>
    <w:rsid w:val="003A5F06"/>
    <w:rsid w:val="003A5F93"/>
    <w:rsid w:val="003A626F"/>
    <w:rsid w:val="003A63A3"/>
    <w:rsid w:val="003A63CE"/>
    <w:rsid w:val="003A66FE"/>
    <w:rsid w:val="003A67AA"/>
    <w:rsid w:val="003A690D"/>
    <w:rsid w:val="003A6A72"/>
    <w:rsid w:val="003A6BFB"/>
    <w:rsid w:val="003A6C85"/>
    <w:rsid w:val="003A6E39"/>
    <w:rsid w:val="003A6EEC"/>
    <w:rsid w:val="003A6FDC"/>
    <w:rsid w:val="003A7130"/>
    <w:rsid w:val="003A72AC"/>
    <w:rsid w:val="003A72BE"/>
    <w:rsid w:val="003A73F9"/>
    <w:rsid w:val="003A77D1"/>
    <w:rsid w:val="003A7CFA"/>
    <w:rsid w:val="003A7DD0"/>
    <w:rsid w:val="003A7E69"/>
    <w:rsid w:val="003A7E7E"/>
    <w:rsid w:val="003A7FE2"/>
    <w:rsid w:val="003B0008"/>
    <w:rsid w:val="003B021B"/>
    <w:rsid w:val="003B027F"/>
    <w:rsid w:val="003B02B8"/>
    <w:rsid w:val="003B03C3"/>
    <w:rsid w:val="003B06D2"/>
    <w:rsid w:val="003B07C8"/>
    <w:rsid w:val="003B088D"/>
    <w:rsid w:val="003B0BC3"/>
    <w:rsid w:val="003B0CB6"/>
    <w:rsid w:val="003B0FA5"/>
    <w:rsid w:val="003B1079"/>
    <w:rsid w:val="003B107B"/>
    <w:rsid w:val="003B1361"/>
    <w:rsid w:val="003B13DC"/>
    <w:rsid w:val="003B1578"/>
    <w:rsid w:val="003B16EA"/>
    <w:rsid w:val="003B1A0B"/>
    <w:rsid w:val="003B1AE8"/>
    <w:rsid w:val="003B1C0E"/>
    <w:rsid w:val="003B1F10"/>
    <w:rsid w:val="003B2292"/>
    <w:rsid w:val="003B2299"/>
    <w:rsid w:val="003B22F3"/>
    <w:rsid w:val="003B2381"/>
    <w:rsid w:val="003B2491"/>
    <w:rsid w:val="003B27C9"/>
    <w:rsid w:val="003B27D1"/>
    <w:rsid w:val="003B280C"/>
    <w:rsid w:val="003B2C14"/>
    <w:rsid w:val="003B2C2B"/>
    <w:rsid w:val="003B2D58"/>
    <w:rsid w:val="003B2E8B"/>
    <w:rsid w:val="003B2EBC"/>
    <w:rsid w:val="003B31B6"/>
    <w:rsid w:val="003B32AE"/>
    <w:rsid w:val="003B32C3"/>
    <w:rsid w:val="003B33F7"/>
    <w:rsid w:val="003B3766"/>
    <w:rsid w:val="003B37CA"/>
    <w:rsid w:val="003B3847"/>
    <w:rsid w:val="003B388D"/>
    <w:rsid w:val="003B3AB4"/>
    <w:rsid w:val="003B3CE7"/>
    <w:rsid w:val="003B3E94"/>
    <w:rsid w:val="003B3F1C"/>
    <w:rsid w:val="003B4137"/>
    <w:rsid w:val="003B442A"/>
    <w:rsid w:val="003B449D"/>
    <w:rsid w:val="003B47F7"/>
    <w:rsid w:val="003B49B6"/>
    <w:rsid w:val="003B4A78"/>
    <w:rsid w:val="003B4BA2"/>
    <w:rsid w:val="003B4BC8"/>
    <w:rsid w:val="003B5327"/>
    <w:rsid w:val="003B5470"/>
    <w:rsid w:val="003B5496"/>
    <w:rsid w:val="003B55DA"/>
    <w:rsid w:val="003B55F7"/>
    <w:rsid w:val="003B5667"/>
    <w:rsid w:val="003B5676"/>
    <w:rsid w:val="003B5693"/>
    <w:rsid w:val="003B56C9"/>
    <w:rsid w:val="003B5752"/>
    <w:rsid w:val="003B5AE0"/>
    <w:rsid w:val="003B5B30"/>
    <w:rsid w:val="003B5C81"/>
    <w:rsid w:val="003B5E03"/>
    <w:rsid w:val="003B5EEA"/>
    <w:rsid w:val="003B5F97"/>
    <w:rsid w:val="003B607B"/>
    <w:rsid w:val="003B61CD"/>
    <w:rsid w:val="003B61E9"/>
    <w:rsid w:val="003B6340"/>
    <w:rsid w:val="003B654D"/>
    <w:rsid w:val="003B65BA"/>
    <w:rsid w:val="003B66B1"/>
    <w:rsid w:val="003B66CB"/>
    <w:rsid w:val="003B6811"/>
    <w:rsid w:val="003B6821"/>
    <w:rsid w:val="003B690C"/>
    <w:rsid w:val="003B6953"/>
    <w:rsid w:val="003B6BAB"/>
    <w:rsid w:val="003B6BCA"/>
    <w:rsid w:val="003B6C82"/>
    <w:rsid w:val="003B6D37"/>
    <w:rsid w:val="003B6FC0"/>
    <w:rsid w:val="003B71B2"/>
    <w:rsid w:val="003B71E9"/>
    <w:rsid w:val="003B7208"/>
    <w:rsid w:val="003B7250"/>
    <w:rsid w:val="003B7320"/>
    <w:rsid w:val="003B7400"/>
    <w:rsid w:val="003B7478"/>
    <w:rsid w:val="003B75BB"/>
    <w:rsid w:val="003B7718"/>
    <w:rsid w:val="003B7879"/>
    <w:rsid w:val="003B789E"/>
    <w:rsid w:val="003B78AD"/>
    <w:rsid w:val="003B798A"/>
    <w:rsid w:val="003B79B2"/>
    <w:rsid w:val="003B7B9F"/>
    <w:rsid w:val="003B7CB5"/>
    <w:rsid w:val="003B7F58"/>
    <w:rsid w:val="003C007B"/>
    <w:rsid w:val="003C0143"/>
    <w:rsid w:val="003C0340"/>
    <w:rsid w:val="003C059F"/>
    <w:rsid w:val="003C05A2"/>
    <w:rsid w:val="003C06CB"/>
    <w:rsid w:val="003C06E9"/>
    <w:rsid w:val="003C0743"/>
    <w:rsid w:val="003C0754"/>
    <w:rsid w:val="003C0B8E"/>
    <w:rsid w:val="003C0BF9"/>
    <w:rsid w:val="003C0FDB"/>
    <w:rsid w:val="003C11D8"/>
    <w:rsid w:val="003C11FB"/>
    <w:rsid w:val="003C170E"/>
    <w:rsid w:val="003C1841"/>
    <w:rsid w:val="003C1D21"/>
    <w:rsid w:val="003C1D2B"/>
    <w:rsid w:val="003C2181"/>
    <w:rsid w:val="003C2208"/>
    <w:rsid w:val="003C22B0"/>
    <w:rsid w:val="003C2341"/>
    <w:rsid w:val="003C23C3"/>
    <w:rsid w:val="003C2491"/>
    <w:rsid w:val="003C2855"/>
    <w:rsid w:val="003C2953"/>
    <w:rsid w:val="003C29B6"/>
    <w:rsid w:val="003C2A3A"/>
    <w:rsid w:val="003C2A96"/>
    <w:rsid w:val="003C2F50"/>
    <w:rsid w:val="003C3054"/>
    <w:rsid w:val="003C30F2"/>
    <w:rsid w:val="003C3185"/>
    <w:rsid w:val="003C32FC"/>
    <w:rsid w:val="003C333F"/>
    <w:rsid w:val="003C3349"/>
    <w:rsid w:val="003C34E0"/>
    <w:rsid w:val="003C3772"/>
    <w:rsid w:val="003C3863"/>
    <w:rsid w:val="003C3A8E"/>
    <w:rsid w:val="003C3C2A"/>
    <w:rsid w:val="003C4040"/>
    <w:rsid w:val="003C43E8"/>
    <w:rsid w:val="003C4401"/>
    <w:rsid w:val="003C44EA"/>
    <w:rsid w:val="003C47A1"/>
    <w:rsid w:val="003C47F5"/>
    <w:rsid w:val="003C4917"/>
    <w:rsid w:val="003C4A30"/>
    <w:rsid w:val="003C4B38"/>
    <w:rsid w:val="003C4C22"/>
    <w:rsid w:val="003C4C4A"/>
    <w:rsid w:val="003C4DE4"/>
    <w:rsid w:val="003C4EBA"/>
    <w:rsid w:val="003C4EC9"/>
    <w:rsid w:val="003C54D8"/>
    <w:rsid w:val="003C55E3"/>
    <w:rsid w:val="003C5624"/>
    <w:rsid w:val="003C5704"/>
    <w:rsid w:val="003C5773"/>
    <w:rsid w:val="003C58A1"/>
    <w:rsid w:val="003C58F1"/>
    <w:rsid w:val="003C5985"/>
    <w:rsid w:val="003C5B84"/>
    <w:rsid w:val="003C601B"/>
    <w:rsid w:val="003C63EB"/>
    <w:rsid w:val="003C6401"/>
    <w:rsid w:val="003C65E3"/>
    <w:rsid w:val="003C669A"/>
    <w:rsid w:val="003C6825"/>
    <w:rsid w:val="003C694D"/>
    <w:rsid w:val="003C6CA5"/>
    <w:rsid w:val="003C6D57"/>
    <w:rsid w:val="003C730E"/>
    <w:rsid w:val="003C7314"/>
    <w:rsid w:val="003C740B"/>
    <w:rsid w:val="003C7516"/>
    <w:rsid w:val="003C773C"/>
    <w:rsid w:val="003C7855"/>
    <w:rsid w:val="003C78C1"/>
    <w:rsid w:val="003C7964"/>
    <w:rsid w:val="003C79F0"/>
    <w:rsid w:val="003C79F4"/>
    <w:rsid w:val="003C7A38"/>
    <w:rsid w:val="003C7A8C"/>
    <w:rsid w:val="003C7E53"/>
    <w:rsid w:val="003C7F41"/>
    <w:rsid w:val="003C7F48"/>
    <w:rsid w:val="003D0069"/>
    <w:rsid w:val="003D01F1"/>
    <w:rsid w:val="003D0230"/>
    <w:rsid w:val="003D025A"/>
    <w:rsid w:val="003D0383"/>
    <w:rsid w:val="003D03C5"/>
    <w:rsid w:val="003D049D"/>
    <w:rsid w:val="003D0503"/>
    <w:rsid w:val="003D063A"/>
    <w:rsid w:val="003D06AC"/>
    <w:rsid w:val="003D07E4"/>
    <w:rsid w:val="003D0948"/>
    <w:rsid w:val="003D0AD4"/>
    <w:rsid w:val="003D0B1E"/>
    <w:rsid w:val="003D0C4F"/>
    <w:rsid w:val="003D0CE9"/>
    <w:rsid w:val="003D0F22"/>
    <w:rsid w:val="003D0FC5"/>
    <w:rsid w:val="003D10DD"/>
    <w:rsid w:val="003D1187"/>
    <w:rsid w:val="003D11B7"/>
    <w:rsid w:val="003D124E"/>
    <w:rsid w:val="003D15C8"/>
    <w:rsid w:val="003D1868"/>
    <w:rsid w:val="003D1A9C"/>
    <w:rsid w:val="003D1B69"/>
    <w:rsid w:val="003D1BF6"/>
    <w:rsid w:val="003D1C5D"/>
    <w:rsid w:val="003D1D97"/>
    <w:rsid w:val="003D1DC0"/>
    <w:rsid w:val="003D1EFE"/>
    <w:rsid w:val="003D1F31"/>
    <w:rsid w:val="003D1F92"/>
    <w:rsid w:val="003D2287"/>
    <w:rsid w:val="003D2314"/>
    <w:rsid w:val="003D2325"/>
    <w:rsid w:val="003D2613"/>
    <w:rsid w:val="003D2909"/>
    <w:rsid w:val="003D2B76"/>
    <w:rsid w:val="003D2C7B"/>
    <w:rsid w:val="003D2DF6"/>
    <w:rsid w:val="003D2FD2"/>
    <w:rsid w:val="003D340B"/>
    <w:rsid w:val="003D3595"/>
    <w:rsid w:val="003D35CC"/>
    <w:rsid w:val="003D35F6"/>
    <w:rsid w:val="003D3691"/>
    <w:rsid w:val="003D36D8"/>
    <w:rsid w:val="003D37CE"/>
    <w:rsid w:val="003D3854"/>
    <w:rsid w:val="003D399E"/>
    <w:rsid w:val="003D3C87"/>
    <w:rsid w:val="003D3CBE"/>
    <w:rsid w:val="003D3D8B"/>
    <w:rsid w:val="003D4101"/>
    <w:rsid w:val="003D4109"/>
    <w:rsid w:val="003D4470"/>
    <w:rsid w:val="003D459D"/>
    <w:rsid w:val="003D4DFE"/>
    <w:rsid w:val="003D4F57"/>
    <w:rsid w:val="003D4FF8"/>
    <w:rsid w:val="003D5040"/>
    <w:rsid w:val="003D513A"/>
    <w:rsid w:val="003D5222"/>
    <w:rsid w:val="003D52F2"/>
    <w:rsid w:val="003D53A9"/>
    <w:rsid w:val="003D546C"/>
    <w:rsid w:val="003D54D5"/>
    <w:rsid w:val="003D5521"/>
    <w:rsid w:val="003D55A9"/>
    <w:rsid w:val="003D596E"/>
    <w:rsid w:val="003D59DA"/>
    <w:rsid w:val="003D5A1E"/>
    <w:rsid w:val="003D5A67"/>
    <w:rsid w:val="003D5B47"/>
    <w:rsid w:val="003D5B81"/>
    <w:rsid w:val="003D5C2A"/>
    <w:rsid w:val="003D6001"/>
    <w:rsid w:val="003D66EC"/>
    <w:rsid w:val="003D6990"/>
    <w:rsid w:val="003D699E"/>
    <w:rsid w:val="003D6A4A"/>
    <w:rsid w:val="003D6CA1"/>
    <w:rsid w:val="003D6DF4"/>
    <w:rsid w:val="003D6F09"/>
    <w:rsid w:val="003D6FB6"/>
    <w:rsid w:val="003D735D"/>
    <w:rsid w:val="003D75D9"/>
    <w:rsid w:val="003D778C"/>
    <w:rsid w:val="003D7CA3"/>
    <w:rsid w:val="003D7E14"/>
    <w:rsid w:val="003D7E47"/>
    <w:rsid w:val="003D7F3B"/>
    <w:rsid w:val="003D7FE0"/>
    <w:rsid w:val="003E0063"/>
    <w:rsid w:val="003E0097"/>
    <w:rsid w:val="003E00B6"/>
    <w:rsid w:val="003E01B5"/>
    <w:rsid w:val="003E0577"/>
    <w:rsid w:val="003E08E3"/>
    <w:rsid w:val="003E0997"/>
    <w:rsid w:val="003E0A7A"/>
    <w:rsid w:val="003E0B47"/>
    <w:rsid w:val="003E1081"/>
    <w:rsid w:val="003E122C"/>
    <w:rsid w:val="003E1353"/>
    <w:rsid w:val="003E1420"/>
    <w:rsid w:val="003E1441"/>
    <w:rsid w:val="003E1854"/>
    <w:rsid w:val="003E18D9"/>
    <w:rsid w:val="003E18EB"/>
    <w:rsid w:val="003E1A69"/>
    <w:rsid w:val="003E1BCD"/>
    <w:rsid w:val="003E1D06"/>
    <w:rsid w:val="003E1DDF"/>
    <w:rsid w:val="003E1E56"/>
    <w:rsid w:val="003E2007"/>
    <w:rsid w:val="003E200E"/>
    <w:rsid w:val="003E2481"/>
    <w:rsid w:val="003E24B3"/>
    <w:rsid w:val="003E2666"/>
    <w:rsid w:val="003E290D"/>
    <w:rsid w:val="003E2FD8"/>
    <w:rsid w:val="003E3010"/>
    <w:rsid w:val="003E31B0"/>
    <w:rsid w:val="003E33EC"/>
    <w:rsid w:val="003E35E4"/>
    <w:rsid w:val="003E395E"/>
    <w:rsid w:val="003E3B91"/>
    <w:rsid w:val="003E3E80"/>
    <w:rsid w:val="003E44C3"/>
    <w:rsid w:val="003E485A"/>
    <w:rsid w:val="003E498B"/>
    <w:rsid w:val="003E4993"/>
    <w:rsid w:val="003E4AA7"/>
    <w:rsid w:val="003E4CF8"/>
    <w:rsid w:val="003E4ECA"/>
    <w:rsid w:val="003E4FD6"/>
    <w:rsid w:val="003E50D4"/>
    <w:rsid w:val="003E58C7"/>
    <w:rsid w:val="003E5BAF"/>
    <w:rsid w:val="003E5D62"/>
    <w:rsid w:val="003E5E22"/>
    <w:rsid w:val="003E604C"/>
    <w:rsid w:val="003E6119"/>
    <w:rsid w:val="003E64D1"/>
    <w:rsid w:val="003E64E2"/>
    <w:rsid w:val="003E656D"/>
    <w:rsid w:val="003E664C"/>
    <w:rsid w:val="003E666D"/>
    <w:rsid w:val="003E6A41"/>
    <w:rsid w:val="003E6B60"/>
    <w:rsid w:val="003E6B78"/>
    <w:rsid w:val="003E6D30"/>
    <w:rsid w:val="003E701D"/>
    <w:rsid w:val="003E716A"/>
    <w:rsid w:val="003E730B"/>
    <w:rsid w:val="003E7738"/>
    <w:rsid w:val="003E7A2E"/>
    <w:rsid w:val="003E7C67"/>
    <w:rsid w:val="003E7D01"/>
    <w:rsid w:val="003E7FC8"/>
    <w:rsid w:val="003F0155"/>
    <w:rsid w:val="003F0413"/>
    <w:rsid w:val="003F04B5"/>
    <w:rsid w:val="003F05B2"/>
    <w:rsid w:val="003F05C7"/>
    <w:rsid w:val="003F069A"/>
    <w:rsid w:val="003F0903"/>
    <w:rsid w:val="003F0B74"/>
    <w:rsid w:val="003F0E3E"/>
    <w:rsid w:val="003F0F57"/>
    <w:rsid w:val="003F0F60"/>
    <w:rsid w:val="003F0F63"/>
    <w:rsid w:val="003F1087"/>
    <w:rsid w:val="003F119C"/>
    <w:rsid w:val="003F11E0"/>
    <w:rsid w:val="003F129A"/>
    <w:rsid w:val="003F1362"/>
    <w:rsid w:val="003F1608"/>
    <w:rsid w:val="003F17C0"/>
    <w:rsid w:val="003F1B3A"/>
    <w:rsid w:val="003F1CB5"/>
    <w:rsid w:val="003F1DDE"/>
    <w:rsid w:val="003F2035"/>
    <w:rsid w:val="003F205A"/>
    <w:rsid w:val="003F2190"/>
    <w:rsid w:val="003F21E3"/>
    <w:rsid w:val="003F235E"/>
    <w:rsid w:val="003F2399"/>
    <w:rsid w:val="003F23A9"/>
    <w:rsid w:val="003F255E"/>
    <w:rsid w:val="003F2612"/>
    <w:rsid w:val="003F27D4"/>
    <w:rsid w:val="003F280C"/>
    <w:rsid w:val="003F299E"/>
    <w:rsid w:val="003F29EC"/>
    <w:rsid w:val="003F2B4D"/>
    <w:rsid w:val="003F2CFA"/>
    <w:rsid w:val="003F2FD0"/>
    <w:rsid w:val="003F2FD5"/>
    <w:rsid w:val="003F2FF3"/>
    <w:rsid w:val="003F320C"/>
    <w:rsid w:val="003F3312"/>
    <w:rsid w:val="003F33C5"/>
    <w:rsid w:val="003F346B"/>
    <w:rsid w:val="003F349C"/>
    <w:rsid w:val="003F38F5"/>
    <w:rsid w:val="003F3A12"/>
    <w:rsid w:val="003F3BC9"/>
    <w:rsid w:val="003F3CEB"/>
    <w:rsid w:val="003F3E4B"/>
    <w:rsid w:val="003F41FC"/>
    <w:rsid w:val="003F4249"/>
    <w:rsid w:val="003F4256"/>
    <w:rsid w:val="003F42EA"/>
    <w:rsid w:val="003F4585"/>
    <w:rsid w:val="003F461F"/>
    <w:rsid w:val="003F4738"/>
    <w:rsid w:val="003F47FF"/>
    <w:rsid w:val="003F4A6E"/>
    <w:rsid w:val="003F4C0B"/>
    <w:rsid w:val="003F4C66"/>
    <w:rsid w:val="003F4EB6"/>
    <w:rsid w:val="003F4EC9"/>
    <w:rsid w:val="003F4EF4"/>
    <w:rsid w:val="003F4FCC"/>
    <w:rsid w:val="003F5143"/>
    <w:rsid w:val="003F55A8"/>
    <w:rsid w:val="003F55D2"/>
    <w:rsid w:val="003F560B"/>
    <w:rsid w:val="003F57E8"/>
    <w:rsid w:val="003F5828"/>
    <w:rsid w:val="003F5831"/>
    <w:rsid w:val="003F5896"/>
    <w:rsid w:val="003F58F8"/>
    <w:rsid w:val="003F5962"/>
    <w:rsid w:val="003F5D4E"/>
    <w:rsid w:val="003F61F2"/>
    <w:rsid w:val="003F66AB"/>
    <w:rsid w:val="003F67EB"/>
    <w:rsid w:val="003F6BBB"/>
    <w:rsid w:val="003F6CD7"/>
    <w:rsid w:val="003F6D2D"/>
    <w:rsid w:val="003F6FE8"/>
    <w:rsid w:val="003F7047"/>
    <w:rsid w:val="003F70E7"/>
    <w:rsid w:val="003F724A"/>
    <w:rsid w:val="003F751D"/>
    <w:rsid w:val="003F76A6"/>
    <w:rsid w:val="003F76E9"/>
    <w:rsid w:val="003F7746"/>
    <w:rsid w:val="003F7A09"/>
    <w:rsid w:val="003F7A16"/>
    <w:rsid w:val="003F7AA5"/>
    <w:rsid w:val="003F7C3B"/>
    <w:rsid w:val="003F7D50"/>
    <w:rsid w:val="003F7EFB"/>
    <w:rsid w:val="003F7F82"/>
    <w:rsid w:val="0040001B"/>
    <w:rsid w:val="004001D6"/>
    <w:rsid w:val="00400373"/>
    <w:rsid w:val="00400564"/>
    <w:rsid w:val="00400616"/>
    <w:rsid w:val="00400857"/>
    <w:rsid w:val="00400A1D"/>
    <w:rsid w:val="00400A7E"/>
    <w:rsid w:val="00400C33"/>
    <w:rsid w:val="00401111"/>
    <w:rsid w:val="0040126E"/>
    <w:rsid w:val="004012AA"/>
    <w:rsid w:val="004012B8"/>
    <w:rsid w:val="00401390"/>
    <w:rsid w:val="00401436"/>
    <w:rsid w:val="00401507"/>
    <w:rsid w:val="004017C7"/>
    <w:rsid w:val="00401B44"/>
    <w:rsid w:val="00401D1F"/>
    <w:rsid w:val="00401E63"/>
    <w:rsid w:val="00401F3E"/>
    <w:rsid w:val="004023E2"/>
    <w:rsid w:val="004023F4"/>
    <w:rsid w:val="0040241D"/>
    <w:rsid w:val="00402471"/>
    <w:rsid w:val="004024BA"/>
    <w:rsid w:val="0040257D"/>
    <w:rsid w:val="00402B23"/>
    <w:rsid w:val="00402BD4"/>
    <w:rsid w:val="00402EA5"/>
    <w:rsid w:val="00402F1E"/>
    <w:rsid w:val="00402FB0"/>
    <w:rsid w:val="004032F2"/>
    <w:rsid w:val="004033EE"/>
    <w:rsid w:val="00403412"/>
    <w:rsid w:val="0040349F"/>
    <w:rsid w:val="00403769"/>
    <w:rsid w:val="0040376D"/>
    <w:rsid w:val="0040387E"/>
    <w:rsid w:val="00403996"/>
    <w:rsid w:val="00403B78"/>
    <w:rsid w:val="00403C43"/>
    <w:rsid w:val="00403CE5"/>
    <w:rsid w:val="00403F07"/>
    <w:rsid w:val="00403F4E"/>
    <w:rsid w:val="004041A0"/>
    <w:rsid w:val="00404239"/>
    <w:rsid w:val="004042E7"/>
    <w:rsid w:val="0040437F"/>
    <w:rsid w:val="00404394"/>
    <w:rsid w:val="0040458F"/>
    <w:rsid w:val="00404D10"/>
    <w:rsid w:val="00404FC5"/>
    <w:rsid w:val="0040516D"/>
    <w:rsid w:val="004051D7"/>
    <w:rsid w:val="00405298"/>
    <w:rsid w:val="00405865"/>
    <w:rsid w:val="00405931"/>
    <w:rsid w:val="00405953"/>
    <w:rsid w:val="00405A0D"/>
    <w:rsid w:val="00405BCC"/>
    <w:rsid w:val="00405C4D"/>
    <w:rsid w:val="00405CE2"/>
    <w:rsid w:val="00405D06"/>
    <w:rsid w:val="00405E27"/>
    <w:rsid w:val="00405E54"/>
    <w:rsid w:val="00406010"/>
    <w:rsid w:val="0040639A"/>
    <w:rsid w:val="00406669"/>
    <w:rsid w:val="00406756"/>
    <w:rsid w:val="004068CF"/>
    <w:rsid w:val="004068D6"/>
    <w:rsid w:val="004068E1"/>
    <w:rsid w:val="00406CFF"/>
    <w:rsid w:val="00406D4E"/>
    <w:rsid w:val="00406E35"/>
    <w:rsid w:val="00406FFC"/>
    <w:rsid w:val="004071FA"/>
    <w:rsid w:val="00407214"/>
    <w:rsid w:val="00407277"/>
    <w:rsid w:val="00407443"/>
    <w:rsid w:val="004076D1"/>
    <w:rsid w:val="004077B3"/>
    <w:rsid w:val="00407973"/>
    <w:rsid w:val="00407A5A"/>
    <w:rsid w:val="00407D0B"/>
    <w:rsid w:val="00407E6B"/>
    <w:rsid w:val="00407ED0"/>
    <w:rsid w:val="00407ED1"/>
    <w:rsid w:val="00407FBB"/>
    <w:rsid w:val="00407FDF"/>
    <w:rsid w:val="0041003B"/>
    <w:rsid w:val="00410048"/>
    <w:rsid w:val="00410240"/>
    <w:rsid w:val="00410305"/>
    <w:rsid w:val="004104F8"/>
    <w:rsid w:val="00410A92"/>
    <w:rsid w:val="00410B77"/>
    <w:rsid w:val="00410DB6"/>
    <w:rsid w:val="004111FA"/>
    <w:rsid w:val="0041167C"/>
    <w:rsid w:val="004118BD"/>
    <w:rsid w:val="00411976"/>
    <w:rsid w:val="00411A34"/>
    <w:rsid w:val="00411A69"/>
    <w:rsid w:val="00411B13"/>
    <w:rsid w:val="00411F86"/>
    <w:rsid w:val="0041227D"/>
    <w:rsid w:val="00412537"/>
    <w:rsid w:val="0041258F"/>
    <w:rsid w:val="004126DC"/>
    <w:rsid w:val="00412807"/>
    <w:rsid w:val="00412970"/>
    <w:rsid w:val="00412971"/>
    <w:rsid w:val="00412A5C"/>
    <w:rsid w:val="00412CAD"/>
    <w:rsid w:val="00412F18"/>
    <w:rsid w:val="00413151"/>
    <w:rsid w:val="00413207"/>
    <w:rsid w:val="00413369"/>
    <w:rsid w:val="004133A5"/>
    <w:rsid w:val="004133C7"/>
    <w:rsid w:val="004135AA"/>
    <w:rsid w:val="0041363B"/>
    <w:rsid w:val="0041366D"/>
    <w:rsid w:val="004138D0"/>
    <w:rsid w:val="00413ACE"/>
    <w:rsid w:val="00413B54"/>
    <w:rsid w:val="00414056"/>
    <w:rsid w:val="004140C0"/>
    <w:rsid w:val="004140C7"/>
    <w:rsid w:val="00414139"/>
    <w:rsid w:val="00414486"/>
    <w:rsid w:val="004144C7"/>
    <w:rsid w:val="0041461F"/>
    <w:rsid w:val="00414CEB"/>
    <w:rsid w:val="00414E00"/>
    <w:rsid w:val="00414FE4"/>
    <w:rsid w:val="00414FFD"/>
    <w:rsid w:val="00415015"/>
    <w:rsid w:val="00415089"/>
    <w:rsid w:val="004151E5"/>
    <w:rsid w:val="004153A4"/>
    <w:rsid w:val="004155C3"/>
    <w:rsid w:val="0041566B"/>
    <w:rsid w:val="0041598C"/>
    <w:rsid w:val="004159C3"/>
    <w:rsid w:val="00415A46"/>
    <w:rsid w:val="00415CFF"/>
    <w:rsid w:val="00415D24"/>
    <w:rsid w:val="00415E0A"/>
    <w:rsid w:val="00415F77"/>
    <w:rsid w:val="00415FED"/>
    <w:rsid w:val="00416026"/>
    <w:rsid w:val="004160CE"/>
    <w:rsid w:val="00416543"/>
    <w:rsid w:val="00416964"/>
    <w:rsid w:val="00416B33"/>
    <w:rsid w:val="00416DF1"/>
    <w:rsid w:val="00416F7C"/>
    <w:rsid w:val="004170B1"/>
    <w:rsid w:val="004171F8"/>
    <w:rsid w:val="00417256"/>
    <w:rsid w:val="004178B5"/>
    <w:rsid w:val="00417AE0"/>
    <w:rsid w:val="00417D74"/>
    <w:rsid w:val="00417DF1"/>
    <w:rsid w:val="00417EA1"/>
    <w:rsid w:val="00417FB3"/>
    <w:rsid w:val="0042033D"/>
    <w:rsid w:val="004204C8"/>
    <w:rsid w:val="00420584"/>
    <w:rsid w:val="0042087D"/>
    <w:rsid w:val="00420899"/>
    <w:rsid w:val="004208E7"/>
    <w:rsid w:val="00420D55"/>
    <w:rsid w:val="00420E34"/>
    <w:rsid w:val="00420EED"/>
    <w:rsid w:val="00421066"/>
    <w:rsid w:val="00421212"/>
    <w:rsid w:val="004212E9"/>
    <w:rsid w:val="004214E0"/>
    <w:rsid w:val="004214E4"/>
    <w:rsid w:val="00421AEF"/>
    <w:rsid w:val="00421BAB"/>
    <w:rsid w:val="00421C83"/>
    <w:rsid w:val="00421E1A"/>
    <w:rsid w:val="00421E44"/>
    <w:rsid w:val="0042208E"/>
    <w:rsid w:val="0042236C"/>
    <w:rsid w:val="00422380"/>
    <w:rsid w:val="004223D0"/>
    <w:rsid w:val="00422418"/>
    <w:rsid w:val="00422621"/>
    <w:rsid w:val="004226D7"/>
    <w:rsid w:val="00422901"/>
    <w:rsid w:val="00422E9C"/>
    <w:rsid w:val="00422F79"/>
    <w:rsid w:val="00423058"/>
    <w:rsid w:val="004231A9"/>
    <w:rsid w:val="004231BC"/>
    <w:rsid w:val="004234B5"/>
    <w:rsid w:val="004234F6"/>
    <w:rsid w:val="004237EE"/>
    <w:rsid w:val="004239BA"/>
    <w:rsid w:val="00423A76"/>
    <w:rsid w:val="00423BA3"/>
    <w:rsid w:val="00423C14"/>
    <w:rsid w:val="00423DEB"/>
    <w:rsid w:val="00423FCF"/>
    <w:rsid w:val="004240A1"/>
    <w:rsid w:val="00424602"/>
    <w:rsid w:val="00424667"/>
    <w:rsid w:val="004247A6"/>
    <w:rsid w:val="004249B0"/>
    <w:rsid w:val="00424A7F"/>
    <w:rsid w:val="00424B66"/>
    <w:rsid w:val="00424CF5"/>
    <w:rsid w:val="00424E9F"/>
    <w:rsid w:val="00424F91"/>
    <w:rsid w:val="004250B7"/>
    <w:rsid w:val="00425200"/>
    <w:rsid w:val="0042537D"/>
    <w:rsid w:val="004253EB"/>
    <w:rsid w:val="004255BE"/>
    <w:rsid w:val="0042590A"/>
    <w:rsid w:val="0042593A"/>
    <w:rsid w:val="0042594D"/>
    <w:rsid w:val="00425AA5"/>
    <w:rsid w:val="00425EC6"/>
    <w:rsid w:val="00425F07"/>
    <w:rsid w:val="00425F4E"/>
    <w:rsid w:val="00425FDF"/>
    <w:rsid w:val="00426057"/>
    <w:rsid w:val="00426179"/>
    <w:rsid w:val="00426467"/>
    <w:rsid w:val="004264E3"/>
    <w:rsid w:val="00426553"/>
    <w:rsid w:val="004267A7"/>
    <w:rsid w:val="00426874"/>
    <w:rsid w:val="00426877"/>
    <w:rsid w:val="00426A92"/>
    <w:rsid w:val="00426ACC"/>
    <w:rsid w:val="00426E64"/>
    <w:rsid w:val="00426E94"/>
    <w:rsid w:val="00426FA5"/>
    <w:rsid w:val="00427142"/>
    <w:rsid w:val="0042714A"/>
    <w:rsid w:val="004271FB"/>
    <w:rsid w:val="0042722D"/>
    <w:rsid w:val="004272D1"/>
    <w:rsid w:val="0042730A"/>
    <w:rsid w:val="0042739C"/>
    <w:rsid w:val="0042754F"/>
    <w:rsid w:val="004277CC"/>
    <w:rsid w:val="00427882"/>
    <w:rsid w:val="00427A4F"/>
    <w:rsid w:val="00427A9B"/>
    <w:rsid w:val="00427B92"/>
    <w:rsid w:val="00427DC5"/>
    <w:rsid w:val="00427DC6"/>
    <w:rsid w:val="00430476"/>
    <w:rsid w:val="0043049C"/>
    <w:rsid w:val="004305BE"/>
    <w:rsid w:val="0043067C"/>
    <w:rsid w:val="0043089D"/>
    <w:rsid w:val="00430912"/>
    <w:rsid w:val="00430932"/>
    <w:rsid w:val="00430B1B"/>
    <w:rsid w:val="00430B32"/>
    <w:rsid w:val="00430C7A"/>
    <w:rsid w:val="00430CCB"/>
    <w:rsid w:val="00430D48"/>
    <w:rsid w:val="0043110C"/>
    <w:rsid w:val="00431168"/>
    <w:rsid w:val="00431524"/>
    <w:rsid w:val="00431670"/>
    <w:rsid w:val="00431930"/>
    <w:rsid w:val="00431973"/>
    <w:rsid w:val="00431B66"/>
    <w:rsid w:val="00431C4A"/>
    <w:rsid w:val="00431DB3"/>
    <w:rsid w:val="00431F0E"/>
    <w:rsid w:val="004322DB"/>
    <w:rsid w:val="00432581"/>
    <w:rsid w:val="00432658"/>
    <w:rsid w:val="00432C0A"/>
    <w:rsid w:val="00432C6F"/>
    <w:rsid w:val="00432CC6"/>
    <w:rsid w:val="00432CD0"/>
    <w:rsid w:val="00432DE6"/>
    <w:rsid w:val="00432EC6"/>
    <w:rsid w:val="00432F5A"/>
    <w:rsid w:val="0043303E"/>
    <w:rsid w:val="00433242"/>
    <w:rsid w:val="0043335F"/>
    <w:rsid w:val="0043348C"/>
    <w:rsid w:val="004334B2"/>
    <w:rsid w:val="00433860"/>
    <w:rsid w:val="0043391B"/>
    <w:rsid w:val="00433944"/>
    <w:rsid w:val="00433958"/>
    <w:rsid w:val="00433A96"/>
    <w:rsid w:val="00433AC6"/>
    <w:rsid w:val="00433B17"/>
    <w:rsid w:val="00433BB6"/>
    <w:rsid w:val="0043405E"/>
    <w:rsid w:val="004341C1"/>
    <w:rsid w:val="00434363"/>
    <w:rsid w:val="004343AF"/>
    <w:rsid w:val="004347D4"/>
    <w:rsid w:val="0043499F"/>
    <w:rsid w:val="00434D25"/>
    <w:rsid w:val="00434D9A"/>
    <w:rsid w:val="00434FA9"/>
    <w:rsid w:val="00434FB0"/>
    <w:rsid w:val="00434FCB"/>
    <w:rsid w:val="004350B1"/>
    <w:rsid w:val="004351EC"/>
    <w:rsid w:val="0043539C"/>
    <w:rsid w:val="00435881"/>
    <w:rsid w:val="004358BB"/>
    <w:rsid w:val="00435990"/>
    <w:rsid w:val="00435A52"/>
    <w:rsid w:val="00435ABB"/>
    <w:rsid w:val="00435C6C"/>
    <w:rsid w:val="00435D36"/>
    <w:rsid w:val="00436027"/>
    <w:rsid w:val="00436127"/>
    <w:rsid w:val="00436154"/>
    <w:rsid w:val="0043635F"/>
    <w:rsid w:val="00436602"/>
    <w:rsid w:val="00436630"/>
    <w:rsid w:val="00436648"/>
    <w:rsid w:val="00436820"/>
    <w:rsid w:val="00436CD6"/>
    <w:rsid w:val="00436D90"/>
    <w:rsid w:val="00436FC2"/>
    <w:rsid w:val="00437061"/>
    <w:rsid w:val="004371BA"/>
    <w:rsid w:val="004371D3"/>
    <w:rsid w:val="0043720A"/>
    <w:rsid w:val="00437250"/>
    <w:rsid w:val="00437259"/>
    <w:rsid w:val="004372ED"/>
    <w:rsid w:val="00437482"/>
    <w:rsid w:val="0043765C"/>
    <w:rsid w:val="00437875"/>
    <w:rsid w:val="00437956"/>
    <w:rsid w:val="004379BB"/>
    <w:rsid w:val="00437DDE"/>
    <w:rsid w:val="00437E06"/>
    <w:rsid w:val="00437E42"/>
    <w:rsid w:val="00437EA0"/>
    <w:rsid w:val="00437ECD"/>
    <w:rsid w:val="00437F2A"/>
    <w:rsid w:val="00440679"/>
    <w:rsid w:val="004406E1"/>
    <w:rsid w:val="004408F8"/>
    <w:rsid w:val="00440A74"/>
    <w:rsid w:val="00440AA2"/>
    <w:rsid w:val="00440C52"/>
    <w:rsid w:val="00440ED9"/>
    <w:rsid w:val="00440F06"/>
    <w:rsid w:val="00441091"/>
    <w:rsid w:val="00441225"/>
    <w:rsid w:val="004414A8"/>
    <w:rsid w:val="004414C0"/>
    <w:rsid w:val="0044156D"/>
    <w:rsid w:val="0044163A"/>
    <w:rsid w:val="00441722"/>
    <w:rsid w:val="004418DD"/>
    <w:rsid w:val="0044199D"/>
    <w:rsid w:val="004420A9"/>
    <w:rsid w:val="004422F2"/>
    <w:rsid w:val="00442355"/>
    <w:rsid w:val="004424DC"/>
    <w:rsid w:val="004424F5"/>
    <w:rsid w:val="00443320"/>
    <w:rsid w:val="00443562"/>
    <w:rsid w:val="004436D1"/>
    <w:rsid w:val="004438D8"/>
    <w:rsid w:val="004438E6"/>
    <w:rsid w:val="0044392D"/>
    <w:rsid w:val="00443A2B"/>
    <w:rsid w:val="00443CF5"/>
    <w:rsid w:val="00443D02"/>
    <w:rsid w:val="00443EDC"/>
    <w:rsid w:val="00443F71"/>
    <w:rsid w:val="00444083"/>
    <w:rsid w:val="004440D9"/>
    <w:rsid w:val="00444211"/>
    <w:rsid w:val="004442F2"/>
    <w:rsid w:val="00444306"/>
    <w:rsid w:val="004445D2"/>
    <w:rsid w:val="00444A64"/>
    <w:rsid w:val="00444ABA"/>
    <w:rsid w:val="00444B0B"/>
    <w:rsid w:val="00444B5F"/>
    <w:rsid w:val="00444C5F"/>
    <w:rsid w:val="00444DD8"/>
    <w:rsid w:val="00444DFB"/>
    <w:rsid w:val="00444F64"/>
    <w:rsid w:val="00444F68"/>
    <w:rsid w:val="00444FA3"/>
    <w:rsid w:val="0044537E"/>
    <w:rsid w:val="004454EB"/>
    <w:rsid w:val="00445608"/>
    <w:rsid w:val="00445A60"/>
    <w:rsid w:val="00445B23"/>
    <w:rsid w:val="00445C04"/>
    <w:rsid w:val="00445C65"/>
    <w:rsid w:val="00445CB8"/>
    <w:rsid w:val="00445F7E"/>
    <w:rsid w:val="00445FCF"/>
    <w:rsid w:val="00446004"/>
    <w:rsid w:val="00446203"/>
    <w:rsid w:val="00446262"/>
    <w:rsid w:val="0044634C"/>
    <w:rsid w:val="004464F6"/>
    <w:rsid w:val="00446577"/>
    <w:rsid w:val="0044658D"/>
    <w:rsid w:val="004465B1"/>
    <w:rsid w:val="00446704"/>
    <w:rsid w:val="004469AF"/>
    <w:rsid w:val="00446A5C"/>
    <w:rsid w:val="00446BC5"/>
    <w:rsid w:val="00446D4C"/>
    <w:rsid w:val="00446E9A"/>
    <w:rsid w:val="00446E9F"/>
    <w:rsid w:val="00446F8A"/>
    <w:rsid w:val="0044708C"/>
    <w:rsid w:val="00447211"/>
    <w:rsid w:val="00447542"/>
    <w:rsid w:val="004475AE"/>
    <w:rsid w:val="00447627"/>
    <w:rsid w:val="00447712"/>
    <w:rsid w:val="00447A52"/>
    <w:rsid w:val="00447AD3"/>
    <w:rsid w:val="00447B5D"/>
    <w:rsid w:val="00447B83"/>
    <w:rsid w:val="00447C6B"/>
    <w:rsid w:val="0045005E"/>
    <w:rsid w:val="0045012E"/>
    <w:rsid w:val="004502FF"/>
    <w:rsid w:val="0045032A"/>
    <w:rsid w:val="004505FB"/>
    <w:rsid w:val="00450669"/>
    <w:rsid w:val="0045088A"/>
    <w:rsid w:val="004508C9"/>
    <w:rsid w:val="00450C0D"/>
    <w:rsid w:val="004511F6"/>
    <w:rsid w:val="00451228"/>
    <w:rsid w:val="0045123C"/>
    <w:rsid w:val="004513AB"/>
    <w:rsid w:val="004513E1"/>
    <w:rsid w:val="004514A6"/>
    <w:rsid w:val="004514AB"/>
    <w:rsid w:val="0045151F"/>
    <w:rsid w:val="0045156F"/>
    <w:rsid w:val="004516CC"/>
    <w:rsid w:val="0045180E"/>
    <w:rsid w:val="00451893"/>
    <w:rsid w:val="004519EF"/>
    <w:rsid w:val="00451BCA"/>
    <w:rsid w:val="00451F0F"/>
    <w:rsid w:val="00451F37"/>
    <w:rsid w:val="00452287"/>
    <w:rsid w:val="004522F2"/>
    <w:rsid w:val="004523FA"/>
    <w:rsid w:val="0045266F"/>
    <w:rsid w:val="00452779"/>
    <w:rsid w:val="00452839"/>
    <w:rsid w:val="004529AD"/>
    <w:rsid w:val="004529E4"/>
    <w:rsid w:val="00452AC3"/>
    <w:rsid w:val="00452C94"/>
    <w:rsid w:val="00452E07"/>
    <w:rsid w:val="00452E62"/>
    <w:rsid w:val="00452EDE"/>
    <w:rsid w:val="004530EC"/>
    <w:rsid w:val="004532A5"/>
    <w:rsid w:val="00453478"/>
    <w:rsid w:val="0045350D"/>
    <w:rsid w:val="004535E6"/>
    <w:rsid w:val="0045392F"/>
    <w:rsid w:val="004539AF"/>
    <w:rsid w:val="00453A8D"/>
    <w:rsid w:val="00453C28"/>
    <w:rsid w:val="00454109"/>
    <w:rsid w:val="00454296"/>
    <w:rsid w:val="0045439E"/>
    <w:rsid w:val="0045453B"/>
    <w:rsid w:val="004545C2"/>
    <w:rsid w:val="00454634"/>
    <w:rsid w:val="00454A6B"/>
    <w:rsid w:val="00454ABF"/>
    <w:rsid w:val="00454C9A"/>
    <w:rsid w:val="00455000"/>
    <w:rsid w:val="004553AD"/>
    <w:rsid w:val="004559C8"/>
    <w:rsid w:val="00455C98"/>
    <w:rsid w:val="00455DE1"/>
    <w:rsid w:val="00455EBB"/>
    <w:rsid w:val="00456323"/>
    <w:rsid w:val="0045657F"/>
    <w:rsid w:val="004565AD"/>
    <w:rsid w:val="004567F3"/>
    <w:rsid w:val="00456AB2"/>
    <w:rsid w:val="00456B30"/>
    <w:rsid w:val="00456D05"/>
    <w:rsid w:val="00456D20"/>
    <w:rsid w:val="00456DB0"/>
    <w:rsid w:val="00456ED3"/>
    <w:rsid w:val="00457176"/>
    <w:rsid w:val="0045719E"/>
    <w:rsid w:val="00457238"/>
    <w:rsid w:val="0045762C"/>
    <w:rsid w:val="00457642"/>
    <w:rsid w:val="0045764B"/>
    <w:rsid w:val="004577DC"/>
    <w:rsid w:val="00457A48"/>
    <w:rsid w:val="00457A69"/>
    <w:rsid w:val="00457ABC"/>
    <w:rsid w:val="00457BE1"/>
    <w:rsid w:val="00457D44"/>
    <w:rsid w:val="00457E0B"/>
    <w:rsid w:val="00457E74"/>
    <w:rsid w:val="00457E94"/>
    <w:rsid w:val="00457EE1"/>
    <w:rsid w:val="004601F1"/>
    <w:rsid w:val="00460271"/>
    <w:rsid w:val="00460446"/>
    <w:rsid w:val="0046045C"/>
    <w:rsid w:val="00460507"/>
    <w:rsid w:val="004605D9"/>
    <w:rsid w:val="004605E4"/>
    <w:rsid w:val="004606C4"/>
    <w:rsid w:val="004607FF"/>
    <w:rsid w:val="00460B95"/>
    <w:rsid w:val="00460BB4"/>
    <w:rsid w:val="00460D2F"/>
    <w:rsid w:val="00460DA0"/>
    <w:rsid w:val="004611CD"/>
    <w:rsid w:val="0046129C"/>
    <w:rsid w:val="00461393"/>
    <w:rsid w:val="004614EB"/>
    <w:rsid w:val="00461564"/>
    <w:rsid w:val="004616A6"/>
    <w:rsid w:val="00461734"/>
    <w:rsid w:val="004618B0"/>
    <w:rsid w:val="004618CB"/>
    <w:rsid w:val="00461BA5"/>
    <w:rsid w:val="00461E07"/>
    <w:rsid w:val="00461E92"/>
    <w:rsid w:val="0046223C"/>
    <w:rsid w:val="00462347"/>
    <w:rsid w:val="0046238C"/>
    <w:rsid w:val="00462408"/>
    <w:rsid w:val="004624EE"/>
    <w:rsid w:val="00462586"/>
    <w:rsid w:val="00462691"/>
    <w:rsid w:val="00462789"/>
    <w:rsid w:val="004627B9"/>
    <w:rsid w:val="004627E8"/>
    <w:rsid w:val="00462AC6"/>
    <w:rsid w:val="00462B2C"/>
    <w:rsid w:val="00462B6A"/>
    <w:rsid w:val="00463403"/>
    <w:rsid w:val="004634AE"/>
    <w:rsid w:val="004637DF"/>
    <w:rsid w:val="00463937"/>
    <w:rsid w:val="00463962"/>
    <w:rsid w:val="00463B7B"/>
    <w:rsid w:val="00463C96"/>
    <w:rsid w:val="00463E70"/>
    <w:rsid w:val="00463F38"/>
    <w:rsid w:val="00464075"/>
    <w:rsid w:val="00464232"/>
    <w:rsid w:val="00464376"/>
    <w:rsid w:val="00464394"/>
    <w:rsid w:val="004645DC"/>
    <w:rsid w:val="004647B6"/>
    <w:rsid w:val="004647B9"/>
    <w:rsid w:val="00464958"/>
    <w:rsid w:val="0046495F"/>
    <w:rsid w:val="00464A39"/>
    <w:rsid w:val="00464E7D"/>
    <w:rsid w:val="00464E85"/>
    <w:rsid w:val="004651AB"/>
    <w:rsid w:val="00465464"/>
    <w:rsid w:val="0046589D"/>
    <w:rsid w:val="00465959"/>
    <w:rsid w:val="00465AD9"/>
    <w:rsid w:val="00465D47"/>
    <w:rsid w:val="00465F4E"/>
    <w:rsid w:val="004664D4"/>
    <w:rsid w:val="0046668F"/>
    <w:rsid w:val="0046689A"/>
    <w:rsid w:val="00466944"/>
    <w:rsid w:val="00466A16"/>
    <w:rsid w:val="00466A52"/>
    <w:rsid w:val="00466A77"/>
    <w:rsid w:val="00466E1A"/>
    <w:rsid w:val="00466E93"/>
    <w:rsid w:val="00466F8D"/>
    <w:rsid w:val="0046703C"/>
    <w:rsid w:val="00467055"/>
    <w:rsid w:val="00467074"/>
    <w:rsid w:val="00467292"/>
    <w:rsid w:val="004677B9"/>
    <w:rsid w:val="00467C39"/>
    <w:rsid w:val="00470144"/>
    <w:rsid w:val="0047014C"/>
    <w:rsid w:val="004702B7"/>
    <w:rsid w:val="00470458"/>
    <w:rsid w:val="0047048B"/>
    <w:rsid w:val="00470592"/>
    <w:rsid w:val="004708B8"/>
    <w:rsid w:val="00470E91"/>
    <w:rsid w:val="00470FD3"/>
    <w:rsid w:val="0047131A"/>
    <w:rsid w:val="00471B17"/>
    <w:rsid w:val="00471B33"/>
    <w:rsid w:val="00471B5D"/>
    <w:rsid w:val="00471B99"/>
    <w:rsid w:val="00471BDA"/>
    <w:rsid w:val="00471C50"/>
    <w:rsid w:val="00471E00"/>
    <w:rsid w:val="00471E9F"/>
    <w:rsid w:val="00471EC3"/>
    <w:rsid w:val="00471F10"/>
    <w:rsid w:val="00471F86"/>
    <w:rsid w:val="00472006"/>
    <w:rsid w:val="004720A3"/>
    <w:rsid w:val="004721C9"/>
    <w:rsid w:val="0047222F"/>
    <w:rsid w:val="00472287"/>
    <w:rsid w:val="00472425"/>
    <w:rsid w:val="0047242B"/>
    <w:rsid w:val="004724CA"/>
    <w:rsid w:val="0047257F"/>
    <w:rsid w:val="004726F7"/>
    <w:rsid w:val="00472814"/>
    <w:rsid w:val="00472943"/>
    <w:rsid w:val="00472A27"/>
    <w:rsid w:val="00472B3E"/>
    <w:rsid w:val="00472D42"/>
    <w:rsid w:val="004730E1"/>
    <w:rsid w:val="004731D7"/>
    <w:rsid w:val="00473498"/>
    <w:rsid w:val="00473499"/>
    <w:rsid w:val="004734A4"/>
    <w:rsid w:val="00473529"/>
    <w:rsid w:val="004735FA"/>
    <w:rsid w:val="00473941"/>
    <w:rsid w:val="00473D04"/>
    <w:rsid w:val="00473E31"/>
    <w:rsid w:val="00473E9D"/>
    <w:rsid w:val="00473F19"/>
    <w:rsid w:val="004745CA"/>
    <w:rsid w:val="0047471E"/>
    <w:rsid w:val="004748F2"/>
    <w:rsid w:val="00474B82"/>
    <w:rsid w:val="00474C3F"/>
    <w:rsid w:val="00474EB3"/>
    <w:rsid w:val="00474FE2"/>
    <w:rsid w:val="0047523A"/>
    <w:rsid w:val="0047528B"/>
    <w:rsid w:val="004756F3"/>
    <w:rsid w:val="00475721"/>
    <w:rsid w:val="004757DB"/>
    <w:rsid w:val="00475C1B"/>
    <w:rsid w:val="00475CE8"/>
    <w:rsid w:val="00475D7C"/>
    <w:rsid w:val="00475DD9"/>
    <w:rsid w:val="00475F8A"/>
    <w:rsid w:val="00475FA1"/>
    <w:rsid w:val="004761D6"/>
    <w:rsid w:val="0047640C"/>
    <w:rsid w:val="0047659A"/>
    <w:rsid w:val="0047669D"/>
    <w:rsid w:val="00476930"/>
    <w:rsid w:val="00476981"/>
    <w:rsid w:val="004769FA"/>
    <w:rsid w:val="00476E9D"/>
    <w:rsid w:val="00476F50"/>
    <w:rsid w:val="00477365"/>
    <w:rsid w:val="00477474"/>
    <w:rsid w:val="004774E4"/>
    <w:rsid w:val="0047766C"/>
    <w:rsid w:val="0047767A"/>
    <w:rsid w:val="00477F0F"/>
    <w:rsid w:val="0048003B"/>
    <w:rsid w:val="004801A3"/>
    <w:rsid w:val="0048048F"/>
    <w:rsid w:val="004808A8"/>
    <w:rsid w:val="00480946"/>
    <w:rsid w:val="00480A55"/>
    <w:rsid w:val="00480B51"/>
    <w:rsid w:val="00480B5B"/>
    <w:rsid w:val="00480E86"/>
    <w:rsid w:val="00480EC8"/>
    <w:rsid w:val="00480EF6"/>
    <w:rsid w:val="00481037"/>
    <w:rsid w:val="0048117A"/>
    <w:rsid w:val="004811E9"/>
    <w:rsid w:val="0048143F"/>
    <w:rsid w:val="00481470"/>
    <w:rsid w:val="00481572"/>
    <w:rsid w:val="004816A7"/>
    <w:rsid w:val="004818BD"/>
    <w:rsid w:val="00481C49"/>
    <w:rsid w:val="00481CFC"/>
    <w:rsid w:val="00481E96"/>
    <w:rsid w:val="00481EA6"/>
    <w:rsid w:val="00481EC6"/>
    <w:rsid w:val="0048219F"/>
    <w:rsid w:val="004821A6"/>
    <w:rsid w:val="004823D0"/>
    <w:rsid w:val="00482458"/>
    <w:rsid w:val="0048253D"/>
    <w:rsid w:val="0048259F"/>
    <w:rsid w:val="004825BF"/>
    <w:rsid w:val="00482878"/>
    <w:rsid w:val="004828C0"/>
    <w:rsid w:val="004829F6"/>
    <w:rsid w:val="00482C1C"/>
    <w:rsid w:val="00482D09"/>
    <w:rsid w:val="00482FC2"/>
    <w:rsid w:val="004830D7"/>
    <w:rsid w:val="0048319E"/>
    <w:rsid w:val="00483519"/>
    <w:rsid w:val="00483555"/>
    <w:rsid w:val="00483990"/>
    <w:rsid w:val="00483A05"/>
    <w:rsid w:val="00483A68"/>
    <w:rsid w:val="00483B18"/>
    <w:rsid w:val="00483BA0"/>
    <w:rsid w:val="00483E75"/>
    <w:rsid w:val="00483FE8"/>
    <w:rsid w:val="004841BE"/>
    <w:rsid w:val="00484310"/>
    <w:rsid w:val="004843AD"/>
    <w:rsid w:val="0048448C"/>
    <w:rsid w:val="00484519"/>
    <w:rsid w:val="004845ED"/>
    <w:rsid w:val="004848E8"/>
    <w:rsid w:val="00484924"/>
    <w:rsid w:val="00484A4F"/>
    <w:rsid w:val="00484DA8"/>
    <w:rsid w:val="00484F3F"/>
    <w:rsid w:val="00484F78"/>
    <w:rsid w:val="00484FAF"/>
    <w:rsid w:val="004852A0"/>
    <w:rsid w:val="00485563"/>
    <w:rsid w:val="00485978"/>
    <w:rsid w:val="00485AA9"/>
    <w:rsid w:val="00485B1F"/>
    <w:rsid w:val="004863A1"/>
    <w:rsid w:val="00486642"/>
    <w:rsid w:val="00486880"/>
    <w:rsid w:val="00486A86"/>
    <w:rsid w:val="00486AEB"/>
    <w:rsid w:val="00486BAC"/>
    <w:rsid w:val="00486BB1"/>
    <w:rsid w:val="00486BD0"/>
    <w:rsid w:val="00486BF2"/>
    <w:rsid w:val="00486C0F"/>
    <w:rsid w:val="00486FB8"/>
    <w:rsid w:val="00486FBD"/>
    <w:rsid w:val="004873BC"/>
    <w:rsid w:val="00487499"/>
    <w:rsid w:val="004874FB"/>
    <w:rsid w:val="00487523"/>
    <w:rsid w:val="004877A3"/>
    <w:rsid w:val="00487807"/>
    <w:rsid w:val="00487A1D"/>
    <w:rsid w:val="00487B01"/>
    <w:rsid w:val="00487C03"/>
    <w:rsid w:val="00487CDF"/>
    <w:rsid w:val="00487F8E"/>
    <w:rsid w:val="00487FAC"/>
    <w:rsid w:val="004901A4"/>
    <w:rsid w:val="00490255"/>
    <w:rsid w:val="00490430"/>
    <w:rsid w:val="0049044F"/>
    <w:rsid w:val="004905B1"/>
    <w:rsid w:val="004906AD"/>
    <w:rsid w:val="004907C8"/>
    <w:rsid w:val="00490885"/>
    <w:rsid w:val="0049088C"/>
    <w:rsid w:val="0049093C"/>
    <w:rsid w:val="00490AA1"/>
    <w:rsid w:val="00490AF5"/>
    <w:rsid w:val="00490C24"/>
    <w:rsid w:val="00490C30"/>
    <w:rsid w:val="00490C60"/>
    <w:rsid w:val="00491217"/>
    <w:rsid w:val="0049131C"/>
    <w:rsid w:val="0049136A"/>
    <w:rsid w:val="004913BC"/>
    <w:rsid w:val="00491474"/>
    <w:rsid w:val="004914B6"/>
    <w:rsid w:val="004915F5"/>
    <w:rsid w:val="0049178A"/>
    <w:rsid w:val="004917DB"/>
    <w:rsid w:val="00491A89"/>
    <w:rsid w:val="00491B9F"/>
    <w:rsid w:val="00491C0A"/>
    <w:rsid w:val="00491CBD"/>
    <w:rsid w:val="00491F6C"/>
    <w:rsid w:val="00491FFC"/>
    <w:rsid w:val="004920B9"/>
    <w:rsid w:val="004920C6"/>
    <w:rsid w:val="0049244A"/>
    <w:rsid w:val="00492485"/>
    <w:rsid w:val="00492521"/>
    <w:rsid w:val="004926D2"/>
    <w:rsid w:val="004926DE"/>
    <w:rsid w:val="00492706"/>
    <w:rsid w:val="0049272C"/>
    <w:rsid w:val="0049293C"/>
    <w:rsid w:val="00492A83"/>
    <w:rsid w:val="00492A9B"/>
    <w:rsid w:val="00492B5D"/>
    <w:rsid w:val="00492BA0"/>
    <w:rsid w:val="00492C19"/>
    <w:rsid w:val="00492E4B"/>
    <w:rsid w:val="00492EA6"/>
    <w:rsid w:val="00493199"/>
    <w:rsid w:val="00493291"/>
    <w:rsid w:val="00493529"/>
    <w:rsid w:val="00493555"/>
    <w:rsid w:val="00493572"/>
    <w:rsid w:val="004935D9"/>
    <w:rsid w:val="00493896"/>
    <w:rsid w:val="004939A7"/>
    <w:rsid w:val="00493A1F"/>
    <w:rsid w:val="00493D67"/>
    <w:rsid w:val="00493DCD"/>
    <w:rsid w:val="00493ED1"/>
    <w:rsid w:val="0049404C"/>
    <w:rsid w:val="004943B5"/>
    <w:rsid w:val="004943DB"/>
    <w:rsid w:val="00494571"/>
    <w:rsid w:val="0049461D"/>
    <w:rsid w:val="00494622"/>
    <w:rsid w:val="004946CD"/>
    <w:rsid w:val="00494705"/>
    <w:rsid w:val="004947E3"/>
    <w:rsid w:val="004948A1"/>
    <w:rsid w:val="00494B6E"/>
    <w:rsid w:val="00494CE2"/>
    <w:rsid w:val="00494DCF"/>
    <w:rsid w:val="00495023"/>
    <w:rsid w:val="00495494"/>
    <w:rsid w:val="00495539"/>
    <w:rsid w:val="00495546"/>
    <w:rsid w:val="0049564E"/>
    <w:rsid w:val="004956EF"/>
    <w:rsid w:val="0049588C"/>
    <w:rsid w:val="00495B12"/>
    <w:rsid w:val="00495BD9"/>
    <w:rsid w:val="00495C00"/>
    <w:rsid w:val="00495C99"/>
    <w:rsid w:val="00495D2E"/>
    <w:rsid w:val="00495E87"/>
    <w:rsid w:val="00495FEE"/>
    <w:rsid w:val="00496005"/>
    <w:rsid w:val="00496249"/>
    <w:rsid w:val="0049634F"/>
    <w:rsid w:val="00496779"/>
    <w:rsid w:val="0049683B"/>
    <w:rsid w:val="00496A9D"/>
    <w:rsid w:val="00496B5A"/>
    <w:rsid w:val="00496BAF"/>
    <w:rsid w:val="00496BC8"/>
    <w:rsid w:val="00496C32"/>
    <w:rsid w:val="00496CDF"/>
    <w:rsid w:val="00496E33"/>
    <w:rsid w:val="00496F99"/>
    <w:rsid w:val="00497170"/>
    <w:rsid w:val="0049718A"/>
    <w:rsid w:val="00497252"/>
    <w:rsid w:val="00497285"/>
    <w:rsid w:val="00497970"/>
    <w:rsid w:val="004979F0"/>
    <w:rsid w:val="00497A18"/>
    <w:rsid w:val="00497B5F"/>
    <w:rsid w:val="00497E27"/>
    <w:rsid w:val="00497E6E"/>
    <w:rsid w:val="00497E86"/>
    <w:rsid w:val="00497EBA"/>
    <w:rsid w:val="00497F09"/>
    <w:rsid w:val="004A04F9"/>
    <w:rsid w:val="004A07E2"/>
    <w:rsid w:val="004A0E0F"/>
    <w:rsid w:val="004A0E42"/>
    <w:rsid w:val="004A0EBB"/>
    <w:rsid w:val="004A0FEF"/>
    <w:rsid w:val="004A0FF4"/>
    <w:rsid w:val="004A1209"/>
    <w:rsid w:val="004A122C"/>
    <w:rsid w:val="004A1375"/>
    <w:rsid w:val="004A17D5"/>
    <w:rsid w:val="004A18AE"/>
    <w:rsid w:val="004A18D6"/>
    <w:rsid w:val="004A191E"/>
    <w:rsid w:val="004A1A4B"/>
    <w:rsid w:val="004A1A51"/>
    <w:rsid w:val="004A1B5E"/>
    <w:rsid w:val="004A1BFA"/>
    <w:rsid w:val="004A1C99"/>
    <w:rsid w:val="004A1E73"/>
    <w:rsid w:val="004A1EAC"/>
    <w:rsid w:val="004A20B6"/>
    <w:rsid w:val="004A2577"/>
    <w:rsid w:val="004A2613"/>
    <w:rsid w:val="004A262E"/>
    <w:rsid w:val="004A2693"/>
    <w:rsid w:val="004A2A7C"/>
    <w:rsid w:val="004A2BDF"/>
    <w:rsid w:val="004A2CED"/>
    <w:rsid w:val="004A2D18"/>
    <w:rsid w:val="004A2DD5"/>
    <w:rsid w:val="004A2DDA"/>
    <w:rsid w:val="004A2F56"/>
    <w:rsid w:val="004A3407"/>
    <w:rsid w:val="004A34B3"/>
    <w:rsid w:val="004A3744"/>
    <w:rsid w:val="004A3865"/>
    <w:rsid w:val="004A39AD"/>
    <w:rsid w:val="004A3B74"/>
    <w:rsid w:val="004A3BD0"/>
    <w:rsid w:val="004A3C22"/>
    <w:rsid w:val="004A3C3D"/>
    <w:rsid w:val="004A3D1B"/>
    <w:rsid w:val="004A3D31"/>
    <w:rsid w:val="004A42EA"/>
    <w:rsid w:val="004A45B1"/>
    <w:rsid w:val="004A4624"/>
    <w:rsid w:val="004A49BE"/>
    <w:rsid w:val="004A4A1F"/>
    <w:rsid w:val="004A4AB8"/>
    <w:rsid w:val="004A4CBF"/>
    <w:rsid w:val="004A50AD"/>
    <w:rsid w:val="004A51AE"/>
    <w:rsid w:val="004A525C"/>
    <w:rsid w:val="004A55B2"/>
    <w:rsid w:val="004A5659"/>
    <w:rsid w:val="004A5796"/>
    <w:rsid w:val="004A592F"/>
    <w:rsid w:val="004A597F"/>
    <w:rsid w:val="004A5BFA"/>
    <w:rsid w:val="004A5CE2"/>
    <w:rsid w:val="004A5DEB"/>
    <w:rsid w:val="004A5F9F"/>
    <w:rsid w:val="004A6058"/>
    <w:rsid w:val="004A60BC"/>
    <w:rsid w:val="004A60E9"/>
    <w:rsid w:val="004A60F0"/>
    <w:rsid w:val="004A61FF"/>
    <w:rsid w:val="004A620E"/>
    <w:rsid w:val="004A62F9"/>
    <w:rsid w:val="004A6363"/>
    <w:rsid w:val="004A6443"/>
    <w:rsid w:val="004A6726"/>
    <w:rsid w:val="004A6758"/>
    <w:rsid w:val="004A6978"/>
    <w:rsid w:val="004A6A4D"/>
    <w:rsid w:val="004A6A81"/>
    <w:rsid w:val="004A6AE8"/>
    <w:rsid w:val="004A6BEB"/>
    <w:rsid w:val="004A6DFB"/>
    <w:rsid w:val="004A6F0E"/>
    <w:rsid w:val="004A74BC"/>
    <w:rsid w:val="004A74D2"/>
    <w:rsid w:val="004A7609"/>
    <w:rsid w:val="004A7769"/>
    <w:rsid w:val="004A778A"/>
    <w:rsid w:val="004A77CE"/>
    <w:rsid w:val="004A7844"/>
    <w:rsid w:val="004A795F"/>
    <w:rsid w:val="004A7BB2"/>
    <w:rsid w:val="004A7D49"/>
    <w:rsid w:val="004A7EAA"/>
    <w:rsid w:val="004A7F11"/>
    <w:rsid w:val="004A7F22"/>
    <w:rsid w:val="004A7F26"/>
    <w:rsid w:val="004B023B"/>
    <w:rsid w:val="004B05BF"/>
    <w:rsid w:val="004B0778"/>
    <w:rsid w:val="004B07D9"/>
    <w:rsid w:val="004B090E"/>
    <w:rsid w:val="004B0AE5"/>
    <w:rsid w:val="004B0B1B"/>
    <w:rsid w:val="004B0B73"/>
    <w:rsid w:val="004B0BF8"/>
    <w:rsid w:val="004B0DB4"/>
    <w:rsid w:val="004B0F5E"/>
    <w:rsid w:val="004B0FCF"/>
    <w:rsid w:val="004B1067"/>
    <w:rsid w:val="004B1129"/>
    <w:rsid w:val="004B1168"/>
    <w:rsid w:val="004B131C"/>
    <w:rsid w:val="004B1399"/>
    <w:rsid w:val="004B13BD"/>
    <w:rsid w:val="004B15C5"/>
    <w:rsid w:val="004B1699"/>
    <w:rsid w:val="004B16EA"/>
    <w:rsid w:val="004B1A06"/>
    <w:rsid w:val="004B1AF8"/>
    <w:rsid w:val="004B1B2E"/>
    <w:rsid w:val="004B1B57"/>
    <w:rsid w:val="004B1C2D"/>
    <w:rsid w:val="004B1CFC"/>
    <w:rsid w:val="004B1DBA"/>
    <w:rsid w:val="004B1F66"/>
    <w:rsid w:val="004B2048"/>
    <w:rsid w:val="004B211F"/>
    <w:rsid w:val="004B2177"/>
    <w:rsid w:val="004B24B7"/>
    <w:rsid w:val="004B2511"/>
    <w:rsid w:val="004B2684"/>
    <w:rsid w:val="004B298B"/>
    <w:rsid w:val="004B2A30"/>
    <w:rsid w:val="004B2A37"/>
    <w:rsid w:val="004B2C06"/>
    <w:rsid w:val="004B2C28"/>
    <w:rsid w:val="004B2D83"/>
    <w:rsid w:val="004B2E44"/>
    <w:rsid w:val="004B2E5D"/>
    <w:rsid w:val="004B2FC7"/>
    <w:rsid w:val="004B3054"/>
    <w:rsid w:val="004B319A"/>
    <w:rsid w:val="004B3397"/>
    <w:rsid w:val="004B3453"/>
    <w:rsid w:val="004B3454"/>
    <w:rsid w:val="004B34F0"/>
    <w:rsid w:val="004B3606"/>
    <w:rsid w:val="004B3661"/>
    <w:rsid w:val="004B3715"/>
    <w:rsid w:val="004B37A1"/>
    <w:rsid w:val="004B394E"/>
    <w:rsid w:val="004B3AA8"/>
    <w:rsid w:val="004B3BFF"/>
    <w:rsid w:val="004B3CB4"/>
    <w:rsid w:val="004B3D5F"/>
    <w:rsid w:val="004B3FF9"/>
    <w:rsid w:val="004B416B"/>
    <w:rsid w:val="004B440F"/>
    <w:rsid w:val="004B481E"/>
    <w:rsid w:val="004B482E"/>
    <w:rsid w:val="004B4AD4"/>
    <w:rsid w:val="004B4B36"/>
    <w:rsid w:val="004B4B76"/>
    <w:rsid w:val="004B4C76"/>
    <w:rsid w:val="004B4DF2"/>
    <w:rsid w:val="004B538F"/>
    <w:rsid w:val="004B539A"/>
    <w:rsid w:val="004B5439"/>
    <w:rsid w:val="004B55E8"/>
    <w:rsid w:val="004B569D"/>
    <w:rsid w:val="004B56D4"/>
    <w:rsid w:val="004B56D8"/>
    <w:rsid w:val="004B57A6"/>
    <w:rsid w:val="004B57A7"/>
    <w:rsid w:val="004B57C4"/>
    <w:rsid w:val="004B5838"/>
    <w:rsid w:val="004B5865"/>
    <w:rsid w:val="004B5BCD"/>
    <w:rsid w:val="004B5C20"/>
    <w:rsid w:val="004B5D0F"/>
    <w:rsid w:val="004B5D3E"/>
    <w:rsid w:val="004B5D80"/>
    <w:rsid w:val="004B5F6D"/>
    <w:rsid w:val="004B5F81"/>
    <w:rsid w:val="004B5FEF"/>
    <w:rsid w:val="004B6057"/>
    <w:rsid w:val="004B6118"/>
    <w:rsid w:val="004B6166"/>
    <w:rsid w:val="004B63B5"/>
    <w:rsid w:val="004B6430"/>
    <w:rsid w:val="004B6849"/>
    <w:rsid w:val="004B6978"/>
    <w:rsid w:val="004B6BE9"/>
    <w:rsid w:val="004B6CFF"/>
    <w:rsid w:val="004B6F1E"/>
    <w:rsid w:val="004B7238"/>
    <w:rsid w:val="004B741C"/>
    <w:rsid w:val="004B74C4"/>
    <w:rsid w:val="004B759D"/>
    <w:rsid w:val="004B75BB"/>
    <w:rsid w:val="004B76C1"/>
    <w:rsid w:val="004B78C3"/>
    <w:rsid w:val="004B78DB"/>
    <w:rsid w:val="004B79A3"/>
    <w:rsid w:val="004B7AA8"/>
    <w:rsid w:val="004B7BCF"/>
    <w:rsid w:val="004B7D23"/>
    <w:rsid w:val="004B7EAE"/>
    <w:rsid w:val="004B7EE1"/>
    <w:rsid w:val="004C01C6"/>
    <w:rsid w:val="004C0348"/>
    <w:rsid w:val="004C040E"/>
    <w:rsid w:val="004C04A5"/>
    <w:rsid w:val="004C05E7"/>
    <w:rsid w:val="004C0698"/>
    <w:rsid w:val="004C091E"/>
    <w:rsid w:val="004C0AD0"/>
    <w:rsid w:val="004C0AD7"/>
    <w:rsid w:val="004C0B8A"/>
    <w:rsid w:val="004C0BC9"/>
    <w:rsid w:val="004C0C39"/>
    <w:rsid w:val="004C0E82"/>
    <w:rsid w:val="004C133D"/>
    <w:rsid w:val="004C13B8"/>
    <w:rsid w:val="004C1430"/>
    <w:rsid w:val="004C1506"/>
    <w:rsid w:val="004C160A"/>
    <w:rsid w:val="004C1735"/>
    <w:rsid w:val="004C18DD"/>
    <w:rsid w:val="004C1932"/>
    <w:rsid w:val="004C19CE"/>
    <w:rsid w:val="004C1F9E"/>
    <w:rsid w:val="004C1FD9"/>
    <w:rsid w:val="004C1FDF"/>
    <w:rsid w:val="004C1FE5"/>
    <w:rsid w:val="004C2200"/>
    <w:rsid w:val="004C2240"/>
    <w:rsid w:val="004C2373"/>
    <w:rsid w:val="004C23A5"/>
    <w:rsid w:val="004C25DD"/>
    <w:rsid w:val="004C269B"/>
    <w:rsid w:val="004C285D"/>
    <w:rsid w:val="004C2960"/>
    <w:rsid w:val="004C29A5"/>
    <w:rsid w:val="004C2BEE"/>
    <w:rsid w:val="004C2C04"/>
    <w:rsid w:val="004C2D31"/>
    <w:rsid w:val="004C2E55"/>
    <w:rsid w:val="004C2EE3"/>
    <w:rsid w:val="004C30FA"/>
    <w:rsid w:val="004C31B6"/>
    <w:rsid w:val="004C32EB"/>
    <w:rsid w:val="004C3905"/>
    <w:rsid w:val="004C3A44"/>
    <w:rsid w:val="004C3A54"/>
    <w:rsid w:val="004C3B26"/>
    <w:rsid w:val="004C3E49"/>
    <w:rsid w:val="004C41A5"/>
    <w:rsid w:val="004C41CF"/>
    <w:rsid w:val="004C433D"/>
    <w:rsid w:val="004C43C7"/>
    <w:rsid w:val="004C43DE"/>
    <w:rsid w:val="004C442F"/>
    <w:rsid w:val="004C4643"/>
    <w:rsid w:val="004C4655"/>
    <w:rsid w:val="004C47A0"/>
    <w:rsid w:val="004C4809"/>
    <w:rsid w:val="004C4920"/>
    <w:rsid w:val="004C49C0"/>
    <w:rsid w:val="004C4BA4"/>
    <w:rsid w:val="004C4BF1"/>
    <w:rsid w:val="004C4C38"/>
    <w:rsid w:val="004C4C84"/>
    <w:rsid w:val="004C4D0F"/>
    <w:rsid w:val="004C4D89"/>
    <w:rsid w:val="004C50DC"/>
    <w:rsid w:val="004C5121"/>
    <w:rsid w:val="004C5278"/>
    <w:rsid w:val="004C55AC"/>
    <w:rsid w:val="004C595C"/>
    <w:rsid w:val="004C59D0"/>
    <w:rsid w:val="004C5B7E"/>
    <w:rsid w:val="004C5BAA"/>
    <w:rsid w:val="004C5D2B"/>
    <w:rsid w:val="004C5D3F"/>
    <w:rsid w:val="004C5FC5"/>
    <w:rsid w:val="004C606A"/>
    <w:rsid w:val="004C6114"/>
    <w:rsid w:val="004C614E"/>
    <w:rsid w:val="004C67A5"/>
    <w:rsid w:val="004C6A1E"/>
    <w:rsid w:val="004C6A5A"/>
    <w:rsid w:val="004C6A6B"/>
    <w:rsid w:val="004C6D94"/>
    <w:rsid w:val="004C6EF9"/>
    <w:rsid w:val="004C70F2"/>
    <w:rsid w:val="004C732C"/>
    <w:rsid w:val="004C74DE"/>
    <w:rsid w:val="004C78A5"/>
    <w:rsid w:val="004C797C"/>
    <w:rsid w:val="004C7CC3"/>
    <w:rsid w:val="004C7E29"/>
    <w:rsid w:val="004C7E43"/>
    <w:rsid w:val="004D0337"/>
    <w:rsid w:val="004D0520"/>
    <w:rsid w:val="004D0703"/>
    <w:rsid w:val="004D0732"/>
    <w:rsid w:val="004D0B01"/>
    <w:rsid w:val="004D0EB7"/>
    <w:rsid w:val="004D0F10"/>
    <w:rsid w:val="004D0F75"/>
    <w:rsid w:val="004D0F94"/>
    <w:rsid w:val="004D10BD"/>
    <w:rsid w:val="004D10FE"/>
    <w:rsid w:val="004D13AF"/>
    <w:rsid w:val="004D14B4"/>
    <w:rsid w:val="004D1938"/>
    <w:rsid w:val="004D19CB"/>
    <w:rsid w:val="004D22E1"/>
    <w:rsid w:val="004D2330"/>
    <w:rsid w:val="004D23AC"/>
    <w:rsid w:val="004D258D"/>
    <w:rsid w:val="004D2627"/>
    <w:rsid w:val="004D27F4"/>
    <w:rsid w:val="004D28B9"/>
    <w:rsid w:val="004D2B67"/>
    <w:rsid w:val="004D2C0A"/>
    <w:rsid w:val="004D2E39"/>
    <w:rsid w:val="004D30B2"/>
    <w:rsid w:val="004D3183"/>
    <w:rsid w:val="004D34A0"/>
    <w:rsid w:val="004D3511"/>
    <w:rsid w:val="004D360D"/>
    <w:rsid w:val="004D36F4"/>
    <w:rsid w:val="004D3A45"/>
    <w:rsid w:val="004D3A86"/>
    <w:rsid w:val="004D3ABB"/>
    <w:rsid w:val="004D3AD5"/>
    <w:rsid w:val="004D3B89"/>
    <w:rsid w:val="004D3C89"/>
    <w:rsid w:val="004D3D12"/>
    <w:rsid w:val="004D3FA9"/>
    <w:rsid w:val="004D40F0"/>
    <w:rsid w:val="004D4230"/>
    <w:rsid w:val="004D4527"/>
    <w:rsid w:val="004D46F9"/>
    <w:rsid w:val="004D47BE"/>
    <w:rsid w:val="004D4813"/>
    <w:rsid w:val="004D4881"/>
    <w:rsid w:val="004D4EF6"/>
    <w:rsid w:val="004D4FA0"/>
    <w:rsid w:val="004D5038"/>
    <w:rsid w:val="004D5136"/>
    <w:rsid w:val="004D5188"/>
    <w:rsid w:val="004D53A3"/>
    <w:rsid w:val="004D560C"/>
    <w:rsid w:val="004D567E"/>
    <w:rsid w:val="004D569C"/>
    <w:rsid w:val="004D583F"/>
    <w:rsid w:val="004D59CC"/>
    <w:rsid w:val="004D5B36"/>
    <w:rsid w:val="004D5BBC"/>
    <w:rsid w:val="004D5BE7"/>
    <w:rsid w:val="004D5D5C"/>
    <w:rsid w:val="004D5D9A"/>
    <w:rsid w:val="004D5DD4"/>
    <w:rsid w:val="004D5E9E"/>
    <w:rsid w:val="004D5F8C"/>
    <w:rsid w:val="004D6037"/>
    <w:rsid w:val="004D63AD"/>
    <w:rsid w:val="004D6502"/>
    <w:rsid w:val="004D6A01"/>
    <w:rsid w:val="004D6A22"/>
    <w:rsid w:val="004D6C45"/>
    <w:rsid w:val="004D6C6D"/>
    <w:rsid w:val="004D6E81"/>
    <w:rsid w:val="004D714A"/>
    <w:rsid w:val="004D73D7"/>
    <w:rsid w:val="004D770E"/>
    <w:rsid w:val="004D7919"/>
    <w:rsid w:val="004D797B"/>
    <w:rsid w:val="004D79D4"/>
    <w:rsid w:val="004D7A38"/>
    <w:rsid w:val="004D7AB6"/>
    <w:rsid w:val="004D7AD3"/>
    <w:rsid w:val="004D7CB9"/>
    <w:rsid w:val="004D7EE8"/>
    <w:rsid w:val="004E08A2"/>
    <w:rsid w:val="004E08D3"/>
    <w:rsid w:val="004E0C20"/>
    <w:rsid w:val="004E0FBC"/>
    <w:rsid w:val="004E1104"/>
    <w:rsid w:val="004E124F"/>
    <w:rsid w:val="004E1324"/>
    <w:rsid w:val="004E15A1"/>
    <w:rsid w:val="004E15CE"/>
    <w:rsid w:val="004E170A"/>
    <w:rsid w:val="004E1746"/>
    <w:rsid w:val="004E1785"/>
    <w:rsid w:val="004E19DA"/>
    <w:rsid w:val="004E1A8B"/>
    <w:rsid w:val="004E1B73"/>
    <w:rsid w:val="004E1DEF"/>
    <w:rsid w:val="004E1E3D"/>
    <w:rsid w:val="004E2140"/>
    <w:rsid w:val="004E21A4"/>
    <w:rsid w:val="004E2303"/>
    <w:rsid w:val="004E249A"/>
    <w:rsid w:val="004E256A"/>
    <w:rsid w:val="004E2576"/>
    <w:rsid w:val="004E2703"/>
    <w:rsid w:val="004E2793"/>
    <w:rsid w:val="004E28E1"/>
    <w:rsid w:val="004E29BD"/>
    <w:rsid w:val="004E2A6D"/>
    <w:rsid w:val="004E2C06"/>
    <w:rsid w:val="004E2E55"/>
    <w:rsid w:val="004E2EAB"/>
    <w:rsid w:val="004E32E3"/>
    <w:rsid w:val="004E3375"/>
    <w:rsid w:val="004E33DE"/>
    <w:rsid w:val="004E33F3"/>
    <w:rsid w:val="004E349C"/>
    <w:rsid w:val="004E34C0"/>
    <w:rsid w:val="004E3514"/>
    <w:rsid w:val="004E3580"/>
    <w:rsid w:val="004E363A"/>
    <w:rsid w:val="004E36B3"/>
    <w:rsid w:val="004E37F4"/>
    <w:rsid w:val="004E399C"/>
    <w:rsid w:val="004E3A59"/>
    <w:rsid w:val="004E3B80"/>
    <w:rsid w:val="004E3FD5"/>
    <w:rsid w:val="004E4152"/>
    <w:rsid w:val="004E4253"/>
    <w:rsid w:val="004E427D"/>
    <w:rsid w:val="004E43C2"/>
    <w:rsid w:val="004E440B"/>
    <w:rsid w:val="004E45B6"/>
    <w:rsid w:val="004E4729"/>
    <w:rsid w:val="004E481F"/>
    <w:rsid w:val="004E4828"/>
    <w:rsid w:val="004E488A"/>
    <w:rsid w:val="004E4A99"/>
    <w:rsid w:val="004E4AE8"/>
    <w:rsid w:val="004E4AF3"/>
    <w:rsid w:val="004E4B61"/>
    <w:rsid w:val="004E4EE2"/>
    <w:rsid w:val="004E4FB3"/>
    <w:rsid w:val="004E50D7"/>
    <w:rsid w:val="004E50FA"/>
    <w:rsid w:val="004E541A"/>
    <w:rsid w:val="004E56D1"/>
    <w:rsid w:val="004E58A2"/>
    <w:rsid w:val="004E5B85"/>
    <w:rsid w:val="004E5C4B"/>
    <w:rsid w:val="004E5CAF"/>
    <w:rsid w:val="004E5E5E"/>
    <w:rsid w:val="004E5EF3"/>
    <w:rsid w:val="004E5FFD"/>
    <w:rsid w:val="004E609C"/>
    <w:rsid w:val="004E676A"/>
    <w:rsid w:val="004E67A4"/>
    <w:rsid w:val="004E68D5"/>
    <w:rsid w:val="004E6939"/>
    <w:rsid w:val="004E6BBE"/>
    <w:rsid w:val="004E6C15"/>
    <w:rsid w:val="004E6E5F"/>
    <w:rsid w:val="004E6E99"/>
    <w:rsid w:val="004E6F24"/>
    <w:rsid w:val="004E7422"/>
    <w:rsid w:val="004E7430"/>
    <w:rsid w:val="004E746C"/>
    <w:rsid w:val="004E74B7"/>
    <w:rsid w:val="004E74C7"/>
    <w:rsid w:val="004E771A"/>
    <w:rsid w:val="004E7738"/>
    <w:rsid w:val="004E7807"/>
    <w:rsid w:val="004E78C2"/>
    <w:rsid w:val="004E7A79"/>
    <w:rsid w:val="004E7D33"/>
    <w:rsid w:val="004E7EF1"/>
    <w:rsid w:val="004E7F7B"/>
    <w:rsid w:val="004E7F81"/>
    <w:rsid w:val="004F009F"/>
    <w:rsid w:val="004F01A0"/>
    <w:rsid w:val="004F01BF"/>
    <w:rsid w:val="004F030D"/>
    <w:rsid w:val="004F05A4"/>
    <w:rsid w:val="004F08D8"/>
    <w:rsid w:val="004F0CC9"/>
    <w:rsid w:val="004F0CF5"/>
    <w:rsid w:val="004F0E4D"/>
    <w:rsid w:val="004F0EA0"/>
    <w:rsid w:val="004F1181"/>
    <w:rsid w:val="004F1294"/>
    <w:rsid w:val="004F12C8"/>
    <w:rsid w:val="004F1491"/>
    <w:rsid w:val="004F1832"/>
    <w:rsid w:val="004F18A4"/>
    <w:rsid w:val="004F190B"/>
    <w:rsid w:val="004F195E"/>
    <w:rsid w:val="004F1A53"/>
    <w:rsid w:val="004F1BCC"/>
    <w:rsid w:val="004F1E5B"/>
    <w:rsid w:val="004F1F91"/>
    <w:rsid w:val="004F21C0"/>
    <w:rsid w:val="004F22B4"/>
    <w:rsid w:val="004F22FF"/>
    <w:rsid w:val="004F23A6"/>
    <w:rsid w:val="004F24C8"/>
    <w:rsid w:val="004F29AD"/>
    <w:rsid w:val="004F2A19"/>
    <w:rsid w:val="004F2A50"/>
    <w:rsid w:val="004F2B9E"/>
    <w:rsid w:val="004F2D78"/>
    <w:rsid w:val="004F2D81"/>
    <w:rsid w:val="004F2E6F"/>
    <w:rsid w:val="004F32C2"/>
    <w:rsid w:val="004F352A"/>
    <w:rsid w:val="004F352C"/>
    <w:rsid w:val="004F37BF"/>
    <w:rsid w:val="004F381D"/>
    <w:rsid w:val="004F3B61"/>
    <w:rsid w:val="004F3B9B"/>
    <w:rsid w:val="004F3C6D"/>
    <w:rsid w:val="004F3DC6"/>
    <w:rsid w:val="004F3E91"/>
    <w:rsid w:val="004F3EB4"/>
    <w:rsid w:val="004F3F16"/>
    <w:rsid w:val="004F40EC"/>
    <w:rsid w:val="004F4151"/>
    <w:rsid w:val="004F4193"/>
    <w:rsid w:val="004F41A2"/>
    <w:rsid w:val="004F42EF"/>
    <w:rsid w:val="004F43AE"/>
    <w:rsid w:val="004F449C"/>
    <w:rsid w:val="004F44FD"/>
    <w:rsid w:val="004F46FF"/>
    <w:rsid w:val="004F473A"/>
    <w:rsid w:val="004F4855"/>
    <w:rsid w:val="004F49B1"/>
    <w:rsid w:val="004F4A88"/>
    <w:rsid w:val="004F4BBD"/>
    <w:rsid w:val="004F4EAD"/>
    <w:rsid w:val="004F4EC3"/>
    <w:rsid w:val="004F50A2"/>
    <w:rsid w:val="004F5151"/>
    <w:rsid w:val="004F52EB"/>
    <w:rsid w:val="004F5321"/>
    <w:rsid w:val="004F5567"/>
    <w:rsid w:val="004F556A"/>
    <w:rsid w:val="004F5787"/>
    <w:rsid w:val="004F5A0B"/>
    <w:rsid w:val="004F5B9E"/>
    <w:rsid w:val="004F5EDD"/>
    <w:rsid w:val="004F6034"/>
    <w:rsid w:val="004F60F6"/>
    <w:rsid w:val="004F612F"/>
    <w:rsid w:val="004F621B"/>
    <w:rsid w:val="004F662B"/>
    <w:rsid w:val="004F68D3"/>
    <w:rsid w:val="004F699A"/>
    <w:rsid w:val="004F6A7C"/>
    <w:rsid w:val="004F6A80"/>
    <w:rsid w:val="004F6B01"/>
    <w:rsid w:val="004F6B20"/>
    <w:rsid w:val="004F6C5D"/>
    <w:rsid w:val="004F6F45"/>
    <w:rsid w:val="004F7219"/>
    <w:rsid w:val="004F74FF"/>
    <w:rsid w:val="004F7511"/>
    <w:rsid w:val="004F75CC"/>
    <w:rsid w:val="004F7915"/>
    <w:rsid w:val="004F7A62"/>
    <w:rsid w:val="004F7C4E"/>
    <w:rsid w:val="004F7D84"/>
    <w:rsid w:val="0050013D"/>
    <w:rsid w:val="0050039C"/>
    <w:rsid w:val="00500867"/>
    <w:rsid w:val="005008AF"/>
    <w:rsid w:val="00500C72"/>
    <w:rsid w:val="00500E9A"/>
    <w:rsid w:val="00500F7E"/>
    <w:rsid w:val="00500F91"/>
    <w:rsid w:val="0050109A"/>
    <w:rsid w:val="005011A4"/>
    <w:rsid w:val="005011AD"/>
    <w:rsid w:val="00501270"/>
    <w:rsid w:val="005013C0"/>
    <w:rsid w:val="0050155E"/>
    <w:rsid w:val="0050167A"/>
    <w:rsid w:val="005019AC"/>
    <w:rsid w:val="00501BBB"/>
    <w:rsid w:val="00501CFA"/>
    <w:rsid w:val="00501D15"/>
    <w:rsid w:val="005020AB"/>
    <w:rsid w:val="00502162"/>
    <w:rsid w:val="0050230D"/>
    <w:rsid w:val="00502393"/>
    <w:rsid w:val="00502556"/>
    <w:rsid w:val="005025F0"/>
    <w:rsid w:val="00502610"/>
    <w:rsid w:val="00502749"/>
    <w:rsid w:val="0050278E"/>
    <w:rsid w:val="005027C7"/>
    <w:rsid w:val="00502828"/>
    <w:rsid w:val="00502860"/>
    <w:rsid w:val="00502922"/>
    <w:rsid w:val="00502997"/>
    <w:rsid w:val="00502A09"/>
    <w:rsid w:val="00502A99"/>
    <w:rsid w:val="00502DB3"/>
    <w:rsid w:val="0050305F"/>
    <w:rsid w:val="005030CB"/>
    <w:rsid w:val="005031C4"/>
    <w:rsid w:val="00503247"/>
    <w:rsid w:val="005033C1"/>
    <w:rsid w:val="00503505"/>
    <w:rsid w:val="0050379F"/>
    <w:rsid w:val="005038A5"/>
    <w:rsid w:val="00503E8B"/>
    <w:rsid w:val="00503F42"/>
    <w:rsid w:val="00504027"/>
    <w:rsid w:val="005041C0"/>
    <w:rsid w:val="005041D0"/>
    <w:rsid w:val="00504205"/>
    <w:rsid w:val="00504214"/>
    <w:rsid w:val="005046C3"/>
    <w:rsid w:val="0050475E"/>
    <w:rsid w:val="00504810"/>
    <w:rsid w:val="00504823"/>
    <w:rsid w:val="0050495E"/>
    <w:rsid w:val="00504B7B"/>
    <w:rsid w:val="00504B95"/>
    <w:rsid w:val="00504EA7"/>
    <w:rsid w:val="0050520B"/>
    <w:rsid w:val="00505222"/>
    <w:rsid w:val="005052C7"/>
    <w:rsid w:val="005056E3"/>
    <w:rsid w:val="00505745"/>
    <w:rsid w:val="00505846"/>
    <w:rsid w:val="00505880"/>
    <w:rsid w:val="00505911"/>
    <w:rsid w:val="00505BB0"/>
    <w:rsid w:val="00505E86"/>
    <w:rsid w:val="00505F3A"/>
    <w:rsid w:val="005060F2"/>
    <w:rsid w:val="00506488"/>
    <w:rsid w:val="0050651F"/>
    <w:rsid w:val="005068B2"/>
    <w:rsid w:val="00506B5E"/>
    <w:rsid w:val="00506B65"/>
    <w:rsid w:val="00506C1E"/>
    <w:rsid w:val="00506C23"/>
    <w:rsid w:val="00506DC0"/>
    <w:rsid w:val="00506DC5"/>
    <w:rsid w:val="00506FB3"/>
    <w:rsid w:val="00507602"/>
    <w:rsid w:val="005077CF"/>
    <w:rsid w:val="0050796A"/>
    <w:rsid w:val="005079B6"/>
    <w:rsid w:val="00507A02"/>
    <w:rsid w:val="00507B3A"/>
    <w:rsid w:val="00507C57"/>
    <w:rsid w:val="00507D05"/>
    <w:rsid w:val="00507E3D"/>
    <w:rsid w:val="00507FB2"/>
    <w:rsid w:val="005103C9"/>
    <w:rsid w:val="005106F1"/>
    <w:rsid w:val="005107AE"/>
    <w:rsid w:val="005107C4"/>
    <w:rsid w:val="00510D1A"/>
    <w:rsid w:val="00510E06"/>
    <w:rsid w:val="00510EF6"/>
    <w:rsid w:val="005110C0"/>
    <w:rsid w:val="00511265"/>
    <w:rsid w:val="00511437"/>
    <w:rsid w:val="0051158F"/>
    <w:rsid w:val="005116C4"/>
    <w:rsid w:val="005116DA"/>
    <w:rsid w:val="0051179A"/>
    <w:rsid w:val="0051203D"/>
    <w:rsid w:val="005123FF"/>
    <w:rsid w:val="00512842"/>
    <w:rsid w:val="0051293C"/>
    <w:rsid w:val="005129CD"/>
    <w:rsid w:val="00512CDC"/>
    <w:rsid w:val="00512DCE"/>
    <w:rsid w:val="00513122"/>
    <w:rsid w:val="005132A7"/>
    <w:rsid w:val="005132E2"/>
    <w:rsid w:val="00513573"/>
    <w:rsid w:val="00513793"/>
    <w:rsid w:val="005137AB"/>
    <w:rsid w:val="00513858"/>
    <w:rsid w:val="0051399D"/>
    <w:rsid w:val="00513AAB"/>
    <w:rsid w:val="0051403A"/>
    <w:rsid w:val="00514087"/>
    <w:rsid w:val="0051409E"/>
    <w:rsid w:val="00514134"/>
    <w:rsid w:val="005141BF"/>
    <w:rsid w:val="005141D4"/>
    <w:rsid w:val="005142CD"/>
    <w:rsid w:val="0051440A"/>
    <w:rsid w:val="005144A2"/>
    <w:rsid w:val="00514579"/>
    <w:rsid w:val="0051458F"/>
    <w:rsid w:val="00514629"/>
    <w:rsid w:val="00514631"/>
    <w:rsid w:val="00514B68"/>
    <w:rsid w:val="0051509E"/>
    <w:rsid w:val="00515132"/>
    <w:rsid w:val="0051518B"/>
    <w:rsid w:val="0051556C"/>
    <w:rsid w:val="00515572"/>
    <w:rsid w:val="00515889"/>
    <w:rsid w:val="00515A51"/>
    <w:rsid w:val="00515D52"/>
    <w:rsid w:val="00515D79"/>
    <w:rsid w:val="00515DB3"/>
    <w:rsid w:val="00515E3A"/>
    <w:rsid w:val="00515EBA"/>
    <w:rsid w:val="00515EFE"/>
    <w:rsid w:val="00515F33"/>
    <w:rsid w:val="00516023"/>
    <w:rsid w:val="00516626"/>
    <w:rsid w:val="00516A0E"/>
    <w:rsid w:val="00516DAB"/>
    <w:rsid w:val="00516EBE"/>
    <w:rsid w:val="005170D0"/>
    <w:rsid w:val="005171A8"/>
    <w:rsid w:val="0051737A"/>
    <w:rsid w:val="005175DA"/>
    <w:rsid w:val="00517610"/>
    <w:rsid w:val="00517745"/>
    <w:rsid w:val="00517847"/>
    <w:rsid w:val="005179E5"/>
    <w:rsid w:val="00517BD8"/>
    <w:rsid w:val="00517D1C"/>
    <w:rsid w:val="00520061"/>
    <w:rsid w:val="005200F4"/>
    <w:rsid w:val="00520237"/>
    <w:rsid w:val="005203E0"/>
    <w:rsid w:val="005204CE"/>
    <w:rsid w:val="00520543"/>
    <w:rsid w:val="0052054B"/>
    <w:rsid w:val="005205D9"/>
    <w:rsid w:val="005209B6"/>
    <w:rsid w:val="00520A0A"/>
    <w:rsid w:val="00520D24"/>
    <w:rsid w:val="00520DD3"/>
    <w:rsid w:val="00520F28"/>
    <w:rsid w:val="0052151A"/>
    <w:rsid w:val="005219BB"/>
    <w:rsid w:val="00521AFD"/>
    <w:rsid w:val="00521C42"/>
    <w:rsid w:val="00521DCE"/>
    <w:rsid w:val="00521E02"/>
    <w:rsid w:val="00521F0C"/>
    <w:rsid w:val="0052201D"/>
    <w:rsid w:val="00522123"/>
    <w:rsid w:val="0052226D"/>
    <w:rsid w:val="005222C6"/>
    <w:rsid w:val="005226AB"/>
    <w:rsid w:val="00522A70"/>
    <w:rsid w:val="00522D86"/>
    <w:rsid w:val="00522F45"/>
    <w:rsid w:val="005230CB"/>
    <w:rsid w:val="00523108"/>
    <w:rsid w:val="005234DD"/>
    <w:rsid w:val="005236BB"/>
    <w:rsid w:val="0052374A"/>
    <w:rsid w:val="00523BC2"/>
    <w:rsid w:val="00523CFC"/>
    <w:rsid w:val="00523E93"/>
    <w:rsid w:val="00523ECB"/>
    <w:rsid w:val="00523F3F"/>
    <w:rsid w:val="00524181"/>
    <w:rsid w:val="005243F5"/>
    <w:rsid w:val="0052456A"/>
    <w:rsid w:val="005246C4"/>
    <w:rsid w:val="005247C8"/>
    <w:rsid w:val="00524B90"/>
    <w:rsid w:val="00524C2E"/>
    <w:rsid w:val="00524C82"/>
    <w:rsid w:val="00524C8A"/>
    <w:rsid w:val="00524CCA"/>
    <w:rsid w:val="00524DF6"/>
    <w:rsid w:val="00524E61"/>
    <w:rsid w:val="00524E77"/>
    <w:rsid w:val="00524F67"/>
    <w:rsid w:val="005250C6"/>
    <w:rsid w:val="005252BF"/>
    <w:rsid w:val="005252FD"/>
    <w:rsid w:val="00525334"/>
    <w:rsid w:val="0052538E"/>
    <w:rsid w:val="00525434"/>
    <w:rsid w:val="005255DE"/>
    <w:rsid w:val="00525633"/>
    <w:rsid w:val="00525952"/>
    <w:rsid w:val="00525953"/>
    <w:rsid w:val="00525BB6"/>
    <w:rsid w:val="0052620B"/>
    <w:rsid w:val="00526298"/>
    <w:rsid w:val="00526334"/>
    <w:rsid w:val="005263CE"/>
    <w:rsid w:val="005265D7"/>
    <w:rsid w:val="005268CF"/>
    <w:rsid w:val="00526B11"/>
    <w:rsid w:val="00526B1F"/>
    <w:rsid w:val="005271BE"/>
    <w:rsid w:val="005271EC"/>
    <w:rsid w:val="0052722A"/>
    <w:rsid w:val="0052725A"/>
    <w:rsid w:val="00527283"/>
    <w:rsid w:val="00527337"/>
    <w:rsid w:val="005273BC"/>
    <w:rsid w:val="005274B1"/>
    <w:rsid w:val="005274BC"/>
    <w:rsid w:val="0052765A"/>
    <w:rsid w:val="005278CC"/>
    <w:rsid w:val="00527A3F"/>
    <w:rsid w:val="00527D5D"/>
    <w:rsid w:val="00530316"/>
    <w:rsid w:val="005304DD"/>
    <w:rsid w:val="0053056B"/>
    <w:rsid w:val="005305E2"/>
    <w:rsid w:val="005307C0"/>
    <w:rsid w:val="0053089E"/>
    <w:rsid w:val="00530AF4"/>
    <w:rsid w:val="00530BEE"/>
    <w:rsid w:val="00530BFB"/>
    <w:rsid w:val="00530C74"/>
    <w:rsid w:val="00530E3F"/>
    <w:rsid w:val="00530F08"/>
    <w:rsid w:val="00531021"/>
    <w:rsid w:val="00531095"/>
    <w:rsid w:val="005310FC"/>
    <w:rsid w:val="005311AC"/>
    <w:rsid w:val="005311E1"/>
    <w:rsid w:val="00531985"/>
    <w:rsid w:val="00531A65"/>
    <w:rsid w:val="00531D64"/>
    <w:rsid w:val="00531D8A"/>
    <w:rsid w:val="00531D8B"/>
    <w:rsid w:val="00531EE8"/>
    <w:rsid w:val="00531F0E"/>
    <w:rsid w:val="00531F86"/>
    <w:rsid w:val="00531F96"/>
    <w:rsid w:val="0053200A"/>
    <w:rsid w:val="005320C1"/>
    <w:rsid w:val="00532169"/>
    <w:rsid w:val="00532851"/>
    <w:rsid w:val="0053292E"/>
    <w:rsid w:val="00532B60"/>
    <w:rsid w:val="00532CE9"/>
    <w:rsid w:val="00533391"/>
    <w:rsid w:val="0053349B"/>
    <w:rsid w:val="00533561"/>
    <w:rsid w:val="00533569"/>
    <w:rsid w:val="00533694"/>
    <w:rsid w:val="00533958"/>
    <w:rsid w:val="00534008"/>
    <w:rsid w:val="005340BA"/>
    <w:rsid w:val="00534295"/>
    <w:rsid w:val="00534510"/>
    <w:rsid w:val="005345A6"/>
    <w:rsid w:val="005345B0"/>
    <w:rsid w:val="0053468C"/>
    <w:rsid w:val="00534C2C"/>
    <w:rsid w:val="00534CE7"/>
    <w:rsid w:val="00534D15"/>
    <w:rsid w:val="00534F67"/>
    <w:rsid w:val="005350A7"/>
    <w:rsid w:val="005350E1"/>
    <w:rsid w:val="00535270"/>
    <w:rsid w:val="00535436"/>
    <w:rsid w:val="00535442"/>
    <w:rsid w:val="00535809"/>
    <w:rsid w:val="005358F5"/>
    <w:rsid w:val="00535A35"/>
    <w:rsid w:val="00535B32"/>
    <w:rsid w:val="00535C37"/>
    <w:rsid w:val="00535E1A"/>
    <w:rsid w:val="00535F8D"/>
    <w:rsid w:val="00536063"/>
    <w:rsid w:val="005362A5"/>
    <w:rsid w:val="005363C4"/>
    <w:rsid w:val="00536973"/>
    <w:rsid w:val="00536D1E"/>
    <w:rsid w:val="00536D32"/>
    <w:rsid w:val="00537013"/>
    <w:rsid w:val="00537145"/>
    <w:rsid w:val="00537190"/>
    <w:rsid w:val="0053730E"/>
    <w:rsid w:val="0053731E"/>
    <w:rsid w:val="00537399"/>
    <w:rsid w:val="005375B0"/>
    <w:rsid w:val="0053766F"/>
    <w:rsid w:val="0053774C"/>
    <w:rsid w:val="0053799A"/>
    <w:rsid w:val="00537AA4"/>
    <w:rsid w:val="00537F72"/>
    <w:rsid w:val="005405C1"/>
    <w:rsid w:val="005405FE"/>
    <w:rsid w:val="0054088E"/>
    <w:rsid w:val="005408DA"/>
    <w:rsid w:val="005408FE"/>
    <w:rsid w:val="00540A6E"/>
    <w:rsid w:val="00540EC6"/>
    <w:rsid w:val="00540EE8"/>
    <w:rsid w:val="00541015"/>
    <w:rsid w:val="0054143E"/>
    <w:rsid w:val="00541581"/>
    <w:rsid w:val="0054162A"/>
    <w:rsid w:val="00541650"/>
    <w:rsid w:val="0054167F"/>
    <w:rsid w:val="005418A3"/>
    <w:rsid w:val="0054193F"/>
    <w:rsid w:val="00541989"/>
    <w:rsid w:val="00541B69"/>
    <w:rsid w:val="00541BA9"/>
    <w:rsid w:val="00541C70"/>
    <w:rsid w:val="00541E1F"/>
    <w:rsid w:val="00541EA3"/>
    <w:rsid w:val="00541ECF"/>
    <w:rsid w:val="00541EDC"/>
    <w:rsid w:val="0054215F"/>
    <w:rsid w:val="005424D1"/>
    <w:rsid w:val="005424EC"/>
    <w:rsid w:val="00542721"/>
    <w:rsid w:val="0054279C"/>
    <w:rsid w:val="00542809"/>
    <w:rsid w:val="00542A58"/>
    <w:rsid w:val="00542B10"/>
    <w:rsid w:val="00542F49"/>
    <w:rsid w:val="00543316"/>
    <w:rsid w:val="00543494"/>
    <w:rsid w:val="00543582"/>
    <w:rsid w:val="005435C9"/>
    <w:rsid w:val="005437F2"/>
    <w:rsid w:val="00543868"/>
    <w:rsid w:val="00543ECB"/>
    <w:rsid w:val="0054404A"/>
    <w:rsid w:val="005441F3"/>
    <w:rsid w:val="00544215"/>
    <w:rsid w:val="00544216"/>
    <w:rsid w:val="0054434D"/>
    <w:rsid w:val="005443B1"/>
    <w:rsid w:val="005444BA"/>
    <w:rsid w:val="005444D2"/>
    <w:rsid w:val="005445AE"/>
    <w:rsid w:val="00544CB0"/>
    <w:rsid w:val="00544EB2"/>
    <w:rsid w:val="00545105"/>
    <w:rsid w:val="00545270"/>
    <w:rsid w:val="00545338"/>
    <w:rsid w:val="005453BC"/>
    <w:rsid w:val="00545430"/>
    <w:rsid w:val="00545703"/>
    <w:rsid w:val="005457D2"/>
    <w:rsid w:val="005458C4"/>
    <w:rsid w:val="005458CF"/>
    <w:rsid w:val="005459B2"/>
    <w:rsid w:val="00545AA1"/>
    <w:rsid w:val="00545C6F"/>
    <w:rsid w:val="00545D53"/>
    <w:rsid w:val="00545F37"/>
    <w:rsid w:val="00545FCC"/>
    <w:rsid w:val="005460B0"/>
    <w:rsid w:val="005460EE"/>
    <w:rsid w:val="0054650F"/>
    <w:rsid w:val="005465BB"/>
    <w:rsid w:val="00546901"/>
    <w:rsid w:val="00546A6C"/>
    <w:rsid w:val="00546AE3"/>
    <w:rsid w:val="00546CE0"/>
    <w:rsid w:val="00546D76"/>
    <w:rsid w:val="00546D9D"/>
    <w:rsid w:val="00546E28"/>
    <w:rsid w:val="00546F3A"/>
    <w:rsid w:val="005472E9"/>
    <w:rsid w:val="00547391"/>
    <w:rsid w:val="00547421"/>
    <w:rsid w:val="005474C8"/>
    <w:rsid w:val="005475B2"/>
    <w:rsid w:val="005477B9"/>
    <w:rsid w:val="00547955"/>
    <w:rsid w:val="00547B5C"/>
    <w:rsid w:val="00547F6C"/>
    <w:rsid w:val="00547F98"/>
    <w:rsid w:val="00550028"/>
    <w:rsid w:val="005500B0"/>
    <w:rsid w:val="0055017F"/>
    <w:rsid w:val="0055021A"/>
    <w:rsid w:val="00550244"/>
    <w:rsid w:val="00550267"/>
    <w:rsid w:val="0055070E"/>
    <w:rsid w:val="00550728"/>
    <w:rsid w:val="00550767"/>
    <w:rsid w:val="005507B4"/>
    <w:rsid w:val="0055080A"/>
    <w:rsid w:val="005509B5"/>
    <w:rsid w:val="00550AC1"/>
    <w:rsid w:val="00550B85"/>
    <w:rsid w:val="00550C9A"/>
    <w:rsid w:val="00550F9A"/>
    <w:rsid w:val="00551164"/>
    <w:rsid w:val="00551170"/>
    <w:rsid w:val="0055136F"/>
    <w:rsid w:val="00551376"/>
    <w:rsid w:val="00551572"/>
    <w:rsid w:val="005516E0"/>
    <w:rsid w:val="005519DA"/>
    <w:rsid w:val="00551C93"/>
    <w:rsid w:val="00551CF3"/>
    <w:rsid w:val="00551EF1"/>
    <w:rsid w:val="005524B4"/>
    <w:rsid w:val="00552514"/>
    <w:rsid w:val="005525BF"/>
    <w:rsid w:val="005528C4"/>
    <w:rsid w:val="005528C9"/>
    <w:rsid w:val="005528EF"/>
    <w:rsid w:val="00552965"/>
    <w:rsid w:val="00552AAE"/>
    <w:rsid w:val="00552B18"/>
    <w:rsid w:val="00552CA5"/>
    <w:rsid w:val="00552D9A"/>
    <w:rsid w:val="00552EFF"/>
    <w:rsid w:val="00552F6E"/>
    <w:rsid w:val="00552F92"/>
    <w:rsid w:val="00552FE3"/>
    <w:rsid w:val="00553373"/>
    <w:rsid w:val="005536FA"/>
    <w:rsid w:val="0055381B"/>
    <w:rsid w:val="0055388F"/>
    <w:rsid w:val="00553B7A"/>
    <w:rsid w:val="00553C3F"/>
    <w:rsid w:val="00553D6B"/>
    <w:rsid w:val="00553DB7"/>
    <w:rsid w:val="0055425A"/>
    <w:rsid w:val="005543D7"/>
    <w:rsid w:val="00554579"/>
    <w:rsid w:val="005545F2"/>
    <w:rsid w:val="0055465F"/>
    <w:rsid w:val="005546CE"/>
    <w:rsid w:val="00554723"/>
    <w:rsid w:val="00554768"/>
    <w:rsid w:val="00554939"/>
    <w:rsid w:val="005549E7"/>
    <w:rsid w:val="00554BAF"/>
    <w:rsid w:val="00554E6B"/>
    <w:rsid w:val="00554FB3"/>
    <w:rsid w:val="005556B7"/>
    <w:rsid w:val="00555767"/>
    <w:rsid w:val="005557E2"/>
    <w:rsid w:val="005558CC"/>
    <w:rsid w:val="00555A29"/>
    <w:rsid w:val="00555AE1"/>
    <w:rsid w:val="00555B73"/>
    <w:rsid w:val="00555E25"/>
    <w:rsid w:val="0055620E"/>
    <w:rsid w:val="005567C2"/>
    <w:rsid w:val="005567C6"/>
    <w:rsid w:val="005569A1"/>
    <w:rsid w:val="005569AE"/>
    <w:rsid w:val="00556BC7"/>
    <w:rsid w:val="00556C62"/>
    <w:rsid w:val="00556C9D"/>
    <w:rsid w:val="00556D27"/>
    <w:rsid w:val="00556DD8"/>
    <w:rsid w:val="00556E0F"/>
    <w:rsid w:val="00556E12"/>
    <w:rsid w:val="00556F46"/>
    <w:rsid w:val="0055720C"/>
    <w:rsid w:val="005572ED"/>
    <w:rsid w:val="00557301"/>
    <w:rsid w:val="00557A7D"/>
    <w:rsid w:val="00557C8D"/>
    <w:rsid w:val="00557D00"/>
    <w:rsid w:val="00557E1F"/>
    <w:rsid w:val="00557FFC"/>
    <w:rsid w:val="00560031"/>
    <w:rsid w:val="00560073"/>
    <w:rsid w:val="005600F8"/>
    <w:rsid w:val="00560402"/>
    <w:rsid w:val="005604A1"/>
    <w:rsid w:val="005608F0"/>
    <w:rsid w:val="0056099F"/>
    <w:rsid w:val="005609DA"/>
    <w:rsid w:val="00560D2A"/>
    <w:rsid w:val="00560DA5"/>
    <w:rsid w:val="00560E3F"/>
    <w:rsid w:val="00560E90"/>
    <w:rsid w:val="00561046"/>
    <w:rsid w:val="005611C6"/>
    <w:rsid w:val="00561274"/>
    <w:rsid w:val="005614CD"/>
    <w:rsid w:val="0056172D"/>
    <w:rsid w:val="00561737"/>
    <w:rsid w:val="00561DD0"/>
    <w:rsid w:val="00561FA2"/>
    <w:rsid w:val="00562239"/>
    <w:rsid w:val="0056236A"/>
    <w:rsid w:val="00562466"/>
    <w:rsid w:val="00562738"/>
    <w:rsid w:val="00562905"/>
    <w:rsid w:val="0056298E"/>
    <w:rsid w:val="00562BB1"/>
    <w:rsid w:val="00562BD2"/>
    <w:rsid w:val="00562EDD"/>
    <w:rsid w:val="00563236"/>
    <w:rsid w:val="00563423"/>
    <w:rsid w:val="005635C4"/>
    <w:rsid w:val="0056367C"/>
    <w:rsid w:val="00563D0C"/>
    <w:rsid w:val="00563E0C"/>
    <w:rsid w:val="00564136"/>
    <w:rsid w:val="00564375"/>
    <w:rsid w:val="005645D1"/>
    <w:rsid w:val="0056464F"/>
    <w:rsid w:val="00564716"/>
    <w:rsid w:val="00564829"/>
    <w:rsid w:val="0056492C"/>
    <w:rsid w:val="005652A4"/>
    <w:rsid w:val="00565415"/>
    <w:rsid w:val="00565454"/>
    <w:rsid w:val="0056550E"/>
    <w:rsid w:val="00565517"/>
    <w:rsid w:val="005655EE"/>
    <w:rsid w:val="0056560B"/>
    <w:rsid w:val="00565759"/>
    <w:rsid w:val="00565804"/>
    <w:rsid w:val="005659CF"/>
    <w:rsid w:val="00565A25"/>
    <w:rsid w:val="00565C9A"/>
    <w:rsid w:val="00565E94"/>
    <w:rsid w:val="00565F97"/>
    <w:rsid w:val="0056604D"/>
    <w:rsid w:val="005661A9"/>
    <w:rsid w:val="005662A7"/>
    <w:rsid w:val="005664D0"/>
    <w:rsid w:val="0056674D"/>
    <w:rsid w:val="005667D5"/>
    <w:rsid w:val="005668DA"/>
    <w:rsid w:val="00566A98"/>
    <w:rsid w:val="00566C31"/>
    <w:rsid w:val="00566EE2"/>
    <w:rsid w:val="00566EFB"/>
    <w:rsid w:val="00567099"/>
    <w:rsid w:val="005670EE"/>
    <w:rsid w:val="00567181"/>
    <w:rsid w:val="005672E1"/>
    <w:rsid w:val="005673CD"/>
    <w:rsid w:val="00567546"/>
    <w:rsid w:val="005675EF"/>
    <w:rsid w:val="00567754"/>
    <w:rsid w:val="00567940"/>
    <w:rsid w:val="005679A3"/>
    <w:rsid w:val="00567A1F"/>
    <w:rsid w:val="00570161"/>
    <w:rsid w:val="005701EA"/>
    <w:rsid w:val="0057030B"/>
    <w:rsid w:val="0057038B"/>
    <w:rsid w:val="0057049B"/>
    <w:rsid w:val="00570768"/>
    <w:rsid w:val="005707EB"/>
    <w:rsid w:val="00570AC8"/>
    <w:rsid w:val="00570D7A"/>
    <w:rsid w:val="00570E75"/>
    <w:rsid w:val="00570E92"/>
    <w:rsid w:val="00570FFE"/>
    <w:rsid w:val="0057100A"/>
    <w:rsid w:val="00571536"/>
    <w:rsid w:val="00571541"/>
    <w:rsid w:val="00571579"/>
    <w:rsid w:val="0057160D"/>
    <w:rsid w:val="00571849"/>
    <w:rsid w:val="005718FB"/>
    <w:rsid w:val="0057192B"/>
    <w:rsid w:val="00571D8D"/>
    <w:rsid w:val="00571E4A"/>
    <w:rsid w:val="00571F12"/>
    <w:rsid w:val="00571F2B"/>
    <w:rsid w:val="00571F3A"/>
    <w:rsid w:val="00572062"/>
    <w:rsid w:val="00572128"/>
    <w:rsid w:val="005721E5"/>
    <w:rsid w:val="0057229C"/>
    <w:rsid w:val="005722AC"/>
    <w:rsid w:val="005723A2"/>
    <w:rsid w:val="005729BC"/>
    <w:rsid w:val="00572B35"/>
    <w:rsid w:val="00572C79"/>
    <w:rsid w:val="00572D0B"/>
    <w:rsid w:val="00573042"/>
    <w:rsid w:val="0057319B"/>
    <w:rsid w:val="00573408"/>
    <w:rsid w:val="00573668"/>
    <w:rsid w:val="005737F0"/>
    <w:rsid w:val="00573AC1"/>
    <w:rsid w:val="00573C85"/>
    <w:rsid w:val="00573E1E"/>
    <w:rsid w:val="00573E93"/>
    <w:rsid w:val="00573EA3"/>
    <w:rsid w:val="00573ECB"/>
    <w:rsid w:val="00573ED0"/>
    <w:rsid w:val="00573FDC"/>
    <w:rsid w:val="0057409C"/>
    <w:rsid w:val="00574157"/>
    <w:rsid w:val="005742BC"/>
    <w:rsid w:val="005742C8"/>
    <w:rsid w:val="0057469D"/>
    <w:rsid w:val="005746FD"/>
    <w:rsid w:val="00574888"/>
    <w:rsid w:val="0057496E"/>
    <w:rsid w:val="00574971"/>
    <w:rsid w:val="00574E83"/>
    <w:rsid w:val="0057513C"/>
    <w:rsid w:val="0057546B"/>
    <w:rsid w:val="0057565F"/>
    <w:rsid w:val="00575ED3"/>
    <w:rsid w:val="005760A8"/>
    <w:rsid w:val="005760EE"/>
    <w:rsid w:val="005761F6"/>
    <w:rsid w:val="00576399"/>
    <w:rsid w:val="005763A5"/>
    <w:rsid w:val="005764BA"/>
    <w:rsid w:val="0057660C"/>
    <w:rsid w:val="00576673"/>
    <w:rsid w:val="005766C8"/>
    <w:rsid w:val="005768E5"/>
    <w:rsid w:val="00576B75"/>
    <w:rsid w:val="00576B9D"/>
    <w:rsid w:val="00576C42"/>
    <w:rsid w:val="00576DFD"/>
    <w:rsid w:val="00576E22"/>
    <w:rsid w:val="00576E77"/>
    <w:rsid w:val="00576E9F"/>
    <w:rsid w:val="00576F74"/>
    <w:rsid w:val="005772E2"/>
    <w:rsid w:val="0057734D"/>
    <w:rsid w:val="005773B1"/>
    <w:rsid w:val="0057760C"/>
    <w:rsid w:val="00577700"/>
    <w:rsid w:val="00577768"/>
    <w:rsid w:val="00577C21"/>
    <w:rsid w:val="00577E37"/>
    <w:rsid w:val="00577E3D"/>
    <w:rsid w:val="00580021"/>
    <w:rsid w:val="0058019B"/>
    <w:rsid w:val="0058027D"/>
    <w:rsid w:val="005802F7"/>
    <w:rsid w:val="005804DA"/>
    <w:rsid w:val="005806A1"/>
    <w:rsid w:val="00580746"/>
    <w:rsid w:val="005809B6"/>
    <w:rsid w:val="00580A28"/>
    <w:rsid w:val="00580A89"/>
    <w:rsid w:val="00580B72"/>
    <w:rsid w:val="00580D24"/>
    <w:rsid w:val="00580D45"/>
    <w:rsid w:val="00580DF2"/>
    <w:rsid w:val="005811F7"/>
    <w:rsid w:val="005812CE"/>
    <w:rsid w:val="005813C9"/>
    <w:rsid w:val="0058147A"/>
    <w:rsid w:val="00581584"/>
    <w:rsid w:val="005816EA"/>
    <w:rsid w:val="00581716"/>
    <w:rsid w:val="005817C9"/>
    <w:rsid w:val="00581970"/>
    <w:rsid w:val="00581A26"/>
    <w:rsid w:val="00581B09"/>
    <w:rsid w:val="00581B1C"/>
    <w:rsid w:val="00581BA9"/>
    <w:rsid w:val="00581C03"/>
    <w:rsid w:val="00581C11"/>
    <w:rsid w:val="00581C61"/>
    <w:rsid w:val="00581ED3"/>
    <w:rsid w:val="00581F34"/>
    <w:rsid w:val="00581F53"/>
    <w:rsid w:val="00581F74"/>
    <w:rsid w:val="005820D7"/>
    <w:rsid w:val="00582121"/>
    <w:rsid w:val="0058237F"/>
    <w:rsid w:val="0058297B"/>
    <w:rsid w:val="00582B18"/>
    <w:rsid w:val="00582B7F"/>
    <w:rsid w:val="00582BEF"/>
    <w:rsid w:val="00582EBB"/>
    <w:rsid w:val="00582F93"/>
    <w:rsid w:val="00583090"/>
    <w:rsid w:val="005830BE"/>
    <w:rsid w:val="00583266"/>
    <w:rsid w:val="005834D6"/>
    <w:rsid w:val="00583587"/>
    <w:rsid w:val="005835D8"/>
    <w:rsid w:val="00583710"/>
    <w:rsid w:val="00583829"/>
    <w:rsid w:val="00583983"/>
    <w:rsid w:val="00583B91"/>
    <w:rsid w:val="00583F16"/>
    <w:rsid w:val="005844E7"/>
    <w:rsid w:val="00584595"/>
    <w:rsid w:val="00584630"/>
    <w:rsid w:val="005848C2"/>
    <w:rsid w:val="00584B95"/>
    <w:rsid w:val="00584BF5"/>
    <w:rsid w:val="00584CA3"/>
    <w:rsid w:val="00585196"/>
    <w:rsid w:val="0058546F"/>
    <w:rsid w:val="00585635"/>
    <w:rsid w:val="00585677"/>
    <w:rsid w:val="0058568C"/>
    <w:rsid w:val="005857A1"/>
    <w:rsid w:val="005857D2"/>
    <w:rsid w:val="00585A9E"/>
    <w:rsid w:val="00585C0E"/>
    <w:rsid w:val="00585CC2"/>
    <w:rsid w:val="00585D26"/>
    <w:rsid w:val="00585EE6"/>
    <w:rsid w:val="00586122"/>
    <w:rsid w:val="005863A5"/>
    <w:rsid w:val="00586563"/>
    <w:rsid w:val="005868BD"/>
    <w:rsid w:val="005868FC"/>
    <w:rsid w:val="0058695A"/>
    <w:rsid w:val="00586B12"/>
    <w:rsid w:val="00586D55"/>
    <w:rsid w:val="00587107"/>
    <w:rsid w:val="0058748C"/>
    <w:rsid w:val="005874BF"/>
    <w:rsid w:val="00587705"/>
    <w:rsid w:val="005877F8"/>
    <w:rsid w:val="005879CA"/>
    <w:rsid w:val="00587AA1"/>
    <w:rsid w:val="00587E97"/>
    <w:rsid w:val="0059003C"/>
    <w:rsid w:val="0059053F"/>
    <w:rsid w:val="00590735"/>
    <w:rsid w:val="005908AE"/>
    <w:rsid w:val="00590B19"/>
    <w:rsid w:val="00590B52"/>
    <w:rsid w:val="00590C21"/>
    <w:rsid w:val="00590C6B"/>
    <w:rsid w:val="00590EC5"/>
    <w:rsid w:val="00590F58"/>
    <w:rsid w:val="00590F5B"/>
    <w:rsid w:val="005910EC"/>
    <w:rsid w:val="005911BD"/>
    <w:rsid w:val="005911FB"/>
    <w:rsid w:val="00591232"/>
    <w:rsid w:val="00591305"/>
    <w:rsid w:val="00591318"/>
    <w:rsid w:val="00591359"/>
    <w:rsid w:val="00591538"/>
    <w:rsid w:val="005915FE"/>
    <w:rsid w:val="0059162E"/>
    <w:rsid w:val="0059166F"/>
    <w:rsid w:val="00591800"/>
    <w:rsid w:val="005919E7"/>
    <w:rsid w:val="00591A0E"/>
    <w:rsid w:val="00591C3A"/>
    <w:rsid w:val="00591CA3"/>
    <w:rsid w:val="00591E6A"/>
    <w:rsid w:val="00592062"/>
    <w:rsid w:val="0059215C"/>
    <w:rsid w:val="00592314"/>
    <w:rsid w:val="005928B7"/>
    <w:rsid w:val="0059296E"/>
    <w:rsid w:val="00592A29"/>
    <w:rsid w:val="00592ABF"/>
    <w:rsid w:val="00592B8C"/>
    <w:rsid w:val="00592D8F"/>
    <w:rsid w:val="00592DFC"/>
    <w:rsid w:val="0059313C"/>
    <w:rsid w:val="00593203"/>
    <w:rsid w:val="005934EF"/>
    <w:rsid w:val="00593557"/>
    <w:rsid w:val="005935CD"/>
    <w:rsid w:val="005936B0"/>
    <w:rsid w:val="0059399E"/>
    <w:rsid w:val="005939B9"/>
    <w:rsid w:val="00593A0E"/>
    <w:rsid w:val="00593D14"/>
    <w:rsid w:val="00593E00"/>
    <w:rsid w:val="00593FC1"/>
    <w:rsid w:val="00594052"/>
    <w:rsid w:val="00594506"/>
    <w:rsid w:val="0059475C"/>
    <w:rsid w:val="005948D1"/>
    <w:rsid w:val="00594991"/>
    <w:rsid w:val="00594A1E"/>
    <w:rsid w:val="00594BE1"/>
    <w:rsid w:val="00594FD5"/>
    <w:rsid w:val="005952E4"/>
    <w:rsid w:val="00595306"/>
    <w:rsid w:val="005956F3"/>
    <w:rsid w:val="005957A3"/>
    <w:rsid w:val="00595810"/>
    <w:rsid w:val="0059592C"/>
    <w:rsid w:val="00595A8C"/>
    <w:rsid w:val="00595BCF"/>
    <w:rsid w:val="00595D3E"/>
    <w:rsid w:val="00595D4B"/>
    <w:rsid w:val="00595D4C"/>
    <w:rsid w:val="00595D77"/>
    <w:rsid w:val="00595EB0"/>
    <w:rsid w:val="00595F3B"/>
    <w:rsid w:val="00596238"/>
    <w:rsid w:val="0059624A"/>
    <w:rsid w:val="0059632C"/>
    <w:rsid w:val="005963D4"/>
    <w:rsid w:val="00596851"/>
    <w:rsid w:val="005969DC"/>
    <w:rsid w:val="005969E5"/>
    <w:rsid w:val="00596C72"/>
    <w:rsid w:val="00596CB3"/>
    <w:rsid w:val="00596E0B"/>
    <w:rsid w:val="00596E4B"/>
    <w:rsid w:val="0059705C"/>
    <w:rsid w:val="00597214"/>
    <w:rsid w:val="00597376"/>
    <w:rsid w:val="005974B2"/>
    <w:rsid w:val="0059753D"/>
    <w:rsid w:val="0059772D"/>
    <w:rsid w:val="00597B39"/>
    <w:rsid w:val="00597B50"/>
    <w:rsid w:val="00597DB5"/>
    <w:rsid w:val="00597E2D"/>
    <w:rsid w:val="00597ECB"/>
    <w:rsid w:val="00597F96"/>
    <w:rsid w:val="005A00E2"/>
    <w:rsid w:val="005A0109"/>
    <w:rsid w:val="005A02FB"/>
    <w:rsid w:val="005A0302"/>
    <w:rsid w:val="005A0940"/>
    <w:rsid w:val="005A096F"/>
    <w:rsid w:val="005A0973"/>
    <w:rsid w:val="005A0AFC"/>
    <w:rsid w:val="005A0B90"/>
    <w:rsid w:val="005A0C73"/>
    <w:rsid w:val="005A0CE7"/>
    <w:rsid w:val="005A0E7A"/>
    <w:rsid w:val="005A0E8B"/>
    <w:rsid w:val="005A0FA3"/>
    <w:rsid w:val="005A0FB4"/>
    <w:rsid w:val="005A1117"/>
    <w:rsid w:val="005A1429"/>
    <w:rsid w:val="005A15CD"/>
    <w:rsid w:val="005A1D01"/>
    <w:rsid w:val="005A1D6B"/>
    <w:rsid w:val="005A1EDB"/>
    <w:rsid w:val="005A2022"/>
    <w:rsid w:val="005A20F4"/>
    <w:rsid w:val="005A2290"/>
    <w:rsid w:val="005A2375"/>
    <w:rsid w:val="005A2392"/>
    <w:rsid w:val="005A259F"/>
    <w:rsid w:val="005A25E2"/>
    <w:rsid w:val="005A29FC"/>
    <w:rsid w:val="005A2B84"/>
    <w:rsid w:val="005A2B90"/>
    <w:rsid w:val="005A2D52"/>
    <w:rsid w:val="005A2D5C"/>
    <w:rsid w:val="005A331C"/>
    <w:rsid w:val="005A3437"/>
    <w:rsid w:val="005A345E"/>
    <w:rsid w:val="005A3516"/>
    <w:rsid w:val="005A3832"/>
    <w:rsid w:val="005A3AB4"/>
    <w:rsid w:val="005A3D55"/>
    <w:rsid w:val="005A4016"/>
    <w:rsid w:val="005A46DA"/>
    <w:rsid w:val="005A4853"/>
    <w:rsid w:val="005A4AC8"/>
    <w:rsid w:val="005A4B7E"/>
    <w:rsid w:val="005A4D20"/>
    <w:rsid w:val="005A4D25"/>
    <w:rsid w:val="005A4F1D"/>
    <w:rsid w:val="005A508E"/>
    <w:rsid w:val="005A526D"/>
    <w:rsid w:val="005A56F0"/>
    <w:rsid w:val="005A5707"/>
    <w:rsid w:val="005A571C"/>
    <w:rsid w:val="005A5743"/>
    <w:rsid w:val="005A5BFC"/>
    <w:rsid w:val="005A5D82"/>
    <w:rsid w:val="005A5F31"/>
    <w:rsid w:val="005A606F"/>
    <w:rsid w:val="005A633C"/>
    <w:rsid w:val="005A6389"/>
    <w:rsid w:val="005A63BD"/>
    <w:rsid w:val="005A64E9"/>
    <w:rsid w:val="005A6B4F"/>
    <w:rsid w:val="005A6C34"/>
    <w:rsid w:val="005A6CEC"/>
    <w:rsid w:val="005A6CF0"/>
    <w:rsid w:val="005A6D94"/>
    <w:rsid w:val="005A6D9D"/>
    <w:rsid w:val="005A6E21"/>
    <w:rsid w:val="005A6F5F"/>
    <w:rsid w:val="005A73E6"/>
    <w:rsid w:val="005A7518"/>
    <w:rsid w:val="005A7700"/>
    <w:rsid w:val="005A771F"/>
    <w:rsid w:val="005A7814"/>
    <w:rsid w:val="005A795E"/>
    <w:rsid w:val="005A7A99"/>
    <w:rsid w:val="005A7E44"/>
    <w:rsid w:val="005A7FDB"/>
    <w:rsid w:val="005B01FB"/>
    <w:rsid w:val="005B0549"/>
    <w:rsid w:val="005B058E"/>
    <w:rsid w:val="005B0809"/>
    <w:rsid w:val="005B0911"/>
    <w:rsid w:val="005B0939"/>
    <w:rsid w:val="005B0943"/>
    <w:rsid w:val="005B0AA2"/>
    <w:rsid w:val="005B0BC7"/>
    <w:rsid w:val="005B0C41"/>
    <w:rsid w:val="005B0D7C"/>
    <w:rsid w:val="005B0E43"/>
    <w:rsid w:val="005B100E"/>
    <w:rsid w:val="005B115B"/>
    <w:rsid w:val="005B126F"/>
    <w:rsid w:val="005B1288"/>
    <w:rsid w:val="005B15A9"/>
    <w:rsid w:val="005B15F9"/>
    <w:rsid w:val="005B170A"/>
    <w:rsid w:val="005B177A"/>
    <w:rsid w:val="005B187D"/>
    <w:rsid w:val="005B18A6"/>
    <w:rsid w:val="005B1A31"/>
    <w:rsid w:val="005B1A38"/>
    <w:rsid w:val="005B1A70"/>
    <w:rsid w:val="005B1E0E"/>
    <w:rsid w:val="005B1EF8"/>
    <w:rsid w:val="005B1F70"/>
    <w:rsid w:val="005B1FEC"/>
    <w:rsid w:val="005B226D"/>
    <w:rsid w:val="005B235F"/>
    <w:rsid w:val="005B2388"/>
    <w:rsid w:val="005B23AF"/>
    <w:rsid w:val="005B25D5"/>
    <w:rsid w:val="005B26BD"/>
    <w:rsid w:val="005B2737"/>
    <w:rsid w:val="005B27B9"/>
    <w:rsid w:val="005B2869"/>
    <w:rsid w:val="005B2892"/>
    <w:rsid w:val="005B2FBB"/>
    <w:rsid w:val="005B3127"/>
    <w:rsid w:val="005B3167"/>
    <w:rsid w:val="005B3275"/>
    <w:rsid w:val="005B32FB"/>
    <w:rsid w:val="005B3320"/>
    <w:rsid w:val="005B335A"/>
    <w:rsid w:val="005B3412"/>
    <w:rsid w:val="005B35AF"/>
    <w:rsid w:val="005B3755"/>
    <w:rsid w:val="005B3C7C"/>
    <w:rsid w:val="005B3CE9"/>
    <w:rsid w:val="005B3EE6"/>
    <w:rsid w:val="005B4016"/>
    <w:rsid w:val="005B41B2"/>
    <w:rsid w:val="005B4379"/>
    <w:rsid w:val="005B47B6"/>
    <w:rsid w:val="005B47F5"/>
    <w:rsid w:val="005B495F"/>
    <w:rsid w:val="005B4A76"/>
    <w:rsid w:val="005B4B83"/>
    <w:rsid w:val="005B4BC2"/>
    <w:rsid w:val="005B4F07"/>
    <w:rsid w:val="005B50F5"/>
    <w:rsid w:val="005B52C7"/>
    <w:rsid w:val="005B568B"/>
    <w:rsid w:val="005B5C5B"/>
    <w:rsid w:val="005B5D13"/>
    <w:rsid w:val="005B632E"/>
    <w:rsid w:val="005B63F1"/>
    <w:rsid w:val="005B652A"/>
    <w:rsid w:val="005B669D"/>
    <w:rsid w:val="005B6785"/>
    <w:rsid w:val="005B68B4"/>
    <w:rsid w:val="005B69C5"/>
    <w:rsid w:val="005B6B14"/>
    <w:rsid w:val="005B6F19"/>
    <w:rsid w:val="005B7258"/>
    <w:rsid w:val="005B7543"/>
    <w:rsid w:val="005B7821"/>
    <w:rsid w:val="005B7899"/>
    <w:rsid w:val="005B790F"/>
    <w:rsid w:val="005B7ACB"/>
    <w:rsid w:val="005B7C51"/>
    <w:rsid w:val="005B7CBB"/>
    <w:rsid w:val="005B7D26"/>
    <w:rsid w:val="005B7D8D"/>
    <w:rsid w:val="005C019D"/>
    <w:rsid w:val="005C026E"/>
    <w:rsid w:val="005C038B"/>
    <w:rsid w:val="005C03D3"/>
    <w:rsid w:val="005C0440"/>
    <w:rsid w:val="005C0605"/>
    <w:rsid w:val="005C0662"/>
    <w:rsid w:val="005C08C7"/>
    <w:rsid w:val="005C08FA"/>
    <w:rsid w:val="005C0927"/>
    <w:rsid w:val="005C0C27"/>
    <w:rsid w:val="005C0C70"/>
    <w:rsid w:val="005C0E57"/>
    <w:rsid w:val="005C0EBB"/>
    <w:rsid w:val="005C0F91"/>
    <w:rsid w:val="005C108F"/>
    <w:rsid w:val="005C110A"/>
    <w:rsid w:val="005C11F2"/>
    <w:rsid w:val="005C153F"/>
    <w:rsid w:val="005C1565"/>
    <w:rsid w:val="005C1587"/>
    <w:rsid w:val="005C16EF"/>
    <w:rsid w:val="005C1825"/>
    <w:rsid w:val="005C18C7"/>
    <w:rsid w:val="005C1A8D"/>
    <w:rsid w:val="005C1CCF"/>
    <w:rsid w:val="005C1CD1"/>
    <w:rsid w:val="005C1D65"/>
    <w:rsid w:val="005C1DE6"/>
    <w:rsid w:val="005C1E46"/>
    <w:rsid w:val="005C25A8"/>
    <w:rsid w:val="005C273B"/>
    <w:rsid w:val="005C2A5A"/>
    <w:rsid w:val="005C2C9D"/>
    <w:rsid w:val="005C2ED9"/>
    <w:rsid w:val="005C2F82"/>
    <w:rsid w:val="005C30C6"/>
    <w:rsid w:val="005C3258"/>
    <w:rsid w:val="005C3303"/>
    <w:rsid w:val="005C37D8"/>
    <w:rsid w:val="005C3949"/>
    <w:rsid w:val="005C3AF1"/>
    <w:rsid w:val="005C3D96"/>
    <w:rsid w:val="005C3E90"/>
    <w:rsid w:val="005C3F17"/>
    <w:rsid w:val="005C3F7A"/>
    <w:rsid w:val="005C3F9D"/>
    <w:rsid w:val="005C3FB2"/>
    <w:rsid w:val="005C44FE"/>
    <w:rsid w:val="005C4894"/>
    <w:rsid w:val="005C489D"/>
    <w:rsid w:val="005C48C7"/>
    <w:rsid w:val="005C490C"/>
    <w:rsid w:val="005C4D6F"/>
    <w:rsid w:val="005C4DC9"/>
    <w:rsid w:val="005C4EB5"/>
    <w:rsid w:val="005C5277"/>
    <w:rsid w:val="005C5286"/>
    <w:rsid w:val="005C54CE"/>
    <w:rsid w:val="005C5775"/>
    <w:rsid w:val="005C590C"/>
    <w:rsid w:val="005C592C"/>
    <w:rsid w:val="005C5B24"/>
    <w:rsid w:val="005C5BE4"/>
    <w:rsid w:val="005C5C6A"/>
    <w:rsid w:val="005C5F5D"/>
    <w:rsid w:val="005C6067"/>
    <w:rsid w:val="005C60A3"/>
    <w:rsid w:val="005C618A"/>
    <w:rsid w:val="005C62E5"/>
    <w:rsid w:val="005C6395"/>
    <w:rsid w:val="005C639E"/>
    <w:rsid w:val="005C6621"/>
    <w:rsid w:val="005C67B1"/>
    <w:rsid w:val="005C69AB"/>
    <w:rsid w:val="005C6AD0"/>
    <w:rsid w:val="005C6BFA"/>
    <w:rsid w:val="005C6C36"/>
    <w:rsid w:val="005C729F"/>
    <w:rsid w:val="005C754D"/>
    <w:rsid w:val="005C7645"/>
    <w:rsid w:val="005C7709"/>
    <w:rsid w:val="005C788D"/>
    <w:rsid w:val="005C7891"/>
    <w:rsid w:val="005C797B"/>
    <w:rsid w:val="005C7CC3"/>
    <w:rsid w:val="005C7D75"/>
    <w:rsid w:val="005C7EAB"/>
    <w:rsid w:val="005C7EDC"/>
    <w:rsid w:val="005C7EE0"/>
    <w:rsid w:val="005D023B"/>
    <w:rsid w:val="005D02BA"/>
    <w:rsid w:val="005D0409"/>
    <w:rsid w:val="005D0544"/>
    <w:rsid w:val="005D0577"/>
    <w:rsid w:val="005D06A9"/>
    <w:rsid w:val="005D070F"/>
    <w:rsid w:val="005D0898"/>
    <w:rsid w:val="005D0A39"/>
    <w:rsid w:val="005D0B56"/>
    <w:rsid w:val="005D0BF3"/>
    <w:rsid w:val="005D0C02"/>
    <w:rsid w:val="005D0CCC"/>
    <w:rsid w:val="005D0E23"/>
    <w:rsid w:val="005D0F64"/>
    <w:rsid w:val="005D10DA"/>
    <w:rsid w:val="005D11C3"/>
    <w:rsid w:val="005D12E6"/>
    <w:rsid w:val="005D1386"/>
    <w:rsid w:val="005D148D"/>
    <w:rsid w:val="005D149A"/>
    <w:rsid w:val="005D1578"/>
    <w:rsid w:val="005D15EF"/>
    <w:rsid w:val="005D1898"/>
    <w:rsid w:val="005D1993"/>
    <w:rsid w:val="005D1B06"/>
    <w:rsid w:val="005D1D21"/>
    <w:rsid w:val="005D1D8C"/>
    <w:rsid w:val="005D1FC7"/>
    <w:rsid w:val="005D22D2"/>
    <w:rsid w:val="005D23EB"/>
    <w:rsid w:val="005D255E"/>
    <w:rsid w:val="005D261B"/>
    <w:rsid w:val="005D277E"/>
    <w:rsid w:val="005D289A"/>
    <w:rsid w:val="005D2A8B"/>
    <w:rsid w:val="005D2AC0"/>
    <w:rsid w:val="005D2C5F"/>
    <w:rsid w:val="005D2D51"/>
    <w:rsid w:val="005D2EA9"/>
    <w:rsid w:val="005D2F53"/>
    <w:rsid w:val="005D2FFC"/>
    <w:rsid w:val="005D317D"/>
    <w:rsid w:val="005D319B"/>
    <w:rsid w:val="005D38A9"/>
    <w:rsid w:val="005D390E"/>
    <w:rsid w:val="005D39E0"/>
    <w:rsid w:val="005D3E0F"/>
    <w:rsid w:val="005D3FB1"/>
    <w:rsid w:val="005D4067"/>
    <w:rsid w:val="005D40AB"/>
    <w:rsid w:val="005D4113"/>
    <w:rsid w:val="005D42B7"/>
    <w:rsid w:val="005D43EE"/>
    <w:rsid w:val="005D4612"/>
    <w:rsid w:val="005D4829"/>
    <w:rsid w:val="005D490F"/>
    <w:rsid w:val="005D495A"/>
    <w:rsid w:val="005D4A29"/>
    <w:rsid w:val="005D4A35"/>
    <w:rsid w:val="005D4F9A"/>
    <w:rsid w:val="005D50DA"/>
    <w:rsid w:val="005D5131"/>
    <w:rsid w:val="005D51AD"/>
    <w:rsid w:val="005D54E2"/>
    <w:rsid w:val="005D56EB"/>
    <w:rsid w:val="005D57A0"/>
    <w:rsid w:val="005D5A1E"/>
    <w:rsid w:val="005D5B25"/>
    <w:rsid w:val="005D5D2A"/>
    <w:rsid w:val="005D5F7F"/>
    <w:rsid w:val="005D602E"/>
    <w:rsid w:val="005D623F"/>
    <w:rsid w:val="005D659E"/>
    <w:rsid w:val="005D6936"/>
    <w:rsid w:val="005D6AAE"/>
    <w:rsid w:val="005D6B59"/>
    <w:rsid w:val="005D6B73"/>
    <w:rsid w:val="005D6E88"/>
    <w:rsid w:val="005D6F90"/>
    <w:rsid w:val="005D7001"/>
    <w:rsid w:val="005D7122"/>
    <w:rsid w:val="005D71F1"/>
    <w:rsid w:val="005D7469"/>
    <w:rsid w:val="005D7676"/>
    <w:rsid w:val="005D7938"/>
    <w:rsid w:val="005D7CCF"/>
    <w:rsid w:val="005D7DFB"/>
    <w:rsid w:val="005D7E07"/>
    <w:rsid w:val="005D7E44"/>
    <w:rsid w:val="005D7FBA"/>
    <w:rsid w:val="005E0239"/>
    <w:rsid w:val="005E0518"/>
    <w:rsid w:val="005E0586"/>
    <w:rsid w:val="005E0657"/>
    <w:rsid w:val="005E0ACF"/>
    <w:rsid w:val="005E0C58"/>
    <w:rsid w:val="005E0D8E"/>
    <w:rsid w:val="005E0F49"/>
    <w:rsid w:val="005E10B3"/>
    <w:rsid w:val="005E1274"/>
    <w:rsid w:val="005E17E2"/>
    <w:rsid w:val="005E1862"/>
    <w:rsid w:val="005E1883"/>
    <w:rsid w:val="005E1A6F"/>
    <w:rsid w:val="005E1A82"/>
    <w:rsid w:val="005E1BF1"/>
    <w:rsid w:val="005E1CC0"/>
    <w:rsid w:val="005E1D0D"/>
    <w:rsid w:val="005E1F6B"/>
    <w:rsid w:val="005E1FFE"/>
    <w:rsid w:val="005E210C"/>
    <w:rsid w:val="005E222D"/>
    <w:rsid w:val="005E2436"/>
    <w:rsid w:val="005E25EA"/>
    <w:rsid w:val="005E2643"/>
    <w:rsid w:val="005E278C"/>
    <w:rsid w:val="005E2827"/>
    <w:rsid w:val="005E2BA9"/>
    <w:rsid w:val="005E2CD5"/>
    <w:rsid w:val="005E2DE5"/>
    <w:rsid w:val="005E31C0"/>
    <w:rsid w:val="005E31C5"/>
    <w:rsid w:val="005E3337"/>
    <w:rsid w:val="005E3346"/>
    <w:rsid w:val="005E3392"/>
    <w:rsid w:val="005E3616"/>
    <w:rsid w:val="005E3672"/>
    <w:rsid w:val="005E3787"/>
    <w:rsid w:val="005E388D"/>
    <w:rsid w:val="005E3922"/>
    <w:rsid w:val="005E3975"/>
    <w:rsid w:val="005E3A7C"/>
    <w:rsid w:val="005E3BB4"/>
    <w:rsid w:val="005E3E53"/>
    <w:rsid w:val="005E4210"/>
    <w:rsid w:val="005E4412"/>
    <w:rsid w:val="005E4563"/>
    <w:rsid w:val="005E456F"/>
    <w:rsid w:val="005E4983"/>
    <w:rsid w:val="005E4C79"/>
    <w:rsid w:val="005E4DF5"/>
    <w:rsid w:val="005E4E3E"/>
    <w:rsid w:val="005E4E5E"/>
    <w:rsid w:val="005E4EBD"/>
    <w:rsid w:val="005E4EFB"/>
    <w:rsid w:val="005E4F9C"/>
    <w:rsid w:val="005E5145"/>
    <w:rsid w:val="005E53D5"/>
    <w:rsid w:val="005E53E4"/>
    <w:rsid w:val="005E5720"/>
    <w:rsid w:val="005E5842"/>
    <w:rsid w:val="005E586B"/>
    <w:rsid w:val="005E5895"/>
    <w:rsid w:val="005E58FF"/>
    <w:rsid w:val="005E5E7A"/>
    <w:rsid w:val="005E5EA3"/>
    <w:rsid w:val="005E6356"/>
    <w:rsid w:val="005E6392"/>
    <w:rsid w:val="005E67DE"/>
    <w:rsid w:val="005E68B0"/>
    <w:rsid w:val="005E6B0A"/>
    <w:rsid w:val="005E6B90"/>
    <w:rsid w:val="005E6EF9"/>
    <w:rsid w:val="005E6FBF"/>
    <w:rsid w:val="005E7222"/>
    <w:rsid w:val="005E7390"/>
    <w:rsid w:val="005E7661"/>
    <w:rsid w:val="005E7907"/>
    <w:rsid w:val="005E7D84"/>
    <w:rsid w:val="005E7E6A"/>
    <w:rsid w:val="005F05C7"/>
    <w:rsid w:val="005F0666"/>
    <w:rsid w:val="005F07D0"/>
    <w:rsid w:val="005F0D50"/>
    <w:rsid w:val="005F0F8B"/>
    <w:rsid w:val="005F10E7"/>
    <w:rsid w:val="005F1145"/>
    <w:rsid w:val="005F14E6"/>
    <w:rsid w:val="005F1A72"/>
    <w:rsid w:val="005F1BC5"/>
    <w:rsid w:val="005F1CDF"/>
    <w:rsid w:val="005F22F4"/>
    <w:rsid w:val="005F2967"/>
    <w:rsid w:val="005F2B5A"/>
    <w:rsid w:val="005F2F87"/>
    <w:rsid w:val="005F32F1"/>
    <w:rsid w:val="005F34D4"/>
    <w:rsid w:val="005F3677"/>
    <w:rsid w:val="005F3718"/>
    <w:rsid w:val="005F3B65"/>
    <w:rsid w:val="005F3E67"/>
    <w:rsid w:val="005F3F68"/>
    <w:rsid w:val="005F415D"/>
    <w:rsid w:val="005F41C7"/>
    <w:rsid w:val="005F46B5"/>
    <w:rsid w:val="005F46C1"/>
    <w:rsid w:val="005F4704"/>
    <w:rsid w:val="005F48CF"/>
    <w:rsid w:val="005F48FC"/>
    <w:rsid w:val="005F49D8"/>
    <w:rsid w:val="005F49FD"/>
    <w:rsid w:val="005F4DF0"/>
    <w:rsid w:val="005F4EAD"/>
    <w:rsid w:val="005F5173"/>
    <w:rsid w:val="005F5276"/>
    <w:rsid w:val="005F566C"/>
    <w:rsid w:val="005F569F"/>
    <w:rsid w:val="005F5AE0"/>
    <w:rsid w:val="005F5B6B"/>
    <w:rsid w:val="005F5D81"/>
    <w:rsid w:val="005F5D98"/>
    <w:rsid w:val="005F6084"/>
    <w:rsid w:val="005F6345"/>
    <w:rsid w:val="005F6347"/>
    <w:rsid w:val="005F653B"/>
    <w:rsid w:val="005F6982"/>
    <w:rsid w:val="005F6C73"/>
    <w:rsid w:val="005F6CA5"/>
    <w:rsid w:val="005F6D40"/>
    <w:rsid w:val="005F6DB4"/>
    <w:rsid w:val="005F6E06"/>
    <w:rsid w:val="005F6F30"/>
    <w:rsid w:val="005F6F68"/>
    <w:rsid w:val="005F704C"/>
    <w:rsid w:val="005F70DC"/>
    <w:rsid w:val="005F7141"/>
    <w:rsid w:val="005F714F"/>
    <w:rsid w:val="005F7181"/>
    <w:rsid w:val="005F7252"/>
    <w:rsid w:val="005F72B0"/>
    <w:rsid w:val="005F74A3"/>
    <w:rsid w:val="005F75F6"/>
    <w:rsid w:val="005F75FA"/>
    <w:rsid w:val="005F768A"/>
    <w:rsid w:val="005F76F1"/>
    <w:rsid w:val="005F7794"/>
    <w:rsid w:val="005F7860"/>
    <w:rsid w:val="005F7882"/>
    <w:rsid w:val="005F78FB"/>
    <w:rsid w:val="005F7B2B"/>
    <w:rsid w:val="005F7C20"/>
    <w:rsid w:val="005F7DC3"/>
    <w:rsid w:val="005F7F36"/>
    <w:rsid w:val="0060004A"/>
    <w:rsid w:val="00600063"/>
    <w:rsid w:val="006000E0"/>
    <w:rsid w:val="0060021C"/>
    <w:rsid w:val="00600268"/>
    <w:rsid w:val="006002C4"/>
    <w:rsid w:val="0060044B"/>
    <w:rsid w:val="006005A5"/>
    <w:rsid w:val="006005E4"/>
    <w:rsid w:val="006006B5"/>
    <w:rsid w:val="006006B6"/>
    <w:rsid w:val="00600729"/>
    <w:rsid w:val="00600947"/>
    <w:rsid w:val="00600BA9"/>
    <w:rsid w:val="00600C10"/>
    <w:rsid w:val="00600DD4"/>
    <w:rsid w:val="00600EA1"/>
    <w:rsid w:val="00600ED1"/>
    <w:rsid w:val="00600FAF"/>
    <w:rsid w:val="0060114A"/>
    <w:rsid w:val="0060114C"/>
    <w:rsid w:val="006012D4"/>
    <w:rsid w:val="0060147C"/>
    <w:rsid w:val="00601514"/>
    <w:rsid w:val="00601544"/>
    <w:rsid w:val="006015D5"/>
    <w:rsid w:val="0060176C"/>
    <w:rsid w:val="0060189E"/>
    <w:rsid w:val="006018D4"/>
    <w:rsid w:val="006019A3"/>
    <w:rsid w:val="006019F1"/>
    <w:rsid w:val="00601C5A"/>
    <w:rsid w:val="00601D22"/>
    <w:rsid w:val="00601F23"/>
    <w:rsid w:val="00601FE3"/>
    <w:rsid w:val="006024E8"/>
    <w:rsid w:val="0060294A"/>
    <w:rsid w:val="00602AD7"/>
    <w:rsid w:val="00602C34"/>
    <w:rsid w:val="00602E8C"/>
    <w:rsid w:val="00602FD9"/>
    <w:rsid w:val="00603062"/>
    <w:rsid w:val="006033FC"/>
    <w:rsid w:val="006034EE"/>
    <w:rsid w:val="00603551"/>
    <w:rsid w:val="006036B3"/>
    <w:rsid w:val="006036D8"/>
    <w:rsid w:val="006037FF"/>
    <w:rsid w:val="00603833"/>
    <w:rsid w:val="00603B36"/>
    <w:rsid w:val="00603C54"/>
    <w:rsid w:val="00603D3E"/>
    <w:rsid w:val="00603D72"/>
    <w:rsid w:val="0060421A"/>
    <w:rsid w:val="0060449F"/>
    <w:rsid w:val="006044CE"/>
    <w:rsid w:val="00604709"/>
    <w:rsid w:val="0060470A"/>
    <w:rsid w:val="00604841"/>
    <w:rsid w:val="006049BA"/>
    <w:rsid w:val="00604BAB"/>
    <w:rsid w:val="00604BE9"/>
    <w:rsid w:val="00604C5A"/>
    <w:rsid w:val="00604D74"/>
    <w:rsid w:val="00604EDE"/>
    <w:rsid w:val="00605059"/>
    <w:rsid w:val="006050D4"/>
    <w:rsid w:val="006055CB"/>
    <w:rsid w:val="006056CE"/>
    <w:rsid w:val="006056F7"/>
    <w:rsid w:val="00605788"/>
    <w:rsid w:val="00605806"/>
    <w:rsid w:val="00605820"/>
    <w:rsid w:val="00605BEA"/>
    <w:rsid w:val="00605ED8"/>
    <w:rsid w:val="006062F8"/>
    <w:rsid w:val="0060632D"/>
    <w:rsid w:val="0060635E"/>
    <w:rsid w:val="0060694D"/>
    <w:rsid w:val="0060695C"/>
    <w:rsid w:val="00606A13"/>
    <w:rsid w:val="00606A9E"/>
    <w:rsid w:val="00606B55"/>
    <w:rsid w:val="00606D85"/>
    <w:rsid w:val="00606EE7"/>
    <w:rsid w:val="00606FAD"/>
    <w:rsid w:val="006070A6"/>
    <w:rsid w:val="00607480"/>
    <w:rsid w:val="00607489"/>
    <w:rsid w:val="006074E5"/>
    <w:rsid w:val="00607668"/>
    <w:rsid w:val="006076EF"/>
    <w:rsid w:val="006077E1"/>
    <w:rsid w:val="006077E2"/>
    <w:rsid w:val="006078CF"/>
    <w:rsid w:val="0060797F"/>
    <w:rsid w:val="00607AA0"/>
    <w:rsid w:val="00607B16"/>
    <w:rsid w:val="00607C03"/>
    <w:rsid w:val="00607DD7"/>
    <w:rsid w:val="00607DF2"/>
    <w:rsid w:val="00607E5F"/>
    <w:rsid w:val="00607F86"/>
    <w:rsid w:val="00610029"/>
    <w:rsid w:val="00610387"/>
    <w:rsid w:val="00610488"/>
    <w:rsid w:val="0061054F"/>
    <w:rsid w:val="00610680"/>
    <w:rsid w:val="006107E2"/>
    <w:rsid w:val="006108B7"/>
    <w:rsid w:val="00610CED"/>
    <w:rsid w:val="00610DBC"/>
    <w:rsid w:val="00610E7A"/>
    <w:rsid w:val="00610FC0"/>
    <w:rsid w:val="0061112C"/>
    <w:rsid w:val="00611262"/>
    <w:rsid w:val="00611424"/>
    <w:rsid w:val="00611553"/>
    <w:rsid w:val="00611815"/>
    <w:rsid w:val="00611925"/>
    <w:rsid w:val="00611A49"/>
    <w:rsid w:val="00611ABE"/>
    <w:rsid w:val="00611AD9"/>
    <w:rsid w:val="00611B27"/>
    <w:rsid w:val="00611B37"/>
    <w:rsid w:val="00611D36"/>
    <w:rsid w:val="00611D57"/>
    <w:rsid w:val="00611DB3"/>
    <w:rsid w:val="00612028"/>
    <w:rsid w:val="0061215C"/>
    <w:rsid w:val="006121D9"/>
    <w:rsid w:val="006123BE"/>
    <w:rsid w:val="00612576"/>
    <w:rsid w:val="00612634"/>
    <w:rsid w:val="00612695"/>
    <w:rsid w:val="006129A1"/>
    <w:rsid w:val="00612B79"/>
    <w:rsid w:val="00612CF9"/>
    <w:rsid w:val="00612FDC"/>
    <w:rsid w:val="00613083"/>
    <w:rsid w:val="00613859"/>
    <w:rsid w:val="00613A35"/>
    <w:rsid w:val="00613BCA"/>
    <w:rsid w:val="00613D75"/>
    <w:rsid w:val="00613E26"/>
    <w:rsid w:val="00614681"/>
    <w:rsid w:val="006146BC"/>
    <w:rsid w:val="00614B68"/>
    <w:rsid w:val="00614D98"/>
    <w:rsid w:val="00614E17"/>
    <w:rsid w:val="00614F19"/>
    <w:rsid w:val="00614FB0"/>
    <w:rsid w:val="00615038"/>
    <w:rsid w:val="006151B6"/>
    <w:rsid w:val="00615275"/>
    <w:rsid w:val="00615409"/>
    <w:rsid w:val="0061542E"/>
    <w:rsid w:val="00615458"/>
    <w:rsid w:val="00615B09"/>
    <w:rsid w:val="00615C0C"/>
    <w:rsid w:val="00615C8E"/>
    <w:rsid w:val="00615F15"/>
    <w:rsid w:val="00615F46"/>
    <w:rsid w:val="00615FED"/>
    <w:rsid w:val="006162A8"/>
    <w:rsid w:val="006162E6"/>
    <w:rsid w:val="006162F5"/>
    <w:rsid w:val="006163CF"/>
    <w:rsid w:val="006164C4"/>
    <w:rsid w:val="006165C8"/>
    <w:rsid w:val="00616B0D"/>
    <w:rsid w:val="00616C3A"/>
    <w:rsid w:val="00616D1A"/>
    <w:rsid w:val="00616DC7"/>
    <w:rsid w:val="0061716D"/>
    <w:rsid w:val="0061736B"/>
    <w:rsid w:val="006174F9"/>
    <w:rsid w:val="006175AF"/>
    <w:rsid w:val="006175D8"/>
    <w:rsid w:val="0061794F"/>
    <w:rsid w:val="00617AB6"/>
    <w:rsid w:val="00617D62"/>
    <w:rsid w:val="00617FF0"/>
    <w:rsid w:val="006200E0"/>
    <w:rsid w:val="00620262"/>
    <w:rsid w:val="0062033D"/>
    <w:rsid w:val="006204E0"/>
    <w:rsid w:val="0062051E"/>
    <w:rsid w:val="00620584"/>
    <w:rsid w:val="006205C8"/>
    <w:rsid w:val="00620652"/>
    <w:rsid w:val="00620684"/>
    <w:rsid w:val="00620C54"/>
    <w:rsid w:val="00620CA6"/>
    <w:rsid w:val="006211CF"/>
    <w:rsid w:val="00621446"/>
    <w:rsid w:val="00621452"/>
    <w:rsid w:val="0062149A"/>
    <w:rsid w:val="006214CC"/>
    <w:rsid w:val="006215E5"/>
    <w:rsid w:val="006215E8"/>
    <w:rsid w:val="006218DC"/>
    <w:rsid w:val="00621A05"/>
    <w:rsid w:val="00621B64"/>
    <w:rsid w:val="00621FB4"/>
    <w:rsid w:val="006222BB"/>
    <w:rsid w:val="0062240F"/>
    <w:rsid w:val="00622411"/>
    <w:rsid w:val="0062248C"/>
    <w:rsid w:val="00622500"/>
    <w:rsid w:val="00622882"/>
    <w:rsid w:val="0062292B"/>
    <w:rsid w:val="00622A25"/>
    <w:rsid w:val="00622AB2"/>
    <w:rsid w:val="00622FBA"/>
    <w:rsid w:val="0062322F"/>
    <w:rsid w:val="006232F8"/>
    <w:rsid w:val="0062348A"/>
    <w:rsid w:val="006236D0"/>
    <w:rsid w:val="00623820"/>
    <w:rsid w:val="00623931"/>
    <w:rsid w:val="00623D2C"/>
    <w:rsid w:val="00623DEB"/>
    <w:rsid w:val="00623F44"/>
    <w:rsid w:val="00623F73"/>
    <w:rsid w:val="00623FBA"/>
    <w:rsid w:val="006240B1"/>
    <w:rsid w:val="00624182"/>
    <w:rsid w:val="006243C6"/>
    <w:rsid w:val="0062442E"/>
    <w:rsid w:val="0062476B"/>
    <w:rsid w:val="0062478C"/>
    <w:rsid w:val="006248DD"/>
    <w:rsid w:val="006248FB"/>
    <w:rsid w:val="00624910"/>
    <w:rsid w:val="00624AC4"/>
    <w:rsid w:val="00624B40"/>
    <w:rsid w:val="00624BC8"/>
    <w:rsid w:val="00624C80"/>
    <w:rsid w:val="00624D26"/>
    <w:rsid w:val="00624DFD"/>
    <w:rsid w:val="006250A5"/>
    <w:rsid w:val="006251F7"/>
    <w:rsid w:val="00625257"/>
    <w:rsid w:val="006254C5"/>
    <w:rsid w:val="00625546"/>
    <w:rsid w:val="00625661"/>
    <w:rsid w:val="006256AF"/>
    <w:rsid w:val="006258C5"/>
    <w:rsid w:val="00625AC9"/>
    <w:rsid w:val="00625AD3"/>
    <w:rsid w:val="00625D92"/>
    <w:rsid w:val="00625F5F"/>
    <w:rsid w:val="00625FC2"/>
    <w:rsid w:val="0062636F"/>
    <w:rsid w:val="00626585"/>
    <w:rsid w:val="00626AE6"/>
    <w:rsid w:val="00626B8D"/>
    <w:rsid w:val="00626C17"/>
    <w:rsid w:val="00627976"/>
    <w:rsid w:val="00627D9C"/>
    <w:rsid w:val="00627EAC"/>
    <w:rsid w:val="00627F77"/>
    <w:rsid w:val="00627FDC"/>
    <w:rsid w:val="0063015E"/>
    <w:rsid w:val="006301B7"/>
    <w:rsid w:val="00630493"/>
    <w:rsid w:val="006304A8"/>
    <w:rsid w:val="0063054B"/>
    <w:rsid w:val="006306BE"/>
    <w:rsid w:val="006307E8"/>
    <w:rsid w:val="0063097F"/>
    <w:rsid w:val="00630AC3"/>
    <w:rsid w:val="00630D8A"/>
    <w:rsid w:val="00630FAB"/>
    <w:rsid w:val="0063101C"/>
    <w:rsid w:val="00631067"/>
    <w:rsid w:val="00631503"/>
    <w:rsid w:val="0063158C"/>
    <w:rsid w:val="006316A0"/>
    <w:rsid w:val="006316BE"/>
    <w:rsid w:val="006317B7"/>
    <w:rsid w:val="0063186C"/>
    <w:rsid w:val="006318EC"/>
    <w:rsid w:val="00631B65"/>
    <w:rsid w:val="00631BD2"/>
    <w:rsid w:val="00631D61"/>
    <w:rsid w:val="00631DAB"/>
    <w:rsid w:val="00631EE9"/>
    <w:rsid w:val="00631F77"/>
    <w:rsid w:val="00631FD2"/>
    <w:rsid w:val="0063207E"/>
    <w:rsid w:val="006322C2"/>
    <w:rsid w:val="00632359"/>
    <w:rsid w:val="00632370"/>
    <w:rsid w:val="006323FF"/>
    <w:rsid w:val="00632570"/>
    <w:rsid w:val="00632821"/>
    <w:rsid w:val="00632D1F"/>
    <w:rsid w:val="00632F03"/>
    <w:rsid w:val="00633265"/>
    <w:rsid w:val="006332F7"/>
    <w:rsid w:val="00633344"/>
    <w:rsid w:val="0063367B"/>
    <w:rsid w:val="00633862"/>
    <w:rsid w:val="006339FF"/>
    <w:rsid w:val="00633A76"/>
    <w:rsid w:val="00633ADC"/>
    <w:rsid w:val="00633D6C"/>
    <w:rsid w:val="00633F11"/>
    <w:rsid w:val="00633F37"/>
    <w:rsid w:val="00633FB2"/>
    <w:rsid w:val="00633FF8"/>
    <w:rsid w:val="006343A2"/>
    <w:rsid w:val="006344AF"/>
    <w:rsid w:val="0063450A"/>
    <w:rsid w:val="006345C6"/>
    <w:rsid w:val="00634862"/>
    <w:rsid w:val="00634A89"/>
    <w:rsid w:val="00634D01"/>
    <w:rsid w:val="00635244"/>
    <w:rsid w:val="006352BD"/>
    <w:rsid w:val="0063543C"/>
    <w:rsid w:val="0063547F"/>
    <w:rsid w:val="006354BE"/>
    <w:rsid w:val="006355DB"/>
    <w:rsid w:val="0063569F"/>
    <w:rsid w:val="006358B2"/>
    <w:rsid w:val="006359BD"/>
    <w:rsid w:val="00635A4F"/>
    <w:rsid w:val="00635CE1"/>
    <w:rsid w:val="00635E66"/>
    <w:rsid w:val="00635EAE"/>
    <w:rsid w:val="00636243"/>
    <w:rsid w:val="00636427"/>
    <w:rsid w:val="006364E2"/>
    <w:rsid w:val="00636803"/>
    <w:rsid w:val="0063686F"/>
    <w:rsid w:val="00636955"/>
    <w:rsid w:val="006369BB"/>
    <w:rsid w:val="00636A20"/>
    <w:rsid w:val="00636A77"/>
    <w:rsid w:val="00636C2C"/>
    <w:rsid w:val="00636CF4"/>
    <w:rsid w:val="00636D76"/>
    <w:rsid w:val="00636E31"/>
    <w:rsid w:val="006371F7"/>
    <w:rsid w:val="00637277"/>
    <w:rsid w:val="00637366"/>
    <w:rsid w:val="0063743F"/>
    <w:rsid w:val="00637541"/>
    <w:rsid w:val="006376FD"/>
    <w:rsid w:val="006378CB"/>
    <w:rsid w:val="00637922"/>
    <w:rsid w:val="00637981"/>
    <w:rsid w:val="006379AB"/>
    <w:rsid w:val="006379E4"/>
    <w:rsid w:val="00637AB5"/>
    <w:rsid w:val="00637BAB"/>
    <w:rsid w:val="00637CF7"/>
    <w:rsid w:val="00637DCE"/>
    <w:rsid w:val="0064042B"/>
    <w:rsid w:val="00640558"/>
    <w:rsid w:val="00640C62"/>
    <w:rsid w:val="00640F15"/>
    <w:rsid w:val="00640FB6"/>
    <w:rsid w:val="00641092"/>
    <w:rsid w:val="006412A6"/>
    <w:rsid w:val="00641354"/>
    <w:rsid w:val="006414AA"/>
    <w:rsid w:val="006416EA"/>
    <w:rsid w:val="006417D8"/>
    <w:rsid w:val="0064189B"/>
    <w:rsid w:val="00641913"/>
    <w:rsid w:val="00641944"/>
    <w:rsid w:val="00641BBF"/>
    <w:rsid w:val="00641DD1"/>
    <w:rsid w:val="00641E22"/>
    <w:rsid w:val="00641F9C"/>
    <w:rsid w:val="0064207D"/>
    <w:rsid w:val="00642413"/>
    <w:rsid w:val="006425E2"/>
    <w:rsid w:val="0064277C"/>
    <w:rsid w:val="0064285D"/>
    <w:rsid w:val="006429BC"/>
    <w:rsid w:val="00642BE3"/>
    <w:rsid w:val="00642D17"/>
    <w:rsid w:val="00643147"/>
    <w:rsid w:val="006431B8"/>
    <w:rsid w:val="00643211"/>
    <w:rsid w:val="006434D9"/>
    <w:rsid w:val="006435E3"/>
    <w:rsid w:val="00643676"/>
    <w:rsid w:val="00643778"/>
    <w:rsid w:val="006438A5"/>
    <w:rsid w:val="006438AE"/>
    <w:rsid w:val="006439E0"/>
    <w:rsid w:val="00643C4E"/>
    <w:rsid w:val="00643CB6"/>
    <w:rsid w:val="00643E75"/>
    <w:rsid w:val="00643EF7"/>
    <w:rsid w:val="00643FB3"/>
    <w:rsid w:val="0064404F"/>
    <w:rsid w:val="006441BC"/>
    <w:rsid w:val="006441D3"/>
    <w:rsid w:val="00644210"/>
    <w:rsid w:val="00644223"/>
    <w:rsid w:val="006444D9"/>
    <w:rsid w:val="00644B4D"/>
    <w:rsid w:val="00644CBC"/>
    <w:rsid w:val="00644E5D"/>
    <w:rsid w:val="00644F72"/>
    <w:rsid w:val="00645388"/>
    <w:rsid w:val="00645418"/>
    <w:rsid w:val="00645605"/>
    <w:rsid w:val="0064563F"/>
    <w:rsid w:val="0064596D"/>
    <w:rsid w:val="00645BF8"/>
    <w:rsid w:val="00646105"/>
    <w:rsid w:val="0064634E"/>
    <w:rsid w:val="00646406"/>
    <w:rsid w:val="00646491"/>
    <w:rsid w:val="006465FD"/>
    <w:rsid w:val="00646668"/>
    <w:rsid w:val="00646858"/>
    <w:rsid w:val="00646DFE"/>
    <w:rsid w:val="0064704B"/>
    <w:rsid w:val="006470E2"/>
    <w:rsid w:val="006471F4"/>
    <w:rsid w:val="0064727E"/>
    <w:rsid w:val="006472AE"/>
    <w:rsid w:val="006472D1"/>
    <w:rsid w:val="006473AB"/>
    <w:rsid w:val="00647F7B"/>
    <w:rsid w:val="0065009E"/>
    <w:rsid w:val="00650163"/>
    <w:rsid w:val="006506E0"/>
    <w:rsid w:val="00650970"/>
    <w:rsid w:val="006509A7"/>
    <w:rsid w:val="00650AA1"/>
    <w:rsid w:val="00650AD3"/>
    <w:rsid w:val="00650B80"/>
    <w:rsid w:val="00650C39"/>
    <w:rsid w:val="00650D53"/>
    <w:rsid w:val="00650D67"/>
    <w:rsid w:val="00650FFE"/>
    <w:rsid w:val="006510A5"/>
    <w:rsid w:val="006510C3"/>
    <w:rsid w:val="006510EA"/>
    <w:rsid w:val="00651356"/>
    <w:rsid w:val="0065139E"/>
    <w:rsid w:val="0065163B"/>
    <w:rsid w:val="006516E7"/>
    <w:rsid w:val="00651E29"/>
    <w:rsid w:val="00651F33"/>
    <w:rsid w:val="00652087"/>
    <w:rsid w:val="006526E3"/>
    <w:rsid w:val="00652771"/>
    <w:rsid w:val="006527CA"/>
    <w:rsid w:val="006529B2"/>
    <w:rsid w:val="00652A44"/>
    <w:rsid w:val="00652CA0"/>
    <w:rsid w:val="00652D69"/>
    <w:rsid w:val="00652DD1"/>
    <w:rsid w:val="00653000"/>
    <w:rsid w:val="00653033"/>
    <w:rsid w:val="0065346E"/>
    <w:rsid w:val="006534CD"/>
    <w:rsid w:val="00653502"/>
    <w:rsid w:val="006535B0"/>
    <w:rsid w:val="006536BF"/>
    <w:rsid w:val="0065376B"/>
    <w:rsid w:val="00653B03"/>
    <w:rsid w:val="00653B73"/>
    <w:rsid w:val="00653D2A"/>
    <w:rsid w:val="00653D55"/>
    <w:rsid w:val="00653D7D"/>
    <w:rsid w:val="00653FEC"/>
    <w:rsid w:val="006541C3"/>
    <w:rsid w:val="00654323"/>
    <w:rsid w:val="00654351"/>
    <w:rsid w:val="006543DA"/>
    <w:rsid w:val="006544CA"/>
    <w:rsid w:val="00654736"/>
    <w:rsid w:val="006548A7"/>
    <w:rsid w:val="00654C0E"/>
    <w:rsid w:val="00654DFC"/>
    <w:rsid w:val="0065502D"/>
    <w:rsid w:val="00655393"/>
    <w:rsid w:val="0065551E"/>
    <w:rsid w:val="006555B0"/>
    <w:rsid w:val="006556C0"/>
    <w:rsid w:val="0065579A"/>
    <w:rsid w:val="00655813"/>
    <w:rsid w:val="006558F1"/>
    <w:rsid w:val="00655A8E"/>
    <w:rsid w:val="00655CBF"/>
    <w:rsid w:val="00655CF3"/>
    <w:rsid w:val="00655EA6"/>
    <w:rsid w:val="00655F7B"/>
    <w:rsid w:val="00655F8D"/>
    <w:rsid w:val="00656388"/>
    <w:rsid w:val="0065676B"/>
    <w:rsid w:val="0065698A"/>
    <w:rsid w:val="00656A55"/>
    <w:rsid w:val="00656BE6"/>
    <w:rsid w:val="00656E53"/>
    <w:rsid w:val="00656F4F"/>
    <w:rsid w:val="00657138"/>
    <w:rsid w:val="00657180"/>
    <w:rsid w:val="00657343"/>
    <w:rsid w:val="006574D9"/>
    <w:rsid w:val="00657665"/>
    <w:rsid w:val="00657669"/>
    <w:rsid w:val="00657741"/>
    <w:rsid w:val="00657894"/>
    <w:rsid w:val="00657992"/>
    <w:rsid w:val="00657BE5"/>
    <w:rsid w:val="00657CC5"/>
    <w:rsid w:val="0066001E"/>
    <w:rsid w:val="0066006B"/>
    <w:rsid w:val="006600B5"/>
    <w:rsid w:val="00660240"/>
    <w:rsid w:val="0066046B"/>
    <w:rsid w:val="006605B3"/>
    <w:rsid w:val="006606A4"/>
    <w:rsid w:val="0066073D"/>
    <w:rsid w:val="0066083B"/>
    <w:rsid w:val="00660952"/>
    <w:rsid w:val="00660977"/>
    <w:rsid w:val="00660AE8"/>
    <w:rsid w:val="00660DDA"/>
    <w:rsid w:val="00660F41"/>
    <w:rsid w:val="0066111B"/>
    <w:rsid w:val="0066119C"/>
    <w:rsid w:val="00661396"/>
    <w:rsid w:val="006613BA"/>
    <w:rsid w:val="00661537"/>
    <w:rsid w:val="006617A7"/>
    <w:rsid w:val="006619C1"/>
    <w:rsid w:val="00661B89"/>
    <w:rsid w:val="00661B9C"/>
    <w:rsid w:val="00661E56"/>
    <w:rsid w:val="00661E84"/>
    <w:rsid w:val="00661F31"/>
    <w:rsid w:val="00662239"/>
    <w:rsid w:val="00662364"/>
    <w:rsid w:val="00662368"/>
    <w:rsid w:val="00662388"/>
    <w:rsid w:val="00662411"/>
    <w:rsid w:val="006624B2"/>
    <w:rsid w:val="00662654"/>
    <w:rsid w:val="0066297E"/>
    <w:rsid w:val="00662A83"/>
    <w:rsid w:val="00662B29"/>
    <w:rsid w:val="00662C67"/>
    <w:rsid w:val="00662E1C"/>
    <w:rsid w:val="00662E25"/>
    <w:rsid w:val="00662E37"/>
    <w:rsid w:val="00662F38"/>
    <w:rsid w:val="00662F79"/>
    <w:rsid w:val="0066314B"/>
    <w:rsid w:val="0066317B"/>
    <w:rsid w:val="006632BC"/>
    <w:rsid w:val="0066333A"/>
    <w:rsid w:val="0066336D"/>
    <w:rsid w:val="00663459"/>
    <w:rsid w:val="00663493"/>
    <w:rsid w:val="00663738"/>
    <w:rsid w:val="00663894"/>
    <w:rsid w:val="00663A81"/>
    <w:rsid w:val="00663B82"/>
    <w:rsid w:val="00663E3E"/>
    <w:rsid w:val="00663EC5"/>
    <w:rsid w:val="00664057"/>
    <w:rsid w:val="0066424F"/>
    <w:rsid w:val="00664423"/>
    <w:rsid w:val="00664635"/>
    <w:rsid w:val="00664734"/>
    <w:rsid w:val="00664CBE"/>
    <w:rsid w:val="00664D8D"/>
    <w:rsid w:val="00664F12"/>
    <w:rsid w:val="006650A1"/>
    <w:rsid w:val="006652F7"/>
    <w:rsid w:val="00665574"/>
    <w:rsid w:val="006657C0"/>
    <w:rsid w:val="00665BDD"/>
    <w:rsid w:val="00665DA1"/>
    <w:rsid w:val="00665DBE"/>
    <w:rsid w:val="00665E27"/>
    <w:rsid w:val="00666173"/>
    <w:rsid w:val="00666177"/>
    <w:rsid w:val="006661AE"/>
    <w:rsid w:val="006661C9"/>
    <w:rsid w:val="00666273"/>
    <w:rsid w:val="0066644A"/>
    <w:rsid w:val="00666569"/>
    <w:rsid w:val="006665C5"/>
    <w:rsid w:val="006665E6"/>
    <w:rsid w:val="006666E7"/>
    <w:rsid w:val="0066674C"/>
    <w:rsid w:val="006668C5"/>
    <w:rsid w:val="0066691B"/>
    <w:rsid w:val="00666978"/>
    <w:rsid w:val="00666BAF"/>
    <w:rsid w:val="00666C8B"/>
    <w:rsid w:val="00666D47"/>
    <w:rsid w:val="00666E4A"/>
    <w:rsid w:val="00666E94"/>
    <w:rsid w:val="006672A1"/>
    <w:rsid w:val="00667319"/>
    <w:rsid w:val="006675B7"/>
    <w:rsid w:val="006675EF"/>
    <w:rsid w:val="006678DE"/>
    <w:rsid w:val="00667956"/>
    <w:rsid w:val="00667963"/>
    <w:rsid w:val="00667C3B"/>
    <w:rsid w:val="00670360"/>
    <w:rsid w:val="00670654"/>
    <w:rsid w:val="0067069E"/>
    <w:rsid w:val="00670802"/>
    <w:rsid w:val="00670C68"/>
    <w:rsid w:val="00670F12"/>
    <w:rsid w:val="006710C8"/>
    <w:rsid w:val="006712FE"/>
    <w:rsid w:val="00671842"/>
    <w:rsid w:val="006718DF"/>
    <w:rsid w:val="00671B76"/>
    <w:rsid w:val="00671C7D"/>
    <w:rsid w:val="00671E00"/>
    <w:rsid w:val="006720E3"/>
    <w:rsid w:val="00672261"/>
    <w:rsid w:val="006722EB"/>
    <w:rsid w:val="00672385"/>
    <w:rsid w:val="00672460"/>
    <w:rsid w:val="006724EA"/>
    <w:rsid w:val="006728D0"/>
    <w:rsid w:val="00672C63"/>
    <w:rsid w:val="00672F36"/>
    <w:rsid w:val="0067314D"/>
    <w:rsid w:val="00673319"/>
    <w:rsid w:val="006733A2"/>
    <w:rsid w:val="00673608"/>
    <w:rsid w:val="00673767"/>
    <w:rsid w:val="006737D6"/>
    <w:rsid w:val="00673976"/>
    <w:rsid w:val="00673986"/>
    <w:rsid w:val="00673E42"/>
    <w:rsid w:val="006740BD"/>
    <w:rsid w:val="006742DE"/>
    <w:rsid w:val="00674328"/>
    <w:rsid w:val="0067438F"/>
    <w:rsid w:val="00674408"/>
    <w:rsid w:val="0067449B"/>
    <w:rsid w:val="0067462F"/>
    <w:rsid w:val="00674674"/>
    <w:rsid w:val="006746BB"/>
    <w:rsid w:val="006747ED"/>
    <w:rsid w:val="00674968"/>
    <w:rsid w:val="0067497C"/>
    <w:rsid w:val="00674A02"/>
    <w:rsid w:val="00674CD8"/>
    <w:rsid w:val="00674E26"/>
    <w:rsid w:val="00674F25"/>
    <w:rsid w:val="0067518D"/>
    <w:rsid w:val="00675299"/>
    <w:rsid w:val="00675401"/>
    <w:rsid w:val="0067548B"/>
    <w:rsid w:val="00675857"/>
    <w:rsid w:val="00675AA2"/>
    <w:rsid w:val="00675B35"/>
    <w:rsid w:val="00675BAE"/>
    <w:rsid w:val="00675E62"/>
    <w:rsid w:val="0067603C"/>
    <w:rsid w:val="006760D7"/>
    <w:rsid w:val="00676171"/>
    <w:rsid w:val="006762EB"/>
    <w:rsid w:val="00676366"/>
    <w:rsid w:val="0067636E"/>
    <w:rsid w:val="00676494"/>
    <w:rsid w:val="006765FC"/>
    <w:rsid w:val="006766BB"/>
    <w:rsid w:val="006766DF"/>
    <w:rsid w:val="00676C7A"/>
    <w:rsid w:val="00676D64"/>
    <w:rsid w:val="00676EA9"/>
    <w:rsid w:val="00677056"/>
    <w:rsid w:val="006770FE"/>
    <w:rsid w:val="0067735D"/>
    <w:rsid w:val="00677656"/>
    <w:rsid w:val="00677800"/>
    <w:rsid w:val="006779E0"/>
    <w:rsid w:val="00677A45"/>
    <w:rsid w:val="00677ACB"/>
    <w:rsid w:val="006801CB"/>
    <w:rsid w:val="0068027B"/>
    <w:rsid w:val="006803A7"/>
    <w:rsid w:val="006803BD"/>
    <w:rsid w:val="0068045C"/>
    <w:rsid w:val="006804AF"/>
    <w:rsid w:val="006804F2"/>
    <w:rsid w:val="0068069A"/>
    <w:rsid w:val="006808C5"/>
    <w:rsid w:val="00680BCA"/>
    <w:rsid w:val="00680E9C"/>
    <w:rsid w:val="0068104A"/>
    <w:rsid w:val="006811C2"/>
    <w:rsid w:val="00681751"/>
    <w:rsid w:val="0068193F"/>
    <w:rsid w:val="00681980"/>
    <w:rsid w:val="006819A6"/>
    <w:rsid w:val="00681E97"/>
    <w:rsid w:val="00681F21"/>
    <w:rsid w:val="00681FC3"/>
    <w:rsid w:val="00681FFF"/>
    <w:rsid w:val="0068208D"/>
    <w:rsid w:val="0068219B"/>
    <w:rsid w:val="00682343"/>
    <w:rsid w:val="0068236A"/>
    <w:rsid w:val="0068274F"/>
    <w:rsid w:val="00682852"/>
    <w:rsid w:val="006828EF"/>
    <w:rsid w:val="00682951"/>
    <w:rsid w:val="00682970"/>
    <w:rsid w:val="00682DF9"/>
    <w:rsid w:val="00682F44"/>
    <w:rsid w:val="00682F58"/>
    <w:rsid w:val="0068306E"/>
    <w:rsid w:val="00683358"/>
    <w:rsid w:val="00683389"/>
    <w:rsid w:val="006833AA"/>
    <w:rsid w:val="006835EB"/>
    <w:rsid w:val="0068384E"/>
    <w:rsid w:val="006838E7"/>
    <w:rsid w:val="006838FA"/>
    <w:rsid w:val="00683922"/>
    <w:rsid w:val="00683AEA"/>
    <w:rsid w:val="00683B6C"/>
    <w:rsid w:val="00683BF4"/>
    <w:rsid w:val="00683F07"/>
    <w:rsid w:val="00684179"/>
    <w:rsid w:val="00684209"/>
    <w:rsid w:val="006842C5"/>
    <w:rsid w:val="0068447A"/>
    <w:rsid w:val="00684BF8"/>
    <w:rsid w:val="00684DA1"/>
    <w:rsid w:val="00684E8C"/>
    <w:rsid w:val="00684E9B"/>
    <w:rsid w:val="00685343"/>
    <w:rsid w:val="00685743"/>
    <w:rsid w:val="0068575A"/>
    <w:rsid w:val="006857DA"/>
    <w:rsid w:val="00685817"/>
    <w:rsid w:val="00685989"/>
    <w:rsid w:val="006868EA"/>
    <w:rsid w:val="00686A5E"/>
    <w:rsid w:val="00686AA5"/>
    <w:rsid w:val="00686AF6"/>
    <w:rsid w:val="00686E34"/>
    <w:rsid w:val="006870E5"/>
    <w:rsid w:val="0068718C"/>
    <w:rsid w:val="006872CE"/>
    <w:rsid w:val="0068733A"/>
    <w:rsid w:val="00687362"/>
    <w:rsid w:val="0068749F"/>
    <w:rsid w:val="00687592"/>
    <w:rsid w:val="00687851"/>
    <w:rsid w:val="00687A31"/>
    <w:rsid w:val="00687D8C"/>
    <w:rsid w:val="00687DB5"/>
    <w:rsid w:val="00687E7B"/>
    <w:rsid w:val="0069036B"/>
    <w:rsid w:val="006903A2"/>
    <w:rsid w:val="006903CF"/>
    <w:rsid w:val="0069048A"/>
    <w:rsid w:val="00690701"/>
    <w:rsid w:val="00690713"/>
    <w:rsid w:val="00690945"/>
    <w:rsid w:val="00690A2D"/>
    <w:rsid w:val="00690A66"/>
    <w:rsid w:val="00690A88"/>
    <w:rsid w:val="00690B3F"/>
    <w:rsid w:val="00690C1F"/>
    <w:rsid w:val="00690C51"/>
    <w:rsid w:val="00690D25"/>
    <w:rsid w:val="00690E46"/>
    <w:rsid w:val="00690EC2"/>
    <w:rsid w:val="00691023"/>
    <w:rsid w:val="006911B7"/>
    <w:rsid w:val="006911D9"/>
    <w:rsid w:val="0069124C"/>
    <w:rsid w:val="0069156F"/>
    <w:rsid w:val="006915DE"/>
    <w:rsid w:val="00691A71"/>
    <w:rsid w:val="00691C14"/>
    <w:rsid w:val="00691E18"/>
    <w:rsid w:val="00691EC9"/>
    <w:rsid w:val="00691F7F"/>
    <w:rsid w:val="00691F82"/>
    <w:rsid w:val="00691FBE"/>
    <w:rsid w:val="0069208A"/>
    <w:rsid w:val="00692151"/>
    <w:rsid w:val="006924DC"/>
    <w:rsid w:val="006925E8"/>
    <w:rsid w:val="006929F1"/>
    <w:rsid w:val="00692AD1"/>
    <w:rsid w:val="00692D27"/>
    <w:rsid w:val="006930DA"/>
    <w:rsid w:val="006933EE"/>
    <w:rsid w:val="006935C0"/>
    <w:rsid w:val="00693789"/>
    <w:rsid w:val="006937A3"/>
    <w:rsid w:val="00693A01"/>
    <w:rsid w:val="00693A43"/>
    <w:rsid w:val="00693B20"/>
    <w:rsid w:val="00693B53"/>
    <w:rsid w:val="00694152"/>
    <w:rsid w:val="00694248"/>
    <w:rsid w:val="0069430A"/>
    <w:rsid w:val="006943E1"/>
    <w:rsid w:val="0069444C"/>
    <w:rsid w:val="00694499"/>
    <w:rsid w:val="006946C0"/>
    <w:rsid w:val="00694B3C"/>
    <w:rsid w:val="00694CED"/>
    <w:rsid w:val="00694CFE"/>
    <w:rsid w:val="00694D46"/>
    <w:rsid w:val="00694FAE"/>
    <w:rsid w:val="006953A2"/>
    <w:rsid w:val="006956C7"/>
    <w:rsid w:val="00695797"/>
    <w:rsid w:val="006957C3"/>
    <w:rsid w:val="0069596D"/>
    <w:rsid w:val="006959E0"/>
    <w:rsid w:val="006959F1"/>
    <w:rsid w:val="00695AC4"/>
    <w:rsid w:val="00695AF8"/>
    <w:rsid w:val="00695BD3"/>
    <w:rsid w:val="00695E10"/>
    <w:rsid w:val="00695F0D"/>
    <w:rsid w:val="00695F39"/>
    <w:rsid w:val="00696038"/>
    <w:rsid w:val="00696164"/>
    <w:rsid w:val="00696310"/>
    <w:rsid w:val="00696547"/>
    <w:rsid w:val="00696559"/>
    <w:rsid w:val="00696734"/>
    <w:rsid w:val="00696832"/>
    <w:rsid w:val="00696877"/>
    <w:rsid w:val="00696A1D"/>
    <w:rsid w:val="00696A1E"/>
    <w:rsid w:val="00696B98"/>
    <w:rsid w:val="00696C27"/>
    <w:rsid w:val="00696C3F"/>
    <w:rsid w:val="00696C88"/>
    <w:rsid w:val="00696D79"/>
    <w:rsid w:val="00696E44"/>
    <w:rsid w:val="00696E7B"/>
    <w:rsid w:val="00696F65"/>
    <w:rsid w:val="0069701D"/>
    <w:rsid w:val="0069712F"/>
    <w:rsid w:val="00697199"/>
    <w:rsid w:val="0069722A"/>
    <w:rsid w:val="006972E0"/>
    <w:rsid w:val="006974A8"/>
    <w:rsid w:val="0069779D"/>
    <w:rsid w:val="006977A5"/>
    <w:rsid w:val="0069791D"/>
    <w:rsid w:val="006979B9"/>
    <w:rsid w:val="00697AF4"/>
    <w:rsid w:val="00697BE7"/>
    <w:rsid w:val="00697D67"/>
    <w:rsid w:val="00697F18"/>
    <w:rsid w:val="006A020D"/>
    <w:rsid w:val="006A03BD"/>
    <w:rsid w:val="006A0630"/>
    <w:rsid w:val="006A07F9"/>
    <w:rsid w:val="006A09F0"/>
    <w:rsid w:val="006A0AA9"/>
    <w:rsid w:val="006A0B03"/>
    <w:rsid w:val="006A0C92"/>
    <w:rsid w:val="006A0D75"/>
    <w:rsid w:val="006A0FE9"/>
    <w:rsid w:val="006A102D"/>
    <w:rsid w:val="006A1036"/>
    <w:rsid w:val="006A106C"/>
    <w:rsid w:val="006A1146"/>
    <w:rsid w:val="006A1224"/>
    <w:rsid w:val="006A12CB"/>
    <w:rsid w:val="006A14AC"/>
    <w:rsid w:val="006A1588"/>
    <w:rsid w:val="006A15B0"/>
    <w:rsid w:val="006A1BCC"/>
    <w:rsid w:val="006A1C12"/>
    <w:rsid w:val="006A1C2C"/>
    <w:rsid w:val="006A1C53"/>
    <w:rsid w:val="006A1F4B"/>
    <w:rsid w:val="006A235B"/>
    <w:rsid w:val="006A2445"/>
    <w:rsid w:val="006A26A9"/>
    <w:rsid w:val="006A27B2"/>
    <w:rsid w:val="006A2889"/>
    <w:rsid w:val="006A2AFB"/>
    <w:rsid w:val="006A2E80"/>
    <w:rsid w:val="006A2F3D"/>
    <w:rsid w:val="006A308D"/>
    <w:rsid w:val="006A310C"/>
    <w:rsid w:val="006A324B"/>
    <w:rsid w:val="006A3267"/>
    <w:rsid w:val="006A32B5"/>
    <w:rsid w:val="006A3355"/>
    <w:rsid w:val="006A3547"/>
    <w:rsid w:val="006A354C"/>
    <w:rsid w:val="006A3620"/>
    <w:rsid w:val="006A3644"/>
    <w:rsid w:val="006A37E0"/>
    <w:rsid w:val="006A37FF"/>
    <w:rsid w:val="006A38F8"/>
    <w:rsid w:val="006A394A"/>
    <w:rsid w:val="006A39BC"/>
    <w:rsid w:val="006A3C86"/>
    <w:rsid w:val="006A3C8E"/>
    <w:rsid w:val="006A4124"/>
    <w:rsid w:val="006A41F5"/>
    <w:rsid w:val="006A43AD"/>
    <w:rsid w:val="006A43BB"/>
    <w:rsid w:val="006A4705"/>
    <w:rsid w:val="006A48CC"/>
    <w:rsid w:val="006A498D"/>
    <w:rsid w:val="006A49A6"/>
    <w:rsid w:val="006A49CB"/>
    <w:rsid w:val="006A4B6A"/>
    <w:rsid w:val="006A4B8C"/>
    <w:rsid w:val="006A4CA0"/>
    <w:rsid w:val="006A50A2"/>
    <w:rsid w:val="006A518A"/>
    <w:rsid w:val="006A536D"/>
    <w:rsid w:val="006A542F"/>
    <w:rsid w:val="006A5523"/>
    <w:rsid w:val="006A55D3"/>
    <w:rsid w:val="006A5607"/>
    <w:rsid w:val="006A5611"/>
    <w:rsid w:val="006A58E8"/>
    <w:rsid w:val="006A5ABA"/>
    <w:rsid w:val="006A5AC2"/>
    <w:rsid w:val="006A5B01"/>
    <w:rsid w:val="006A60B3"/>
    <w:rsid w:val="006A620E"/>
    <w:rsid w:val="006A622C"/>
    <w:rsid w:val="006A62EE"/>
    <w:rsid w:val="006A63C6"/>
    <w:rsid w:val="006A6557"/>
    <w:rsid w:val="006A66DF"/>
    <w:rsid w:val="006A6860"/>
    <w:rsid w:val="006A6B01"/>
    <w:rsid w:val="006A6C84"/>
    <w:rsid w:val="006A6F49"/>
    <w:rsid w:val="006A72FF"/>
    <w:rsid w:val="006A7521"/>
    <w:rsid w:val="006A7547"/>
    <w:rsid w:val="006A7626"/>
    <w:rsid w:val="006A765A"/>
    <w:rsid w:val="006A7756"/>
    <w:rsid w:val="006A78EF"/>
    <w:rsid w:val="006A7A0B"/>
    <w:rsid w:val="006A7A9B"/>
    <w:rsid w:val="006A7D08"/>
    <w:rsid w:val="006A7E47"/>
    <w:rsid w:val="006A7E8D"/>
    <w:rsid w:val="006A7EE2"/>
    <w:rsid w:val="006A7F5A"/>
    <w:rsid w:val="006B01DC"/>
    <w:rsid w:val="006B0252"/>
    <w:rsid w:val="006B048A"/>
    <w:rsid w:val="006B04E4"/>
    <w:rsid w:val="006B0538"/>
    <w:rsid w:val="006B053B"/>
    <w:rsid w:val="006B061A"/>
    <w:rsid w:val="006B062E"/>
    <w:rsid w:val="006B093F"/>
    <w:rsid w:val="006B097A"/>
    <w:rsid w:val="006B0C0E"/>
    <w:rsid w:val="006B0D0F"/>
    <w:rsid w:val="006B0D1C"/>
    <w:rsid w:val="006B0D55"/>
    <w:rsid w:val="006B1158"/>
    <w:rsid w:val="006B1211"/>
    <w:rsid w:val="006B142A"/>
    <w:rsid w:val="006B14D5"/>
    <w:rsid w:val="006B1521"/>
    <w:rsid w:val="006B1696"/>
    <w:rsid w:val="006B1940"/>
    <w:rsid w:val="006B19CA"/>
    <w:rsid w:val="006B1A82"/>
    <w:rsid w:val="006B1AC0"/>
    <w:rsid w:val="006B1BE7"/>
    <w:rsid w:val="006B1D51"/>
    <w:rsid w:val="006B1DA7"/>
    <w:rsid w:val="006B1DC3"/>
    <w:rsid w:val="006B1E0B"/>
    <w:rsid w:val="006B22D2"/>
    <w:rsid w:val="006B23ED"/>
    <w:rsid w:val="006B2462"/>
    <w:rsid w:val="006B25D4"/>
    <w:rsid w:val="006B2674"/>
    <w:rsid w:val="006B2716"/>
    <w:rsid w:val="006B2B25"/>
    <w:rsid w:val="006B2D58"/>
    <w:rsid w:val="006B2E7E"/>
    <w:rsid w:val="006B3066"/>
    <w:rsid w:val="006B3172"/>
    <w:rsid w:val="006B33ED"/>
    <w:rsid w:val="006B35A4"/>
    <w:rsid w:val="006B3697"/>
    <w:rsid w:val="006B378E"/>
    <w:rsid w:val="006B3939"/>
    <w:rsid w:val="006B3FEB"/>
    <w:rsid w:val="006B409C"/>
    <w:rsid w:val="006B4426"/>
    <w:rsid w:val="006B46BC"/>
    <w:rsid w:val="006B476A"/>
    <w:rsid w:val="006B488A"/>
    <w:rsid w:val="006B494D"/>
    <w:rsid w:val="006B4B06"/>
    <w:rsid w:val="006B4B39"/>
    <w:rsid w:val="006B4CEF"/>
    <w:rsid w:val="006B505A"/>
    <w:rsid w:val="006B5151"/>
    <w:rsid w:val="006B52C2"/>
    <w:rsid w:val="006B53D4"/>
    <w:rsid w:val="006B566A"/>
    <w:rsid w:val="006B5CA4"/>
    <w:rsid w:val="006B6520"/>
    <w:rsid w:val="006B65DF"/>
    <w:rsid w:val="006B694E"/>
    <w:rsid w:val="006B6C85"/>
    <w:rsid w:val="006B6C8D"/>
    <w:rsid w:val="006B6C97"/>
    <w:rsid w:val="006B6CA7"/>
    <w:rsid w:val="006B6E36"/>
    <w:rsid w:val="006B703F"/>
    <w:rsid w:val="006B7042"/>
    <w:rsid w:val="006B7736"/>
    <w:rsid w:val="006B773B"/>
    <w:rsid w:val="006B77FC"/>
    <w:rsid w:val="006B78B0"/>
    <w:rsid w:val="006B7ABA"/>
    <w:rsid w:val="006B7AE2"/>
    <w:rsid w:val="006B7AFF"/>
    <w:rsid w:val="006B7B1F"/>
    <w:rsid w:val="006B7F28"/>
    <w:rsid w:val="006C0123"/>
    <w:rsid w:val="006C02A4"/>
    <w:rsid w:val="006C02F7"/>
    <w:rsid w:val="006C0443"/>
    <w:rsid w:val="006C05AE"/>
    <w:rsid w:val="006C073F"/>
    <w:rsid w:val="006C0838"/>
    <w:rsid w:val="006C08AC"/>
    <w:rsid w:val="006C08BA"/>
    <w:rsid w:val="006C0961"/>
    <w:rsid w:val="006C0A20"/>
    <w:rsid w:val="006C0A4A"/>
    <w:rsid w:val="006C0BC3"/>
    <w:rsid w:val="006C0CA5"/>
    <w:rsid w:val="006C0D31"/>
    <w:rsid w:val="006C0EB0"/>
    <w:rsid w:val="006C1095"/>
    <w:rsid w:val="006C11DE"/>
    <w:rsid w:val="006C12AB"/>
    <w:rsid w:val="006C133C"/>
    <w:rsid w:val="006C135D"/>
    <w:rsid w:val="006C14FA"/>
    <w:rsid w:val="006C15BE"/>
    <w:rsid w:val="006C1620"/>
    <w:rsid w:val="006C16DA"/>
    <w:rsid w:val="006C188D"/>
    <w:rsid w:val="006C1978"/>
    <w:rsid w:val="006C1A95"/>
    <w:rsid w:val="006C1AD9"/>
    <w:rsid w:val="006C1AF8"/>
    <w:rsid w:val="006C1C1D"/>
    <w:rsid w:val="006C1CB7"/>
    <w:rsid w:val="006C1E50"/>
    <w:rsid w:val="006C1FA1"/>
    <w:rsid w:val="006C2282"/>
    <w:rsid w:val="006C2691"/>
    <w:rsid w:val="006C26F3"/>
    <w:rsid w:val="006C2827"/>
    <w:rsid w:val="006C2A23"/>
    <w:rsid w:val="006C2B60"/>
    <w:rsid w:val="006C2BAD"/>
    <w:rsid w:val="006C2CBF"/>
    <w:rsid w:val="006C2CD5"/>
    <w:rsid w:val="006C2CDC"/>
    <w:rsid w:val="006C2D9F"/>
    <w:rsid w:val="006C2DB1"/>
    <w:rsid w:val="006C2E5F"/>
    <w:rsid w:val="006C302A"/>
    <w:rsid w:val="006C3060"/>
    <w:rsid w:val="006C315F"/>
    <w:rsid w:val="006C32CD"/>
    <w:rsid w:val="006C3528"/>
    <w:rsid w:val="006C36C3"/>
    <w:rsid w:val="006C3721"/>
    <w:rsid w:val="006C39E7"/>
    <w:rsid w:val="006C39F7"/>
    <w:rsid w:val="006C3AE9"/>
    <w:rsid w:val="006C3B74"/>
    <w:rsid w:val="006C3DD8"/>
    <w:rsid w:val="006C4046"/>
    <w:rsid w:val="006C4054"/>
    <w:rsid w:val="006C410C"/>
    <w:rsid w:val="006C4164"/>
    <w:rsid w:val="006C43D1"/>
    <w:rsid w:val="006C43D8"/>
    <w:rsid w:val="006C44B2"/>
    <w:rsid w:val="006C44B5"/>
    <w:rsid w:val="006C45D4"/>
    <w:rsid w:val="006C4614"/>
    <w:rsid w:val="006C4697"/>
    <w:rsid w:val="006C481A"/>
    <w:rsid w:val="006C4899"/>
    <w:rsid w:val="006C4AC3"/>
    <w:rsid w:val="006C4B8F"/>
    <w:rsid w:val="006C4C83"/>
    <w:rsid w:val="006C4D06"/>
    <w:rsid w:val="006C50B3"/>
    <w:rsid w:val="006C5153"/>
    <w:rsid w:val="006C52E6"/>
    <w:rsid w:val="006C5548"/>
    <w:rsid w:val="006C5654"/>
    <w:rsid w:val="006C5C75"/>
    <w:rsid w:val="006C5CD6"/>
    <w:rsid w:val="006C5F85"/>
    <w:rsid w:val="006C5FA2"/>
    <w:rsid w:val="006C5FE0"/>
    <w:rsid w:val="006C623C"/>
    <w:rsid w:val="006C62F2"/>
    <w:rsid w:val="006C63BD"/>
    <w:rsid w:val="006C6521"/>
    <w:rsid w:val="006C6841"/>
    <w:rsid w:val="006C684E"/>
    <w:rsid w:val="006C68ED"/>
    <w:rsid w:val="006C6985"/>
    <w:rsid w:val="006C69C4"/>
    <w:rsid w:val="006C6A01"/>
    <w:rsid w:val="006C6A59"/>
    <w:rsid w:val="006C6C24"/>
    <w:rsid w:val="006C6CB4"/>
    <w:rsid w:val="006C6E53"/>
    <w:rsid w:val="006C6F72"/>
    <w:rsid w:val="006C7053"/>
    <w:rsid w:val="006C7459"/>
    <w:rsid w:val="006C74A0"/>
    <w:rsid w:val="006C74AC"/>
    <w:rsid w:val="006C7799"/>
    <w:rsid w:val="006C7925"/>
    <w:rsid w:val="006C7A7B"/>
    <w:rsid w:val="006C7A83"/>
    <w:rsid w:val="006C7AF6"/>
    <w:rsid w:val="006C7C1B"/>
    <w:rsid w:val="006C7D21"/>
    <w:rsid w:val="006D004C"/>
    <w:rsid w:val="006D018E"/>
    <w:rsid w:val="006D0592"/>
    <w:rsid w:val="006D05BA"/>
    <w:rsid w:val="006D08F6"/>
    <w:rsid w:val="006D0A60"/>
    <w:rsid w:val="006D0A61"/>
    <w:rsid w:val="006D0C5C"/>
    <w:rsid w:val="006D0E1B"/>
    <w:rsid w:val="006D0EA9"/>
    <w:rsid w:val="006D0FC2"/>
    <w:rsid w:val="006D1055"/>
    <w:rsid w:val="006D1CC5"/>
    <w:rsid w:val="006D1DDA"/>
    <w:rsid w:val="006D1DDE"/>
    <w:rsid w:val="006D1E39"/>
    <w:rsid w:val="006D1F57"/>
    <w:rsid w:val="006D2003"/>
    <w:rsid w:val="006D203C"/>
    <w:rsid w:val="006D20E9"/>
    <w:rsid w:val="006D2115"/>
    <w:rsid w:val="006D21A5"/>
    <w:rsid w:val="006D225A"/>
    <w:rsid w:val="006D228A"/>
    <w:rsid w:val="006D2467"/>
    <w:rsid w:val="006D2521"/>
    <w:rsid w:val="006D268E"/>
    <w:rsid w:val="006D271D"/>
    <w:rsid w:val="006D285A"/>
    <w:rsid w:val="006D2CA0"/>
    <w:rsid w:val="006D2E15"/>
    <w:rsid w:val="006D2E39"/>
    <w:rsid w:val="006D2F66"/>
    <w:rsid w:val="006D2FE8"/>
    <w:rsid w:val="006D309B"/>
    <w:rsid w:val="006D30C8"/>
    <w:rsid w:val="006D3182"/>
    <w:rsid w:val="006D318B"/>
    <w:rsid w:val="006D3386"/>
    <w:rsid w:val="006D35E2"/>
    <w:rsid w:val="006D367A"/>
    <w:rsid w:val="006D36F0"/>
    <w:rsid w:val="006D3746"/>
    <w:rsid w:val="006D3892"/>
    <w:rsid w:val="006D39C8"/>
    <w:rsid w:val="006D3B81"/>
    <w:rsid w:val="006D3C24"/>
    <w:rsid w:val="006D3D29"/>
    <w:rsid w:val="006D3D84"/>
    <w:rsid w:val="006D3D9B"/>
    <w:rsid w:val="006D3E54"/>
    <w:rsid w:val="006D3EB7"/>
    <w:rsid w:val="006D4057"/>
    <w:rsid w:val="006D40C6"/>
    <w:rsid w:val="006D4312"/>
    <w:rsid w:val="006D433F"/>
    <w:rsid w:val="006D45DB"/>
    <w:rsid w:val="006D4701"/>
    <w:rsid w:val="006D4913"/>
    <w:rsid w:val="006D4A78"/>
    <w:rsid w:val="006D4B31"/>
    <w:rsid w:val="006D4BAB"/>
    <w:rsid w:val="006D50AD"/>
    <w:rsid w:val="006D53AB"/>
    <w:rsid w:val="006D54B0"/>
    <w:rsid w:val="006D5750"/>
    <w:rsid w:val="006D57D5"/>
    <w:rsid w:val="006D589A"/>
    <w:rsid w:val="006D59B8"/>
    <w:rsid w:val="006D5A26"/>
    <w:rsid w:val="006D5CA7"/>
    <w:rsid w:val="006D5EA2"/>
    <w:rsid w:val="006D5F81"/>
    <w:rsid w:val="006D63AC"/>
    <w:rsid w:val="006D6478"/>
    <w:rsid w:val="006D64F1"/>
    <w:rsid w:val="006D6571"/>
    <w:rsid w:val="006D663C"/>
    <w:rsid w:val="006D6C75"/>
    <w:rsid w:val="006D6DB9"/>
    <w:rsid w:val="006D6E9F"/>
    <w:rsid w:val="006D6EF7"/>
    <w:rsid w:val="006D6FA1"/>
    <w:rsid w:val="006D7309"/>
    <w:rsid w:val="006D76F0"/>
    <w:rsid w:val="006D7718"/>
    <w:rsid w:val="006D7847"/>
    <w:rsid w:val="006D7949"/>
    <w:rsid w:val="006D7C3F"/>
    <w:rsid w:val="006D7DD0"/>
    <w:rsid w:val="006D7F86"/>
    <w:rsid w:val="006E00A1"/>
    <w:rsid w:val="006E00DE"/>
    <w:rsid w:val="006E011D"/>
    <w:rsid w:val="006E0218"/>
    <w:rsid w:val="006E02F1"/>
    <w:rsid w:val="006E0408"/>
    <w:rsid w:val="006E048F"/>
    <w:rsid w:val="006E0650"/>
    <w:rsid w:val="006E0662"/>
    <w:rsid w:val="006E06C2"/>
    <w:rsid w:val="006E06E3"/>
    <w:rsid w:val="006E094A"/>
    <w:rsid w:val="006E0D2B"/>
    <w:rsid w:val="006E0F04"/>
    <w:rsid w:val="006E11EA"/>
    <w:rsid w:val="006E19A0"/>
    <w:rsid w:val="006E19CF"/>
    <w:rsid w:val="006E1CB5"/>
    <w:rsid w:val="006E20E2"/>
    <w:rsid w:val="006E2306"/>
    <w:rsid w:val="006E234B"/>
    <w:rsid w:val="006E2366"/>
    <w:rsid w:val="006E25D7"/>
    <w:rsid w:val="006E28A8"/>
    <w:rsid w:val="006E2CD0"/>
    <w:rsid w:val="006E2E0C"/>
    <w:rsid w:val="006E2E96"/>
    <w:rsid w:val="006E2FD2"/>
    <w:rsid w:val="006E301A"/>
    <w:rsid w:val="006E3106"/>
    <w:rsid w:val="006E3226"/>
    <w:rsid w:val="006E33FE"/>
    <w:rsid w:val="006E3437"/>
    <w:rsid w:val="006E381C"/>
    <w:rsid w:val="006E3C89"/>
    <w:rsid w:val="006E3CC6"/>
    <w:rsid w:val="006E3E3C"/>
    <w:rsid w:val="006E3E65"/>
    <w:rsid w:val="006E3FDD"/>
    <w:rsid w:val="006E3FF0"/>
    <w:rsid w:val="006E3FF5"/>
    <w:rsid w:val="006E4101"/>
    <w:rsid w:val="006E41AB"/>
    <w:rsid w:val="006E41E9"/>
    <w:rsid w:val="006E4314"/>
    <w:rsid w:val="006E432B"/>
    <w:rsid w:val="006E4347"/>
    <w:rsid w:val="006E43A2"/>
    <w:rsid w:val="006E43E9"/>
    <w:rsid w:val="006E455D"/>
    <w:rsid w:val="006E48A8"/>
    <w:rsid w:val="006E48FE"/>
    <w:rsid w:val="006E4AC2"/>
    <w:rsid w:val="006E4E28"/>
    <w:rsid w:val="006E4EF3"/>
    <w:rsid w:val="006E5090"/>
    <w:rsid w:val="006E5393"/>
    <w:rsid w:val="006E539C"/>
    <w:rsid w:val="006E53BE"/>
    <w:rsid w:val="006E53CC"/>
    <w:rsid w:val="006E5532"/>
    <w:rsid w:val="006E5569"/>
    <w:rsid w:val="006E57FD"/>
    <w:rsid w:val="006E5909"/>
    <w:rsid w:val="006E5977"/>
    <w:rsid w:val="006E5A4B"/>
    <w:rsid w:val="006E5BFE"/>
    <w:rsid w:val="006E5EFB"/>
    <w:rsid w:val="006E6073"/>
    <w:rsid w:val="006E6195"/>
    <w:rsid w:val="006E6237"/>
    <w:rsid w:val="006E6287"/>
    <w:rsid w:val="006E6555"/>
    <w:rsid w:val="006E6726"/>
    <w:rsid w:val="006E69BC"/>
    <w:rsid w:val="006E6A13"/>
    <w:rsid w:val="006E6C20"/>
    <w:rsid w:val="006E6DE8"/>
    <w:rsid w:val="006E6EAD"/>
    <w:rsid w:val="006E713B"/>
    <w:rsid w:val="006E7200"/>
    <w:rsid w:val="006E72E0"/>
    <w:rsid w:val="006E74ED"/>
    <w:rsid w:val="006E76ED"/>
    <w:rsid w:val="006E780A"/>
    <w:rsid w:val="006E7951"/>
    <w:rsid w:val="006E7956"/>
    <w:rsid w:val="006E79B3"/>
    <w:rsid w:val="006E79CE"/>
    <w:rsid w:val="006E7AD9"/>
    <w:rsid w:val="006E7C59"/>
    <w:rsid w:val="006E7EAF"/>
    <w:rsid w:val="006E7EE6"/>
    <w:rsid w:val="006F02EB"/>
    <w:rsid w:val="006F0314"/>
    <w:rsid w:val="006F0337"/>
    <w:rsid w:val="006F0510"/>
    <w:rsid w:val="006F064B"/>
    <w:rsid w:val="006F0752"/>
    <w:rsid w:val="006F0768"/>
    <w:rsid w:val="006F0782"/>
    <w:rsid w:val="006F0833"/>
    <w:rsid w:val="006F09F9"/>
    <w:rsid w:val="006F0A08"/>
    <w:rsid w:val="006F0B05"/>
    <w:rsid w:val="006F0C8E"/>
    <w:rsid w:val="006F0D0F"/>
    <w:rsid w:val="006F0E9B"/>
    <w:rsid w:val="006F0EBC"/>
    <w:rsid w:val="006F0F3A"/>
    <w:rsid w:val="006F1050"/>
    <w:rsid w:val="006F11FD"/>
    <w:rsid w:val="006F12DA"/>
    <w:rsid w:val="006F12FF"/>
    <w:rsid w:val="006F15B3"/>
    <w:rsid w:val="006F1623"/>
    <w:rsid w:val="006F16A6"/>
    <w:rsid w:val="006F17C8"/>
    <w:rsid w:val="006F1B6D"/>
    <w:rsid w:val="006F1C3F"/>
    <w:rsid w:val="006F1C8D"/>
    <w:rsid w:val="006F1D31"/>
    <w:rsid w:val="006F26DB"/>
    <w:rsid w:val="006F2867"/>
    <w:rsid w:val="006F2993"/>
    <w:rsid w:val="006F2B50"/>
    <w:rsid w:val="006F2BC6"/>
    <w:rsid w:val="006F2D0A"/>
    <w:rsid w:val="006F2D2E"/>
    <w:rsid w:val="006F2D9A"/>
    <w:rsid w:val="006F2EA0"/>
    <w:rsid w:val="006F308A"/>
    <w:rsid w:val="006F3517"/>
    <w:rsid w:val="006F3754"/>
    <w:rsid w:val="006F385B"/>
    <w:rsid w:val="006F3B37"/>
    <w:rsid w:val="006F3E78"/>
    <w:rsid w:val="006F3EB3"/>
    <w:rsid w:val="006F4235"/>
    <w:rsid w:val="006F4567"/>
    <w:rsid w:val="006F4657"/>
    <w:rsid w:val="006F4A8A"/>
    <w:rsid w:val="006F4C26"/>
    <w:rsid w:val="006F4E34"/>
    <w:rsid w:val="006F4EB1"/>
    <w:rsid w:val="006F4F13"/>
    <w:rsid w:val="006F4F23"/>
    <w:rsid w:val="006F4F81"/>
    <w:rsid w:val="006F5191"/>
    <w:rsid w:val="006F553E"/>
    <w:rsid w:val="006F5727"/>
    <w:rsid w:val="006F5842"/>
    <w:rsid w:val="006F5965"/>
    <w:rsid w:val="006F5AB8"/>
    <w:rsid w:val="006F5B16"/>
    <w:rsid w:val="006F5FA1"/>
    <w:rsid w:val="006F61AB"/>
    <w:rsid w:val="006F6352"/>
    <w:rsid w:val="006F637B"/>
    <w:rsid w:val="006F643A"/>
    <w:rsid w:val="006F6548"/>
    <w:rsid w:val="006F65C7"/>
    <w:rsid w:val="006F684A"/>
    <w:rsid w:val="006F6A60"/>
    <w:rsid w:val="006F6AA0"/>
    <w:rsid w:val="006F6C18"/>
    <w:rsid w:val="006F6C88"/>
    <w:rsid w:val="006F6D62"/>
    <w:rsid w:val="006F7196"/>
    <w:rsid w:val="006F71EE"/>
    <w:rsid w:val="006F7409"/>
    <w:rsid w:val="006F7707"/>
    <w:rsid w:val="006F77A8"/>
    <w:rsid w:val="006F78D2"/>
    <w:rsid w:val="006F796E"/>
    <w:rsid w:val="006F7AF3"/>
    <w:rsid w:val="006F7CC6"/>
    <w:rsid w:val="006F7D5E"/>
    <w:rsid w:val="006F7F9A"/>
    <w:rsid w:val="007000A6"/>
    <w:rsid w:val="00700158"/>
    <w:rsid w:val="00700384"/>
    <w:rsid w:val="00700842"/>
    <w:rsid w:val="00700879"/>
    <w:rsid w:val="00700884"/>
    <w:rsid w:val="00700AA5"/>
    <w:rsid w:val="00700B30"/>
    <w:rsid w:val="00700B4C"/>
    <w:rsid w:val="00700BBF"/>
    <w:rsid w:val="00700C63"/>
    <w:rsid w:val="00700CAE"/>
    <w:rsid w:val="00700DDF"/>
    <w:rsid w:val="00700F89"/>
    <w:rsid w:val="00700FA2"/>
    <w:rsid w:val="007010C1"/>
    <w:rsid w:val="0070122A"/>
    <w:rsid w:val="0070122D"/>
    <w:rsid w:val="007013EA"/>
    <w:rsid w:val="00701483"/>
    <w:rsid w:val="007017FB"/>
    <w:rsid w:val="0070185A"/>
    <w:rsid w:val="0070188F"/>
    <w:rsid w:val="007019E4"/>
    <w:rsid w:val="00701C3C"/>
    <w:rsid w:val="00701D13"/>
    <w:rsid w:val="00701D99"/>
    <w:rsid w:val="00701E73"/>
    <w:rsid w:val="00701F2A"/>
    <w:rsid w:val="00702077"/>
    <w:rsid w:val="007022ED"/>
    <w:rsid w:val="007023D9"/>
    <w:rsid w:val="007024BD"/>
    <w:rsid w:val="00702920"/>
    <w:rsid w:val="00702BFB"/>
    <w:rsid w:val="00702D09"/>
    <w:rsid w:val="00702E14"/>
    <w:rsid w:val="00702F8D"/>
    <w:rsid w:val="00703176"/>
    <w:rsid w:val="0070318D"/>
    <w:rsid w:val="0070351C"/>
    <w:rsid w:val="007035CE"/>
    <w:rsid w:val="007037D3"/>
    <w:rsid w:val="00703E50"/>
    <w:rsid w:val="0070418C"/>
    <w:rsid w:val="00704632"/>
    <w:rsid w:val="00704B3A"/>
    <w:rsid w:val="00704B7E"/>
    <w:rsid w:val="00704BE2"/>
    <w:rsid w:val="00704C6C"/>
    <w:rsid w:val="00704F17"/>
    <w:rsid w:val="00704FA7"/>
    <w:rsid w:val="007050B4"/>
    <w:rsid w:val="007053F7"/>
    <w:rsid w:val="007054B0"/>
    <w:rsid w:val="007057B1"/>
    <w:rsid w:val="00705902"/>
    <w:rsid w:val="00705A20"/>
    <w:rsid w:val="00705BDA"/>
    <w:rsid w:val="00705BF3"/>
    <w:rsid w:val="00705C2E"/>
    <w:rsid w:val="00705C9E"/>
    <w:rsid w:val="00705E13"/>
    <w:rsid w:val="00705F15"/>
    <w:rsid w:val="0070605D"/>
    <w:rsid w:val="00706263"/>
    <w:rsid w:val="0070627B"/>
    <w:rsid w:val="007062B4"/>
    <w:rsid w:val="007064BA"/>
    <w:rsid w:val="007065D3"/>
    <w:rsid w:val="0070674E"/>
    <w:rsid w:val="007067F1"/>
    <w:rsid w:val="00706B18"/>
    <w:rsid w:val="00706B56"/>
    <w:rsid w:val="00706B64"/>
    <w:rsid w:val="00706C76"/>
    <w:rsid w:val="00706CB4"/>
    <w:rsid w:val="00706CC3"/>
    <w:rsid w:val="00706D63"/>
    <w:rsid w:val="00706D9F"/>
    <w:rsid w:val="0070707C"/>
    <w:rsid w:val="0070715A"/>
    <w:rsid w:val="00707251"/>
    <w:rsid w:val="007072F4"/>
    <w:rsid w:val="00707396"/>
    <w:rsid w:val="007075B6"/>
    <w:rsid w:val="007075BF"/>
    <w:rsid w:val="007075D0"/>
    <w:rsid w:val="00707B60"/>
    <w:rsid w:val="00707C6A"/>
    <w:rsid w:val="00707C8C"/>
    <w:rsid w:val="00707CF8"/>
    <w:rsid w:val="00707E54"/>
    <w:rsid w:val="00707FA8"/>
    <w:rsid w:val="007101CB"/>
    <w:rsid w:val="007102CE"/>
    <w:rsid w:val="007104D7"/>
    <w:rsid w:val="007107A6"/>
    <w:rsid w:val="007107B0"/>
    <w:rsid w:val="007108BB"/>
    <w:rsid w:val="00710AE5"/>
    <w:rsid w:val="00710D5D"/>
    <w:rsid w:val="00710DEB"/>
    <w:rsid w:val="00710E28"/>
    <w:rsid w:val="00710F55"/>
    <w:rsid w:val="00711051"/>
    <w:rsid w:val="0071105A"/>
    <w:rsid w:val="007114C2"/>
    <w:rsid w:val="0071150E"/>
    <w:rsid w:val="00711610"/>
    <w:rsid w:val="007117BE"/>
    <w:rsid w:val="00711915"/>
    <w:rsid w:val="00711925"/>
    <w:rsid w:val="00711B22"/>
    <w:rsid w:val="00711CD8"/>
    <w:rsid w:val="00711CE4"/>
    <w:rsid w:val="00711D79"/>
    <w:rsid w:val="00712148"/>
    <w:rsid w:val="00712304"/>
    <w:rsid w:val="00712490"/>
    <w:rsid w:val="007124F6"/>
    <w:rsid w:val="007125DF"/>
    <w:rsid w:val="00712683"/>
    <w:rsid w:val="0071289E"/>
    <w:rsid w:val="00712B00"/>
    <w:rsid w:val="00712C69"/>
    <w:rsid w:val="0071323D"/>
    <w:rsid w:val="00713442"/>
    <w:rsid w:val="0071346B"/>
    <w:rsid w:val="007134C9"/>
    <w:rsid w:val="00713546"/>
    <w:rsid w:val="00713593"/>
    <w:rsid w:val="0071367A"/>
    <w:rsid w:val="007136EA"/>
    <w:rsid w:val="00713721"/>
    <w:rsid w:val="00713945"/>
    <w:rsid w:val="00713975"/>
    <w:rsid w:val="00713995"/>
    <w:rsid w:val="00713A12"/>
    <w:rsid w:val="00713A8E"/>
    <w:rsid w:val="00713D3D"/>
    <w:rsid w:val="00713D97"/>
    <w:rsid w:val="00713E8B"/>
    <w:rsid w:val="00713FD2"/>
    <w:rsid w:val="00714112"/>
    <w:rsid w:val="0071418A"/>
    <w:rsid w:val="00714226"/>
    <w:rsid w:val="007144EE"/>
    <w:rsid w:val="0071475B"/>
    <w:rsid w:val="0071477C"/>
    <w:rsid w:val="00714973"/>
    <w:rsid w:val="007149F1"/>
    <w:rsid w:val="00714B9D"/>
    <w:rsid w:val="00714CB8"/>
    <w:rsid w:val="00714CB9"/>
    <w:rsid w:val="00714E67"/>
    <w:rsid w:val="00714FEF"/>
    <w:rsid w:val="007150FD"/>
    <w:rsid w:val="0071554B"/>
    <w:rsid w:val="007155A9"/>
    <w:rsid w:val="007158BB"/>
    <w:rsid w:val="00715AFB"/>
    <w:rsid w:val="00715C35"/>
    <w:rsid w:val="00715E5A"/>
    <w:rsid w:val="00715F69"/>
    <w:rsid w:val="00715F87"/>
    <w:rsid w:val="0071602A"/>
    <w:rsid w:val="00716314"/>
    <w:rsid w:val="007163CE"/>
    <w:rsid w:val="00716585"/>
    <w:rsid w:val="00716928"/>
    <w:rsid w:val="0071696E"/>
    <w:rsid w:val="00716970"/>
    <w:rsid w:val="00716F74"/>
    <w:rsid w:val="007173BF"/>
    <w:rsid w:val="007175C2"/>
    <w:rsid w:val="007177F8"/>
    <w:rsid w:val="007178E3"/>
    <w:rsid w:val="00717B1A"/>
    <w:rsid w:val="00717C02"/>
    <w:rsid w:val="00717D29"/>
    <w:rsid w:val="00720063"/>
    <w:rsid w:val="007204D6"/>
    <w:rsid w:val="007206B4"/>
    <w:rsid w:val="0072074A"/>
    <w:rsid w:val="0072078A"/>
    <w:rsid w:val="007208E2"/>
    <w:rsid w:val="00720A61"/>
    <w:rsid w:val="00720FBD"/>
    <w:rsid w:val="0072109B"/>
    <w:rsid w:val="007210D9"/>
    <w:rsid w:val="0072137F"/>
    <w:rsid w:val="00721489"/>
    <w:rsid w:val="0072182A"/>
    <w:rsid w:val="00721E1E"/>
    <w:rsid w:val="00721FBD"/>
    <w:rsid w:val="007222AD"/>
    <w:rsid w:val="00722363"/>
    <w:rsid w:val="00722385"/>
    <w:rsid w:val="00722474"/>
    <w:rsid w:val="00722502"/>
    <w:rsid w:val="007227D8"/>
    <w:rsid w:val="00722808"/>
    <w:rsid w:val="0072283F"/>
    <w:rsid w:val="00722E86"/>
    <w:rsid w:val="00723058"/>
    <w:rsid w:val="007232AA"/>
    <w:rsid w:val="00723417"/>
    <w:rsid w:val="007236E6"/>
    <w:rsid w:val="0072377C"/>
    <w:rsid w:val="00723CBA"/>
    <w:rsid w:val="00723DB6"/>
    <w:rsid w:val="00723DE2"/>
    <w:rsid w:val="00723DF9"/>
    <w:rsid w:val="00723E5D"/>
    <w:rsid w:val="00723F8D"/>
    <w:rsid w:val="00723FA6"/>
    <w:rsid w:val="00724013"/>
    <w:rsid w:val="00724050"/>
    <w:rsid w:val="007242CC"/>
    <w:rsid w:val="00724338"/>
    <w:rsid w:val="00724641"/>
    <w:rsid w:val="00724769"/>
    <w:rsid w:val="007248CD"/>
    <w:rsid w:val="00724B16"/>
    <w:rsid w:val="00724D0D"/>
    <w:rsid w:val="00724EFD"/>
    <w:rsid w:val="007250C5"/>
    <w:rsid w:val="0072546B"/>
    <w:rsid w:val="0072553E"/>
    <w:rsid w:val="00725766"/>
    <w:rsid w:val="0072587A"/>
    <w:rsid w:val="007258B3"/>
    <w:rsid w:val="00725941"/>
    <w:rsid w:val="00725A71"/>
    <w:rsid w:val="00725AC7"/>
    <w:rsid w:val="00725C72"/>
    <w:rsid w:val="00725DC5"/>
    <w:rsid w:val="00725FB0"/>
    <w:rsid w:val="007260D2"/>
    <w:rsid w:val="007260F6"/>
    <w:rsid w:val="00726161"/>
    <w:rsid w:val="007262D1"/>
    <w:rsid w:val="00726372"/>
    <w:rsid w:val="00726483"/>
    <w:rsid w:val="007264A8"/>
    <w:rsid w:val="007264DC"/>
    <w:rsid w:val="007265C1"/>
    <w:rsid w:val="007265FB"/>
    <w:rsid w:val="007266D7"/>
    <w:rsid w:val="00726D24"/>
    <w:rsid w:val="00726D9B"/>
    <w:rsid w:val="00727154"/>
    <w:rsid w:val="0072752C"/>
    <w:rsid w:val="007275D5"/>
    <w:rsid w:val="007276DE"/>
    <w:rsid w:val="00727778"/>
    <w:rsid w:val="00727920"/>
    <w:rsid w:val="00727C9F"/>
    <w:rsid w:val="00727D42"/>
    <w:rsid w:val="00727F5B"/>
    <w:rsid w:val="00730124"/>
    <w:rsid w:val="00730257"/>
    <w:rsid w:val="007304FF"/>
    <w:rsid w:val="007305E2"/>
    <w:rsid w:val="007307AB"/>
    <w:rsid w:val="00730825"/>
    <w:rsid w:val="007308F1"/>
    <w:rsid w:val="0073091C"/>
    <w:rsid w:val="0073094F"/>
    <w:rsid w:val="007309D2"/>
    <w:rsid w:val="00730CDF"/>
    <w:rsid w:val="00730E16"/>
    <w:rsid w:val="00730E40"/>
    <w:rsid w:val="00730E5B"/>
    <w:rsid w:val="00730ED7"/>
    <w:rsid w:val="00730F77"/>
    <w:rsid w:val="00730FC3"/>
    <w:rsid w:val="0073137D"/>
    <w:rsid w:val="00731594"/>
    <w:rsid w:val="007317DF"/>
    <w:rsid w:val="007318D6"/>
    <w:rsid w:val="0073193E"/>
    <w:rsid w:val="00731953"/>
    <w:rsid w:val="00731A46"/>
    <w:rsid w:val="00731A9D"/>
    <w:rsid w:val="00731C44"/>
    <w:rsid w:val="00731D01"/>
    <w:rsid w:val="007321FD"/>
    <w:rsid w:val="0073261D"/>
    <w:rsid w:val="007327BA"/>
    <w:rsid w:val="0073296B"/>
    <w:rsid w:val="00732B17"/>
    <w:rsid w:val="00732C26"/>
    <w:rsid w:val="00732E94"/>
    <w:rsid w:val="007333B7"/>
    <w:rsid w:val="0073364D"/>
    <w:rsid w:val="00733974"/>
    <w:rsid w:val="0073397F"/>
    <w:rsid w:val="00733BB6"/>
    <w:rsid w:val="00733E84"/>
    <w:rsid w:val="00733F89"/>
    <w:rsid w:val="0073418F"/>
    <w:rsid w:val="0073437E"/>
    <w:rsid w:val="007345CE"/>
    <w:rsid w:val="00734664"/>
    <w:rsid w:val="0073466C"/>
    <w:rsid w:val="007348A6"/>
    <w:rsid w:val="00734956"/>
    <w:rsid w:val="007349B3"/>
    <w:rsid w:val="007349DE"/>
    <w:rsid w:val="00734A2F"/>
    <w:rsid w:val="00734A9E"/>
    <w:rsid w:val="00734B1D"/>
    <w:rsid w:val="00734B36"/>
    <w:rsid w:val="00734BB1"/>
    <w:rsid w:val="00734C15"/>
    <w:rsid w:val="00734CAA"/>
    <w:rsid w:val="00734E65"/>
    <w:rsid w:val="00734EAB"/>
    <w:rsid w:val="00734EB6"/>
    <w:rsid w:val="007350DF"/>
    <w:rsid w:val="007351B6"/>
    <w:rsid w:val="0073538B"/>
    <w:rsid w:val="00735857"/>
    <w:rsid w:val="0073595F"/>
    <w:rsid w:val="00735B50"/>
    <w:rsid w:val="00735CCE"/>
    <w:rsid w:val="00736101"/>
    <w:rsid w:val="0073611C"/>
    <w:rsid w:val="007366DB"/>
    <w:rsid w:val="0073681E"/>
    <w:rsid w:val="007368D7"/>
    <w:rsid w:val="007369C9"/>
    <w:rsid w:val="00736D48"/>
    <w:rsid w:val="0073727C"/>
    <w:rsid w:val="007373D5"/>
    <w:rsid w:val="007375AD"/>
    <w:rsid w:val="00737725"/>
    <w:rsid w:val="0073784B"/>
    <w:rsid w:val="0073793B"/>
    <w:rsid w:val="00737BAC"/>
    <w:rsid w:val="00737BEA"/>
    <w:rsid w:val="00737C13"/>
    <w:rsid w:val="0074016F"/>
    <w:rsid w:val="00740187"/>
    <w:rsid w:val="007401F5"/>
    <w:rsid w:val="007402B5"/>
    <w:rsid w:val="00740339"/>
    <w:rsid w:val="0074033E"/>
    <w:rsid w:val="007404C8"/>
    <w:rsid w:val="00740748"/>
    <w:rsid w:val="00740A65"/>
    <w:rsid w:val="00740B0E"/>
    <w:rsid w:val="00740B5E"/>
    <w:rsid w:val="007410B2"/>
    <w:rsid w:val="007410B9"/>
    <w:rsid w:val="00741161"/>
    <w:rsid w:val="00741256"/>
    <w:rsid w:val="007413A6"/>
    <w:rsid w:val="00741597"/>
    <w:rsid w:val="00741B47"/>
    <w:rsid w:val="00741D3A"/>
    <w:rsid w:val="00741DCA"/>
    <w:rsid w:val="00741E48"/>
    <w:rsid w:val="00741F43"/>
    <w:rsid w:val="0074200B"/>
    <w:rsid w:val="007420F8"/>
    <w:rsid w:val="007422E7"/>
    <w:rsid w:val="00742467"/>
    <w:rsid w:val="00742512"/>
    <w:rsid w:val="00742677"/>
    <w:rsid w:val="00742812"/>
    <w:rsid w:val="0074292D"/>
    <w:rsid w:val="00742951"/>
    <w:rsid w:val="007429BE"/>
    <w:rsid w:val="00742E2A"/>
    <w:rsid w:val="00742E64"/>
    <w:rsid w:val="00742E69"/>
    <w:rsid w:val="00742E8B"/>
    <w:rsid w:val="00742EDD"/>
    <w:rsid w:val="00743366"/>
    <w:rsid w:val="00743371"/>
    <w:rsid w:val="007435D6"/>
    <w:rsid w:val="00743714"/>
    <w:rsid w:val="00743A8F"/>
    <w:rsid w:val="00743CE3"/>
    <w:rsid w:val="00743D42"/>
    <w:rsid w:val="00743DDF"/>
    <w:rsid w:val="00743E02"/>
    <w:rsid w:val="00743EAB"/>
    <w:rsid w:val="00744118"/>
    <w:rsid w:val="007441FF"/>
    <w:rsid w:val="0074424E"/>
    <w:rsid w:val="00744312"/>
    <w:rsid w:val="0074440D"/>
    <w:rsid w:val="007444E7"/>
    <w:rsid w:val="00744507"/>
    <w:rsid w:val="00744547"/>
    <w:rsid w:val="007448E2"/>
    <w:rsid w:val="00744A48"/>
    <w:rsid w:val="00744C80"/>
    <w:rsid w:val="00744CFE"/>
    <w:rsid w:val="00745021"/>
    <w:rsid w:val="00745103"/>
    <w:rsid w:val="00745123"/>
    <w:rsid w:val="0074514C"/>
    <w:rsid w:val="007451B1"/>
    <w:rsid w:val="00745512"/>
    <w:rsid w:val="00745534"/>
    <w:rsid w:val="00745639"/>
    <w:rsid w:val="0074574D"/>
    <w:rsid w:val="00745808"/>
    <w:rsid w:val="0074585E"/>
    <w:rsid w:val="007458FE"/>
    <w:rsid w:val="00745A0E"/>
    <w:rsid w:val="00745A8B"/>
    <w:rsid w:val="00745E0C"/>
    <w:rsid w:val="00745E8F"/>
    <w:rsid w:val="00745F67"/>
    <w:rsid w:val="00746041"/>
    <w:rsid w:val="0074605E"/>
    <w:rsid w:val="0074627F"/>
    <w:rsid w:val="00746304"/>
    <w:rsid w:val="0074630A"/>
    <w:rsid w:val="007464C2"/>
    <w:rsid w:val="007464D1"/>
    <w:rsid w:val="0074659F"/>
    <w:rsid w:val="007469F1"/>
    <w:rsid w:val="00746B92"/>
    <w:rsid w:val="00746CCD"/>
    <w:rsid w:val="00746E53"/>
    <w:rsid w:val="00746EEB"/>
    <w:rsid w:val="00747071"/>
    <w:rsid w:val="00747271"/>
    <w:rsid w:val="0074730C"/>
    <w:rsid w:val="0074730F"/>
    <w:rsid w:val="00747449"/>
    <w:rsid w:val="007475AB"/>
    <w:rsid w:val="007475B0"/>
    <w:rsid w:val="007476A7"/>
    <w:rsid w:val="0074785D"/>
    <w:rsid w:val="007478D6"/>
    <w:rsid w:val="0074790B"/>
    <w:rsid w:val="00747B28"/>
    <w:rsid w:val="00747EF0"/>
    <w:rsid w:val="00750401"/>
    <w:rsid w:val="0075047C"/>
    <w:rsid w:val="007506BC"/>
    <w:rsid w:val="00750883"/>
    <w:rsid w:val="00750A64"/>
    <w:rsid w:val="00750CAB"/>
    <w:rsid w:val="00750CB4"/>
    <w:rsid w:val="00750E9D"/>
    <w:rsid w:val="00750EE0"/>
    <w:rsid w:val="0075123E"/>
    <w:rsid w:val="00751274"/>
    <w:rsid w:val="007513B2"/>
    <w:rsid w:val="00751722"/>
    <w:rsid w:val="0075193F"/>
    <w:rsid w:val="007519AA"/>
    <w:rsid w:val="00751AD0"/>
    <w:rsid w:val="00751C5B"/>
    <w:rsid w:val="00751D9D"/>
    <w:rsid w:val="00751E3C"/>
    <w:rsid w:val="00751F2E"/>
    <w:rsid w:val="00751FC7"/>
    <w:rsid w:val="00752157"/>
    <w:rsid w:val="0075219E"/>
    <w:rsid w:val="00752495"/>
    <w:rsid w:val="007524FF"/>
    <w:rsid w:val="0075259B"/>
    <w:rsid w:val="007525D2"/>
    <w:rsid w:val="007525FD"/>
    <w:rsid w:val="0075265B"/>
    <w:rsid w:val="0075270F"/>
    <w:rsid w:val="0075296E"/>
    <w:rsid w:val="00752A96"/>
    <w:rsid w:val="00752B24"/>
    <w:rsid w:val="00752B57"/>
    <w:rsid w:val="00752C96"/>
    <w:rsid w:val="00752EB8"/>
    <w:rsid w:val="007533F3"/>
    <w:rsid w:val="0075344C"/>
    <w:rsid w:val="007534B3"/>
    <w:rsid w:val="007535A2"/>
    <w:rsid w:val="007536CC"/>
    <w:rsid w:val="007536EF"/>
    <w:rsid w:val="00753764"/>
    <w:rsid w:val="0075378C"/>
    <w:rsid w:val="00753CD7"/>
    <w:rsid w:val="00753DE9"/>
    <w:rsid w:val="00753EBA"/>
    <w:rsid w:val="00754194"/>
    <w:rsid w:val="00754462"/>
    <w:rsid w:val="00754560"/>
    <w:rsid w:val="007545A4"/>
    <w:rsid w:val="0075493C"/>
    <w:rsid w:val="00754A7C"/>
    <w:rsid w:val="00754F09"/>
    <w:rsid w:val="00754F3B"/>
    <w:rsid w:val="00755135"/>
    <w:rsid w:val="00755206"/>
    <w:rsid w:val="00755253"/>
    <w:rsid w:val="0075532B"/>
    <w:rsid w:val="007554BF"/>
    <w:rsid w:val="007554E2"/>
    <w:rsid w:val="00755538"/>
    <w:rsid w:val="00755547"/>
    <w:rsid w:val="00755973"/>
    <w:rsid w:val="007559F9"/>
    <w:rsid w:val="00755B91"/>
    <w:rsid w:val="00755D7A"/>
    <w:rsid w:val="00755E3B"/>
    <w:rsid w:val="00756072"/>
    <w:rsid w:val="0075616B"/>
    <w:rsid w:val="007563D1"/>
    <w:rsid w:val="007563D8"/>
    <w:rsid w:val="0075646A"/>
    <w:rsid w:val="007566B2"/>
    <w:rsid w:val="0075673B"/>
    <w:rsid w:val="00756877"/>
    <w:rsid w:val="00756932"/>
    <w:rsid w:val="00756971"/>
    <w:rsid w:val="00756A45"/>
    <w:rsid w:val="00756BA3"/>
    <w:rsid w:val="00756D81"/>
    <w:rsid w:val="00756EC9"/>
    <w:rsid w:val="007571AD"/>
    <w:rsid w:val="007574FB"/>
    <w:rsid w:val="007575F3"/>
    <w:rsid w:val="007575F4"/>
    <w:rsid w:val="0075763C"/>
    <w:rsid w:val="00757658"/>
    <w:rsid w:val="00757686"/>
    <w:rsid w:val="007576DA"/>
    <w:rsid w:val="00757739"/>
    <w:rsid w:val="00757A58"/>
    <w:rsid w:val="00757BFE"/>
    <w:rsid w:val="00757C40"/>
    <w:rsid w:val="00757DB4"/>
    <w:rsid w:val="00760309"/>
    <w:rsid w:val="007605CA"/>
    <w:rsid w:val="00760F32"/>
    <w:rsid w:val="007610F6"/>
    <w:rsid w:val="00761225"/>
    <w:rsid w:val="00761440"/>
    <w:rsid w:val="00761619"/>
    <w:rsid w:val="00761673"/>
    <w:rsid w:val="0076171A"/>
    <w:rsid w:val="00761750"/>
    <w:rsid w:val="00761920"/>
    <w:rsid w:val="00761A9E"/>
    <w:rsid w:val="00761B52"/>
    <w:rsid w:val="00761B69"/>
    <w:rsid w:val="00761D2C"/>
    <w:rsid w:val="007621DD"/>
    <w:rsid w:val="007621DF"/>
    <w:rsid w:val="00762527"/>
    <w:rsid w:val="0076256F"/>
    <w:rsid w:val="0076266D"/>
    <w:rsid w:val="00762786"/>
    <w:rsid w:val="00762907"/>
    <w:rsid w:val="00762F0D"/>
    <w:rsid w:val="00763017"/>
    <w:rsid w:val="007630CF"/>
    <w:rsid w:val="00763168"/>
    <w:rsid w:val="00763289"/>
    <w:rsid w:val="0076337F"/>
    <w:rsid w:val="00763451"/>
    <w:rsid w:val="00763477"/>
    <w:rsid w:val="00763506"/>
    <w:rsid w:val="0076356E"/>
    <w:rsid w:val="00763675"/>
    <w:rsid w:val="007636E0"/>
    <w:rsid w:val="007636F2"/>
    <w:rsid w:val="007639C8"/>
    <w:rsid w:val="00763CDD"/>
    <w:rsid w:val="00763D90"/>
    <w:rsid w:val="00763E89"/>
    <w:rsid w:val="00763FBD"/>
    <w:rsid w:val="00763FDE"/>
    <w:rsid w:val="00764074"/>
    <w:rsid w:val="00764210"/>
    <w:rsid w:val="007645E5"/>
    <w:rsid w:val="007648D5"/>
    <w:rsid w:val="007648FE"/>
    <w:rsid w:val="00764A59"/>
    <w:rsid w:val="00764AB3"/>
    <w:rsid w:val="00764B3D"/>
    <w:rsid w:val="00764B81"/>
    <w:rsid w:val="00764DEC"/>
    <w:rsid w:val="00764FEA"/>
    <w:rsid w:val="00765635"/>
    <w:rsid w:val="00765736"/>
    <w:rsid w:val="007657A5"/>
    <w:rsid w:val="0076580F"/>
    <w:rsid w:val="00765906"/>
    <w:rsid w:val="007659B1"/>
    <w:rsid w:val="00765D9D"/>
    <w:rsid w:val="0076623D"/>
    <w:rsid w:val="00766326"/>
    <w:rsid w:val="00766395"/>
    <w:rsid w:val="00766607"/>
    <w:rsid w:val="00766665"/>
    <w:rsid w:val="0076667E"/>
    <w:rsid w:val="007668DE"/>
    <w:rsid w:val="00766985"/>
    <w:rsid w:val="00766A2E"/>
    <w:rsid w:val="00766EA1"/>
    <w:rsid w:val="00766F7E"/>
    <w:rsid w:val="0076706A"/>
    <w:rsid w:val="0076709E"/>
    <w:rsid w:val="00767182"/>
    <w:rsid w:val="00767305"/>
    <w:rsid w:val="007673EA"/>
    <w:rsid w:val="007673F5"/>
    <w:rsid w:val="007674D7"/>
    <w:rsid w:val="00767511"/>
    <w:rsid w:val="00767599"/>
    <w:rsid w:val="007675A1"/>
    <w:rsid w:val="007676E6"/>
    <w:rsid w:val="00767723"/>
    <w:rsid w:val="0076783C"/>
    <w:rsid w:val="00767A7B"/>
    <w:rsid w:val="00767BE3"/>
    <w:rsid w:val="00767D3B"/>
    <w:rsid w:val="00767DA7"/>
    <w:rsid w:val="00767E3A"/>
    <w:rsid w:val="00767F2F"/>
    <w:rsid w:val="00767F46"/>
    <w:rsid w:val="007701AC"/>
    <w:rsid w:val="007708C9"/>
    <w:rsid w:val="00770A2B"/>
    <w:rsid w:val="00770A3A"/>
    <w:rsid w:val="00770AFA"/>
    <w:rsid w:val="00770B68"/>
    <w:rsid w:val="00770C2F"/>
    <w:rsid w:val="00770C9B"/>
    <w:rsid w:val="00770DAF"/>
    <w:rsid w:val="00771086"/>
    <w:rsid w:val="0077143C"/>
    <w:rsid w:val="007719C2"/>
    <w:rsid w:val="00771C0B"/>
    <w:rsid w:val="00771D9E"/>
    <w:rsid w:val="00771E98"/>
    <w:rsid w:val="007723C5"/>
    <w:rsid w:val="00772437"/>
    <w:rsid w:val="00772618"/>
    <w:rsid w:val="00772A72"/>
    <w:rsid w:val="00772B2C"/>
    <w:rsid w:val="00772B46"/>
    <w:rsid w:val="00772BEA"/>
    <w:rsid w:val="00772FBE"/>
    <w:rsid w:val="007732B8"/>
    <w:rsid w:val="0077332F"/>
    <w:rsid w:val="0077379C"/>
    <w:rsid w:val="00773A18"/>
    <w:rsid w:val="00773A53"/>
    <w:rsid w:val="00773B21"/>
    <w:rsid w:val="00773B3E"/>
    <w:rsid w:val="00773BB4"/>
    <w:rsid w:val="00773BB6"/>
    <w:rsid w:val="00773E18"/>
    <w:rsid w:val="00773F71"/>
    <w:rsid w:val="0077403E"/>
    <w:rsid w:val="00774346"/>
    <w:rsid w:val="00774433"/>
    <w:rsid w:val="00774548"/>
    <w:rsid w:val="0077454F"/>
    <w:rsid w:val="00774988"/>
    <w:rsid w:val="00774A5F"/>
    <w:rsid w:val="00774ADE"/>
    <w:rsid w:val="00774B20"/>
    <w:rsid w:val="00774CD9"/>
    <w:rsid w:val="00774D20"/>
    <w:rsid w:val="007750B1"/>
    <w:rsid w:val="007750B2"/>
    <w:rsid w:val="0077527B"/>
    <w:rsid w:val="0077582C"/>
    <w:rsid w:val="00775877"/>
    <w:rsid w:val="00775951"/>
    <w:rsid w:val="00775B1E"/>
    <w:rsid w:val="00775B38"/>
    <w:rsid w:val="00775BA3"/>
    <w:rsid w:val="00775D29"/>
    <w:rsid w:val="00775EF7"/>
    <w:rsid w:val="00775FF6"/>
    <w:rsid w:val="007761D9"/>
    <w:rsid w:val="007762C9"/>
    <w:rsid w:val="007762D8"/>
    <w:rsid w:val="00776347"/>
    <w:rsid w:val="007765A6"/>
    <w:rsid w:val="00776676"/>
    <w:rsid w:val="00776915"/>
    <w:rsid w:val="00776DBD"/>
    <w:rsid w:val="00776E40"/>
    <w:rsid w:val="00776F60"/>
    <w:rsid w:val="00777123"/>
    <w:rsid w:val="0077715B"/>
    <w:rsid w:val="00777401"/>
    <w:rsid w:val="007774C8"/>
    <w:rsid w:val="007775DE"/>
    <w:rsid w:val="007775ED"/>
    <w:rsid w:val="007775F4"/>
    <w:rsid w:val="007776FA"/>
    <w:rsid w:val="00777773"/>
    <w:rsid w:val="007777F5"/>
    <w:rsid w:val="0077786C"/>
    <w:rsid w:val="007778A4"/>
    <w:rsid w:val="0077799B"/>
    <w:rsid w:val="00777D6D"/>
    <w:rsid w:val="00777DFA"/>
    <w:rsid w:val="00777E46"/>
    <w:rsid w:val="00777E73"/>
    <w:rsid w:val="00777EEF"/>
    <w:rsid w:val="007800C5"/>
    <w:rsid w:val="00780572"/>
    <w:rsid w:val="0078057C"/>
    <w:rsid w:val="007808DF"/>
    <w:rsid w:val="00780B2E"/>
    <w:rsid w:val="00780E31"/>
    <w:rsid w:val="00780F1F"/>
    <w:rsid w:val="0078101F"/>
    <w:rsid w:val="007810C4"/>
    <w:rsid w:val="007813BB"/>
    <w:rsid w:val="007813EE"/>
    <w:rsid w:val="007813F8"/>
    <w:rsid w:val="007814E5"/>
    <w:rsid w:val="007816CE"/>
    <w:rsid w:val="00781759"/>
    <w:rsid w:val="0078198A"/>
    <w:rsid w:val="00781AC3"/>
    <w:rsid w:val="00781B0E"/>
    <w:rsid w:val="00781D50"/>
    <w:rsid w:val="00781E1A"/>
    <w:rsid w:val="00781E6E"/>
    <w:rsid w:val="00781F20"/>
    <w:rsid w:val="00781FDF"/>
    <w:rsid w:val="0078232D"/>
    <w:rsid w:val="007823B9"/>
    <w:rsid w:val="007824FE"/>
    <w:rsid w:val="0078273E"/>
    <w:rsid w:val="0078278B"/>
    <w:rsid w:val="007828EA"/>
    <w:rsid w:val="00782B75"/>
    <w:rsid w:val="00782E81"/>
    <w:rsid w:val="00783084"/>
    <w:rsid w:val="007831D7"/>
    <w:rsid w:val="007833F5"/>
    <w:rsid w:val="00783751"/>
    <w:rsid w:val="007837C9"/>
    <w:rsid w:val="00783861"/>
    <w:rsid w:val="00783B0F"/>
    <w:rsid w:val="00783D97"/>
    <w:rsid w:val="00783E76"/>
    <w:rsid w:val="00783F2E"/>
    <w:rsid w:val="00783FF6"/>
    <w:rsid w:val="0078401B"/>
    <w:rsid w:val="00784026"/>
    <w:rsid w:val="00784243"/>
    <w:rsid w:val="007842FC"/>
    <w:rsid w:val="00784648"/>
    <w:rsid w:val="00784691"/>
    <w:rsid w:val="00784794"/>
    <w:rsid w:val="007847A9"/>
    <w:rsid w:val="00784910"/>
    <w:rsid w:val="007849A4"/>
    <w:rsid w:val="007849F1"/>
    <w:rsid w:val="00784B36"/>
    <w:rsid w:val="00784C02"/>
    <w:rsid w:val="00784F05"/>
    <w:rsid w:val="00784FB7"/>
    <w:rsid w:val="0078515E"/>
    <w:rsid w:val="007851BF"/>
    <w:rsid w:val="007854E7"/>
    <w:rsid w:val="00785696"/>
    <w:rsid w:val="0078570C"/>
    <w:rsid w:val="007857F2"/>
    <w:rsid w:val="00785866"/>
    <w:rsid w:val="00785896"/>
    <w:rsid w:val="00785964"/>
    <w:rsid w:val="00785BA5"/>
    <w:rsid w:val="00785ED3"/>
    <w:rsid w:val="007860CC"/>
    <w:rsid w:val="00786189"/>
    <w:rsid w:val="0078621D"/>
    <w:rsid w:val="007862DD"/>
    <w:rsid w:val="007862F4"/>
    <w:rsid w:val="00786307"/>
    <w:rsid w:val="00786403"/>
    <w:rsid w:val="007864C2"/>
    <w:rsid w:val="00786505"/>
    <w:rsid w:val="00786777"/>
    <w:rsid w:val="00786936"/>
    <w:rsid w:val="007869C2"/>
    <w:rsid w:val="00786CCD"/>
    <w:rsid w:val="00786F98"/>
    <w:rsid w:val="00787206"/>
    <w:rsid w:val="007873C6"/>
    <w:rsid w:val="007874EA"/>
    <w:rsid w:val="007875FA"/>
    <w:rsid w:val="007879BE"/>
    <w:rsid w:val="00787AFE"/>
    <w:rsid w:val="00787CC7"/>
    <w:rsid w:val="00787D8E"/>
    <w:rsid w:val="00790025"/>
    <w:rsid w:val="0079003C"/>
    <w:rsid w:val="0079022E"/>
    <w:rsid w:val="007902B2"/>
    <w:rsid w:val="007902FF"/>
    <w:rsid w:val="0079031E"/>
    <w:rsid w:val="00790375"/>
    <w:rsid w:val="00790705"/>
    <w:rsid w:val="0079074F"/>
    <w:rsid w:val="007907CE"/>
    <w:rsid w:val="007909E1"/>
    <w:rsid w:val="00790A0B"/>
    <w:rsid w:val="00790B1C"/>
    <w:rsid w:val="00790B48"/>
    <w:rsid w:val="00790B4A"/>
    <w:rsid w:val="00790B4F"/>
    <w:rsid w:val="00790B79"/>
    <w:rsid w:val="00790C79"/>
    <w:rsid w:val="00790ED9"/>
    <w:rsid w:val="00791088"/>
    <w:rsid w:val="007911BD"/>
    <w:rsid w:val="007911E9"/>
    <w:rsid w:val="00791370"/>
    <w:rsid w:val="007916D7"/>
    <w:rsid w:val="0079198C"/>
    <w:rsid w:val="00791A68"/>
    <w:rsid w:val="00791B5B"/>
    <w:rsid w:val="00791C5A"/>
    <w:rsid w:val="00791DB8"/>
    <w:rsid w:val="00791E30"/>
    <w:rsid w:val="00791F58"/>
    <w:rsid w:val="00791FB2"/>
    <w:rsid w:val="00792041"/>
    <w:rsid w:val="0079204D"/>
    <w:rsid w:val="0079206A"/>
    <w:rsid w:val="0079206B"/>
    <w:rsid w:val="00792112"/>
    <w:rsid w:val="007921A1"/>
    <w:rsid w:val="0079226A"/>
    <w:rsid w:val="007922C6"/>
    <w:rsid w:val="007929D8"/>
    <w:rsid w:val="00792B0B"/>
    <w:rsid w:val="00792E47"/>
    <w:rsid w:val="00792EAD"/>
    <w:rsid w:val="00792F8F"/>
    <w:rsid w:val="00792F91"/>
    <w:rsid w:val="0079300F"/>
    <w:rsid w:val="00793028"/>
    <w:rsid w:val="00793381"/>
    <w:rsid w:val="0079348E"/>
    <w:rsid w:val="00793505"/>
    <w:rsid w:val="007938CE"/>
    <w:rsid w:val="00793B75"/>
    <w:rsid w:val="00793E08"/>
    <w:rsid w:val="00793E15"/>
    <w:rsid w:val="00793EAC"/>
    <w:rsid w:val="00793F6B"/>
    <w:rsid w:val="00794125"/>
    <w:rsid w:val="0079426E"/>
    <w:rsid w:val="0079436C"/>
    <w:rsid w:val="007946C1"/>
    <w:rsid w:val="0079493C"/>
    <w:rsid w:val="00794B88"/>
    <w:rsid w:val="00794BD0"/>
    <w:rsid w:val="00794C0C"/>
    <w:rsid w:val="00794C4D"/>
    <w:rsid w:val="00794D43"/>
    <w:rsid w:val="00794E8E"/>
    <w:rsid w:val="00794F9A"/>
    <w:rsid w:val="007951D0"/>
    <w:rsid w:val="007953F6"/>
    <w:rsid w:val="00795A1A"/>
    <w:rsid w:val="00795D35"/>
    <w:rsid w:val="00795D7A"/>
    <w:rsid w:val="00795D98"/>
    <w:rsid w:val="00795DC1"/>
    <w:rsid w:val="007961EA"/>
    <w:rsid w:val="00796530"/>
    <w:rsid w:val="00796645"/>
    <w:rsid w:val="007966B8"/>
    <w:rsid w:val="00796755"/>
    <w:rsid w:val="00796766"/>
    <w:rsid w:val="0079676A"/>
    <w:rsid w:val="00796835"/>
    <w:rsid w:val="00796B12"/>
    <w:rsid w:val="00796B43"/>
    <w:rsid w:val="00796D0E"/>
    <w:rsid w:val="00796DA1"/>
    <w:rsid w:val="0079745F"/>
    <w:rsid w:val="00797617"/>
    <w:rsid w:val="007976DE"/>
    <w:rsid w:val="007977CF"/>
    <w:rsid w:val="007978BB"/>
    <w:rsid w:val="0079798E"/>
    <w:rsid w:val="007979EA"/>
    <w:rsid w:val="00797B61"/>
    <w:rsid w:val="00797C95"/>
    <w:rsid w:val="00797E7F"/>
    <w:rsid w:val="007A008B"/>
    <w:rsid w:val="007A01FD"/>
    <w:rsid w:val="007A0222"/>
    <w:rsid w:val="007A0246"/>
    <w:rsid w:val="007A0260"/>
    <w:rsid w:val="007A03DA"/>
    <w:rsid w:val="007A0401"/>
    <w:rsid w:val="007A064A"/>
    <w:rsid w:val="007A0911"/>
    <w:rsid w:val="007A0C00"/>
    <w:rsid w:val="007A0D64"/>
    <w:rsid w:val="007A0D87"/>
    <w:rsid w:val="007A0E7A"/>
    <w:rsid w:val="007A0EEE"/>
    <w:rsid w:val="007A1434"/>
    <w:rsid w:val="007A14EB"/>
    <w:rsid w:val="007A1502"/>
    <w:rsid w:val="007A183D"/>
    <w:rsid w:val="007A1A91"/>
    <w:rsid w:val="007A1B87"/>
    <w:rsid w:val="007A1CB8"/>
    <w:rsid w:val="007A1E29"/>
    <w:rsid w:val="007A1ED4"/>
    <w:rsid w:val="007A1FF1"/>
    <w:rsid w:val="007A21BD"/>
    <w:rsid w:val="007A2231"/>
    <w:rsid w:val="007A230C"/>
    <w:rsid w:val="007A231E"/>
    <w:rsid w:val="007A232A"/>
    <w:rsid w:val="007A24D2"/>
    <w:rsid w:val="007A2533"/>
    <w:rsid w:val="007A265A"/>
    <w:rsid w:val="007A26E0"/>
    <w:rsid w:val="007A2793"/>
    <w:rsid w:val="007A294C"/>
    <w:rsid w:val="007A2A24"/>
    <w:rsid w:val="007A3092"/>
    <w:rsid w:val="007A32B3"/>
    <w:rsid w:val="007A3315"/>
    <w:rsid w:val="007A3413"/>
    <w:rsid w:val="007A34CB"/>
    <w:rsid w:val="007A34D2"/>
    <w:rsid w:val="007A39C4"/>
    <w:rsid w:val="007A39E4"/>
    <w:rsid w:val="007A3BFB"/>
    <w:rsid w:val="007A3E40"/>
    <w:rsid w:val="007A3F68"/>
    <w:rsid w:val="007A3FE5"/>
    <w:rsid w:val="007A405C"/>
    <w:rsid w:val="007A4122"/>
    <w:rsid w:val="007A4241"/>
    <w:rsid w:val="007A433C"/>
    <w:rsid w:val="007A4431"/>
    <w:rsid w:val="007A445E"/>
    <w:rsid w:val="007A44D1"/>
    <w:rsid w:val="007A4517"/>
    <w:rsid w:val="007A4723"/>
    <w:rsid w:val="007A4745"/>
    <w:rsid w:val="007A47C5"/>
    <w:rsid w:val="007A47E7"/>
    <w:rsid w:val="007A495B"/>
    <w:rsid w:val="007A4D17"/>
    <w:rsid w:val="007A4D3B"/>
    <w:rsid w:val="007A4D5B"/>
    <w:rsid w:val="007A50BF"/>
    <w:rsid w:val="007A52D5"/>
    <w:rsid w:val="007A5628"/>
    <w:rsid w:val="007A571D"/>
    <w:rsid w:val="007A5842"/>
    <w:rsid w:val="007A5989"/>
    <w:rsid w:val="007A5AF5"/>
    <w:rsid w:val="007A5F07"/>
    <w:rsid w:val="007A61DB"/>
    <w:rsid w:val="007A640C"/>
    <w:rsid w:val="007A6736"/>
    <w:rsid w:val="007A69AA"/>
    <w:rsid w:val="007A6B2F"/>
    <w:rsid w:val="007A6B62"/>
    <w:rsid w:val="007A6C11"/>
    <w:rsid w:val="007A6C77"/>
    <w:rsid w:val="007A6D86"/>
    <w:rsid w:val="007A6E0C"/>
    <w:rsid w:val="007A6E8B"/>
    <w:rsid w:val="007A7035"/>
    <w:rsid w:val="007A708E"/>
    <w:rsid w:val="007A70B3"/>
    <w:rsid w:val="007A713B"/>
    <w:rsid w:val="007A72B2"/>
    <w:rsid w:val="007A72C4"/>
    <w:rsid w:val="007A7322"/>
    <w:rsid w:val="007A733D"/>
    <w:rsid w:val="007A746D"/>
    <w:rsid w:val="007A7548"/>
    <w:rsid w:val="007A7575"/>
    <w:rsid w:val="007A7883"/>
    <w:rsid w:val="007A7B90"/>
    <w:rsid w:val="007A7DD7"/>
    <w:rsid w:val="007A7F91"/>
    <w:rsid w:val="007B00BF"/>
    <w:rsid w:val="007B00DF"/>
    <w:rsid w:val="007B0147"/>
    <w:rsid w:val="007B015B"/>
    <w:rsid w:val="007B0434"/>
    <w:rsid w:val="007B04A9"/>
    <w:rsid w:val="007B0501"/>
    <w:rsid w:val="007B0612"/>
    <w:rsid w:val="007B062F"/>
    <w:rsid w:val="007B0699"/>
    <w:rsid w:val="007B071B"/>
    <w:rsid w:val="007B0748"/>
    <w:rsid w:val="007B0934"/>
    <w:rsid w:val="007B0A42"/>
    <w:rsid w:val="007B0B0B"/>
    <w:rsid w:val="007B0C76"/>
    <w:rsid w:val="007B0D6C"/>
    <w:rsid w:val="007B0DE0"/>
    <w:rsid w:val="007B0EC1"/>
    <w:rsid w:val="007B139C"/>
    <w:rsid w:val="007B1430"/>
    <w:rsid w:val="007B19C6"/>
    <w:rsid w:val="007B1C1E"/>
    <w:rsid w:val="007B1C43"/>
    <w:rsid w:val="007B1E0B"/>
    <w:rsid w:val="007B1E77"/>
    <w:rsid w:val="007B1EE9"/>
    <w:rsid w:val="007B1F5F"/>
    <w:rsid w:val="007B1FAA"/>
    <w:rsid w:val="007B23E4"/>
    <w:rsid w:val="007B25FE"/>
    <w:rsid w:val="007B2B69"/>
    <w:rsid w:val="007B2C72"/>
    <w:rsid w:val="007B2D8C"/>
    <w:rsid w:val="007B2FE8"/>
    <w:rsid w:val="007B3039"/>
    <w:rsid w:val="007B3118"/>
    <w:rsid w:val="007B35B1"/>
    <w:rsid w:val="007B3875"/>
    <w:rsid w:val="007B3A9C"/>
    <w:rsid w:val="007B3B0F"/>
    <w:rsid w:val="007B3B13"/>
    <w:rsid w:val="007B3E75"/>
    <w:rsid w:val="007B4187"/>
    <w:rsid w:val="007B47AC"/>
    <w:rsid w:val="007B4897"/>
    <w:rsid w:val="007B48E1"/>
    <w:rsid w:val="007B4A28"/>
    <w:rsid w:val="007B4DEE"/>
    <w:rsid w:val="007B4E9C"/>
    <w:rsid w:val="007B4EC9"/>
    <w:rsid w:val="007B5066"/>
    <w:rsid w:val="007B5072"/>
    <w:rsid w:val="007B507A"/>
    <w:rsid w:val="007B50E7"/>
    <w:rsid w:val="007B5371"/>
    <w:rsid w:val="007B54D9"/>
    <w:rsid w:val="007B54E1"/>
    <w:rsid w:val="007B54EB"/>
    <w:rsid w:val="007B571A"/>
    <w:rsid w:val="007B57E0"/>
    <w:rsid w:val="007B5840"/>
    <w:rsid w:val="007B589E"/>
    <w:rsid w:val="007B5F70"/>
    <w:rsid w:val="007B5FBF"/>
    <w:rsid w:val="007B602D"/>
    <w:rsid w:val="007B60A0"/>
    <w:rsid w:val="007B6165"/>
    <w:rsid w:val="007B6191"/>
    <w:rsid w:val="007B622A"/>
    <w:rsid w:val="007B633E"/>
    <w:rsid w:val="007B69D5"/>
    <w:rsid w:val="007B6AD0"/>
    <w:rsid w:val="007B6B66"/>
    <w:rsid w:val="007B6BAF"/>
    <w:rsid w:val="007B6C08"/>
    <w:rsid w:val="007B6CA0"/>
    <w:rsid w:val="007B6D41"/>
    <w:rsid w:val="007B6D58"/>
    <w:rsid w:val="007B6E59"/>
    <w:rsid w:val="007B6EF5"/>
    <w:rsid w:val="007B6F27"/>
    <w:rsid w:val="007B70D6"/>
    <w:rsid w:val="007B7189"/>
    <w:rsid w:val="007B72E6"/>
    <w:rsid w:val="007B73A8"/>
    <w:rsid w:val="007B7477"/>
    <w:rsid w:val="007B74C1"/>
    <w:rsid w:val="007B763C"/>
    <w:rsid w:val="007B76E1"/>
    <w:rsid w:val="007B7749"/>
    <w:rsid w:val="007B79D9"/>
    <w:rsid w:val="007B7A12"/>
    <w:rsid w:val="007B7A36"/>
    <w:rsid w:val="007B7A7B"/>
    <w:rsid w:val="007B7B01"/>
    <w:rsid w:val="007B7B6F"/>
    <w:rsid w:val="007B7C9D"/>
    <w:rsid w:val="007B7CCD"/>
    <w:rsid w:val="007B7DB1"/>
    <w:rsid w:val="007B7E0A"/>
    <w:rsid w:val="007B7EE2"/>
    <w:rsid w:val="007B7F7D"/>
    <w:rsid w:val="007C004D"/>
    <w:rsid w:val="007C02D9"/>
    <w:rsid w:val="007C03E0"/>
    <w:rsid w:val="007C046A"/>
    <w:rsid w:val="007C070C"/>
    <w:rsid w:val="007C0998"/>
    <w:rsid w:val="007C099F"/>
    <w:rsid w:val="007C0A5F"/>
    <w:rsid w:val="007C0B59"/>
    <w:rsid w:val="007C0B62"/>
    <w:rsid w:val="007C0BF0"/>
    <w:rsid w:val="007C0C1A"/>
    <w:rsid w:val="007C0DD0"/>
    <w:rsid w:val="007C0F6E"/>
    <w:rsid w:val="007C0FE3"/>
    <w:rsid w:val="007C1042"/>
    <w:rsid w:val="007C1349"/>
    <w:rsid w:val="007C159E"/>
    <w:rsid w:val="007C15CA"/>
    <w:rsid w:val="007C1ABE"/>
    <w:rsid w:val="007C1B2C"/>
    <w:rsid w:val="007C1F40"/>
    <w:rsid w:val="007C213D"/>
    <w:rsid w:val="007C21E2"/>
    <w:rsid w:val="007C23B6"/>
    <w:rsid w:val="007C2515"/>
    <w:rsid w:val="007C277E"/>
    <w:rsid w:val="007C2824"/>
    <w:rsid w:val="007C2A94"/>
    <w:rsid w:val="007C2CAF"/>
    <w:rsid w:val="007C2D90"/>
    <w:rsid w:val="007C2EA6"/>
    <w:rsid w:val="007C2F83"/>
    <w:rsid w:val="007C3114"/>
    <w:rsid w:val="007C328C"/>
    <w:rsid w:val="007C33E4"/>
    <w:rsid w:val="007C34F9"/>
    <w:rsid w:val="007C37D9"/>
    <w:rsid w:val="007C39E5"/>
    <w:rsid w:val="007C3A11"/>
    <w:rsid w:val="007C3A15"/>
    <w:rsid w:val="007C3EE4"/>
    <w:rsid w:val="007C451A"/>
    <w:rsid w:val="007C4594"/>
    <w:rsid w:val="007C482E"/>
    <w:rsid w:val="007C49A8"/>
    <w:rsid w:val="007C4C0A"/>
    <w:rsid w:val="007C4DAB"/>
    <w:rsid w:val="007C5010"/>
    <w:rsid w:val="007C51CB"/>
    <w:rsid w:val="007C52D3"/>
    <w:rsid w:val="007C5365"/>
    <w:rsid w:val="007C5499"/>
    <w:rsid w:val="007C5793"/>
    <w:rsid w:val="007C5A98"/>
    <w:rsid w:val="007C5ADA"/>
    <w:rsid w:val="007C5C8F"/>
    <w:rsid w:val="007C5CE0"/>
    <w:rsid w:val="007C5D42"/>
    <w:rsid w:val="007C5DD0"/>
    <w:rsid w:val="007C5DD3"/>
    <w:rsid w:val="007C5F00"/>
    <w:rsid w:val="007C61A1"/>
    <w:rsid w:val="007C640C"/>
    <w:rsid w:val="007C6603"/>
    <w:rsid w:val="007C6A08"/>
    <w:rsid w:val="007C6B87"/>
    <w:rsid w:val="007C6BB5"/>
    <w:rsid w:val="007C6C1E"/>
    <w:rsid w:val="007C6C5F"/>
    <w:rsid w:val="007C6D24"/>
    <w:rsid w:val="007C6F92"/>
    <w:rsid w:val="007C704D"/>
    <w:rsid w:val="007C7106"/>
    <w:rsid w:val="007C7116"/>
    <w:rsid w:val="007C7286"/>
    <w:rsid w:val="007C7A89"/>
    <w:rsid w:val="007C7FE8"/>
    <w:rsid w:val="007D002B"/>
    <w:rsid w:val="007D00EB"/>
    <w:rsid w:val="007D0145"/>
    <w:rsid w:val="007D028A"/>
    <w:rsid w:val="007D0300"/>
    <w:rsid w:val="007D0537"/>
    <w:rsid w:val="007D058D"/>
    <w:rsid w:val="007D05B1"/>
    <w:rsid w:val="007D05E2"/>
    <w:rsid w:val="007D068F"/>
    <w:rsid w:val="007D06AD"/>
    <w:rsid w:val="007D06D9"/>
    <w:rsid w:val="007D0784"/>
    <w:rsid w:val="007D0D03"/>
    <w:rsid w:val="007D0D8F"/>
    <w:rsid w:val="007D0D93"/>
    <w:rsid w:val="007D0F50"/>
    <w:rsid w:val="007D0F74"/>
    <w:rsid w:val="007D0F9E"/>
    <w:rsid w:val="007D115E"/>
    <w:rsid w:val="007D11FA"/>
    <w:rsid w:val="007D12F0"/>
    <w:rsid w:val="007D1445"/>
    <w:rsid w:val="007D152E"/>
    <w:rsid w:val="007D167C"/>
    <w:rsid w:val="007D16A5"/>
    <w:rsid w:val="007D16C3"/>
    <w:rsid w:val="007D18D4"/>
    <w:rsid w:val="007D1AC0"/>
    <w:rsid w:val="007D1F7A"/>
    <w:rsid w:val="007D207C"/>
    <w:rsid w:val="007D2173"/>
    <w:rsid w:val="007D21B7"/>
    <w:rsid w:val="007D21E4"/>
    <w:rsid w:val="007D2230"/>
    <w:rsid w:val="007D228E"/>
    <w:rsid w:val="007D2308"/>
    <w:rsid w:val="007D23F8"/>
    <w:rsid w:val="007D2463"/>
    <w:rsid w:val="007D25A1"/>
    <w:rsid w:val="007D25BE"/>
    <w:rsid w:val="007D282F"/>
    <w:rsid w:val="007D29A6"/>
    <w:rsid w:val="007D2A63"/>
    <w:rsid w:val="007D311D"/>
    <w:rsid w:val="007D3120"/>
    <w:rsid w:val="007D3199"/>
    <w:rsid w:val="007D33B1"/>
    <w:rsid w:val="007D3550"/>
    <w:rsid w:val="007D384F"/>
    <w:rsid w:val="007D3B28"/>
    <w:rsid w:val="007D3BEB"/>
    <w:rsid w:val="007D3BF9"/>
    <w:rsid w:val="007D3CA3"/>
    <w:rsid w:val="007D3D00"/>
    <w:rsid w:val="007D3E42"/>
    <w:rsid w:val="007D4140"/>
    <w:rsid w:val="007D4239"/>
    <w:rsid w:val="007D42B3"/>
    <w:rsid w:val="007D4409"/>
    <w:rsid w:val="007D4439"/>
    <w:rsid w:val="007D4708"/>
    <w:rsid w:val="007D476D"/>
    <w:rsid w:val="007D4778"/>
    <w:rsid w:val="007D47AF"/>
    <w:rsid w:val="007D4818"/>
    <w:rsid w:val="007D49CA"/>
    <w:rsid w:val="007D4A23"/>
    <w:rsid w:val="007D4EB5"/>
    <w:rsid w:val="007D51AF"/>
    <w:rsid w:val="007D5318"/>
    <w:rsid w:val="007D5590"/>
    <w:rsid w:val="007D572C"/>
    <w:rsid w:val="007D5748"/>
    <w:rsid w:val="007D58D6"/>
    <w:rsid w:val="007D59B5"/>
    <w:rsid w:val="007D5BF7"/>
    <w:rsid w:val="007D5EB5"/>
    <w:rsid w:val="007D5EEF"/>
    <w:rsid w:val="007D619A"/>
    <w:rsid w:val="007D61EF"/>
    <w:rsid w:val="007D6225"/>
    <w:rsid w:val="007D625E"/>
    <w:rsid w:val="007D6332"/>
    <w:rsid w:val="007D64E5"/>
    <w:rsid w:val="007D66C3"/>
    <w:rsid w:val="007D680E"/>
    <w:rsid w:val="007D68C2"/>
    <w:rsid w:val="007D6A5F"/>
    <w:rsid w:val="007D6C0B"/>
    <w:rsid w:val="007D6D4A"/>
    <w:rsid w:val="007D6DEB"/>
    <w:rsid w:val="007D7081"/>
    <w:rsid w:val="007D715E"/>
    <w:rsid w:val="007D7176"/>
    <w:rsid w:val="007D7262"/>
    <w:rsid w:val="007D73B6"/>
    <w:rsid w:val="007D7540"/>
    <w:rsid w:val="007D779A"/>
    <w:rsid w:val="007D77A7"/>
    <w:rsid w:val="007D7B3E"/>
    <w:rsid w:val="007D7B61"/>
    <w:rsid w:val="007D7C1F"/>
    <w:rsid w:val="007D7C8C"/>
    <w:rsid w:val="007D7F32"/>
    <w:rsid w:val="007E012C"/>
    <w:rsid w:val="007E0151"/>
    <w:rsid w:val="007E048B"/>
    <w:rsid w:val="007E05E0"/>
    <w:rsid w:val="007E0651"/>
    <w:rsid w:val="007E08C7"/>
    <w:rsid w:val="007E0992"/>
    <w:rsid w:val="007E0A24"/>
    <w:rsid w:val="007E0A7D"/>
    <w:rsid w:val="007E11B7"/>
    <w:rsid w:val="007E1271"/>
    <w:rsid w:val="007E130A"/>
    <w:rsid w:val="007E141C"/>
    <w:rsid w:val="007E143A"/>
    <w:rsid w:val="007E14F0"/>
    <w:rsid w:val="007E1571"/>
    <w:rsid w:val="007E15FB"/>
    <w:rsid w:val="007E172A"/>
    <w:rsid w:val="007E177D"/>
    <w:rsid w:val="007E1979"/>
    <w:rsid w:val="007E1A2D"/>
    <w:rsid w:val="007E1D67"/>
    <w:rsid w:val="007E1F1B"/>
    <w:rsid w:val="007E1F23"/>
    <w:rsid w:val="007E1F84"/>
    <w:rsid w:val="007E2021"/>
    <w:rsid w:val="007E2214"/>
    <w:rsid w:val="007E2351"/>
    <w:rsid w:val="007E2465"/>
    <w:rsid w:val="007E2471"/>
    <w:rsid w:val="007E24E9"/>
    <w:rsid w:val="007E256D"/>
    <w:rsid w:val="007E25BC"/>
    <w:rsid w:val="007E28B4"/>
    <w:rsid w:val="007E2AAD"/>
    <w:rsid w:val="007E2B2E"/>
    <w:rsid w:val="007E2C40"/>
    <w:rsid w:val="007E2D5B"/>
    <w:rsid w:val="007E2ECE"/>
    <w:rsid w:val="007E2FCC"/>
    <w:rsid w:val="007E30B6"/>
    <w:rsid w:val="007E316F"/>
    <w:rsid w:val="007E329F"/>
    <w:rsid w:val="007E3682"/>
    <w:rsid w:val="007E3753"/>
    <w:rsid w:val="007E3AE8"/>
    <w:rsid w:val="007E3C3A"/>
    <w:rsid w:val="007E3E93"/>
    <w:rsid w:val="007E4061"/>
    <w:rsid w:val="007E44A2"/>
    <w:rsid w:val="007E4549"/>
    <w:rsid w:val="007E45B3"/>
    <w:rsid w:val="007E45E6"/>
    <w:rsid w:val="007E4786"/>
    <w:rsid w:val="007E4928"/>
    <w:rsid w:val="007E49D6"/>
    <w:rsid w:val="007E49E6"/>
    <w:rsid w:val="007E4A38"/>
    <w:rsid w:val="007E4A58"/>
    <w:rsid w:val="007E4AE0"/>
    <w:rsid w:val="007E4B8E"/>
    <w:rsid w:val="007E4D39"/>
    <w:rsid w:val="007E4DA6"/>
    <w:rsid w:val="007E4FA4"/>
    <w:rsid w:val="007E5029"/>
    <w:rsid w:val="007E5094"/>
    <w:rsid w:val="007E51CF"/>
    <w:rsid w:val="007E5291"/>
    <w:rsid w:val="007E534B"/>
    <w:rsid w:val="007E5359"/>
    <w:rsid w:val="007E5587"/>
    <w:rsid w:val="007E55E3"/>
    <w:rsid w:val="007E5785"/>
    <w:rsid w:val="007E57B0"/>
    <w:rsid w:val="007E5845"/>
    <w:rsid w:val="007E587C"/>
    <w:rsid w:val="007E58B8"/>
    <w:rsid w:val="007E59A3"/>
    <w:rsid w:val="007E59B5"/>
    <w:rsid w:val="007E5A34"/>
    <w:rsid w:val="007E5E57"/>
    <w:rsid w:val="007E5F6D"/>
    <w:rsid w:val="007E632B"/>
    <w:rsid w:val="007E633E"/>
    <w:rsid w:val="007E6378"/>
    <w:rsid w:val="007E63C2"/>
    <w:rsid w:val="007E64B6"/>
    <w:rsid w:val="007E65FC"/>
    <w:rsid w:val="007E67B5"/>
    <w:rsid w:val="007E68C6"/>
    <w:rsid w:val="007E6D23"/>
    <w:rsid w:val="007E6D52"/>
    <w:rsid w:val="007E6E7B"/>
    <w:rsid w:val="007E6EF2"/>
    <w:rsid w:val="007E71E9"/>
    <w:rsid w:val="007E7316"/>
    <w:rsid w:val="007E732D"/>
    <w:rsid w:val="007E77C1"/>
    <w:rsid w:val="007E7881"/>
    <w:rsid w:val="007E7909"/>
    <w:rsid w:val="007E7BAF"/>
    <w:rsid w:val="007E7C34"/>
    <w:rsid w:val="007E7D18"/>
    <w:rsid w:val="007E7D34"/>
    <w:rsid w:val="007E7EC0"/>
    <w:rsid w:val="007F03D3"/>
    <w:rsid w:val="007F03E7"/>
    <w:rsid w:val="007F0520"/>
    <w:rsid w:val="007F0737"/>
    <w:rsid w:val="007F08FE"/>
    <w:rsid w:val="007F0B4E"/>
    <w:rsid w:val="007F0DAC"/>
    <w:rsid w:val="007F0F1A"/>
    <w:rsid w:val="007F10E2"/>
    <w:rsid w:val="007F138D"/>
    <w:rsid w:val="007F146F"/>
    <w:rsid w:val="007F1724"/>
    <w:rsid w:val="007F173E"/>
    <w:rsid w:val="007F189F"/>
    <w:rsid w:val="007F18A0"/>
    <w:rsid w:val="007F18DC"/>
    <w:rsid w:val="007F1B40"/>
    <w:rsid w:val="007F1D15"/>
    <w:rsid w:val="007F1E59"/>
    <w:rsid w:val="007F1EE2"/>
    <w:rsid w:val="007F1F28"/>
    <w:rsid w:val="007F227B"/>
    <w:rsid w:val="007F23A6"/>
    <w:rsid w:val="007F254D"/>
    <w:rsid w:val="007F2576"/>
    <w:rsid w:val="007F275B"/>
    <w:rsid w:val="007F288B"/>
    <w:rsid w:val="007F2D77"/>
    <w:rsid w:val="007F3058"/>
    <w:rsid w:val="007F32D0"/>
    <w:rsid w:val="007F333A"/>
    <w:rsid w:val="007F33AF"/>
    <w:rsid w:val="007F356C"/>
    <w:rsid w:val="007F35B9"/>
    <w:rsid w:val="007F3711"/>
    <w:rsid w:val="007F3847"/>
    <w:rsid w:val="007F38AC"/>
    <w:rsid w:val="007F3AAE"/>
    <w:rsid w:val="007F3D91"/>
    <w:rsid w:val="007F3DDC"/>
    <w:rsid w:val="007F3DF5"/>
    <w:rsid w:val="007F403C"/>
    <w:rsid w:val="007F43CE"/>
    <w:rsid w:val="007F4426"/>
    <w:rsid w:val="007F4540"/>
    <w:rsid w:val="007F4617"/>
    <w:rsid w:val="007F463F"/>
    <w:rsid w:val="007F4646"/>
    <w:rsid w:val="007F46B6"/>
    <w:rsid w:val="007F49EA"/>
    <w:rsid w:val="007F4BC0"/>
    <w:rsid w:val="007F4C87"/>
    <w:rsid w:val="007F4CCE"/>
    <w:rsid w:val="007F4CE6"/>
    <w:rsid w:val="007F4FC2"/>
    <w:rsid w:val="007F5088"/>
    <w:rsid w:val="007F50B0"/>
    <w:rsid w:val="007F518A"/>
    <w:rsid w:val="007F5222"/>
    <w:rsid w:val="007F5317"/>
    <w:rsid w:val="007F53D3"/>
    <w:rsid w:val="007F590C"/>
    <w:rsid w:val="007F5A87"/>
    <w:rsid w:val="007F5D89"/>
    <w:rsid w:val="007F5E36"/>
    <w:rsid w:val="007F5E5B"/>
    <w:rsid w:val="007F5F7A"/>
    <w:rsid w:val="007F60AF"/>
    <w:rsid w:val="007F61AA"/>
    <w:rsid w:val="007F61AB"/>
    <w:rsid w:val="007F61F5"/>
    <w:rsid w:val="007F626B"/>
    <w:rsid w:val="007F671E"/>
    <w:rsid w:val="007F6753"/>
    <w:rsid w:val="007F6ADF"/>
    <w:rsid w:val="007F6C3F"/>
    <w:rsid w:val="007F6CDA"/>
    <w:rsid w:val="007F6E9E"/>
    <w:rsid w:val="007F6F24"/>
    <w:rsid w:val="007F6F66"/>
    <w:rsid w:val="007F7184"/>
    <w:rsid w:val="007F72FC"/>
    <w:rsid w:val="007F77F3"/>
    <w:rsid w:val="007F7999"/>
    <w:rsid w:val="007F7A85"/>
    <w:rsid w:val="007F7BBD"/>
    <w:rsid w:val="007F7DF9"/>
    <w:rsid w:val="0080014B"/>
    <w:rsid w:val="00800192"/>
    <w:rsid w:val="008004BA"/>
    <w:rsid w:val="008009C0"/>
    <w:rsid w:val="00800A00"/>
    <w:rsid w:val="00800C56"/>
    <w:rsid w:val="00800D28"/>
    <w:rsid w:val="00800DC1"/>
    <w:rsid w:val="00800EF5"/>
    <w:rsid w:val="00800F7D"/>
    <w:rsid w:val="0080109F"/>
    <w:rsid w:val="008010AD"/>
    <w:rsid w:val="008013E9"/>
    <w:rsid w:val="008016E3"/>
    <w:rsid w:val="00801759"/>
    <w:rsid w:val="008018E8"/>
    <w:rsid w:val="008019B6"/>
    <w:rsid w:val="00801B19"/>
    <w:rsid w:val="00801B24"/>
    <w:rsid w:val="00801BB5"/>
    <w:rsid w:val="00801DE1"/>
    <w:rsid w:val="00801E32"/>
    <w:rsid w:val="00802395"/>
    <w:rsid w:val="008024A0"/>
    <w:rsid w:val="008024E4"/>
    <w:rsid w:val="008025A4"/>
    <w:rsid w:val="00802B27"/>
    <w:rsid w:val="00802B30"/>
    <w:rsid w:val="00802DDE"/>
    <w:rsid w:val="00802EA0"/>
    <w:rsid w:val="00802F0D"/>
    <w:rsid w:val="00802F64"/>
    <w:rsid w:val="00803057"/>
    <w:rsid w:val="00803524"/>
    <w:rsid w:val="008035F9"/>
    <w:rsid w:val="00803861"/>
    <w:rsid w:val="00803CD5"/>
    <w:rsid w:val="00803D1A"/>
    <w:rsid w:val="00803DE2"/>
    <w:rsid w:val="00803E93"/>
    <w:rsid w:val="00803FCF"/>
    <w:rsid w:val="00804DC9"/>
    <w:rsid w:val="00804E34"/>
    <w:rsid w:val="00805034"/>
    <w:rsid w:val="008050C8"/>
    <w:rsid w:val="00805207"/>
    <w:rsid w:val="00805333"/>
    <w:rsid w:val="008055EF"/>
    <w:rsid w:val="0080583E"/>
    <w:rsid w:val="00805995"/>
    <w:rsid w:val="00805AD9"/>
    <w:rsid w:val="00805C92"/>
    <w:rsid w:val="00805F9E"/>
    <w:rsid w:val="008063AA"/>
    <w:rsid w:val="008065E6"/>
    <w:rsid w:val="00806770"/>
    <w:rsid w:val="008068AE"/>
    <w:rsid w:val="00806A19"/>
    <w:rsid w:val="00806E84"/>
    <w:rsid w:val="00806EB3"/>
    <w:rsid w:val="00806F07"/>
    <w:rsid w:val="00806F88"/>
    <w:rsid w:val="00807243"/>
    <w:rsid w:val="00807246"/>
    <w:rsid w:val="008072B1"/>
    <w:rsid w:val="008074B7"/>
    <w:rsid w:val="00807665"/>
    <w:rsid w:val="00807668"/>
    <w:rsid w:val="00807680"/>
    <w:rsid w:val="008078BD"/>
    <w:rsid w:val="00807A59"/>
    <w:rsid w:val="00807A61"/>
    <w:rsid w:val="00807B23"/>
    <w:rsid w:val="00807E8A"/>
    <w:rsid w:val="00807F74"/>
    <w:rsid w:val="00807FAB"/>
    <w:rsid w:val="00810087"/>
    <w:rsid w:val="00810146"/>
    <w:rsid w:val="0081023A"/>
    <w:rsid w:val="008102C9"/>
    <w:rsid w:val="00810344"/>
    <w:rsid w:val="00810642"/>
    <w:rsid w:val="0081066C"/>
    <w:rsid w:val="008106EE"/>
    <w:rsid w:val="008107F6"/>
    <w:rsid w:val="00810848"/>
    <w:rsid w:val="00810AC0"/>
    <w:rsid w:val="00810E87"/>
    <w:rsid w:val="00810EEF"/>
    <w:rsid w:val="00810F09"/>
    <w:rsid w:val="00810F8E"/>
    <w:rsid w:val="00810F9B"/>
    <w:rsid w:val="0081101B"/>
    <w:rsid w:val="00811118"/>
    <w:rsid w:val="00811158"/>
    <w:rsid w:val="00811309"/>
    <w:rsid w:val="00811316"/>
    <w:rsid w:val="0081136B"/>
    <w:rsid w:val="00811378"/>
    <w:rsid w:val="00811735"/>
    <w:rsid w:val="00811894"/>
    <w:rsid w:val="008119C8"/>
    <w:rsid w:val="00811B48"/>
    <w:rsid w:val="00811C27"/>
    <w:rsid w:val="00811CAF"/>
    <w:rsid w:val="00811CC8"/>
    <w:rsid w:val="00811D0D"/>
    <w:rsid w:val="00811EE9"/>
    <w:rsid w:val="008120E5"/>
    <w:rsid w:val="00812102"/>
    <w:rsid w:val="0081212C"/>
    <w:rsid w:val="008121AB"/>
    <w:rsid w:val="008122C6"/>
    <w:rsid w:val="008122DE"/>
    <w:rsid w:val="00812311"/>
    <w:rsid w:val="0081239D"/>
    <w:rsid w:val="008123B9"/>
    <w:rsid w:val="008123DB"/>
    <w:rsid w:val="00812803"/>
    <w:rsid w:val="00812B94"/>
    <w:rsid w:val="00812CA5"/>
    <w:rsid w:val="00812CFB"/>
    <w:rsid w:val="00812DE8"/>
    <w:rsid w:val="00812DF6"/>
    <w:rsid w:val="00812ED8"/>
    <w:rsid w:val="00813060"/>
    <w:rsid w:val="0081310F"/>
    <w:rsid w:val="00813414"/>
    <w:rsid w:val="00813502"/>
    <w:rsid w:val="00813515"/>
    <w:rsid w:val="00813620"/>
    <w:rsid w:val="0081372D"/>
    <w:rsid w:val="008137D2"/>
    <w:rsid w:val="008138D2"/>
    <w:rsid w:val="00813983"/>
    <w:rsid w:val="008139C7"/>
    <w:rsid w:val="00813B38"/>
    <w:rsid w:val="00813BF6"/>
    <w:rsid w:val="00813C62"/>
    <w:rsid w:val="00813CAF"/>
    <w:rsid w:val="00813EF5"/>
    <w:rsid w:val="00813FFF"/>
    <w:rsid w:val="0081407A"/>
    <w:rsid w:val="00814109"/>
    <w:rsid w:val="0081413F"/>
    <w:rsid w:val="0081424E"/>
    <w:rsid w:val="0081425C"/>
    <w:rsid w:val="008143A7"/>
    <w:rsid w:val="0081443B"/>
    <w:rsid w:val="00814644"/>
    <w:rsid w:val="008146C2"/>
    <w:rsid w:val="008146F5"/>
    <w:rsid w:val="00814731"/>
    <w:rsid w:val="008147E9"/>
    <w:rsid w:val="00814850"/>
    <w:rsid w:val="00814B7A"/>
    <w:rsid w:val="00815357"/>
    <w:rsid w:val="00815404"/>
    <w:rsid w:val="0081571D"/>
    <w:rsid w:val="008157EC"/>
    <w:rsid w:val="00815DBA"/>
    <w:rsid w:val="00816221"/>
    <w:rsid w:val="00816331"/>
    <w:rsid w:val="00816428"/>
    <w:rsid w:val="00816467"/>
    <w:rsid w:val="00816502"/>
    <w:rsid w:val="008165D2"/>
    <w:rsid w:val="008165E8"/>
    <w:rsid w:val="00816917"/>
    <w:rsid w:val="00816A71"/>
    <w:rsid w:val="00816AFD"/>
    <w:rsid w:val="00816B79"/>
    <w:rsid w:val="00816BAC"/>
    <w:rsid w:val="00816E18"/>
    <w:rsid w:val="00817465"/>
    <w:rsid w:val="0081758A"/>
    <w:rsid w:val="008175F5"/>
    <w:rsid w:val="00817991"/>
    <w:rsid w:val="00817A95"/>
    <w:rsid w:val="00817B16"/>
    <w:rsid w:val="00820002"/>
    <w:rsid w:val="00820118"/>
    <w:rsid w:val="008202AE"/>
    <w:rsid w:val="00820357"/>
    <w:rsid w:val="0082045F"/>
    <w:rsid w:val="00820665"/>
    <w:rsid w:val="008208A9"/>
    <w:rsid w:val="008209AE"/>
    <w:rsid w:val="00820A41"/>
    <w:rsid w:val="00820D68"/>
    <w:rsid w:val="008213D8"/>
    <w:rsid w:val="008213FF"/>
    <w:rsid w:val="0082147B"/>
    <w:rsid w:val="00821533"/>
    <w:rsid w:val="0082168A"/>
    <w:rsid w:val="0082193F"/>
    <w:rsid w:val="00821970"/>
    <w:rsid w:val="008219B6"/>
    <w:rsid w:val="00821D7F"/>
    <w:rsid w:val="00821D8D"/>
    <w:rsid w:val="00821D9A"/>
    <w:rsid w:val="00821F77"/>
    <w:rsid w:val="00821FDB"/>
    <w:rsid w:val="00822039"/>
    <w:rsid w:val="0082203C"/>
    <w:rsid w:val="008221FA"/>
    <w:rsid w:val="008222EF"/>
    <w:rsid w:val="0082230E"/>
    <w:rsid w:val="0082231F"/>
    <w:rsid w:val="0082259E"/>
    <w:rsid w:val="008226A6"/>
    <w:rsid w:val="0082271F"/>
    <w:rsid w:val="00822916"/>
    <w:rsid w:val="00822C63"/>
    <w:rsid w:val="00822D05"/>
    <w:rsid w:val="00822DA8"/>
    <w:rsid w:val="00822DBD"/>
    <w:rsid w:val="00822E13"/>
    <w:rsid w:val="00822EAE"/>
    <w:rsid w:val="00823116"/>
    <w:rsid w:val="0082324F"/>
    <w:rsid w:val="008232B3"/>
    <w:rsid w:val="008233A9"/>
    <w:rsid w:val="0082341D"/>
    <w:rsid w:val="0082389A"/>
    <w:rsid w:val="0082397F"/>
    <w:rsid w:val="00823AE9"/>
    <w:rsid w:val="00823B1D"/>
    <w:rsid w:val="00823CA6"/>
    <w:rsid w:val="00823DDF"/>
    <w:rsid w:val="00823FEC"/>
    <w:rsid w:val="00824373"/>
    <w:rsid w:val="00824741"/>
    <w:rsid w:val="00824760"/>
    <w:rsid w:val="008248F0"/>
    <w:rsid w:val="00824936"/>
    <w:rsid w:val="00824A2C"/>
    <w:rsid w:val="00824C94"/>
    <w:rsid w:val="00824CC1"/>
    <w:rsid w:val="00824FA1"/>
    <w:rsid w:val="00824FDD"/>
    <w:rsid w:val="00825118"/>
    <w:rsid w:val="008252D7"/>
    <w:rsid w:val="0082569E"/>
    <w:rsid w:val="008259EF"/>
    <w:rsid w:val="00825AEC"/>
    <w:rsid w:val="00825BA4"/>
    <w:rsid w:val="00825CD7"/>
    <w:rsid w:val="00825D77"/>
    <w:rsid w:val="00825DD0"/>
    <w:rsid w:val="00825E22"/>
    <w:rsid w:val="00826066"/>
    <w:rsid w:val="0082670A"/>
    <w:rsid w:val="0082677D"/>
    <w:rsid w:val="008269A6"/>
    <w:rsid w:val="008269A9"/>
    <w:rsid w:val="00826AD5"/>
    <w:rsid w:val="00826BFA"/>
    <w:rsid w:val="00826C29"/>
    <w:rsid w:val="00826C7E"/>
    <w:rsid w:val="00826D19"/>
    <w:rsid w:val="00826F10"/>
    <w:rsid w:val="008271AB"/>
    <w:rsid w:val="008277F4"/>
    <w:rsid w:val="00827888"/>
    <w:rsid w:val="008278D7"/>
    <w:rsid w:val="00827CE7"/>
    <w:rsid w:val="00830107"/>
    <w:rsid w:val="00830438"/>
    <w:rsid w:val="008305B7"/>
    <w:rsid w:val="0083064F"/>
    <w:rsid w:val="0083092D"/>
    <w:rsid w:val="00830AD9"/>
    <w:rsid w:val="00830DA8"/>
    <w:rsid w:val="00831075"/>
    <w:rsid w:val="008310DF"/>
    <w:rsid w:val="00831214"/>
    <w:rsid w:val="00831222"/>
    <w:rsid w:val="00831420"/>
    <w:rsid w:val="00831648"/>
    <w:rsid w:val="008317D7"/>
    <w:rsid w:val="00831885"/>
    <w:rsid w:val="00831B15"/>
    <w:rsid w:val="00831CD6"/>
    <w:rsid w:val="00831CE3"/>
    <w:rsid w:val="00831FEC"/>
    <w:rsid w:val="0083239F"/>
    <w:rsid w:val="00832A7F"/>
    <w:rsid w:val="00832C04"/>
    <w:rsid w:val="00832EF5"/>
    <w:rsid w:val="008330DC"/>
    <w:rsid w:val="008330F2"/>
    <w:rsid w:val="008331AA"/>
    <w:rsid w:val="00833350"/>
    <w:rsid w:val="0083351F"/>
    <w:rsid w:val="00833538"/>
    <w:rsid w:val="00833819"/>
    <w:rsid w:val="008338A0"/>
    <w:rsid w:val="008338A8"/>
    <w:rsid w:val="00833B64"/>
    <w:rsid w:val="00833BE1"/>
    <w:rsid w:val="00833C4F"/>
    <w:rsid w:val="00833EA2"/>
    <w:rsid w:val="00833EDE"/>
    <w:rsid w:val="00833FF9"/>
    <w:rsid w:val="00834020"/>
    <w:rsid w:val="008344DB"/>
    <w:rsid w:val="008345B3"/>
    <w:rsid w:val="008347CA"/>
    <w:rsid w:val="00834A5C"/>
    <w:rsid w:val="00834AE8"/>
    <w:rsid w:val="00835017"/>
    <w:rsid w:val="008351D6"/>
    <w:rsid w:val="00835316"/>
    <w:rsid w:val="00835690"/>
    <w:rsid w:val="008358D9"/>
    <w:rsid w:val="0083590D"/>
    <w:rsid w:val="00835C08"/>
    <w:rsid w:val="00835C0E"/>
    <w:rsid w:val="00835DE2"/>
    <w:rsid w:val="00835E11"/>
    <w:rsid w:val="00836105"/>
    <w:rsid w:val="00836117"/>
    <w:rsid w:val="008366C1"/>
    <w:rsid w:val="00836710"/>
    <w:rsid w:val="008367E3"/>
    <w:rsid w:val="0083686E"/>
    <w:rsid w:val="008368EE"/>
    <w:rsid w:val="00836AF1"/>
    <w:rsid w:val="00836B0E"/>
    <w:rsid w:val="00836BD5"/>
    <w:rsid w:val="00836D10"/>
    <w:rsid w:val="00836DE2"/>
    <w:rsid w:val="00836E55"/>
    <w:rsid w:val="00836EAB"/>
    <w:rsid w:val="008370B0"/>
    <w:rsid w:val="00837233"/>
    <w:rsid w:val="008375F0"/>
    <w:rsid w:val="00837621"/>
    <w:rsid w:val="00837B8F"/>
    <w:rsid w:val="00837D6E"/>
    <w:rsid w:val="00837DC7"/>
    <w:rsid w:val="00837DFC"/>
    <w:rsid w:val="008401EA"/>
    <w:rsid w:val="0084033A"/>
    <w:rsid w:val="008404BE"/>
    <w:rsid w:val="008404E6"/>
    <w:rsid w:val="008405BD"/>
    <w:rsid w:val="008405CC"/>
    <w:rsid w:val="008405E6"/>
    <w:rsid w:val="0084073C"/>
    <w:rsid w:val="00840D41"/>
    <w:rsid w:val="00840E7F"/>
    <w:rsid w:val="008410AD"/>
    <w:rsid w:val="0084120B"/>
    <w:rsid w:val="008413F0"/>
    <w:rsid w:val="00841553"/>
    <w:rsid w:val="00841560"/>
    <w:rsid w:val="008415B9"/>
    <w:rsid w:val="0084165B"/>
    <w:rsid w:val="00841782"/>
    <w:rsid w:val="00841835"/>
    <w:rsid w:val="0084194B"/>
    <w:rsid w:val="00841C46"/>
    <w:rsid w:val="008420CF"/>
    <w:rsid w:val="00842265"/>
    <w:rsid w:val="008425E7"/>
    <w:rsid w:val="0084282B"/>
    <w:rsid w:val="00842A15"/>
    <w:rsid w:val="00842D01"/>
    <w:rsid w:val="00842E29"/>
    <w:rsid w:val="00842FA2"/>
    <w:rsid w:val="00842FB6"/>
    <w:rsid w:val="0084300D"/>
    <w:rsid w:val="0084301D"/>
    <w:rsid w:val="00843184"/>
    <w:rsid w:val="008431FA"/>
    <w:rsid w:val="0084325E"/>
    <w:rsid w:val="00843360"/>
    <w:rsid w:val="0084352E"/>
    <w:rsid w:val="0084374F"/>
    <w:rsid w:val="00843AE3"/>
    <w:rsid w:val="00843D3B"/>
    <w:rsid w:val="00843E71"/>
    <w:rsid w:val="00843E96"/>
    <w:rsid w:val="008440CD"/>
    <w:rsid w:val="00844258"/>
    <w:rsid w:val="00844420"/>
    <w:rsid w:val="008445C0"/>
    <w:rsid w:val="008446E1"/>
    <w:rsid w:val="0084488D"/>
    <w:rsid w:val="00844927"/>
    <w:rsid w:val="00844B60"/>
    <w:rsid w:val="00844CAF"/>
    <w:rsid w:val="00844E8E"/>
    <w:rsid w:val="0084501B"/>
    <w:rsid w:val="00845138"/>
    <w:rsid w:val="008451F7"/>
    <w:rsid w:val="008451FF"/>
    <w:rsid w:val="00845261"/>
    <w:rsid w:val="008455FC"/>
    <w:rsid w:val="00845696"/>
    <w:rsid w:val="0084569E"/>
    <w:rsid w:val="00845AB2"/>
    <w:rsid w:val="00845ADF"/>
    <w:rsid w:val="00845E22"/>
    <w:rsid w:val="00845E48"/>
    <w:rsid w:val="00845E91"/>
    <w:rsid w:val="00845F77"/>
    <w:rsid w:val="008463C1"/>
    <w:rsid w:val="008463EE"/>
    <w:rsid w:val="00846469"/>
    <w:rsid w:val="0084656A"/>
    <w:rsid w:val="0084679F"/>
    <w:rsid w:val="008467B6"/>
    <w:rsid w:val="008467E8"/>
    <w:rsid w:val="008467F7"/>
    <w:rsid w:val="00846884"/>
    <w:rsid w:val="0084688C"/>
    <w:rsid w:val="00846971"/>
    <w:rsid w:val="00846A38"/>
    <w:rsid w:val="00846C67"/>
    <w:rsid w:val="00846C88"/>
    <w:rsid w:val="00846CD4"/>
    <w:rsid w:val="00846D5D"/>
    <w:rsid w:val="0084703F"/>
    <w:rsid w:val="00847063"/>
    <w:rsid w:val="008472B8"/>
    <w:rsid w:val="008472C6"/>
    <w:rsid w:val="00847608"/>
    <w:rsid w:val="00847690"/>
    <w:rsid w:val="008477DA"/>
    <w:rsid w:val="008478BE"/>
    <w:rsid w:val="0084799B"/>
    <w:rsid w:val="00847AE2"/>
    <w:rsid w:val="00847B91"/>
    <w:rsid w:val="00847EF6"/>
    <w:rsid w:val="00850016"/>
    <w:rsid w:val="00850126"/>
    <w:rsid w:val="00850293"/>
    <w:rsid w:val="00850604"/>
    <w:rsid w:val="0085063F"/>
    <w:rsid w:val="00850710"/>
    <w:rsid w:val="00850A15"/>
    <w:rsid w:val="00850B46"/>
    <w:rsid w:val="00850C48"/>
    <w:rsid w:val="00850DC2"/>
    <w:rsid w:val="00850E28"/>
    <w:rsid w:val="00850EF2"/>
    <w:rsid w:val="00850F0C"/>
    <w:rsid w:val="0085106E"/>
    <w:rsid w:val="00851208"/>
    <w:rsid w:val="00851465"/>
    <w:rsid w:val="00851477"/>
    <w:rsid w:val="00851A24"/>
    <w:rsid w:val="00851E4E"/>
    <w:rsid w:val="00852221"/>
    <w:rsid w:val="00852310"/>
    <w:rsid w:val="00852496"/>
    <w:rsid w:val="0085259C"/>
    <w:rsid w:val="0085269D"/>
    <w:rsid w:val="00852912"/>
    <w:rsid w:val="00852A44"/>
    <w:rsid w:val="00852B57"/>
    <w:rsid w:val="00852D93"/>
    <w:rsid w:val="00852F27"/>
    <w:rsid w:val="008530E4"/>
    <w:rsid w:val="0085334A"/>
    <w:rsid w:val="008533C3"/>
    <w:rsid w:val="00853413"/>
    <w:rsid w:val="008534F9"/>
    <w:rsid w:val="00853533"/>
    <w:rsid w:val="008535A8"/>
    <w:rsid w:val="00853704"/>
    <w:rsid w:val="0085375C"/>
    <w:rsid w:val="008538E6"/>
    <w:rsid w:val="00853934"/>
    <w:rsid w:val="00853A53"/>
    <w:rsid w:val="00853C09"/>
    <w:rsid w:val="00853EE5"/>
    <w:rsid w:val="00853F8F"/>
    <w:rsid w:val="008542FF"/>
    <w:rsid w:val="008543AD"/>
    <w:rsid w:val="0085442F"/>
    <w:rsid w:val="008545F2"/>
    <w:rsid w:val="00854699"/>
    <w:rsid w:val="008548C3"/>
    <w:rsid w:val="0085493E"/>
    <w:rsid w:val="00854A88"/>
    <w:rsid w:val="00854CCE"/>
    <w:rsid w:val="008550EB"/>
    <w:rsid w:val="00855263"/>
    <w:rsid w:val="008552E5"/>
    <w:rsid w:val="008552FF"/>
    <w:rsid w:val="00855589"/>
    <w:rsid w:val="00855648"/>
    <w:rsid w:val="00855706"/>
    <w:rsid w:val="00855804"/>
    <w:rsid w:val="008558E8"/>
    <w:rsid w:val="00855AF3"/>
    <w:rsid w:val="00855B09"/>
    <w:rsid w:val="00855C36"/>
    <w:rsid w:val="00855D35"/>
    <w:rsid w:val="00855EF8"/>
    <w:rsid w:val="008560F8"/>
    <w:rsid w:val="0085630C"/>
    <w:rsid w:val="00856332"/>
    <w:rsid w:val="00856499"/>
    <w:rsid w:val="0085649B"/>
    <w:rsid w:val="008566A1"/>
    <w:rsid w:val="008566FB"/>
    <w:rsid w:val="00856703"/>
    <w:rsid w:val="00856785"/>
    <w:rsid w:val="0085687B"/>
    <w:rsid w:val="0085688B"/>
    <w:rsid w:val="00856924"/>
    <w:rsid w:val="00856928"/>
    <w:rsid w:val="00856E09"/>
    <w:rsid w:val="00856FD5"/>
    <w:rsid w:val="008571E0"/>
    <w:rsid w:val="008573C9"/>
    <w:rsid w:val="008574D4"/>
    <w:rsid w:val="0085756B"/>
    <w:rsid w:val="0085785A"/>
    <w:rsid w:val="00857896"/>
    <w:rsid w:val="008578F2"/>
    <w:rsid w:val="00857A38"/>
    <w:rsid w:val="00857CDE"/>
    <w:rsid w:val="00857D48"/>
    <w:rsid w:val="00857DE2"/>
    <w:rsid w:val="00857F12"/>
    <w:rsid w:val="00857F32"/>
    <w:rsid w:val="00857FAE"/>
    <w:rsid w:val="0086003D"/>
    <w:rsid w:val="008603BB"/>
    <w:rsid w:val="0086042B"/>
    <w:rsid w:val="00860572"/>
    <w:rsid w:val="00860648"/>
    <w:rsid w:val="00860781"/>
    <w:rsid w:val="008607AC"/>
    <w:rsid w:val="008608E6"/>
    <w:rsid w:val="00860B00"/>
    <w:rsid w:val="00860D04"/>
    <w:rsid w:val="00860EC1"/>
    <w:rsid w:val="008614D2"/>
    <w:rsid w:val="008615B2"/>
    <w:rsid w:val="008616D8"/>
    <w:rsid w:val="008618B7"/>
    <w:rsid w:val="00861D39"/>
    <w:rsid w:val="00861F53"/>
    <w:rsid w:val="00861FBC"/>
    <w:rsid w:val="00862165"/>
    <w:rsid w:val="00862226"/>
    <w:rsid w:val="008624D8"/>
    <w:rsid w:val="00862552"/>
    <w:rsid w:val="0086259D"/>
    <w:rsid w:val="0086261D"/>
    <w:rsid w:val="00862685"/>
    <w:rsid w:val="008627EF"/>
    <w:rsid w:val="00862A5C"/>
    <w:rsid w:val="00862BDE"/>
    <w:rsid w:val="00862BE9"/>
    <w:rsid w:val="00862D47"/>
    <w:rsid w:val="00862EF1"/>
    <w:rsid w:val="00862FC8"/>
    <w:rsid w:val="0086336C"/>
    <w:rsid w:val="0086374B"/>
    <w:rsid w:val="00863938"/>
    <w:rsid w:val="00863ACB"/>
    <w:rsid w:val="00863AFF"/>
    <w:rsid w:val="00863C3C"/>
    <w:rsid w:val="00863EB3"/>
    <w:rsid w:val="00863FD3"/>
    <w:rsid w:val="00864193"/>
    <w:rsid w:val="00864686"/>
    <w:rsid w:val="008647FE"/>
    <w:rsid w:val="00864A8E"/>
    <w:rsid w:val="00864AAB"/>
    <w:rsid w:val="00864E1B"/>
    <w:rsid w:val="0086512C"/>
    <w:rsid w:val="0086523F"/>
    <w:rsid w:val="0086549E"/>
    <w:rsid w:val="00865557"/>
    <w:rsid w:val="0086557B"/>
    <w:rsid w:val="00865596"/>
    <w:rsid w:val="00865725"/>
    <w:rsid w:val="0086573C"/>
    <w:rsid w:val="00865B80"/>
    <w:rsid w:val="00865C00"/>
    <w:rsid w:val="00865C28"/>
    <w:rsid w:val="00865E04"/>
    <w:rsid w:val="00866040"/>
    <w:rsid w:val="008661C1"/>
    <w:rsid w:val="008661F4"/>
    <w:rsid w:val="00866438"/>
    <w:rsid w:val="008665E7"/>
    <w:rsid w:val="008667A6"/>
    <w:rsid w:val="008667E4"/>
    <w:rsid w:val="00866AD1"/>
    <w:rsid w:val="00866DA2"/>
    <w:rsid w:val="00866DD6"/>
    <w:rsid w:val="00866F00"/>
    <w:rsid w:val="00866F3F"/>
    <w:rsid w:val="0086725D"/>
    <w:rsid w:val="008672D8"/>
    <w:rsid w:val="008673DC"/>
    <w:rsid w:val="00867517"/>
    <w:rsid w:val="0086787A"/>
    <w:rsid w:val="00867B59"/>
    <w:rsid w:val="00867BA7"/>
    <w:rsid w:val="00867C1A"/>
    <w:rsid w:val="00867CFD"/>
    <w:rsid w:val="00867D81"/>
    <w:rsid w:val="00870017"/>
    <w:rsid w:val="00870221"/>
    <w:rsid w:val="00870341"/>
    <w:rsid w:val="0087042E"/>
    <w:rsid w:val="008706AA"/>
    <w:rsid w:val="00870920"/>
    <w:rsid w:val="0087093F"/>
    <w:rsid w:val="0087097B"/>
    <w:rsid w:val="00870AC6"/>
    <w:rsid w:val="00870FAD"/>
    <w:rsid w:val="0087107F"/>
    <w:rsid w:val="008710A8"/>
    <w:rsid w:val="008712C2"/>
    <w:rsid w:val="00871393"/>
    <w:rsid w:val="008714EF"/>
    <w:rsid w:val="0087167A"/>
    <w:rsid w:val="00871B4D"/>
    <w:rsid w:val="00871B80"/>
    <w:rsid w:val="00871BF0"/>
    <w:rsid w:val="00871C7E"/>
    <w:rsid w:val="00871E00"/>
    <w:rsid w:val="00871E37"/>
    <w:rsid w:val="00871E78"/>
    <w:rsid w:val="008720EE"/>
    <w:rsid w:val="0087227E"/>
    <w:rsid w:val="00872938"/>
    <w:rsid w:val="00872C07"/>
    <w:rsid w:val="00872C69"/>
    <w:rsid w:val="00872CF2"/>
    <w:rsid w:val="00872D87"/>
    <w:rsid w:val="00872DA1"/>
    <w:rsid w:val="00872EE9"/>
    <w:rsid w:val="00872F49"/>
    <w:rsid w:val="0087315B"/>
    <w:rsid w:val="00873186"/>
    <w:rsid w:val="008733EF"/>
    <w:rsid w:val="008735E9"/>
    <w:rsid w:val="0087386E"/>
    <w:rsid w:val="008738DB"/>
    <w:rsid w:val="00873B0B"/>
    <w:rsid w:val="00873B23"/>
    <w:rsid w:val="00873BED"/>
    <w:rsid w:val="00873ED2"/>
    <w:rsid w:val="00873FA5"/>
    <w:rsid w:val="0087412B"/>
    <w:rsid w:val="00874161"/>
    <w:rsid w:val="008742EB"/>
    <w:rsid w:val="0087431A"/>
    <w:rsid w:val="00874326"/>
    <w:rsid w:val="00874488"/>
    <w:rsid w:val="00874510"/>
    <w:rsid w:val="00874A69"/>
    <w:rsid w:val="00874B0C"/>
    <w:rsid w:val="00874B85"/>
    <w:rsid w:val="00874BBF"/>
    <w:rsid w:val="00874C3D"/>
    <w:rsid w:val="00874C64"/>
    <w:rsid w:val="00874C68"/>
    <w:rsid w:val="00874DCC"/>
    <w:rsid w:val="00874E0D"/>
    <w:rsid w:val="00874F99"/>
    <w:rsid w:val="00874FA6"/>
    <w:rsid w:val="00874FB9"/>
    <w:rsid w:val="008750AF"/>
    <w:rsid w:val="008755EA"/>
    <w:rsid w:val="00875607"/>
    <w:rsid w:val="00875866"/>
    <w:rsid w:val="00875ACD"/>
    <w:rsid w:val="00875C74"/>
    <w:rsid w:val="00875E86"/>
    <w:rsid w:val="00875F6A"/>
    <w:rsid w:val="008763B4"/>
    <w:rsid w:val="008766DA"/>
    <w:rsid w:val="008769F5"/>
    <w:rsid w:val="00876D7D"/>
    <w:rsid w:val="0087727F"/>
    <w:rsid w:val="0087745D"/>
    <w:rsid w:val="008774A2"/>
    <w:rsid w:val="0087794A"/>
    <w:rsid w:val="0087799A"/>
    <w:rsid w:val="00877ABA"/>
    <w:rsid w:val="00877CFB"/>
    <w:rsid w:val="00877D4F"/>
    <w:rsid w:val="00880144"/>
    <w:rsid w:val="00880177"/>
    <w:rsid w:val="00880461"/>
    <w:rsid w:val="008806BC"/>
    <w:rsid w:val="0088075F"/>
    <w:rsid w:val="0088083F"/>
    <w:rsid w:val="00880849"/>
    <w:rsid w:val="00880AA7"/>
    <w:rsid w:val="00880C95"/>
    <w:rsid w:val="00880D64"/>
    <w:rsid w:val="00880D77"/>
    <w:rsid w:val="00880DA2"/>
    <w:rsid w:val="00880E62"/>
    <w:rsid w:val="0088100C"/>
    <w:rsid w:val="00881186"/>
    <w:rsid w:val="0088125D"/>
    <w:rsid w:val="008812C0"/>
    <w:rsid w:val="00881326"/>
    <w:rsid w:val="0088148F"/>
    <w:rsid w:val="008815B3"/>
    <w:rsid w:val="00881A6E"/>
    <w:rsid w:val="00881B39"/>
    <w:rsid w:val="00881C00"/>
    <w:rsid w:val="00881ED3"/>
    <w:rsid w:val="00881EE0"/>
    <w:rsid w:val="00881F4B"/>
    <w:rsid w:val="00881F4C"/>
    <w:rsid w:val="0088204E"/>
    <w:rsid w:val="0088218A"/>
    <w:rsid w:val="0088224E"/>
    <w:rsid w:val="0088228D"/>
    <w:rsid w:val="0088231D"/>
    <w:rsid w:val="0088245C"/>
    <w:rsid w:val="00882720"/>
    <w:rsid w:val="0088277E"/>
    <w:rsid w:val="008827A5"/>
    <w:rsid w:val="008827F4"/>
    <w:rsid w:val="0088295B"/>
    <w:rsid w:val="00882C33"/>
    <w:rsid w:val="00882DAF"/>
    <w:rsid w:val="00882E2D"/>
    <w:rsid w:val="00883038"/>
    <w:rsid w:val="008832F2"/>
    <w:rsid w:val="008833CE"/>
    <w:rsid w:val="008834E1"/>
    <w:rsid w:val="00883703"/>
    <w:rsid w:val="00883947"/>
    <w:rsid w:val="00883B09"/>
    <w:rsid w:val="00883D40"/>
    <w:rsid w:val="00883E8C"/>
    <w:rsid w:val="00883F9D"/>
    <w:rsid w:val="008840A4"/>
    <w:rsid w:val="00884177"/>
    <w:rsid w:val="00884215"/>
    <w:rsid w:val="00884B69"/>
    <w:rsid w:val="00884BB6"/>
    <w:rsid w:val="00884CB4"/>
    <w:rsid w:val="00884D28"/>
    <w:rsid w:val="00884D49"/>
    <w:rsid w:val="00884D6F"/>
    <w:rsid w:val="00884ED9"/>
    <w:rsid w:val="00885031"/>
    <w:rsid w:val="008851AC"/>
    <w:rsid w:val="0088530D"/>
    <w:rsid w:val="00885595"/>
    <w:rsid w:val="0088589B"/>
    <w:rsid w:val="0088590E"/>
    <w:rsid w:val="00885979"/>
    <w:rsid w:val="008859C3"/>
    <w:rsid w:val="00885BA4"/>
    <w:rsid w:val="00885E67"/>
    <w:rsid w:val="00885E93"/>
    <w:rsid w:val="00885F72"/>
    <w:rsid w:val="0088608A"/>
    <w:rsid w:val="00886462"/>
    <w:rsid w:val="00886495"/>
    <w:rsid w:val="008866CA"/>
    <w:rsid w:val="00886760"/>
    <w:rsid w:val="00886970"/>
    <w:rsid w:val="00886AB5"/>
    <w:rsid w:val="00886BFA"/>
    <w:rsid w:val="00886E18"/>
    <w:rsid w:val="00886E6B"/>
    <w:rsid w:val="00886EC6"/>
    <w:rsid w:val="00886FAD"/>
    <w:rsid w:val="00886FFD"/>
    <w:rsid w:val="00887280"/>
    <w:rsid w:val="008872B7"/>
    <w:rsid w:val="008873CD"/>
    <w:rsid w:val="008873F9"/>
    <w:rsid w:val="00887622"/>
    <w:rsid w:val="00887A09"/>
    <w:rsid w:val="00887B83"/>
    <w:rsid w:val="00887C4D"/>
    <w:rsid w:val="00887CDC"/>
    <w:rsid w:val="00887E14"/>
    <w:rsid w:val="00887E2B"/>
    <w:rsid w:val="00890163"/>
    <w:rsid w:val="0089016D"/>
    <w:rsid w:val="00890405"/>
    <w:rsid w:val="0089057D"/>
    <w:rsid w:val="00890692"/>
    <w:rsid w:val="00890EEF"/>
    <w:rsid w:val="00891038"/>
    <w:rsid w:val="00891107"/>
    <w:rsid w:val="00891279"/>
    <w:rsid w:val="008912CD"/>
    <w:rsid w:val="00891354"/>
    <w:rsid w:val="0089136A"/>
    <w:rsid w:val="0089149C"/>
    <w:rsid w:val="008914C8"/>
    <w:rsid w:val="008914E6"/>
    <w:rsid w:val="0089158E"/>
    <w:rsid w:val="008917F6"/>
    <w:rsid w:val="00891B00"/>
    <w:rsid w:val="00891B02"/>
    <w:rsid w:val="00891B3F"/>
    <w:rsid w:val="00891B4E"/>
    <w:rsid w:val="00891CF4"/>
    <w:rsid w:val="00891E6C"/>
    <w:rsid w:val="00892337"/>
    <w:rsid w:val="008924AC"/>
    <w:rsid w:val="00892976"/>
    <w:rsid w:val="00892977"/>
    <w:rsid w:val="00892DD6"/>
    <w:rsid w:val="00893123"/>
    <w:rsid w:val="008932E4"/>
    <w:rsid w:val="0089371B"/>
    <w:rsid w:val="00893906"/>
    <w:rsid w:val="008939BD"/>
    <w:rsid w:val="00893AA1"/>
    <w:rsid w:val="00893AC7"/>
    <w:rsid w:val="00893B28"/>
    <w:rsid w:val="00893DB8"/>
    <w:rsid w:val="00893ECF"/>
    <w:rsid w:val="0089400B"/>
    <w:rsid w:val="008944A5"/>
    <w:rsid w:val="008945A3"/>
    <w:rsid w:val="00894769"/>
    <w:rsid w:val="0089479F"/>
    <w:rsid w:val="00894970"/>
    <w:rsid w:val="00894BAA"/>
    <w:rsid w:val="00894ECE"/>
    <w:rsid w:val="00894EE5"/>
    <w:rsid w:val="00894FEB"/>
    <w:rsid w:val="0089537C"/>
    <w:rsid w:val="008953E0"/>
    <w:rsid w:val="00895498"/>
    <w:rsid w:val="00895590"/>
    <w:rsid w:val="00895592"/>
    <w:rsid w:val="00895836"/>
    <w:rsid w:val="008959A1"/>
    <w:rsid w:val="00895A32"/>
    <w:rsid w:val="00895AC1"/>
    <w:rsid w:val="00895D52"/>
    <w:rsid w:val="00895DE7"/>
    <w:rsid w:val="00895E1C"/>
    <w:rsid w:val="00895F6F"/>
    <w:rsid w:val="00895FC3"/>
    <w:rsid w:val="00896292"/>
    <w:rsid w:val="008962C9"/>
    <w:rsid w:val="008964EE"/>
    <w:rsid w:val="00896528"/>
    <w:rsid w:val="008966B8"/>
    <w:rsid w:val="0089682A"/>
    <w:rsid w:val="008968F1"/>
    <w:rsid w:val="00896972"/>
    <w:rsid w:val="00896A15"/>
    <w:rsid w:val="00896C19"/>
    <w:rsid w:val="00896C8D"/>
    <w:rsid w:val="00896CCC"/>
    <w:rsid w:val="00896D5C"/>
    <w:rsid w:val="00896DEB"/>
    <w:rsid w:val="00896E98"/>
    <w:rsid w:val="00897151"/>
    <w:rsid w:val="0089722F"/>
    <w:rsid w:val="00897582"/>
    <w:rsid w:val="008975E2"/>
    <w:rsid w:val="008975E8"/>
    <w:rsid w:val="008977AE"/>
    <w:rsid w:val="008979C0"/>
    <w:rsid w:val="00897A02"/>
    <w:rsid w:val="00897C0B"/>
    <w:rsid w:val="00897CD6"/>
    <w:rsid w:val="008A013F"/>
    <w:rsid w:val="008A03D5"/>
    <w:rsid w:val="008A050F"/>
    <w:rsid w:val="008A07DF"/>
    <w:rsid w:val="008A0C5F"/>
    <w:rsid w:val="008A0F01"/>
    <w:rsid w:val="008A1064"/>
    <w:rsid w:val="008A1069"/>
    <w:rsid w:val="008A112E"/>
    <w:rsid w:val="008A11FB"/>
    <w:rsid w:val="008A12C1"/>
    <w:rsid w:val="008A13AC"/>
    <w:rsid w:val="008A1489"/>
    <w:rsid w:val="008A1494"/>
    <w:rsid w:val="008A1553"/>
    <w:rsid w:val="008A1570"/>
    <w:rsid w:val="008A1605"/>
    <w:rsid w:val="008A180B"/>
    <w:rsid w:val="008A19E3"/>
    <w:rsid w:val="008A1A20"/>
    <w:rsid w:val="008A1BA2"/>
    <w:rsid w:val="008A1E1F"/>
    <w:rsid w:val="008A1F0C"/>
    <w:rsid w:val="008A2034"/>
    <w:rsid w:val="008A20A7"/>
    <w:rsid w:val="008A26CD"/>
    <w:rsid w:val="008A2981"/>
    <w:rsid w:val="008A2A5D"/>
    <w:rsid w:val="008A2B22"/>
    <w:rsid w:val="008A2EA1"/>
    <w:rsid w:val="008A303F"/>
    <w:rsid w:val="008A317A"/>
    <w:rsid w:val="008A322B"/>
    <w:rsid w:val="008A323A"/>
    <w:rsid w:val="008A334F"/>
    <w:rsid w:val="008A342C"/>
    <w:rsid w:val="008A3659"/>
    <w:rsid w:val="008A38C6"/>
    <w:rsid w:val="008A38EA"/>
    <w:rsid w:val="008A3CCD"/>
    <w:rsid w:val="008A3D1F"/>
    <w:rsid w:val="008A3E31"/>
    <w:rsid w:val="008A4053"/>
    <w:rsid w:val="008A406A"/>
    <w:rsid w:val="008A4125"/>
    <w:rsid w:val="008A424A"/>
    <w:rsid w:val="008A4365"/>
    <w:rsid w:val="008A44EC"/>
    <w:rsid w:val="008A4770"/>
    <w:rsid w:val="008A497C"/>
    <w:rsid w:val="008A4AD9"/>
    <w:rsid w:val="008A4B18"/>
    <w:rsid w:val="008A4DA2"/>
    <w:rsid w:val="008A514F"/>
    <w:rsid w:val="008A5317"/>
    <w:rsid w:val="008A550E"/>
    <w:rsid w:val="008A55A8"/>
    <w:rsid w:val="008A5844"/>
    <w:rsid w:val="008A5846"/>
    <w:rsid w:val="008A58CA"/>
    <w:rsid w:val="008A5AE7"/>
    <w:rsid w:val="008A5BEC"/>
    <w:rsid w:val="008A5EC3"/>
    <w:rsid w:val="008A5F9A"/>
    <w:rsid w:val="008A6067"/>
    <w:rsid w:val="008A62CB"/>
    <w:rsid w:val="008A62CC"/>
    <w:rsid w:val="008A63BB"/>
    <w:rsid w:val="008A6426"/>
    <w:rsid w:val="008A654E"/>
    <w:rsid w:val="008A6573"/>
    <w:rsid w:val="008A662F"/>
    <w:rsid w:val="008A6701"/>
    <w:rsid w:val="008A69F5"/>
    <w:rsid w:val="008A6B04"/>
    <w:rsid w:val="008A6B77"/>
    <w:rsid w:val="008A6DE5"/>
    <w:rsid w:val="008A70A6"/>
    <w:rsid w:val="008A7384"/>
    <w:rsid w:val="008A755F"/>
    <w:rsid w:val="008A773C"/>
    <w:rsid w:val="008A7781"/>
    <w:rsid w:val="008A77DD"/>
    <w:rsid w:val="008A78D2"/>
    <w:rsid w:val="008A793A"/>
    <w:rsid w:val="008A7A1C"/>
    <w:rsid w:val="008A7A8F"/>
    <w:rsid w:val="008A7A94"/>
    <w:rsid w:val="008A7AD0"/>
    <w:rsid w:val="008A7BCB"/>
    <w:rsid w:val="008A7CF9"/>
    <w:rsid w:val="008A7DC3"/>
    <w:rsid w:val="008A7DE6"/>
    <w:rsid w:val="008B00B8"/>
    <w:rsid w:val="008B023D"/>
    <w:rsid w:val="008B047D"/>
    <w:rsid w:val="008B0548"/>
    <w:rsid w:val="008B0630"/>
    <w:rsid w:val="008B0670"/>
    <w:rsid w:val="008B088C"/>
    <w:rsid w:val="008B08DC"/>
    <w:rsid w:val="008B0B72"/>
    <w:rsid w:val="008B0BE2"/>
    <w:rsid w:val="008B0D21"/>
    <w:rsid w:val="008B10D3"/>
    <w:rsid w:val="008B11E5"/>
    <w:rsid w:val="008B1323"/>
    <w:rsid w:val="008B1824"/>
    <w:rsid w:val="008B1984"/>
    <w:rsid w:val="008B19FB"/>
    <w:rsid w:val="008B1BB1"/>
    <w:rsid w:val="008B1CC2"/>
    <w:rsid w:val="008B1DE8"/>
    <w:rsid w:val="008B222A"/>
    <w:rsid w:val="008B2267"/>
    <w:rsid w:val="008B24A7"/>
    <w:rsid w:val="008B2550"/>
    <w:rsid w:val="008B269E"/>
    <w:rsid w:val="008B2766"/>
    <w:rsid w:val="008B29F1"/>
    <w:rsid w:val="008B2AFB"/>
    <w:rsid w:val="008B2C34"/>
    <w:rsid w:val="008B2D5F"/>
    <w:rsid w:val="008B2F84"/>
    <w:rsid w:val="008B2FDA"/>
    <w:rsid w:val="008B3269"/>
    <w:rsid w:val="008B35F4"/>
    <w:rsid w:val="008B3616"/>
    <w:rsid w:val="008B38EE"/>
    <w:rsid w:val="008B396B"/>
    <w:rsid w:val="008B3A68"/>
    <w:rsid w:val="008B3B01"/>
    <w:rsid w:val="008B3C1F"/>
    <w:rsid w:val="008B3C95"/>
    <w:rsid w:val="008B3CB1"/>
    <w:rsid w:val="008B3DAA"/>
    <w:rsid w:val="008B3FF5"/>
    <w:rsid w:val="008B41C2"/>
    <w:rsid w:val="008B429F"/>
    <w:rsid w:val="008B43E9"/>
    <w:rsid w:val="008B43EF"/>
    <w:rsid w:val="008B45C3"/>
    <w:rsid w:val="008B4744"/>
    <w:rsid w:val="008B4823"/>
    <w:rsid w:val="008B4AC4"/>
    <w:rsid w:val="008B4ADB"/>
    <w:rsid w:val="008B4B4E"/>
    <w:rsid w:val="008B4CD2"/>
    <w:rsid w:val="008B4D19"/>
    <w:rsid w:val="008B4DDF"/>
    <w:rsid w:val="008B4E20"/>
    <w:rsid w:val="008B4E73"/>
    <w:rsid w:val="008B5371"/>
    <w:rsid w:val="008B543F"/>
    <w:rsid w:val="008B551C"/>
    <w:rsid w:val="008B56E7"/>
    <w:rsid w:val="008B5A26"/>
    <w:rsid w:val="008B5A89"/>
    <w:rsid w:val="008B5AA4"/>
    <w:rsid w:val="008B5C3E"/>
    <w:rsid w:val="008B5C65"/>
    <w:rsid w:val="008B5DF6"/>
    <w:rsid w:val="008B5EC6"/>
    <w:rsid w:val="008B5F48"/>
    <w:rsid w:val="008B5F5A"/>
    <w:rsid w:val="008B610E"/>
    <w:rsid w:val="008B6194"/>
    <w:rsid w:val="008B62BF"/>
    <w:rsid w:val="008B63B3"/>
    <w:rsid w:val="008B640D"/>
    <w:rsid w:val="008B646F"/>
    <w:rsid w:val="008B654C"/>
    <w:rsid w:val="008B65D8"/>
    <w:rsid w:val="008B6743"/>
    <w:rsid w:val="008B679A"/>
    <w:rsid w:val="008B6949"/>
    <w:rsid w:val="008B6A12"/>
    <w:rsid w:val="008B6C11"/>
    <w:rsid w:val="008B6F25"/>
    <w:rsid w:val="008B719E"/>
    <w:rsid w:val="008B722D"/>
    <w:rsid w:val="008B766C"/>
    <w:rsid w:val="008B771D"/>
    <w:rsid w:val="008B79B5"/>
    <w:rsid w:val="008B7D8B"/>
    <w:rsid w:val="008B7EA5"/>
    <w:rsid w:val="008B7ECD"/>
    <w:rsid w:val="008B7F54"/>
    <w:rsid w:val="008C01E2"/>
    <w:rsid w:val="008C03A9"/>
    <w:rsid w:val="008C03E8"/>
    <w:rsid w:val="008C0848"/>
    <w:rsid w:val="008C0BFE"/>
    <w:rsid w:val="008C0E0F"/>
    <w:rsid w:val="008C0FCF"/>
    <w:rsid w:val="008C1085"/>
    <w:rsid w:val="008C10DD"/>
    <w:rsid w:val="008C1199"/>
    <w:rsid w:val="008C1200"/>
    <w:rsid w:val="008C131C"/>
    <w:rsid w:val="008C1568"/>
    <w:rsid w:val="008C1626"/>
    <w:rsid w:val="008C16E6"/>
    <w:rsid w:val="008C1A11"/>
    <w:rsid w:val="008C1C34"/>
    <w:rsid w:val="008C1D7C"/>
    <w:rsid w:val="008C1E2E"/>
    <w:rsid w:val="008C1E52"/>
    <w:rsid w:val="008C1E91"/>
    <w:rsid w:val="008C1F01"/>
    <w:rsid w:val="008C1F9D"/>
    <w:rsid w:val="008C21CD"/>
    <w:rsid w:val="008C2341"/>
    <w:rsid w:val="008C23A0"/>
    <w:rsid w:val="008C24CB"/>
    <w:rsid w:val="008C26A0"/>
    <w:rsid w:val="008C27E6"/>
    <w:rsid w:val="008C280D"/>
    <w:rsid w:val="008C2825"/>
    <w:rsid w:val="008C2A7D"/>
    <w:rsid w:val="008C2CB9"/>
    <w:rsid w:val="008C2D14"/>
    <w:rsid w:val="008C2EA9"/>
    <w:rsid w:val="008C2F8A"/>
    <w:rsid w:val="008C3144"/>
    <w:rsid w:val="008C3236"/>
    <w:rsid w:val="008C338F"/>
    <w:rsid w:val="008C3405"/>
    <w:rsid w:val="008C34BF"/>
    <w:rsid w:val="008C356D"/>
    <w:rsid w:val="008C3810"/>
    <w:rsid w:val="008C3897"/>
    <w:rsid w:val="008C3921"/>
    <w:rsid w:val="008C3B6A"/>
    <w:rsid w:val="008C3D9C"/>
    <w:rsid w:val="008C3E17"/>
    <w:rsid w:val="008C3E6E"/>
    <w:rsid w:val="008C4036"/>
    <w:rsid w:val="008C4055"/>
    <w:rsid w:val="008C4387"/>
    <w:rsid w:val="008C4549"/>
    <w:rsid w:val="008C4667"/>
    <w:rsid w:val="008C47C3"/>
    <w:rsid w:val="008C49A5"/>
    <w:rsid w:val="008C4D9E"/>
    <w:rsid w:val="008C4E5E"/>
    <w:rsid w:val="008C4E7D"/>
    <w:rsid w:val="008C4EE6"/>
    <w:rsid w:val="008C50C8"/>
    <w:rsid w:val="008C51B1"/>
    <w:rsid w:val="008C5262"/>
    <w:rsid w:val="008C5641"/>
    <w:rsid w:val="008C5665"/>
    <w:rsid w:val="008C56CB"/>
    <w:rsid w:val="008C5796"/>
    <w:rsid w:val="008C5C16"/>
    <w:rsid w:val="008C5D77"/>
    <w:rsid w:val="008C5E41"/>
    <w:rsid w:val="008C5FA2"/>
    <w:rsid w:val="008C5FE7"/>
    <w:rsid w:val="008C60D9"/>
    <w:rsid w:val="008C63A4"/>
    <w:rsid w:val="008C63DB"/>
    <w:rsid w:val="008C6940"/>
    <w:rsid w:val="008C69B9"/>
    <w:rsid w:val="008C6F0C"/>
    <w:rsid w:val="008C6FEF"/>
    <w:rsid w:val="008C7053"/>
    <w:rsid w:val="008C70FD"/>
    <w:rsid w:val="008C73D1"/>
    <w:rsid w:val="008C7611"/>
    <w:rsid w:val="008C77D1"/>
    <w:rsid w:val="008C7826"/>
    <w:rsid w:val="008C7BA4"/>
    <w:rsid w:val="008C7F55"/>
    <w:rsid w:val="008C7FEF"/>
    <w:rsid w:val="008D01DE"/>
    <w:rsid w:val="008D0488"/>
    <w:rsid w:val="008D0B3D"/>
    <w:rsid w:val="008D0D85"/>
    <w:rsid w:val="008D0E10"/>
    <w:rsid w:val="008D0E40"/>
    <w:rsid w:val="008D0E51"/>
    <w:rsid w:val="008D0F35"/>
    <w:rsid w:val="008D1224"/>
    <w:rsid w:val="008D12A6"/>
    <w:rsid w:val="008D137D"/>
    <w:rsid w:val="008D14D7"/>
    <w:rsid w:val="008D15E3"/>
    <w:rsid w:val="008D19E1"/>
    <w:rsid w:val="008D1BD3"/>
    <w:rsid w:val="008D1C94"/>
    <w:rsid w:val="008D1C96"/>
    <w:rsid w:val="008D2159"/>
    <w:rsid w:val="008D2168"/>
    <w:rsid w:val="008D22C7"/>
    <w:rsid w:val="008D265B"/>
    <w:rsid w:val="008D2804"/>
    <w:rsid w:val="008D291B"/>
    <w:rsid w:val="008D2C5A"/>
    <w:rsid w:val="008D2D09"/>
    <w:rsid w:val="008D2F4F"/>
    <w:rsid w:val="008D30FF"/>
    <w:rsid w:val="008D3554"/>
    <w:rsid w:val="008D3920"/>
    <w:rsid w:val="008D3BB3"/>
    <w:rsid w:val="008D3D13"/>
    <w:rsid w:val="008D3E17"/>
    <w:rsid w:val="008D4043"/>
    <w:rsid w:val="008D4105"/>
    <w:rsid w:val="008D42DA"/>
    <w:rsid w:val="008D4468"/>
    <w:rsid w:val="008D45C1"/>
    <w:rsid w:val="008D45DB"/>
    <w:rsid w:val="008D45EC"/>
    <w:rsid w:val="008D48B5"/>
    <w:rsid w:val="008D48EE"/>
    <w:rsid w:val="008D4972"/>
    <w:rsid w:val="008D4AEB"/>
    <w:rsid w:val="008D4B67"/>
    <w:rsid w:val="008D4BD8"/>
    <w:rsid w:val="008D4C77"/>
    <w:rsid w:val="008D4E82"/>
    <w:rsid w:val="008D512B"/>
    <w:rsid w:val="008D53A6"/>
    <w:rsid w:val="008D54AC"/>
    <w:rsid w:val="008D55C7"/>
    <w:rsid w:val="008D56E7"/>
    <w:rsid w:val="008D59BE"/>
    <w:rsid w:val="008D5C6C"/>
    <w:rsid w:val="008D5CCD"/>
    <w:rsid w:val="008D5D62"/>
    <w:rsid w:val="008D5DB7"/>
    <w:rsid w:val="008D608D"/>
    <w:rsid w:val="008D6181"/>
    <w:rsid w:val="008D61DC"/>
    <w:rsid w:val="008D622E"/>
    <w:rsid w:val="008D6374"/>
    <w:rsid w:val="008D646A"/>
    <w:rsid w:val="008D64C0"/>
    <w:rsid w:val="008D6806"/>
    <w:rsid w:val="008D687B"/>
    <w:rsid w:val="008D6927"/>
    <w:rsid w:val="008D6A55"/>
    <w:rsid w:val="008D6B60"/>
    <w:rsid w:val="008D6BF3"/>
    <w:rsid w:val="008D6E5E"/>
    <w:rsid w:val="008D6E69"/>
    <w:rsid w:val="008D6E86"/>
    <w:rsid w:val="008D73D6"/>
    <w:rsid w:val="008D742A"/>
    <w:rsid w:val="008D75B8"/>
    <w:rsid w:val="008D761E"/>
    <w:rsid w:val="008D77BB"/>
    <w:rsid w:val="008D78C5"/>
    <w:rsid w:val="008D79D9"/>
    <w:rsid w:val="008D7B37"/>
    <w:rsid w:val="008D7C01"/>
    <w:rsid w:val="008D7CE9"/>
    <w:rsid w:val="008D7E22"/>
    <w:rsid w:val="008E0116"/>
    <w:rsid w:val="008E01D0"/>
    <w:rsid w:val="008E02CD"/>
    <w:rsid w:val="008E0705"/>
    <w:rsid w:val="008E0720"/>
    <w:rsid w:val="008E098B"/>
    <w:rsid w:val="008E09B8"/>
    <w:rsid w:val="008E0A4C"/>
    <w:rsid w:val="008E0D99"/>
    <w:rsid w:val="008E11CA"/>
    <w:rsid w:val="008E13CE"/>
    <w:rsid w:val="008E1652"/>
    <w:rsid w:val="008E17AF"/>
    <w:rsid w:val="008E183A"/>
    <w:rsid w:val="008E1840"/>
    <w:rsid w:val="008E1854"/>
    <w:rsid w:val="008E1961"/>
    <w:rsid w:val="008E19C3"/>
    <w:rsid w:val="008E1C18"/>
    <w:rsid w:val="008E1C5D"/>
    <w:rsid w:val="008E1CC6"/>
    <w:rsid w:val="008E215B"/>
    <w:rsid w:val="008E223A"/>
    <w:rsid w:val="008E2423"/>
    <w:rsid w:val="008E25E1"/>
    <w:rsid w:val="008E2640"/>
    <w:rsid w:val="008E29E2"/>
    <w:rsid w:val="008E2A75"/>
    <w:rsid w:val="008E2ABC"/>
    <w:rsid w:val="008E2C8B"/>
    <w:rsid w:val="008E2CDB"/>
    <w:rsid w:val="008E2DCD"/>
    <w:rsid w:val="008E2E16"/>
    <w:rsid w:val="008E2ED3"/>
    <w:rsid w:val="008E30E8"/>
    <w:rsid w:val="008E31CA"/>
    <w:rsid w:val="008E32FD"/>
    <w:rsid w:val="008E33F8"/>
    <w:rsid w:val="008E351B"/>
    <w:rsid w:val="008E35A0"/>
    <w:rsid w:val="008E35E2"/>
    <w:rsid w:val="008E364A"/>
    <w:rsid w:val="008E36A5"/>
    <w:rsid w:val="008E39AE"/>
    <w:rsid w:val="008E3A69"/>
    <w:rsid w:val="008E3C72"/>
    <w:rsid w:val="008E3D09"/>
    <w:rsid w:val="008E3F74"/>
    <w:rsid w:val="008E3FCB"/>
    <w:rsid w:val="008E3FDE"/>
    <w:rsid w:val="008E40D5"/>
    <w:rsid w:val="008E41CA"/>
    <w:rsid w:val="008E439D"/>
    <w:rsid w:val="008E4485"/>
    <w:rsid w:val="008E4522"/>
    <w:rsid w:val="008E471A"/>
    <w:rsid w:val="008E4735"/>
    <w:rsid w:val="008E47B1"/>
    <w:rsid w:val="008E47F0"/>
    <w:rsid w:val="008E4866"/>
    <w:rsid w:val="008E48CB"/>
    <w:rsid w:val="008E4967"/>
    <w:rsid w:val="008E4B7F"/>
    <w:rsid w:val="008E4B8E"/>
    <w:rsid w:val="008E4B98"/>
    <w:rsid w:val="008E4E09"/>
    <w:rsid w:val="008E4FB7"/>
    <w:rsid w:val="008E505B"/>
    <w:rsid w:val="008E50FE"/>
    <w:rsid w:val="008E5166"/>
    <w:rsid w:val="008E5568"/>
    <w:rsid w:val="008E55DC"/>
    <w:rsid w:val="008E562E"/>
    <w:rsid w:val="008E56B1"/>
    <w:rsid w:val="008E56DE"/>
    <w:rsid w:val="008E58F8"/>
    <w:rsid w:val="008E5B59"/>
    <w:rsid w:val="008E601B"/>
    <w:rsid w:val="008E614F"/>
    <w:rsid w:val="008E676E"/>
    <w:rsid w:val="008E6878"/>
    <w:rsid w:val="008E6C26"/>
    <w:rsid w:val="008E6C6A"/>
    <w:rsid w:val="008E6D19"/>
    <w:rsid w:val="008E6DA6"/>
    <w:rsid w:val="008E70EC"/>
    <w:rsid w:val="008E733D"/>
    <w:rsid w:val="008E7390"/>
    <w:rsid w:val="008E7852"/>
    <w:rsid w:val="008E7A6F"/>
    <w:rsid w:val="008E7B1B"/>
    <w:rsid w:val="008E7F73"/>
    <w:rsid w:val="008E7FC1"/>
    <w:rsid w:val="008F018C"/>
    <w:rsid w:val="008F0202"/>
    <w:rsid w:val="008F0276"/>
    <w:rsid w:val="008F0343"/>
    <w:rsid w:val="008F0ABD"/>
    <w:rsid w:val="008F0D02"/>
    <w:rsid w:val="008F0D29"/>
    <w:rsid w:val="008F0D3E"/>
    <w:rsid w:val="008F114F"/>
    <w:rsid w:val="008F11AC"/>
    <w:rsid w:val="008F1205"/>
    <w:rsid w:val="008F1491"/>
    <w:rsid w:val="008F1880"/>
    <w:rsid w:val="008F196D"/>
    <w:rsid w:val="008F1A41"/>
    <w:rsid w:val="008F1C20"/>
    <w:rsid w:val="008F1C75"/>
    <w:rsid w:val="008F1FEB"/>
    <w:rsid w:val="008F21A0"/>
    <w:rsid w:val="008F229C"/>
    <w:rsid w:val="008F231A"/>
    <w:rsid w:val="008F2374"/>
    <w:rsid w:val="008F2613"/>
    <w:rsid w:val="008F2681"/>
    <w:rsid w:val="008F2690"/>
    <w:rsid w:val="008F2917"/>
    <w:rsid w:val="008F2976"/>
    <w:rsid w:val="008F2A4E"/>
    <w:rsid w:val="008F2B46"/>
    <w:rsid w:val="008F2BCE"/>
    <w:rsid w:val="008F2CC6"/>
    <w:rsid w:val="008F2E02"/>
    <w:rsid w:val="008F2E7F"/>
    <w:rsid w:val="008F2EB6"/>
    <w:rsid w:val="008F2ECC"/>
    <w:rsid w:val="008F311A"/>
    <w:rsid w:val="008F3357"/>
    <w:rsid w:val="008F33A0"/>
    <w:rsid w:val="008F34A1"/>
    <w:rsid w:val="008F3607"/>
    <w:rsid w:val="008F3876"/>
    <w:rsid w:val="008F3952"/>
    <w:rsid w:val="008F39A2"/>
    <w:rsid w:val="008F39D7"/>
    <w:rsid w:val="008F3BE1"/>
    <w:rsid w:val="008F3ED9"/>
    <w:rsid w:val="008F42AC"/>
    <w:rsid w:val="008F43F1"/>
    <w:rsid w:val="008F4552"/>
    <w:rsid w:val="008F4554"/>
    <w:rsid w:val="008F482B"/>
    <w:rsid w:val="008F4919"/>
    <w:rsid w:val="008F4DC6"/>
    <w:rsid w:val="008F4F24"/>
    <w:rsid w:val="008F4FBF"/>
    <w:rsid w:val="008F52A0"/>
    <w:rsid w:val="008F55E0"/>
    <w:rsid w:val="008F5690"/>
    <w:rsid w:val="008F585B"/>
    <w:rsid w:val="008F592C"/>
    <w:rsid w:val="008F5949"/>
    <w:rsid w:val="008F5A48"/>
    <w:rsid w:val="008F5D2A"/>
    <w:rsid w:val="008F5DAC"/>
    <w:rsid w:val="008F5ED7"/>
    <w:rsid w:val="008F6015"/>
    <w:rsid w:val="008F60B6"/>
    <w:rsid w:val="008F6758"/>
    <w:rsid w:val="008F6836"/>
    <w:rsid w:val="008F6876"/>
    <w:rsid w:val="008F6A19"/>
    <w:rsid w:val="008F6B6F"/>
    <w:rsid w:val="008F6CDC"/>
    <w:rsid w:val="008F6F5D"/>
    <w:rsid w:val="008F7028"/>
    <w:rsid w:val="008F749A"/>
    <w:rsid w:val="008F752F"/>
    <w:rsid w:val="008F7571"/>
    <w:rsid w:val="008F7813"/>
    <w:rsid w:val="008F7897"/>
    <w:rsid w:val="008F7A48"/>
    <w:rsid w:val="008F7DA7"/>
    <w:rsid w:val="008F7E1F"/>
    <w:rsid w:val="008F7ECF"/>
    <w:rsid w:val="008F7F9D"/>
    <w:rsid w:val="009003E4"/>
    <w:rsid w:val="00900457"/>
    <w:rsid w:val="00900668"/>
    <w:rsid w:val="00900685"/>
    <w:rsid w:val="0090094B"/>
    <w:rsid w:val="00900B58"/>
    <w:rsid w:val="00900BAF"/>
    <w:rsid w:val="00900CAA"/>
    <w:rsid w:val="00900D21"/>
    <w:rsid w:val="00900FF7"/>
    <w:rsid w:val="00901097"/>
    <w:rsid w:val="00901113"/>
    <w:rsid w:val="0090122F"/>
    <w:rsid w:val="00901246"/>
    <w:rsid w:val="00901327"/>
    <w:rsid w:val="009015A7"/>
    <w:rsid w:val="00901655"/>
    <w:rsid w:val="009016B1"/>
    <w:rsid w:val="009016FC"/>
    <w:rsid w:val="00901713"/>
    <w:rsid w:val="00901905"/>
    <w:rsid w:val="00901C47"/>
    <w:rsid w:val="00901CBF"/>
    <w:rsid w:val="00901CCD"/>
    <w:rsid w:val="00901CEB"/>
    <w:rsid w:val="00901E7D"/>
    <w:rsid w:val="0090217F"/>
    <w:rsid w:val="00902259"/>
    <w:rsid w:val="00902268"/>
    <w:rsid w:val="009023D5"/>
    <w:rsid w:val="009025CA"/>
    <w:rsid w:val="0090287F"/>
    <w:rsid w:val="00902D0C"/>
    <w:rsid w:val="00902F1C"/>
    <w:rsid w:val="0090303B"/>
    <w:rsid w:val="00903060"/>
    <w:rsid w:val="00903130"/>
    <w:rsid w:val="00903240"/>
    <w:rsid w:val="009034D1"/>
    <w:rsid w:val="00903665"/>
    <w:rsid w:val="009036C4"/>
    <w:rsid w:val="00903700"/>
    <w:rsid w:val="00903BF2"/>
    <w:rsid w:val="00903F6A"/>
    <w:rsid w:val="00904316"/>
    <w:rsid w:val="00904369"/>
    <w:rsid w:val="009045CF"/>
    <w:rsid w:val="009047E6"/>
    <w:rsid w:val="00904938"/>
    <w:rsid w:val="00904AA5"/>
    <w:rsid w:val="00904B36"/>
    <w:rsid w:val="00904B73"/>
    <w:rsid w:val="00904C9B"/>
    <w:rsid w:val="00904D8D"/>
    <w:rsid w:val="009050A5"/>
    <w:rsid w:val="009050DA"/>
    <w:rsid w:val="009053BC"/>
    <w:rsid w:val="009057DD"/>
    <w:rsid w:val="00905951"/>
    <w:rsid w:val="00905AAD"/>
    <w:rsid w:val="00905AC8"/>
    <w:rsid w:val="00905BA5"/>
    <w:rsid w:val="00905C65"/>
    <w:rsid w:val="00905CB0"/>
    <w:rsid w:val="00905E97"/>
    <w:rsid w:val="009066E2"/>
    <w:rsid w:val="0090681D"/>
    <w:rsid w:val="00906994"/>
    <w:rsid w:val="00906C19"/>
    <w:rsid w:val="00906C57"/>
    <w:rsid w:val="00906DCA"/>
    <w:rsid w:val="00906DCD"/>
    <w:rsid w:val="00906E40"/>
    <w:rsid w:val="00906F11"/>
    <w:rsid w:val="00906FF1"/>
    <w:rsid w:val="00907541"/>
    <w:rsid w:val="00907667"/>
    <w:rsid w:val="0090768E"/>
    <w:rsid w:val="009077A1"/>
    <w:rsid w:val="00907844"/>
    <w:rsid w:val="00907AB5"/>
    <w:rsid w:val="00907B68"/>
    <w:rsid w:val="00907EDA"/>
    <w:rsid w:val="00907FCE"/>
    <w:rsid w:val="0091001B"/>
    <w:rsid w:val="00910305"/>
    <w:rsid w:val="00910406"/>
    <w:rsid w:val="009104A0"/>
    <w:rsid w:val="009106BF"/>
    <w:rsid w:val="009107D1"/>
    <w:rsid w:val="00910990"/>
    <w:rsid w:val="00910AB6"/>
    <w:rsid w:val="00910AF9"/>
    <w:rsid w:val="00910C49"/>
    <w:rsid w:val="00910C62"/>
    <w:rsid w:val="00910E33"/>
    <w:rsid w:val="00910E72"/>
    <w:rsid w:val="009110E9"/>
    <w:rsid w:val="0091121F"/>
    <w:rsid w:val="00911297"/>
    <w:rsid w:val="00911383"/>
    <w:rsid w:val="009113FD"/>
    <w:rsid w:val="00911421"/>
    <w:rsid w:val="00911687"/>
    <w:rsid w:val="0091190D"/>
    <w:rsid w:val="009119D6"/>
    <w:rsid w:val="00911A82"/>
    <w:rsid w:val="00911AA5"/>
    <w:rsid w:val="00911C6A"/>
    <w:rsid w:val="0091229D"/>
    <w:rsid w:val="00912309"/>
    <w:rsid w:val="009123B6"/>
    <w:rsid w:val="009125D8"/>
    <w:rsid w:val="00912853"/>
    <w:rsid w:val="00912995"/>
    <w:rsid w:val="00912AE3"/>
    <w:rsid w:val="00912CC4"/>
    <w:rsid w:val="009130AE"/>
    <w:rsid w:val="009130D4"/>
    <w:rsid w:val="0091314F"/>
    <w:rsid w:val="009131D4"/>
    <w:rsid w:val="009131E7"/>
    <w:rsid w:val="009132D5"/>
    <w:rsid w:val="00913504"/>
    <w:rsid w:val="00913611"/>
    <w:rsid w:val="00913651"/>
    <w:rsid w:val="00913969"/>
    <w:rsid w:val="009139A7"/>
    <w:rsid w:val="009139F6"/>
    <w:rsid w:val="00913BC9"/>
    <w:rsid w:val="00913BFC"/>
    <w:rsid w:val="00913D71"/>
    <w:rsid w:val="00913F9A"/>
    <w:rsid w:val="00914150"/>
    <w:rsid w:val="00914266"/>
    <w:rsid w:val="00914364"/>
    <w:rsid w:val="0091437D"/>
    <w:rsid w:val="00914624"/>
    <w:rsid w:val="009146CF"/>
    <w:rsid w:val="009146F2"/>
    <w:rsid w:val="00914901"/>
    <w:rsid w:val="00914B09"/>
    <w:rsid w:val="00914C38"/>
    <w:rsid w:val="00914D0F"/>
    <w:rsid w:val="00914D74"/>
    <w:rsid w:val="00914E22"/>
    <w:rsid w:val="00914EC9"/>
    <w:rsid w:val="00914FCF"/>
    <w:rsid w:val="00915079"/>
    <w:rsid w:val="00915607"/>
    <w:rsid w:val="00915686"/>
    <w:rsid w:val="009156A3"/>
    <w:rsid w:val="0091581F"/>
    <w:rsid w:val="0091586A"/>
    <w:rsid w:val="0091589B"/>
    <w:rsid w:val="00915960"/>
    <w:rsid w:val="00915968"/>
    <w:rsid w:val="00915A2A"/>
    <w:rsid w:val="00915A86"/>
    <w:rsid w:val="00915B4E"/>
    <w:rsid w:val="00915D03"/>
    <w:rsid w:val="00915D93"/>
    <w:rsid w:val="00915F93"/>
    <w:rsid w:val="00916135"/>
    <w:rsid w:val="00916144"/>
    <w:rsid w:val="00916355"/>
    <w:rsid w:val="009164CD"/>
    <w:rsid w:val="0091691E"/>
    <w:rsid w:val="00916AF0"/>
    <w:rsid w:val="00916B6B"/>
    <w:rsid w:val="00916BAD"/>
    <w:rsid w:val="00916E6A"/>
    <w:rsid w:val="00916F04"/>
    <w:rsid w:val="0091701F"/>
    <w:rsid w:val="00917147"/>
    <w:rsid w:val="009171CB"/>
    <w:rsid w:val="00917321"/>
    <w:rsid w:val="0091736B"/>
    <w:rsid w:val="009174F8"/>
    <w:rsid w:val="0091756F"/>
    <w:rsid w:val="00917576"/>
    <w:rsid w:val="00917665"/>
    <w:rsid w:val="00917795"/>
    <w:rsid w:val="0091780A"/>
    <w:rsid w:val="00917940"/>
    <w:rsid w:val="00917CE1"/>
    <w:rsid w:val="009203B4"/>
    <w:rsid w:val="00920442"/>
    <w:rsid w:val="009204B1"/>
    <w:rsid w:val="00920705"/>
    <w:rsid w:val="00920882"/>
    <w:rsid w:val="00920969"/>
    <w:rsid w:val="00920A3E"/>
    <w:rsid w:val="00920B1A"/>
    <w:rsid w:val="00920B57"/>
    <w:rsid w:val="00920DFE"/>
    <w:rsid w:val="00920F91"/>
    <w:rsid w:val="00921194"/>
    <w:rsid w:val="009212C6"/>
    <w:rsid w:val="009212C8"/>
    <w:rsid w:val="0092143F"/>
    <w:rsid w:val="00921A1C"/>
    <w:rsid w:val="00921AF0"/>
    <w:rsid w:val="00921BE3"/>
    <w:rsid w:val="00921C6E"/>
    <w:rsid w:val="00921CD9"/>
    <w:rsid w:val="00921EB8"/>
    <w:rsid w:val="00921ED7"/>
    <w:rsid w:val="00922243"/>
    <w:rsid w:val="00922444"/>
    <w:rsid w:val="00922534"/>
    <w:rsid w:val="009226E0"/>
    <w:rsid w:val="009227D7"/>
    <w:rsid w:val="00922819"/>
    <w:rsid w:val="00922906"/>
    <w:rsid w:val="009229E1"/>
    <w:rsid w:val="00922A7F"/>
    <w:rsid w:val="00922C85"/>
    <w:rsid w:val="00922C95"/>
    <w:rsid w:val="00922DAE"/>
    <w:rsid w:val="00922F54"/>
    <w:rsid w:val="00922F8B"/>
    <w:rsid w:val="00923158"/>
    <w:rsid w:val="009234AF"/>
    <w:rsid w:val="009236DF"/>
    <w:rsid w:val="009236F7"/>
    <w:rsid w:val="00923A66"/>
    <w:rsid w:val="00923A7F"/>
    <w:rsid w:val="00923B16"/>
    <w:rsid w:val="00923D89"/>
    <w:rsid w:val="0092407B"/>
    <w:rsid w:val="009240AF"/>
    <w:rsid w:val="0092426B"/>
    <w:rsid w:val="0092437A"/>
    <w:rsid w:val="00924447"/>
    <w:rsid w:val="0092449E"/>
    <w:rsid w:val="00924545"/>
    <w:rsid w:val="00924657"/>
    <w:rsid w:val="00924715"/>
    <w:rsid w:val="0092475A"/>
    <w:rsid w:val="0092481B"/>
    <w:rsid w:val="00924873"/>
    <w:rsid w:val="00924956"/>
    <w:rsid w:val="00924B62"/>
    <w:rsid w:val="00924D12"/>
    <w:rsid w:val="00924EC4"/>
    <w:rsid w:val="00924F22"/>
    <w:rsid w:val="00924F86"/>
    <w:rsid w:val="00925105"/>
    <w:rsid w:val="00925121"/>
    <w:rsid w:val="0092561A"/>
    <w:rsid w:val="00925627"/>
    <w:rsid w:val="00925735"/>
    <w:rsid w:val="0092574F"/>
    <w:rsid w:val="0092578C"/>
    <w:rsid w:val="00925B5B"/>
    <w:rsid w:val="00925B5C"/>
    <w:rsid w:val="00925B93"/>
    <w:rsid w:val="00925D2B"/>
    <w:rsid w:val="00925E08"/>
    <w:rsid w:val="00925EA1"/>
    <w:rsid w:val="00926033"/>
    <w:rsid w:val="00926416"/>
    <w:rsid w:val="00926AA7"/>
    <w:rsid w:val="00926C3C"/>
    <w:rsid w:val="00926F2E"/>
    <w:rsid w:val="0092703A"/>
    <w:rsid w:val="0092711A"/>
    <w:rsid w:val="009271B8"/>
    <w:rsid w:val="0092722E"/>
    <w:rsid w:val="009272F8"/>
    <w:rsid w:val="00927354"/>
    <w:rsid w:val="00927523"/>
    <w:rsid w:val="009275AA"/>
    <w:rsid w:val="009275CA"/>
    <w:rsid w:val="00927618"/>
    <w:rsid w:val="00927809"/>
    <w:rsid w:val="009279CB"/>
    <w:rsid w:val="00927A52"/>
    <w:rsid w:val="00927BC8"/>
    <w:rsid w:val="00927D15"/>
    <w:rsid w:val="00927F8B"/>
    <w:rsid w:val="00930271"/>
    <w:rsid w:val="00930621"/>
    <w:rsid w:val="00930657"/>
    <w:rsid w:val="0093084E"/>
    <w:rsid w:val="00930A07"/>
    <w:rsid w:val="00930A60"/>
    <w:rsid w:val="00930B26"/>
    <w:rsid w:val="00930C55"/>
    <w:rsid w:val="00930D99"/>
    <w:rsid w:val="00930DF1"/>
    <w:rsid w:val="00930E25"/>
    <w:rsid w:val="00930FB2"/>
    <w:rsid w:val="00931001"/>
    <w:rsid w:val="009310AA"/>
    <w:rsid w:val="00931994"/>
    <w:rsid w:val="00931E4C"/>
    <w:rsid w:val="00932028"/>
    <w:rsid w:val="0093218A"/>
    <w:rsid w:val="00932270"/>
    <w:rsid w:val="0093237E"/>
    <w:rsid w:val="0093239B"/>
    <w:rsid w:val="009327A6"/>
    <w:rsid w:val="00932B6A"/>
    <w:rsid w:val="00932D77"/>
    <w:rsid w:val="00932FB5"/>
    <w:rsid w:val="00933053"/>
    <w:rsid w:val="009330EF"/>
    <w:rsid w:val="009331F0"/>
    <w:rsid w:val="009332F6"/>
    <w:rsid w:val="00933640"/>
    <w:rsid w:val="00933768"/>
    <w:rsid w:val="009337C2"/>
    <w:rsid w:val="00933B47"/>
    <w:rsid w:val="00933BFB"/>
    <w:rsid w:val="00933DA6"/>
    <w:rsid w:val="00934054"/>
    <w:rsid w:val="0093420C"/>
    <w:rsid w:val="00934316"/>
    <w:rsid w:val="00934317"/>
    <w:rsid w:val="00934348"/>
    <w:rsid w:val="00934386"/>
    <w:rsid w:val="0093456C"/>
    <w:rsid w:val="0093468E"/>
    <w:rsid w:val="00934832"/>
    <w:rsid w:val="009349D8"/>
    <w:rsid w:val="00934A2E"/>
    <w:rsid w:val="00934C0E"/>
    <w:rsid w:val="00934C76"/>
    <w:rsid w:val="00934F05"/>
    <w:rsid w:val="00934F17"/>
    <w:rsid w:val="0093539D"/>
    <w:rsid w:val="00935446"/>
    <w:rsid w:val="009354C6"/>
    <w:rsid w:val="009355F5"/>
    <w:rsid w:val="009358C7"/>
    <w:rsid w:val="00935915"/>
    <w:rsid w:val="00935BAC"/>
    <w:rsid w:val="00935E93"/>
    <w:rsid w:val="00935FA7"/>
    <w:rsid w:val="00935FD8"/>
    <w:rsid w:val="0093602B"/>
    <w:rsid w:val="00936327"/>
    <w:rsid w:val="009363F2"/>
    <w:rsid w:val="009363F9"/>
    <w:rsid w:val="00936444"/>
    <w:rsid w:val="00936596"/>
    <w:rsid w:val="009365EC"/>
    <w:rsid w:val="00936683"/>
    <w:rsid w:val="009368D3"/>
    <w:rsid w:val="00936B78"/>
    <w:rsid w:val="00936C94"/>
    <w:rsid w:val="00936E0E"/>
    <w:rsid w:val="00936F62"/>
    <w:rsid w:val="009376DD"/>
    <w:rsid w:val="0093796A"/>
    <w:rsid w:val="009379C3"/>
    <w:rsid w:val="00937A56"/>
    <w:rsid w:val="00937B14"/>
    <w:rsid w:val="00937B9A"/>
    <w:rsid w:val="00937BCD"/>
    <w:rsid w:val="00937C0C"/>
    <w:rsid w:val="00937CAE"/>
    <w:rsid w:val="00937CF8"/>
    <w:rsid w:val="00937D3E"/>
    <w:rsid w:val="0094007F"/>
    <w:rsid w:val="0094011D"/>
    <w:rsid w:val="009403B5"/>
    <w:rsid w:val="0094048D"/>
    <w:rsid w:val="00940529"/>
    <w:rsid w:val="0094058B"/>
    <w:rsid w:val="009408B5"/>
    <w:rsid w:val="009408D4"/>
    <w:rsid w:val="009409A9"/>
    <w:rsid w:val="009409B2"/>
    <w:rsid w:val="00940DA6"/>
    <w:rsid w:val="00940DF7"/>
    <w:rsid w:val="00940FDD"/>
    <w:rsid w:val="00941278"/>
    <w:rsid w:val="00941377"/>
    <w:rsid w:val="00941409"/>
    <w:rsid w:val="0094153A"/>
    <w:rsid w:val="0094154A"/>
    <w:rsid w:val="009416C7"/>
    <w:rsid w:val="00941734"/>
    <w:rsid w:val="009417AD"/>
    <w:rsid w:val="009418AE"/>
    <w:rsid w:val="00941923"/>
    <w:rsid w:val="009419BC"/>
    <w:rsid w:val="00941A70"/>
    <w:rsid w:val="00941E14"/>
    <w:rsid w:val="00941F5A"/>
    <w:rsid w:val="00941FBE"/>
    <w:rsid w:val="00941FFB"/>
    <w:rsid w:val="00942000"/>
    <w:rsid w:val="0094200D"/>
    <w:rsid w:val="009420BC"/>
    <w:rsid w:val="00942545"/>
    <w:rsid w:val="009425B7"/>
    <w:rsid w:val="00942A04"/>
    <w:rsid w:val="00942A29"/>
    <w:rsid w:val="00942B98"/>
    <w:rsid w:val="00942BB6"/>
    <w:rsid w:val="00942CAC"/>
    <w:rsid w:val="00942CCF"/>
    <w:rsid w:val="009430A2"/>
    <w:rsid w:val="0094318C"/>
    <w:rsid w:val="009432B1"/>
    <w:rsid w:val="00943335"/>
    <w:rsid w:val="009433A3"/>
    <w:rsid w:val="00943401"/>
    <w:rsid w:val="009434DF"/>
    <w:rsid w:val="009434FF"/>
    <w:rsid w:val="00943549"/>
    <w:rsid w:val="0094355F"/>
    <w:rsid w:val="0094362F"/>
    <w:rsid w:val="0094368E"/>
    <w:rsid w:val="00943AF1"/>
    <w:rsid w:val="00943F3B"/>
    <w:rsid w:val="00944245"/>
    <w:rsid w:val="0094433B"/>
    <w:rsid w:val="009443C0"/>
    <w:rsid w:val="009445C8"/>
    <w:rsid w:val="009446C9"/>
    <w:rsid w:val="009448F0"/>
    <w:rsid w:val="009449F4"/>
    <w:rsid w:val="00944ADD"/>
    <w:rsid w:val="00944B0C"/>
    <w:rsid w:val="00944CB0"/>
    <w:rsid w:val="00944F65"/>
    <w:rsid w:val="009450E8"/>
    <w:rsid w:val="00945192"/>
    <w:rsid w:val="00945D41"/>
    <w:rsid w:val="00945D97"/>
    <w:rsid w:val="00945E1D"/>
    <w:rsid w:val="00945E83"/>
    <w:rsid w:val="00945EAD"/>
    <w:rsid w:val="00945F72"/>
    <w:rsid w:val="00945FFA"/>
    <w:rsid w:val="0094638C"/>
    <w:rsid w:val="00946508"/>
    <w:rsid w:val="00946585"/>
    <w:rsid w:val="009465A6"/>
    <w:rsid w:val="00946754"/>
    <w:rsid w:val="009467E4"/>
    <w:rsid w:val="0094697F"/>
    <w:rsid w:val="00946A62"/>
    <w:rsid w:val="00946C4A"/>
    <w:rsid w:val="00946CEF"/>
    <w:rsid w:val="009470F1"/>
    <w:rsid w:val="00947182"/>
    <w:rsid w:val="009471F2"/>
    <w:rsid w:val="009472BF"/>
    <w:rsid w:val="00947515"/>
    <w:rsid w:val="00947732"/>
    <w:rsid w:val="009478B1"/>
    <w:rsid w:val="0094794C"/>
    <w:rsid w:val="00947AAE"/>
    <w:rsid w:val="00947AEC"/>
    <w:rsid w:val="00947BCE"/>
    <w:rsid w:val="00947DC0"/>
    <w:rsid w:val="0095023F"/>
    <w:rsid w:val="00950279"/>
    <w:rsid w:val="00950384"/>
    <w:rsid w:val="009503B8"/>
    <w:rsid w:val="00950CF7"/>
    <w:rsid w:val="009510A1"/>
    <w:rsid w:val="0095111E"/>
    <w:rsid w:val="00951393"/>
    <w:rsid w:val="00951450"/>
    <w:rsid w:val="00951630"/>
    <w:rsid w:val="00951647"/>
    <w:rsid w:val="009517D4"/>
    <w:rsid w:val="00951C20"/>
    <w:rsid w:val="00951CE8"/>
    <w:rsid w:val="00951D34"/>
    <w:rsid w:val="00951E8C"/>
    <w:rsid w:val="00952274"/>
    <w:rsid w:val="00952545"/>
    <w:rsid w:val="0095255A"/>
    <w:rsid w:val="009525B4"/>
    <w:rsid w:val="00952901"/>
    <w:rsid w:val="00952D3D"/>
    <w:rsid w:val="00952DE7"/>
    <w:rsid w:val="00952E07"/>
    <w:rsid w:val="00952F55"/>
    <w:rsid w:val="00952FC2"/>
    <w:rsid w:val="009530E1"/>
    <w:rsid w:val="00953217"/>
    <w:rsid w:val="0095332F"/>
    <w:rsid w:val="00953514"/>
    <w:rsid w:val="009535C0"/>
    <w:rsid w:val="00953752"/>
    <w:rsid w:val="00953A7A"/>
    <w:rsid w:val="00953B7E"/>
    <w:rsid w:val="00953CD1"/>
    <w:rsid w:val="00953D56"/>
    <w:rsid w:val="00953D8D"/>
    <w:rsid w:val="00953EFC"/>
    <w:rsid w:val="00953FD2"/>
    <w:rsid w:val="00954069"/>
    <w:rsid w:val="0095438A"/>
    <w:rsid w:val="00954460"/>
    <w:rsid w:val="009544CC"/>
    <w:rsid w:val="00954673"/>
    <w:rsid w:val="009548C4"/>
    <w:rsid w:val="009548E3"/>
    <w:rsid w:val="009549CD"/>
    <w:rsid w:val="00954AF9"/>
    <w:rsid w:val="00954CC6"/>
    <w:rsid w:val="00954D06"/>
    <w:rsid w:val="00954F6C"/>
    <w:rsid w:val="0095505E"/>
    <w:rsid w:val="009551A9"/>
    <w:rsid w:val="009552FF"/>
    <w:rsid w:val="009553E9"/>
    <w:rsid w:val="00955748"/>
    <w:rsid w:val="00955852"/>
    <w:rsid w:val="00955898"/>
    <w:rsid w:val="009559A8"/>
    <w:rsid w:val="00955A9F"/>
    <w:rsid w:val="00955B5A"/>
    <w:rsid w:val="00955D61"/>
    <w:rsid w:val="00955DA9"/>
    <w:rsid w:val="00955DD3"/>
    <w:rsid w:val="00955E71"/>
    <w:rsid w:val="0095610F"/>
    <w:rsid w:val="00956124"/>
    <w:rsid w:val="009561DF"/>
    <w:rsid w:val="00956584"/>
    <w:rsid w:val="00956809"/>
    <w:rsid w:val="00956A03"/>
    <w:rsid w:val="00956B15"/>
    <w:rsid w:val="00956CF9"/>
    <w:rsid w:val="00957015"/>
    <w:rsid w:val="00957294"/>
    <w:rsid w:val="00957515"/>
    <w:rsid w:val="0095770A"/>
    <w:rsid w:val="00957786"/>
    <w:rsid w:val="0095788F"/>
    <w:rsid w:val="00957B63"/>
    <w:rsid w:val="00957F35"/>
    <w:rsid w:val="00957F67"/>
    <w:rsid w:val="00957FAD"/>
    <w:rsid w:val="00960093"/>
    <w:rsid w:val="00960239"/>
    <w:rsid w:val="0096071A"/>
    <w:rsid w:val="00960B30"/>
    <w:rsid w:val="00960C53"/>
    <w:rsid w:val="00960CE2"/>
    <w:rsid w:val="00960D0B"/>
    <w:rsid w:val="00960D49"/>
    <w:rsid w:val="00960E3C"/>
    <w:rsid w:val="009612D2"/>
    <w:rsid w:val="0096130B"/>
    <w:rsid w:val="009613D8"/>
    <w:rsid w:val="00961516"/>
    <w:rsid w:val="009616DD"/>
    <w:rsid w:val="00961875"/>
    <w:rsid w:val="009618A7"/>
    <w:rsid w:val="00961946"/>
    <w:rsid w:val="0096195B"/>
    <w:rsid w:val="00961A73"/>
    <w:rsid w:val="00961B8F"/>
    <w:rsid w:val="00961BDD"/>
    <w:rsid w:val="00961EE2"/>
    <w:rsid w:val="00961F5F"/>
    <w:rsid w:val="00962103"/>
    <w:rsid w:val="009621EB"/>
    <w:rsid w:val="00962240"/>
    <w:rsid w:val="0096239C"/>
    <w:rsid w:val="0096240D"/>
    <w:rsid w:val="009624B8"/>
    <w:rsid w:val="00962584"/>
    <w:rsid w:val="009628F6"/>
    <w:rsid w:val="00962A40"/>
    <w:rsid w:val="00962A68"/>
    <w:rsid w:val="00962CCF"/>
    <w:rsid w:val="00962F38"/>
    <w:rsid w:val="00963094"/>
    <w:rsid w:val="00963172"/>
    <w:rsid w:val="00963371"/>
    <w:rsid w:val="009633F2"/>
    <w:rsid w:val="0096346B"/>
    <w:rsid w:val="00963667"/>
    <w:rsid w:val="00963717"/>
    <w:rsid w:val="0096379E"/>
    <w:rsid w:val="00963929"/>
    <w:rsid w:val="009639E0"/>
    <w:rsid w:val="00963ED5"/>
    <w:rsid w:val="00963F23"/>
    <w:rsid w:val="00964193"/>
    <w:rsid w:val="009642C6"/>
    <w:rsid w:val="0096441B"/>
    <w:rsid w:val="009644C5"/>
    <w:rsid w:val="009645C2"/>
    <w:rsid w:val="00964669"/>
    <w:rsid w:val="00964677"/>
    <w:rsid w:val="00964712"/>
    <w:rsid w:val="009647FC"/>
    <w:rsid w:val="00964A96"/>
    <w:rsid w:val="00964BC1"/>
    <w:rsid w:val="00964DBB"/>
    <w:rsid w:val="00964EE0"/>
    <w:rsid w:val="00964EFE"/>
    <w:rsid w:val="00964F55"/>
    <w:rsid w:val="00965276"/>
    <w:rsid w:val="00965402"/>
    <w:rsid w:val="0096545F"/>
    <w:rsid w:val="009654E7"/>
    <w:rsid w:val="009655D9"/>
    <w:rsid w:val="009657BB"/>
    <w:rsid w:val="00965A07"/>
    <w:rsid w:val="00965B66"/>
    <w:rsid w:val="00965C95"/>
    <w:rsid w:val="00965C99"/>
    <w:rsid w:val="009661F0"/>
    <w:rsid w:val="00966380"/>
    <w:rsid w:val="00966879"/>
    <w:rsid w:val="00966B18"/>
    <w:rsid w:val="00966B64"/>
    <w:rsid w:val="00966B95"/>
    <w:rsid w:val="00966CCB"/>
    <w:rsid w:val="00966D15"/>
    <w:rsid w:val="00966E62"/>
    <w:rsid w:val="00966EC4"/>
    <w:rsid w:val="0096718B"/>
    <w:rsid w:val="00967289"/>
    <w:rsid w:val="009678F9"/>
    <w:rsid w:val="009679C9"/>
    <w:rsid w:val="00967A20"/>
    <w:rsid w:val="00967BC0"/>
    <w:rsid w:val="00967BEB"/>
    <w:rsid w:val="00970045"/>
    <w:rsid w:val="009707D2"/>
    <w:rsid w:val="009708E0"/>
    <w:rsid w:val="0097093D"/>
    <w:rsid w:val="00970CA4"/>
    <w:rsid w:val="00970E9D"/>
    <w:rsid w:val="00970F76"/>
    <w:rsid w:val="00971239"/>
    <w:rsid w:val="0097158B"/>
    <w:rsid w:val="009716AE"/>
    <w:rsid w:val="009717FC"/>
    <w:rsid w:val="00971945"/>
    <w:rsid w:val="009719E3"/>
    <w:rsid w:val="00971AC1"/>
    <w:rsid w:val="00971ADB"/>
    <w:rsid w:val="00971C3B"/>
    <w:rsid w:val="00971DD6"/>
    <w:rsid w:val="00971FB4"/>
    <w:rsid w:val="00971FE5"/>
    <w:rsid w:val="009720F3"/>
    <w:rsid w:val="009721D9"/>
    <w:rsid w:val="00972298"/>
    <w:rsid w:val="00972656"/>
    <w:rsid w:val="0097266B"/>
    <w:rsid w:val="009729D2"/>
    <w:rsid w:val="00972D3B"/>
    <w:rsid w:val="00972EA7"/>
    <w:rsid w:val="0097304E"/>
    <w:rsid w:val="0097316B"/>
    <w:rsid w:val="00973182"/>
    <w:rsid w:val="00973240"/>
    <w:rsid w:val="009733B7"/>
    <w:rsid w:val="00973438"/>
    <w:rsid w:val="00973464"/>
    <w:rsid w:val="009736FF"/>
    <w:rsid w:val="00973B1C"/>
    <w:rsid w:val="00973B5F"/>
    <w:rsid w:val="00973CE0"/>
    <w:rsid w:val="00973EFC"/>
    <w:rsid w:val="00973F10"/>
    <w:rsid w:val="00973F62"/>
    <w:rsid w:val="00974177"/>
    <w:rsid w:val="009741FA"/>
    <w:rsid w:val="009743D6"/>
    <w:rsid w:val="009745F2"/>
    <w:rsid w:val="00974648"/>
    <w:rsid w:val="009747C8"/>
    <w:rsid w:val="0097493C"/>
    <w:rsid w:val="00974A68"/>
    <w:rsid w:val="00974B13"/>
    <w:rsid w:val="00974CDE"/>
    <w:rsid w:val="00974E2F"/>
    <w:rsid w:val="00974F10"/>
    <w:rsid w:val="00975043"/>
    <w:rsid w:val="00975310"/>
    <w:rsid w:val="00975395"/>
    <w:rsid w:val="009753AB"/>
    <w:rsid w:val="009754F4"/>
    <w:rsid w:val="0097564F"/>
    <w:rsid w:val="00975965"/>
    <w:rsid w:val="00975995"/>
    <w:rsid w:val="00975B86"/>
    <w:rsid w:val="00975C37"/>
    <w:rsid w:val="00975F8E"/>
    <w:rsid w:val="0097606D"/>
    <w:rsid w:val="009762FC"/>
    <w:rsid w:val="00976365"/>
    <w:rsid w:val="00976633"/>
    <w:rsid w:val="009766ED"/>
    <w:rsid w:val="00976904"/>
    <w:rsid w:val="00976C8B"/>
    <w:rsid w:val="00976CB0"/>
    <w:rsid w:val="00976D53"/>
    <w:rsid w:val="00976DD2"/>
    <w:rsid w:val="00976E7F"/>
    <w:rsid w:val="00976E8B"/>
    <w:rsid w:val="009770F0"/>
    <w:rsid w:val="00977266"/>
    <w:rsid w:val="00977521"/>
    <w:rsid w:val="0097766B"/>
    <w:rsid w:val="00977A02"/>
    <w:rsid w:val="00977ACD"/>
    <w:rsid w:val="00977C93"/>
    <w:rsid w:val="00977D1C"/>
    <w:rsid w:val="00977D1D"/>
    <w:rsid w:val="00977E8B"/>
    <w:rsid w:val="00980257"/>
    <w:rsid w:val="009802ED"/>
    <w:rsid w:val="009804B8"/>
    <w:rsid w:val="00980641"/>
    <w:rsid w:val="00980675"/>
    <w:rsid w:val="0098093D"/>
    <w:rsid w:val="0098096E"/>
    <w:rsid w:val="00980B5E"/>
    <w:rsid w:val="00980F66"/>
    <w:rsid w:val="00980F9E"/>
    <w:rsid w:val="00980FA9"/>
    <w:rsid w:val="009810BD"/>
    <w:rsid w:val="00981321"/>
    <w:rsid w:val="009814EE"/>
    <w:rsid w:val="009816DE"/>
    <w:rsid w:val="009817AD"/>
    <w:rsid w:val="009817D6"/>
    <w:rsid w:val="00981841"/>
    <w:rsid w:val="00981B25"/>
    <w:rsid w:val="00981E76"/>
    <w:rsid w:val="009820F5"/>
    <w:rsid w:val="00982121"/>
    <w:rsid w:val="009821F5"/>
    <w:rsid w:val="0098221B"/>
    <w:rsid w:val="00982384"/>
    <w:rsid w:val="00982956"/>
    <w:rsid w:val="00982962"/>
    <w:rsid w:val="009829E0"/>
    <w:rsid w:val="00982B6D"/>
    <w:rsid w:val="00982D2D"/>
    <w:rsid w:val="00982EB2"/>
    <w:rsid w:val="00982F0B"/>
    <w:rsid w:val="0098333C"/>
    <w:rsid w:val="009834EB"/>
    <w:rsid w:val="0098353A"/>
    <w:rsid w:val="00983E14"/>
    <w:rsid w:val="00984071"/>
    <w:rsid w:val="0098426A"/>
    <w:rsid w:val="009842BB"/>
    <w:rsid w:val="009843BC"/>
    <w:rsid w:val="009843DE"/>
    <w:rsid w:val="0098442C"/>
    <w:rsid w:val="009844B5"/>
    <w:rsid w:val="0098451A"/>
    <w:rsid w:val="009845B8"/>
    <w:rsid w:val="009846C7"/>
    <w:rsid w:val="0098471E"/>
    <w:rsid w:val="00984948"/>
    <w:rsid w:val="00984BBC"/>
    <w:rsid w:val="00984C42"/>
    <w:rsid w:val="00984D15"/>
    <w:rsid w:val="00984E97"/>
    <w:rsid w:val="00984F12"/>
    <w:rsid w:val="00984FDB"/>
    <w:rsid w:val="00985019"/>
    <w:rsid w:val="009851A8"/>
    <w:rsid w:val="0098536A"/>
    <w:rsid w:val="009855EB"/>
    <w:rsid w:val="00985707"/>
    <w:rsid w:val="00985818"/>
    <w:rsid w:val="009858CE"/>
    <w:rsid w:val="00985C99"/>
    <w:rsid w:val="00985D99"/>
    <w:rsid w:val="009863B4"/>
    <w:rsid w:val="0098653B"/>
    <w:rsid w:val="00986681"/>
    <w:rsid w:val="00986733"/>
    <w:rsid w:val="009868BB"/>
    <w:rsid w:val="00986BE2"/>
    <w:rsid w:val="00986DA5"/>
    <w:rsid w:val="00986ECD"/>
    <w:rsid w:val="009870E6"/>
    <w:rsid w:val="009872AF"/>
    <w:rsid w:val="009872C7"/>
    <w:rsid w:val="00987672"/>
    <w:rsid w:val="00987B1E"/>
    <w:rsid w:val="00987DDA"/>
    <w:rsid w:val="00987E5D"/>
    <w:rsid w:val="0099012B"/>
    <w:rsid w:val="00990199"/>
    <w:rsid w:val="009901F5"/>
    <w:rsid w:val="00990229"/>
    <w:rsid w:val="009909CC"/>
    <w:rsid w:val="00990B59"/>
    <w:rsid w:val="00990CF9"/>
    <w:rsid w:val="00991252"/>
    <w:rsid w:val="00991296"/>
    <w:rsid w:val="009912AE"/>
    <w:rsid w:val="009912B4"/>
    <w:rsid w:val="00991303"/>
    <w:rsid w:val="00991688"/>
    <w:rsid w:val="009916B3"/>
    <w:rsid w:val="00991855"/>
    <w:rsid w:val="009918D2"/>
    <w:rsid w:val="009918D6"/>
    <w:rsid w:val="009919B4"/>
    <w:rsid w:val="00991B3E"/>
    <w:rsid w:val="00991CA2"/>
    <w:rsid w:val="009921D1"/>
    <w:rsid w:val="00992350"/>
    <w:rsid w:val="009923EF"/>
    <w:rsid w:val="009924A9"/>
    <w:rsid w:val="00992764"/>
    <w:rsid w:val="009928D7"/>
    <w:rsid w:val="00992D2C"/>
    <w:rsid w:val="00992E0C"/>
    <w:rsid w:val="00992EDB"/>
    <w:rsid w:val="00992EFD"/>
    <w:rsid w:val="00992F29"/>
    <w:rsid w:val="00993139"/>
    <w:rsid w:val="00993250"/>
    <w:rsid w:val="0099350E"/>
    <w:rsid w:val="00993568"/>
    <w:rsid w:val="009935C0"/>
    <w:rsid w:val="00993655"/>
    <w:rsid w:val="009936BB"/>
    <w:rsid w:val="00993741"/>
    <w:rsid w:val="0099376C"/>
    <w:rsid w:val="009938E0"/>
    <w:rsid w:val="009939B3"/>
    <w:rsid w:val="009939F6"/>
    <w:rsid w:val="00993A12"/>
    <w:rsid w:val="00993A79"/>
    <w:rsid w:val="00993AC8"/>
    <w:rsid w:val="00993BB4"/>
    <w:rsid w:val="00993BEB"/>
    <w:rsid w:val="00993FA1"/>
    <w:rsid w:val="009941DB"/>
    <w:rsid w:val="00994218"/>
    <w:rsid w:val="00994350"/>
    <w:rsid w:val="009943EA"/>
    <w:rsid w:val="00994412"/>
    <w:rsid w:val="009944DF"/>
    <w:rsid w:val="009946A1"/>
    <w:rsid w:val="00994770"/>
    <w:rsid w:val="009947C9"/>
    <w:rsid w:val="00994A53"/>
    <w:rsid w:val="00994CD1"/>
    <w:rsid w:val="00994E36"/>
    <w:rsid w:val="0099537C"/>
    <w:rsid w:val="00995619"/>
    <w:rsid w:val="009957A1"/>
    <w:rsid w:val="00995835"/>
    <w:rsid w:val="0099589D"/>
    <w:rsid w:val="00995904"/>
    <w:rsid w:val="00995962"/>
    <w:rsid w:val="00995B56"/>
    <w:rsid w:val="00995D68"/>
    <w:rsid w:val="00995D76"/>
    <w:rsid w:val="00995DCE"/>
    <w:rsid w:val="00995F39"/>
    <w:rsid w:val="0099608B"/>
    <w:rsid w:val="00996353"/>
    <w:rsid w:val="009963E0"/>
    <w:rsid w:val="0099679A"/>
    <w:rsid w:val="0099682F"/>
    <w:rsid w:val="00996945"/>
    <w:rsid w:val="00996A37"/>
    <w:rsid w:val="00996EC0"/>
    <w:rsid w:val="00996F06"/>
    <w:rsid w:val="00996F49"/>
    <w:rsid w:val="00996FCB"/>
    <w:rsid w:val="009970A8"/>
    <w:rsid w:val="00997154"/>
    <w:rsid w:val="009973D9"/>
    <w:rsid w:val="009973DD"/>
    <w:rsid w:val="009974D8"/>
    <w:rsid w:val="009975C6"/>
    <w:rsid w:val="0099765C"/>
    <w:rsid w:val="0099767F"/>
    <w:rsid w:val="009976B1"/>
    <w:rsid w:val="00997756"/>
    <w:rsid w:val="009978F1"/>
    <w:rsid w:val="00997A4E"/>
    <w:rsid w:val="00997B4C"/>
    <w:rsid w:val="00997F21"/>
    <w:rsid w:val="00997F3B"/>
    <w:rsid w:val="009A0577"/>
    <w:rsid w:val="009A0733"/>
    <w:rsid w:val="009A07FD"/>
    <w:rsid w:val="009A0913"/>
    <w:rsid w:val="009A09EE"/>
    <w:rsid w:val="009A0ADA"/>
    <w:rsid w:val="009A0D63"/>
    <w:rsid w:val="009A0DA6"/>
    <w:rsid w:val="009A104C"/>
    <w:rsid w:val="009A10A1"/>
    <w:rsid w:val="009A1290"/>
    <w:rsid w:val="009A1556"/>
    <w:rsid w:val="009A156F"/>
    <w:rsid w:val="009A18C2"/>
    <w:rsid w:val="009A1A35"/>
    <w:rsid w:val="009A1D3B"/>
    <w:rsid w:val="009A1E2D"/>
    <w:rsid w:val="009A1E9C"/>
    <w:rsid w:val="009A1F97"/>
    <w:rsid w:val="009A201A"/>
    <w:rsid w:val="009A21CF"/>
    <w:rsid w:val="009A2291"/>
    <w:rsid w:val="009A22AC"/>
    <w:rsid w:val="009A2A8A"/>
    <w:rsid w:val="009A2C51"/>
    <w:rsid w:val="009A2C8E"/>
    <w:rsid w:val="009A2E4A"/>
    <w:rsid w:val="009A2E6D"/>
    <w:rsid w:val="009A30B1"/>
    <w:rsid w:val="009A323E"/>
    <w:rsid w:val="009A335E"/>
    <w:rsid w:val="009A35E9"/>
    <w:rsid w:val="009A3657"/>
    <w:rsid w:val="009A37D7"/>
    <w:rsid w:val="009A39E4"/>
    <w:rsid w:val="009A3B0A"/>
    <w:rsid w:val="009A3BC9"/>
    <w:rsid w:val="009A3E51"/>
    <w:rsid w:val="009A3FD0"/>
    <w:rsid w:val="009A4005"/>
    <w:rsid w:val="009A403E"/>
    <w:rsid w:val="009A405E"/>
    <w:rsid w:val="009A41F4"/>
    <w:rsid w:val="009A4368"/>
    <w:rsid w:val="009A4754"/>
    <w:rsid w:val="009A4757"/>
    <w:rsid w:val="009A47B4"/>
    <w:rsid w:val="009A4A51"/>
    <w:rsid w:val="009A4A86"/>
    <w:rsid w:val="009A4EA5"/>
    <w:rsid w:val="009A5489"/>
    <w:rsid w:val="009A55ED"/>
    <w:rsid w:val="009A569F"/>
    <w:rsid w:val="009A5708"/>
    <w:rsid w:val="009A573B"/>
    <w:rsid w:val="009A5A81"/>
    <w:rsid w:val="009A5AEF"/>
    <w:rsid w:val="009A5B3B"/>
    <w:rsid w:val="009A5BBB"/>
    <w:rsid w:val="009A5F4E"/>
    <w:rsid w:val="009A640A"/>
    <w:rsid w:val="009A64FB"/>
    <w:rsid w:val="009A655C"/>
    <w:rsid w:val="009A6570"/>
    <w:rsid w:val="009A66E5"/>
    <w:rsid w:val="009A68EA"/>
    <w:rsid w:val="009A69D0"/>
    <w:rsid w:val="009A69E2"/>
    <w:rsid w:val="009A6BD5"/>
    <w:rsid w:val="009A6D47"/>
    <w:rsid w:val="009A6DD2"/>
    <w:rsid w:val="009A6E9C"/>
    <w:rsid w:val="009A6F34"/>
    <w:rsid w:val="009A7633"/>
    <w:rsid w:val="009A7642"/>
    <w:rsid w:val="009A7656"/>
    <w:rsid w:val="009A76DF"/>
    <w:rsid w:val="009A7901"/>
    <w:rsid w:val="009A7DC2"/>
    <w:rsid w:val="009B00D6"/>
    <w:rsid w:val="009B016C"/>
    <w:rsid w:val="009B0352"/>
    <w:rsid w:val="009B03C9"/>
    <w:rsid w:val="009B0876"/>
    <w:rsid w:val="009B08D4"/>
    <w:rsid w:val="009B09BA"/>
    <w:rsid w:val="009B09C9"/>
    <w:rsid w:val="009B0AA2"/>
    <w:rsid w:val="009B0AD1"/>
    <w:rsid w:val="009B0BE5"/>
    <w:rsid w:val="009B0E70"/>
    <w:rsid w:val="009B0F58"/>
    <w:rsid w:val="009B0F67"/>
    <w:rsid w:val="009B0F71"/>
    <w:rsid w:val="009B115D"/>
    <w:rsid w:val="009B11D8"/>
    <w:rsid w:val="009B144A"/>
    <w:rsid w:val="009B151C"/>
    <w:rsid w:val="009B16C7"/>
    <w:rsid w:val="009B17AE"/>
    <w:rsid w:val="009B1AF0"/>
    <w:rsid w:val="009B1C5E"/>
    <w:rsid w:val="009B1E0D"/>
    <w:rsid w:val="009B1EBC"/>
    <w:rsid w:val="009B2221"/>
    <w:rsid w:val="009B226A"/>
    <w:rsid w:val="009B22D1"/>
    <w:rsid w:val="009B23AC"/>
    <w:rsid w:val="009B24BA"/>
    <w:rsid w:val="009B26C1"/>
    <w:rsid w:val="009B2788"/>
    <w:rsid w:val="009B2997"/>
    <w:rsid w:val="009B299B"/>
    <w:rsid w:val="009B2A9E"/>
    <w:rsid w:val="009B2C99"/>
    <w:rsid w:val="009B2DC0"/>
    <w:rsid w:val="009B2EFA"/>
    <w:rsid w:val="009B2F57"/>
    <w:rsid w:val="009B2F9C"/>
    <w:rsid w:val="009B303D"/>
    <w:rsid w:val="009B30AA"/>
    <w:rsid w:val="009B3181"/>
    <w:rsid w:val="009B36EF"/>
    <w:rsid w:val="009B3723"/>
    <w:rsid w:val="009B382E"/>
    <w:rsid w:val="009B39E5"/>
    <w:rsid w:val="009B3A3C"/>
    <w:rsid w:val="009B3C46"/>
    <w:rsid w:val="009B3EFC"/>
    <w:rsid w:val="009B41D7"/>
    <w:rsid w:val="009B41FD"/>
    <w:rsid w:val="009B43E6"/>
    <w:rsid w:val="009B445B"/>
    <w:rsid w:val="009B4832"/>
    <w:rsid w:val="009B4971"/>
    <w:rsid w:val="009B4B60"/>
    <w:rsid w:val="009B4F3A"/>
    <w:rsid w:val="009B4F58"/>
    <w:rsid w:val="009B4F89"/>
    <w:rsid w:val="009B504E"/>
    <w:rsid w:val="009B5135"/>
    <w:rsid w:val="009B5234"/>
    <w:rsid w:val="009B529A"/>
    <w:rsid w:val="009B5306"/>
    <w:rsid w:val="009B568E"/>
    <w:rsid w:val="009B580C"/>
    <w:rsid w:val="009B5B77"/>
    <w:rsid w:val="009B5B7A"/>
    <w:rsid w:val="009B5BEC"/>
    <w:rsid w:val="009B5C26"/>
    <w:rsid w:val="009B6090"/>
    <w:rsid w:val="009B622F"/>
    <w:rsid w:val="009B6463"/>
    <w:rsid w:val="009B65A1"/>
    <w:rsid w:val="009B66D0"/>
    <w:rsid w:val="009B6771"/>
    <w:rsid w:val="009B69B3"/>
    <w:rsid w:val="009B6AC3"/>
    <w:rsid w:val="009B6B65"/>
    <w:rsid w:val="009B6BA7"/>
    <w:rsid w:val="009B6CF9"/>
    <w:rsid w:val="009B6EFC"/>
    <w:rsid w:val="009B6FBC"/>
    <w:rsid w:val="009B7103"/>
    <w:rsid w:val="009B724A"/>
    <w:rsid w:val="009B75F3"/>
    <w:rsid w:val="009B764F"/>
    <w:rsid w:val="009B7A5D"/>
    <w:rsid w:val="009B7BA6"/>
    <w:rsid w:val="009B7C79"/>
    <w:rsid w:val="009B7F22"/>
    <w:rsid w:val="009C0486"/>
    <w:rsid w:val="009C064A"/>
    <w:rsid w:val="009C072D"/>
    <w:rsid w:val="009C08E6"/>
    <w:rsid w:val="009C0910"/>
    <w:rsid w:val="009C0A97"/>
    <w:rsid w:val="009C0D37"/>
    <w:rsid w:val="009C0D66"/>
    <w:rsid w:val="009C0E02"/>
    <w:rsid w:val="009C0E3B"/>
    <w:rsid w:val="009C0EFD"/>
    <w:rsid w:val="009C108F"/>
    <w:rsid w:val="009C1245"/>
    <w:rsid w:val="009C12B9"/>
    <w:rsid w:val="009C13CD"/>
    <w:rsid w:val="009C1407"/>
    <w:rsid w:val="009C1454"/>
    <w:rsid w:val="009C17F6"/>
    <w:rsid w:val="009C1882"/>
    <w:rsid w:val="009C1D35"/>
    <w:rsid w:val="009C1DB0"/>
    <w:rsid w:val="009C1FB2"/>
    <w:rsid w:val="009C201A"/>
    <w:rsid w:val="009C2469"/>
    <w:rsid w:val="009C27E3"/>
    <w:rsid w:val="009C2940"/>
    <w:rsid w:val="009C2B58"/>
    <w:rsid w:val="009C2BCB"/>
    <w:rsid w:val="009C2E22"/>
    <w:rsid w:val="009C2F29"/>
    <w:rsid w:val="009C2F99"/>
    <w:rsid w:val="009C3221"/>
    <w:rsid w:val="009C3224"/>
    <w:rsid w:val="009C3309"/>
    <w:rsid w:val="009C337E"/>
    <w:rsid w:val="009C3387"/>
    <w:rsid w:val="009C34F7"/>
    <w:rsid w:val="009C36C9"/>
    <w:rsid w:val="009C37CC"/>
    <w:rsid w:val="009C3902"/>
    <w:rsid w:val="009C3991"/>
    <w:rsid w:val="009C399D"/>
    <w:rsid w:val="009C3B16"/>
    <w:rsid w:val="009C3B30"/>
    <w:rsid w:val="009C3BA6"/>
    <w:rsid w:val="009C3C38"/>
    <w:rsid w:val="009C3C73"/>
    <w:rsid w:val="009C3D16"/>
    <w:rsid w:val="009C3DBD"/>
    <w:rsid w:val="009C46E1"/>
    <w:rsid w:val="009C48D2"/>
    <w:rsid w:val="009C49B2"/>
    <w:rsid w:val="009C4BC4"/>
    <w:rsid w:val="009C4BE7"/>
    <w:rsid w:val="009C4C82"/>
    <w:rsid w:val="009C4DB6"/>
    <w:rsid w:val="009C4DC1"/>
    <w:rsid w:val="009C51A5"/>
    <w:rsid w:val="009C51AD"/>
    <w:rsid w:val="009C5393"/>
    <w:rsid w:val="009C55E5"/>
    <w:rsid w:val="009C5628"/>
    <w:rsid w:val="009C5647"/>
    <w:rsid w:val="009C580A"/>
    <w:rsid w:val="009C5C3C"/>
    <w:rsid w:val="009C5D11"/>
    <w:rsid w:val="009C5D23"/>
    <w:rsid w:val="009C5E51"/>
    <w:rsid w:val="009C6164"/>
    <w:rsid w:val="009C625C"/>
    <w:rsid w:val="009C63E0"/>
    <w:rsid w:val="009C6729"/>
    <w:rsid w:val="009C6763"/>
    <w:rsid w:val="009C6B9E"/>
    <w:rsid w:val="009C6C77"/>
    <w:rsid w:val="009C6E12"/>
    <w:rsid w:val="009C6F4D"/>
    <w:rsid w:val="009C7041"/>
    <w:rsid w:val="009C72D5"/>
    <w:rsid w:val="009C73BA"/>
    <w:rsid w:val="009C765E"/>
    <w:rsid w:val="009C7853"/>
    <w:rsid w:val="009C78F7"/>
    <w:rsid w:val="009C7AFD"/>
    <w:rsid w:val="009C7C03"/>
    <w:rsid w:val="009D00E5"/>
    <w:rsid w:val="009D02D3"/>
    <w:rsid w:val="009D030F"/>
    <w:rsid w:val="009D0478"/>
    <w:rsid w:val="009D058D"/>
    <w:rsid w:val="009D081E"/>
    <w:rsid w:val="009D0A9B"/>
    <w:rsid w:val="009D0B80"/>
    <w:rsid w:val="009D0C6B"/>
    <w:rsid w:val="009D108A"/>
    <w:rsid w:val="009D10A5"/>
    <w:rsid w:val="009D119D"/>
    <w:rsid w:val="009D1329"/>
    <w:rsid w:val="009D13D8"/>
    <w:rsid w:val="009D152D"/>
    <w:rsid w:val="009D16D9"/>
    <w:rsid w:val="009D17D5"/>
    <w:rsid w:val="009D1AEA"/>
    <w:rsid w:val="009D1B02"/>
    <w:rsid w:val="009D1CC9"/>
    <w:rsid w:val="009D1E67"/>
    <w:rsid w:val="009D1E8B"/>
    <w:rsid w:val="009D1FF9"/>
    <w:rsid w:val="009D20B0"/>
    <w:rsid w:val="009D20E5"/>
    <w:rsid w:val="009D21EA"/>
    <w:rsid w:val="009D2302"/>
    <w:rsid w:val="009D2343"/>
    <w:rsid w:val="009D234A"/>
    <w:rsid w:val="009D23C5"/>
    <w:rsid w:val="009D243C"/>
    <w:rsid w:val="009D2659"/>
    <w:rsid w:val="009D289A"/>
    <w:rsid w:val="009D2A3A"/>
    <w:rsid w:val="009D2A63"/>
    <w:rsid w:val="009D2BA3"/>
    <w:rsid w:val="009D2C19"/>
    <w:rsid w:val="009D2D7F"/>
    <w:rsid w:val="009D303E"/>
    <w:rsid w:val="009D313A"/>
    <w:rsid w:val="009D3365"/>
    <w:rsid w:val="009D34EA"/>
    <w:rsid w:val="009D3629"/>
    <w:rsid w:val="009D37EB"/>
    <w:rsid w:val="009D3A0C"/>
    <w:rsid w:val="009D3BE3"/>
    <w:rsid w:val="009D3C16"/>
    <w:rsid w:val="009D3D6A"/>
    <w:rsid w:val="009D3F68"/>
    <w:rsid w:val="009D4040"/>
    <w:rsid w:val="009D4127"/>
    <w:rsid w:val="009D4287"/>
    <w:rsid w:val="009D431F"/>
    <w:rsid w:val="009D435E"/>
    <w:rsid w:val="009D4365"/>
    <w:rsid w:val="009D4563"/>
    <w:rsid w:val="009D4683"/>
    <w:rsid w:val="009D49B6"/>
    <w:rsid w:val="009D4A62"/>
    <w:rsid w:val="009D4B05"/>
    <w:rsid w:val="009D4BAD"/>
    <w:rsid w:val="009D4C8C"/>
    <w:rsid w:val="009D4DF6"/>
    <w:rsid w:val="009D4ED4"/>
    <w:rsid w:val="009D4FE5"/>
    <w:rsid w:val="009D503F"/>
    <w:rsid w:val="009D5075"/>
    <w:rsid w:val="009D5350"/>
    <w:rsid w:val="009D548E"/>
    <w:rsid w:val="009D5519"/>
    <w:rsid w:val="009D55BE"/>
    <w:rsid w:val="009D56CB"/>
    <w:rsid w:val="009D5752"/>
    <w:rsid w:val="009D5930"/>
    <w:rsid w:val="009D5B70"/>
    <w:rsid w:val="009D60E6"/>
    <w:rsid w:val="009D6108"/>
    <w:rsid w:val="009D6335"/>
    <w:rsid w:val="009D64D7"/>
    <w:rsid w:val="009D6563"/>
    <w:rsid w:val="009D65AD"/>
    <w:rsid w:val="009D661A"/>
    <w:rsid w:val="009D668F"/>
    <w:rsid w:val="009D6746"/>
    <w:rsid w:val="009D69FE"/>
    <w:rsid w:val="009D6B82"/>
    <w:rsid w:val="009D6EA7"/>
    <w:rsid w:val="009D707C"/>
    <w:rsid w:val="009D70AE"/>
    <w:rsid w:val="009D70C6"/>
    <w:rsid w:val="009D715D"/>
    <w:rsid w:val="009D71E7"/>
    <w:rsid w:val="009D7616"/>
    <w:rsid w:val="009D76BC"/>
    <w:rsid w:val="009D7709"/>
    <w:rsid w:val="009D773E"/>
    <w:rsid w:val="009D7912"/>
    <w:rsid w:val="009D7B9B"/>
    <w:rsid w:val="009D7C5C"/>
    <w:rsid w:val="009D7D6C"/>
    <w:rsid w:val="009D7E48"/>
    <w:rsid w:val="009D7FFA"/>
    <w:rsid w:val="009E0113"/>
    <w:rsid w:val="009E05A4"/>
    <w:rsid w:val="009E0712"/>
    <w:rsid w:val="009E08C5"/>
    <w:rsid w:val="009E0A7F"/>
    <w:rsid w:val="009E0FEC"/>
    <w:rsid w:val="009E114F"/>
    <w:rsid w:val="009E145B"/>
    <w:rsid w:val="009E154A"/>
    <w:rsid w:val="009E17E1"/>
    <w:rsid w:val="009E1ACE"/>
    <w:rsid w:val="009E1D83"/>
    <w:rsid w:val="009E2235"/>
    <w:rsid w:val="009E2362"/>
    <w:rsid w:val="009E256D"/>
    <w:rsid w:val="009E27D8"/>
    <w:rsid w:val="009E2826"/>
    <w:rsid w:val="009E28F7"/>
    <w:rsid w:val="009E2BE1"/>
    <w:rsid w:val="009E2C92"/>
    <w:rsid w:val="009E2C9A"/>
    <w:rsid w:val="009E2EBB"/>
    <w:rsid w:val="009E2F96"/>
    <w:rsid w:val="009E30B1"/>
    <w:rsid w:val="009E3161"/>
    <w:rsid w:val="009E3751"/>
    <w:rsid w:val="009E3850"/>
    <w:rsid w:val="009E3A0B"/>
    <w:rsid w:val="009E3B1C"/>
    <w:rsid w:val="009E3DB7"/>
    <w:rsid w:val="009E3EC3"/>
    <w:rsid w:val="009E41B1"/>
    <w:rsid w:val="009E41F1"/>
    <w:rsid w:val="009E4342"/>
    <w:rsid w:val="009E452D"/>
    <w:rsid w:val="009E462E"/>
    <w:rsid w:val="009E4757"/>
    <w:rsid w:val="009E485F"/>
    <w:rsid w:val="009E48A0"/>
    <w:rsid w:val="009E4972"/>
    <w:rsid w:val="009E4C90"/>
    <w:rsid w:val="009E4D73"/>
    <w:rsid w:val="009E4E84"/>
    <w:rsid w:val="009E510D"/>
    <w:rsid w:val="009E51C1"/>
    <w:rsid w:val="009E5473"/>
    <w:rsid w:val="009E569D"/>
    <w:rsid w:val="009E570B"/>
    <w:rsid w:val="009E57C1"/>
    <w:rsid w:val="009E59F9"/>
    <w:rsid w:val="009E5AEB"/>
    <w:rsid w:val="009E5E69"/>
    <w:rsid w:val="009E60F0"/>
    <w:rsid w:val="009E60F4"/>
    <w:rsid w:val="009E60FB"/>
    <w:rsid w:val="009E635E"/>
    <w:rsid w:val="009E661E"/>
    <w:rsid w:val="009E6766"/>
    <w:rsid w:val="009E6771"/>
    <w:rsid w:val="009E68DA"/>
    <w:rsid w:val="009E6B9D"/>
    <w:rsid w:val="009E6CAF"/>
    <w:rsid w:val="009E6D50"/>
    <w:rsid w:val="009E6FFA"/>
    <w:rsid w:val="009E7042"/>
    <w:rsid w:val="009E71FA"/>
    <w:rsid w:val="009E7266"/>
    <w:rsid w:val="009E7455"/>
    <w:rsid w:val="009E745D"/>
    <w:rsid w:val="009E75D7"/>
    <w:rsid w:val="009E762C"/>
    <w:rsid w:val="009E774A"/>
    <w:rsid w:val="009E77D1"/>
    <w:rsid w:val="009E7D2D"/>
    <w:rsid w:val="009E7DDD"/>
    <w:rsid w:val="009E7F44"/>
    <w:rsid w:val="009F01A9"/>
    <w:rsid w:val="009F02FA"/>
    <w:rsid w:val="009F056F"/>
    <w:rsid w:val="009F06EF"/>
    <w:rsid w:val="009F08DB"/>
    <w:rsid w:val="009F09F4"/>
    <w:rsid w:val="009F0D75"/>
    <w:rsid w:val="009F0F61"/>
    <w:rsid w:val="009F0FE8"/>
    <w:rsid w:val="009F10AB"/>
    <w:rsid w:val="009F12D0"/>
    <w:rsid w:val="009F1373"/>
    <w:rsid w:val="009F1711"/>
    <w:rsid w:val="009F173F"/>
    <w:rsid w:val="009F17E1"/>
    <w:rsid w:val="009F1867"/>
    <w:rsid w:val="009F1CC9"/>
    <w:rsid w:val="009F20DD"/>
    <w:rsid w:val="009F20F8"/>
    <w:rsid w:val="009F2230"/>
    <w:rsid w:val="009F231B"/>
    <w:rsid w:val="009F23DC"/>
    <w:rsid w:val="009F25D5"/>
    <w:rsid w:val="009F2A56"/>
    <w:rsid w:val="009F2C70"/>
    <w:rsid w:val="009F2D6C"/>
    <w:rsid w:val="009F3175"/>
    <w:rsid w:val="009F31EC"/>
    <w:rsid w:val="009F33DA"/>
    <w:rsid w:val="009F39CB"/>
    <w:rsid w:val="009F3A0F"/>
    <w:rsid w:val="009F3A53"/>
    <w:rsid w:val="009F3A6C"/>
    <w:rsid w:val="009F3B1F"/>
    <w:rsid w:val="009F3B35"/>
    <w:rsid w:val="009F3C3B"/>
    <w:rsid w:val="009F3F85"/>
    <w:rsid w:val="009F4485"/>
    <w:rsid w:val="009F4608"/>
    <w:rsid w:val="009F46B4"/>
    <w:rsid w:val="009F4799"/>
    <w:rsid w:val="009F49C7"/>
    <w:rsid w:val="009F4C5A"/>
    <w:rsid w:val="009F4CE3"/>
    <w:rsid w:val="009F4D28"/>
    <w:rsid w:val="009F4D43"/>
    <w:rsid w:val="009F5020"/>
    <w:rsid w:val="009F51F6"/>
    <w:rsid w:val="009F51F7"/>
    <w:rsid w:val="009F52B8"/>
    <w:rsid w:val="009F53F9"/>
    <w:rsid w:val="009F5658"/>
    <w:rsid w:val="009F5C27"/>
    <w:rsid w:val="009F5D4C"/>
    <w:rsid w:val="009F614B"/>
    <w:rsid w:val="009F64DD"/>
    <w:rsid w:val="009F6519"/>
    <w:rsid w:val="009F67AD"/>
    <w:rsid w:val="009F67B2"/>
    <w:rsid w:val="009F6E47"/>
    <w:rsid w:val="009F71CA"/>
    <w:rsid w:val="009F740D"/>
    <w:rsid w:val="009F7423"/>
    <w:rsid w:val="009F75EE"/>
    <w:rsid w:val="009F7703"/>
    <w:rsid w:val="009F771C"/>
    <w:rsid w:val="009F772D"/>
    <w:rsid w:val="009F77B9"/>
    <w:rsid w:val="009F79C4"/>
    <w:rsid w:val="009F7BA9"/>
    <w:rsid w:val="009F7BDD"/>
    <w:rsid w:val="009F7CB5"/>
    <w:rsid w:val="009F7D93"/>
    <w:rsid w:val="009F7DA0"/>
    <w:rsid w:val="009F7DCE"/>
    <w:rsid w:val="009F7DDC"/>
    <w:rsid w:val="009F7FB2"/>
    <w:rsid w:val="00A0006F"/>
    <w:rsid w:val="00A000A4"/>
    <w:rsid w:val="00A00272"/>
    <w:rsid w:val="00A0032B"/>
    <w:rsid w:val="00A00334"/>
    <w:rsid w:val="00A003BD"/>
    <w:rsid w:val="00A0053A"/>
    <w:rsid w:val="00A006C1"/>
    <w:rsid w:val="00A0093D"/>
    <w:rsid w:val="00A00A9E"/>
    <w:rsid w:val="00A00AFF"/>
    <w:rsid w:val="00A00B01"/>
    <w:rsid w:val="00A00F54"/>
    <w:rsid w:val="00A0113E"/>
    <w:rsid w:val="00A0141D"/>
    <w:rsid w:val="00A01494"/>
    <w:rsid w:val="00A015BD"/>
    <w:rsid w:val="00A015C7"/>
    <w:rsid w:val="00A015D0"/>
    <w:rsid w:val="00A0178F"/>
    <w:rsid w:val="00A01790"/>
    <w:rsid w:val="00A018FA"/>
    <w:rsid w:val="00A01965"/>
    <w:rsid w:val="00A019A6"/>
    <w:rsid w:val="00A01A59"/>
    <w:rsid w:val="00A01A77"/>
    <w:rsid w:val="00A01B76"/>
    <w:rsid w:val="00A01C8B"/>
    <w:rsid w:val="00A01CD4"/>
    <w:rsid w:val="00A01DB1"/>
    <w:rsid w:val="00A01EB2"/>
    <w:rsid w:val="00A01FC1"/>
    <w:rsid w:val="00A01FC4"/>
    <w:rsid w:val="00A01FF0"/>
    <w:rsid w:val="00A0210E"/>
    <w:rsid w:val="00A02138"/>
    <w:rsid w:val="00A02203"/>
    <w:rsid w:val="00A022B1"/>
    <w:rsid w:val="00A022DD"/>
    <w:rsid w:val="00A0240E"/>
    <w:rsid w:val="00A02536"/>
    <w:rsid w:val="00A0291F"/>
    <w:rsid w:val="00A02CF0"/>
    <w:rsid w:val="00A03398"/>
    <w:rsid w:val="00A033B2"/>
    <w:rsid w:val="00A033BB"/>
    <w:rsid w:val="00A033F9"/>
    <w:rsid w:val="00A034A6"/>
    <w:rsid w:val="00A03693"/>
    <w:rsid w:val="00A036C6"/>
    <w:rsid w:val="00A0374C"/>
    <w:rsid w:val="00A039BE"/>
    <w:rsid w:val="00A03A2C"/>
    <w:rsid w:val="00A03BAD"/>
    <w:rsid w:val="00A03D8D"/>
    <w:rsid w:val="00A03F2E"/>
    <w:rsid w:val="00A04125"/>
    <w:rsid w:val="00A04225"/>
    <w:rsid w:val="00A04369"/>
    <w:rsid w:val="00A04727"/>
    <w:rsid w:val="00A047E7"/>
    <w:rsid w:val="00A04856"/>
    <w:rsid w:val="00A04917"/>
    <w:rsid w:val="00A04941"/>
    <w:rsid w:val="00A04A9C"/>
    <w:rsid w:val="00A04C31"/>
    <w:rsid w:val="00A04CE5"/>
    <w:rsid w:val="00A04D6E"/>
    <w:rsid w:val="00A04E1C"/>
    <w:rsid w:val="00A04E66"/>
    <w:rsid w:val="00A04E9F"/>
    <w:rsid w:val="00A04FA0"/>
    <w:rsid w:val="00A05265"/>
    <w:rsid w:val="00A052A5"/>
    <w:rsid w:val="00A054B8"/>
    <w:rsid w:val="00A05940"/>
    <w:rsid w:val="00A05CBD"/>
    <w:rsid w:val="00A05CCE"/>
    <w:rsid w:val="00A05DFF"/>
    <w:rsid w:val="00A05EDA"/>
    <w:rsid w:val="00A05F58"/>
    <w:rsid w:val="00A05F9F"/>
    <w:rsid w:val="00A06003"/>
    <w:rsid w:val="00A06082"/>
    <w:rsid w:val="00A06212"/>
    <w:rsid w:val="00A06338"/>
    <w:rsid w:val="00A06369"/>
    <w:rsid w:val="00A0653B"/>
    <w:rsid w:val="00A06680"/>
    <w:rsid w:val="00A06803"/>
    <w:rsid w:val="00A0688F"/>
    <w:rsid w:val="00A06A05"/>
    <w:rsid w:val="00A06AC0"/>
    <w:rsid w:val="00A06B28"/>
    <w:rsid w:val="00A06CAB"/>
    <w:rsid w:val="00A06D3E"/>
    <w:rsid w:val="00A06DA2"/>
    <w:rsid w:val="00A06EDB"/>
    <w:rsid w:val="00A06F77"/>
    <w:rsid w:val="00A0717D"/>
    <w:rsid w:val="00A071B9"/>
    <w:rsid w:val="00A071F3"/>
    <w:rsid w:val="00A07208"/>
    <w:rsid w:val="00A072B8"/>
    <w:rsid w:val="00A072E9"/>
    <w:rsid w:val="00A073F1"/>
    <w:rsid w:val="00A0741A"/>
    <w:rsid w:val="00A074AA"/>
    <w:rsid w:val="00A07582"/>
    <w:rsid w:val="00A0777C"/>
    <w:rsid w:val="00A077D9"/>
    <w:rsid w:val="00A078DC"/>
    <w:rsid w:val="00A07971"/>
    <w:rsid w:val="00A07DA8"/>
    <w:rsid w:val="00A100D8"/>
    <w:rsid w:val="00A10394"/>
    <w:rsid w:val="00A103B6"/>
    <w:rsid w:val="00A10581"/>
    <w:rsid w:val="00A1070B"/>
    <w:rsid w:val="00A10910"/>
    <w:rsid w:val="00A10A92"/>
    <w:rsid w:val="00A10B54"/>
    <w:rsid w:val="00A10B5D"/>
    <w:rsid w:val="00A10CE9"/>
    <w:rsid w:val="00A10D0F"/>
    <w:rsid w:val="00A10D9D"/>
    <w:rsid w:val="00A110C1"/>
    <w:rsid w:val="00A11477"/>
    <w:rsid w:val="00A11479"/>
    <w:rsid w:val="00A11505"/>
    <w:rsid w:val="00A1152F"/>
    <w:rsid w:val="00A1182B"/>
    <w:rsid w:val="00A119D7"/>
    <w:rsid w:val="00A11A41"/>
    <w:rsid w:val="00A11ED5"/>
    <w:rsid w:val="00A11EE0"/>
    <w:rsid w:val="00A12215"/>
    <w:rsid w:val="00A1221A"/>
    <w:rsid w:val="00A12400"/>
    <w:rsid w:val="00A124A3"/>
    <w:rsid w:val="00A1281A"/>
    <w:rsid w:val="00A12831"/>
    <w:rsid w:val="00A1284C"/>
    <w:rsid w:val="00A129E9"/>
    <w:rsid w:val="00A12A4A"/>
    <w:rsid w:val="00A12AC7"/>
    <w:rsid w:val="00A12B2E"/>
    <w:rsid w:val="00A12B65"/>
    <w:rsid w:val="00A131AB"/>
    <w:rsid w:val="00A132A5"/>
    <w:rsid w:val="00A13661"/>
    <w:rsid w:val="00A1366D"/>
    <w:rsid w:val="00A137B7"/>
    <w:rsid w:val="00A1384C"/>
    <w:rsid w:val="00A138A0"/>
    <w:rsid w:val="00A139F5"/>
    <w:rsid w:val="00A13BF8"/>
    <w:rsid w:val="00A13E68"/>
    <w:rsid w:val="00A13E87"/>
    <w:rsid w:val="00A141D3"/>
    <w:rsid w:val="00A14389"/>
    <w:rsid w:val="00A143EF"/>
    <w:rsid w:val="00A14400"/>
    <w:rsid w:val="00A1457C"/>
    <w:rsid w:val="00A14681"/>
    <w:rsid w:val="00A146DC"/>
    <w:rsid w:val="00A149E2"/>
    <w:rsid w:val="00A14C60"/>
    <w:rsid w:val="00A1503E"/>
    <w:rsid w:val="00A15128"/>
    <w:rsid w:val="00A15315"/>
    <w:rsid w:val="00A15575"/>
    <w:rsid w:val="00A15700"/>
    <w:rsid w:val="00A15736"/>
    <w:rsid w:val="00A15899"/>
    <w:rsid w:val="00A1589B"/>
    <w:rsid w:val="00A15968"/>
    <w:rsid w:val="00A15A82"/>
    <w:rsid w:val="00A15B52"/>
    <w:rsid w:val="00A15D98"/>
    <w:rsid w:val="00A15F3D"/>
    <w:rsid w:val="00A16501"/>
    <w:rsid w:val="00A16537"/>
    <w:rsid w:val="00A169F6"/>
    <w:rsid w:val="00A16AF2"/>
    <w:rsid w:val="00A16C25"/>
    <w:rsid w:val="00A16EEB"/>
    <w:rsid w:val="00A1743F"/>
    <w:rsid w:val="00A174A0"/>
    <w:rsid w:val="00A1782C"/>
    <w:rsid w:val="00A1783E"/>
    <w:rsid w:val="00A17882"/>
    <w:rsid w:val="00A20065"/>
    <w:rsid w:val="00A2018F"/>
    <w:rsid w:val="00A201E8"/>
    <w:rsid w:val="00A203BD"/>
    <w:rsid w:val="00A20579"/>
    <w:rsid w:val="00A2057A"/>
    <w:rsid w:val="00A2061C"/>
    <w:rsid w:val="00A206CE"/>
    <w:rsid w:val="00A209D9"/>
    <w:rsid w:val="00A20A7E"/>
    <w:rsid w:val="00A20CF2"/>
    <w:rsid w:val="00A20F55"/>
    <w:rsid w:val="00A2115A"/>
    <w:rsid w:val="00A21161"/>
    <w:rsid w:val="00A214F2"/>
    <w:rsid w:val="00A2168C"/>
    <w:rsid w:val="00A2183E"/>
    <w:rsid w:val="00A2199E"/>
    <w:rsid w:val="00A21C75"/>
    <w:rsid w:val="00A21D4D"/>
    <w:rsid w:val="00A21D9F"/>
    <w:rsid w:val="00A22273"/>
    <w:rsid w:val="00A224EB"/>
    <w:rsid w:val="00A2255B"/>
    <w:rsid w:val="00A225CF"/>
    <w:rsid w:val="00A227AE"/>
    <w:rsid w:val="00A229E0"/>
    <w:rsid w:val="00A22BA4"/>
    <w:rsid w:val="00A22D43"/>
    <w:rsid w:val="00A22E5E"/>
    <w:rsid w:val="00A22EC7"/>
    <w:rsid w:val="00A230A7"/>
    <w:rsid w:val="00A231A2"/>
    <w:rsid w:val="00A23301"/>
    <w:rsid w:val="00A23366"/>
    <w:rsid w:val="00A2358C"/>
    <w:rsid w:val="00A2361B"/>
    <w:rsid w:val="00A23A47"/>
    <w:rsid w:val="00A23D63"/>
    <w:rsid w:val="00A23F86"/>
    <w:rsid w:val="00A23FF8"/>
    <w:rsid w:val="00A24171"/>
    <w:rsid w:val="00A2420E"/>
    <w:rsid w:val="00A2434D"/>
    <w:rsid w:val="00A2439A"/>
    <w:rsid w:val="00A2445C"/>
    <w:rsid w:val="00A245A1"/>
    <w:rsid w:val="00A24862"/>
    <w:rsid w:val="00A24952"/>
    <w:rsid w:val="00A24B72"/>
    <w:rsid w:val="00A24E34"/>
    <w:rsid w:val="00A24E72"/>
    <w:rsid w:val="00A24EBE"/>
    <w:rsid w:val="00A24F0C"/>
    <w:rsid w:val="00A25034"/>
    <w:rsid w:val="00A25185"/>
    <w:rsid w:val="00A2536E"/>
    <w:rsid w:val="00A25494"/>
    <w:rsid w:val="00A25735"/>
    <w:rsid w:val="00A25B63"/>
    <w:rsid w:val="00A25B8D"/>
    <w:rsid w:val="00A25D54"/>
    <w:rsid w:val="00A25D8D"/>
    <w:rsid w:val="00A25DFF"/>
    <w:rsid w:val="00A25F46"/>
    <w:rsid w:val="00A25FD4"/>
    <w:rsid w:val="00A25FF3"/>
    <w:rsid w:val="00A26048"/>
    <w:rsid w:val="00A260F4"/>
    <w:rsid w:val="00A26194"/>
    <w:rsid w:val="00A26195"/>
    <w:rsid w:val="00A262C7"/>
    <w:rsid w:val="00A26500"/>
    <w:rsid w:val="00A26BE8"/>
    <w:rsid w:val="00A26C5A"/>
    <w:rsid w:val="00A26DF4"/>
    <w:rsid w:val="00A26FE8"/>
    <w:rsid w:val="00A271AD"/>
    <w:rsid w:val="00A2722A"/>
    <w:rsid w:val="00A2739D"/>
    <w:rsid w:val="00A276E1"/>
    <w:rsid w:val="00A2771F"/>
    <w:rsid w:val="00A27B71"/>
    <w:rsid w:val="00A27BC0"/>
    <w:rsid w:val="00A27EA7"/>
    <w:rsid w:val="00A27F0D"/>
    <w:rsid w:val="00A303D6"/>
    <w:rsid w:val="00A305BE"/>
    <w:rsid w:val="00A30640"/>
    <w:rsid w:val="00A306A1"/>
    <w:rsid w:val="00A308DA"/>
    <w:rsid w:val="00A308F6"/>
    <w:rsid w:val="00A308FD"/>
    <w:rsid w:val="00A309C2"/>
    <w:rsid w:val="00A30B73"/>
    <w:rsid w:val="00A30FB4"/>
    <w:rsid w:val="00A30FC8"/>
    <w:rsid w:val="00A30FF1"/>
    <w:rsid w:val="00A31071"/>
    <w:rsid w:val="00A3125B"/>
    <w:rsid w:val="00A31472"/>
    <w:rsid w:val="00A315C5"/>
    <w:rsid w:val="00A315CE"/>
    <w:rsid w:val="00A31644"/>
    <w:rsid w:val="00A318BC"/>
    <w:rsid w:val="00A318BE"/>
    <w:rsid w:val="00A31928"/>
    <w:rsid w:val="00A31B5A"/>
    <w:rsid w:val="00A31C14"/>
    <w:rsid w:val="00A31E85"/>
    <w:rsid w:val="00A31F72"/>
    <w:rsid w:val="00A321FF"/>
    <w:rsid w:val="00A323AE"/>
    <w:rsid w:val="00A3243B"/>
    <w:rsid w:val="00A32455"/>
    <w:rsid w:val="00A328AF"/>
    <w:rsid w:val="00A32AC7"/>
    <w:rsid w:val="00A32D36"/>
    <w:rsid w:val="00A32D56"/>
    <w:rsid w:val="00A32E9A"/>
    <w:rsid w:val="00A32EDE"/>
    <w:rsid w:val="00A33082"/>
    <w:rsid w:val="00A33301"/>
    <w:rsid w:val="00A33377"/>
    <w:rsid w:val="00A33751"/>
    <w:rsid w:val="00A33A48"/>
    <w:rsid w:val="00A33BE3"/>
    <w:rsid w:val="00A33CCB"/>
    <w:rsid w:val="00A340A1"/>
    <w:rsid w:val="00A341BE"/>
    <w:rsid w:val="00A341CA"/>
    <w:rsid w:val="00A34398"/>
    <w:rsid w:val="00A34556"/>
    <w:rsid w:val="00A3477A"/>
    <w:rsid w:val="00A34B80"/>
    <w:rsid w:val="00A34DEB"/>
    <w:rsid w:val="00A34E3B"/>
    <w:rsid w:val="00A34EF4"/>
    <w:rsid w:val="00A350C2"/>
    <w:rsid w:val="00A3516D"/>
    <w:rsid w:val="00A353B5"/>
    <w:rsid w:val="00A357D0"/>
    <w:rsid w:val="00A3584E"/>
    <w:rsid w:val="00A359CC"/>
    <w:rsid w:val="00A35F8B"/>
    <w:rsid w:val="00A36384"/>
    <w:rsid w:val="00A3639B"/>
    <w:rsid w:val="00A365BE"/>
    <w:rsid w:val="00A368FB"/>
    <w:rsid w:val="00A36904"/>
    <w:rsid w:val="00A36A4A"/>
    <w:rsid w:val="00A36C5F"/>
    <w:rsid w:val="00A36C62"/>
    <w:rsid w:val="00A36F2D"/>
    <w:rsid w:val="00A36F48"/>
    <w:rsid w:val="00A36FAE"/>
    <w:rsid w:val="00A372EF"/>
    <w:rsid w:val="00A37873"/>
    <w:rsid w:val="00A37AF9"/>
    <w:rsid w:val="00A37DCA"/>
    <w:rsid w:val="00A37F8B"/>
    <w:rsid w:val="00A4019E"/>
    <w:rsid w:val="00A402C2"/>
    <w:rsid w:val="00A409D4"/>
    <w:rsid w:val="00A40B76"/>
    <w:rsid w:val="00A40B93"/>
    <w:rsid w:val="00A40D00"/>
    <w:rsid w:val="00A40D09"/>
    <w:rsid w:val="00A40D38"/>
    <w:rsid w:val="00A40D55"/>
    <w:rsid w:val="00A40DEF"/>
    <w:rsid w:val="00A41012"/>
    <w:rsid w:val="00A41067"/>
    <w:rsid w:val="00A4108F"/>
    <w:rsid w:val="00A41344"/>
    <w:rsid w:val="00A41675"/>
    <w:rsid w:val="00A416B5"/>
    <w:rsid w:val="00A4199D"/>
    <w:rsid w:val="00A41A38"/>
    <w:rsid w:val="00A41B87"/>
    <w:rsid w:val="00A41E34"/>
    <w:rsid w:val="00A41EC7"/>
    <w:rsid w:val="00A41F04"/>
    <w:rsid w:val="00A42687"/>
    <w:rsid w:val="00A42898"/>
    <w:rsid w:val="00A42ADB"/>
    <w:rsid w:val="00A42C8B"/>
    <w:rsid w:val="00A42E88"/>
    <w:rsid w:val="00A43045"/>
    <w:rsid w:val="00A4309E"/>
    <w:rsid w:val="00A430F6"/>
    <w:rsid w:val="00A43199"/>
    <w:rsid w:val="00A4365A"/>
    <w:rsid w:val="00A43B73"/>
    <w:rsid w:val="00A4400A"/>
    <w:rsid w:val="00A44148"/>
    <w:rsid w:val="00A44236"/>
    <w:rsid w:val="00A44331"/>
    <w:rsid w:val="00A44343"/>
    <w:rsid w:val="00A443F5"/>
    <w:rsid w:val="00A44616"/>
    <w:rsid w:val="00A44619"/>
    <w:rsid w:val="00A446C1"/>
    <w:rsid w:val="00A44791"/>
    <w:rsid w:val="00A447AC"/>
    <w:rsid w:val="00A448C5"/>
    <w:rsid w:val="00A44A26"/>
    <w:rsid w:val="00A44B5F"/>
    <w:rsid w:val="00A44C04"/>
    <w:rsid w:val="00A44C2A"/>
    <w:rsid w:val="00A44C5F"/>
    <w:rsid w:val="00A44D58"/>
    <w:rsid w:val="00A4518C"/>
    <w:rsid w:val="00A4521D"/>
    <w:rsid w:val="00A453B0"/>
    <w:rsid w:val="00A456E5"/>
    <w:rsid w:val="00A45709"/>
    <w:rsid w:val="00A4580E"/>
    <w:rsid w:val="00A45816"/>
    <w:rsid w:val="00A4581C"/>
    <w:rsid w:val="00A45852"/>
    <w:rsid w:val="00A458CE"/>
    <w:rsid w:val="00A4591B"/>
    <w:rsid w:val="00A45A7C"/>
    <w:rsid w:val="00A45ECA"/>
    <w:rsid w:val="00A45EED"/>
    <w:rsid w:val="00A45F1D"/>
    <w:rsid w:val="00A460FE"/>
    <w:rsid w:val="00A46147"/>
    <w:rsid w:val="00A46173"/>
    <w:rsid w:val="00A46187"/>
    <w:rsid w:val="00A461BA"/>
    <w:rsid w:val="00A4620E"/>
    <w:rsid w:val="00A46266"/>
    <w:rsid w:val="00A46325"/>
    <w:rsid w:val="00A46456"/>
    <w:rsid w:val="00A464C2"/>
    <w:rsid w:val="00A466DA"/>
    <w:rsid w:val="00A46882"/>
    <w:rsid w:val="00A4698A"/>
    <w:rsid w:val="00A46C40"/>
    <w:rsid w:val="00A46C47"/>
    <w:rsid w:val="00A46D1C"/>
    <w:rsid w:val="00A46E15"/>
    <w:rsid w:val="00A46E58"/>
    <w:rsid w:val="00A46FFD"/>
    <w:rsid w:val="00A47458"/>
    <w:rsid w:val="00A474BD"/>
    <w:rsid w:val="00A474C3"/>
    <w:rsid w:val="00A4752B"/>
    <w:rsid w:val="00A4763D"/>
    <w:rsid w:val="00A4780F"/>
    <w:rsid w:val="00A47CC4"/>
    <w:rsid w:val="00A47CE0"/>
    <w:rsid w:val="00A47DBA"/>
    <w:rsid w:val="00A47ED1"/>
    <w:rsid w:val="00A47F4C"/>
    <w:rsid w:val="00A5014D"/>
    <w:rsid w:val="00A5022B"/>
    <w:rsid w:val="00A50842"/>
    <w:rsid w:val="00A511E9"/>
    <w:rsid w:val="00A5136C"/>
    <w:rsid w:val="00A51540"/>
    <w:rsid w:val="00A51658"/>
    <w:rsid w:val="00A5170E"/>
    <w:rsid w:val="00A5181A"/>
    <w:rsid w:val="00A51886"/>
    <w:rsid w:val="00A51928"/>
    <w:rsid w:val="00A51A32"/>
    <w:rsid w:val="00A51A74"/>
    <w:rsid w:val="00A51CD9"/>
    <w:rsid w:val="00A51DDA"/>
    <w:rsid w:val="00A5219F"/>
    <w:rsid w:val="00A52232"/>
    <w:rsid w:val="00A522AB"/>
    <w:rsid w:val="00A523F8"/>
    <w:rsid w:val="00A5247F"/>
    <w:rsid w:val="00A524E4"/>
    <w:rsid w:val="00A525EB"/>
    <w:rsid w:val="00A5261C"/>
    <w:rsid w:val="00A5271A"/>
    <w:rsid w:val="00A5281D"/>
    <w:rsid w:val="00A528EB"/>
    <w:rsid w:val="00A52AAB"/>
    <w:rsid w:val="00A52BE6"/>
    <w:rsid w:val="00A52C2F"/>
    <w:rsid w:val="00A52CD0"/>
    <w:rsid w:val="00A52D5C"/>
    <w:rsid w:val="00A52DAB"/>
    <w:rsid w:val="00A52F25"/>
    <w:rsid w:val="00A53070"/>
    <w:rsid w:val="00A53140"/>
    <w:rsid w:val="00A53485"/>
    <w:rsid w:val="00A5349A"/>
    <w:rsid w:val="00A53733"/>
    <w:rsid w:val="00A5376E"/>
    <w:rsid w:val="00A538C9"/>
    <w:rsid w:val="00A53988"/>
    <w:rsid w:val="00A53A12"/>
    <w:rsid w:val="00A53C8A"/>
    <w:rsid w:val="00A53D03"/>
    <w:rsid w:val="00A53D5E"/>
    <w:rsid w:val="00A53DDC"/>
    <w:rsid w:val="00A5429E"/>
    <w:rsid w:val="00A54429"/>
    <w:rsid w:val="00A545F3"/>
    <w:rsid w:val="00A5497E"/>
    <w:rsid w:val="00A54999"/>
    <w:rsid w:val="00A549A5"/>
    <w:rsid w:val="00A54C04"/>
    <w:rsid w:val="00A54EFC"/>
    <w:rsid w:val="00A5502C"/>
    <w:rsid w:val="00A55288"/>
    <w:rsid w:val="00A55378"/>
    <w:rsid w:val="00A554A5"/>
    <w:rsid w:val="00A55A24"/>
    <w:rsid w:val="00A55A6F"/>
    <w:rsid w:val="00A55ADB"/>
    <w:rsid w:val="00A55DDE"/>
    <w:rsid w:val="00A55FEB"/>
    <w:rsid w:val="00A561E0"/>
    <w:rsid w:val="00A562B6"/>
    <w:rsid w:val="00A562DA"/>
    <w:rsid w:val="00A56422"/>
    <w:rsid w:val="00A564B6"/>
    <w:rsid w:val="00A56647"/>
    <w:rsid w:val="00A5682A"/>
    <w:rsid w:val="00A56A77"/>
    <w:rsid w:val="00A56B22"/>
    <w:rsid w:val="00A56BCE"/>
    <w:rsid w:val="00A56CF4"/>
    <w:rsid w:val="00A57105"/>
    <w:rsid w:val="00A57388"/>
    <w:rsid w:val="00A57562"/>
    <w:rsid w:val="00A577F6"/>
    <w:rsid w:val="00A57850"/>
    <w:rsid w:val="00A57BAE"/>
    <w:rsid w:val="00A57D14"/>
    <w:rsid w:val="00A57D17"/>
    <w:rsid w:val="00A57D9C"/>
    <w:rsid w:val="00A57FB0"/>
    <w:rsid w:val="00A602A1"/>
    <w:rsid w:val="00A6030F"/>
    <w:rsid w:val="00A60593"/>
    <w:rsid w:val="00A605B1"/>
    <w:rsid w:val="00A607A8"/>
    <w:rsid w:val="00A60A3C"/>
    <w:rsid w:val="00A60AD3"/>
    <w:rsid w:val="00A60B8E"/>
    <w:rsid w:val="00A60BE0"/>
    <w:rsid w:val="00A60BFC"/>
    <w:rsid w:val="00A60BFE"/>
    <w:rsid w:val="00A60C28"/>
    <w:rsid w:val="00A60D4D"/>
    <w:rsid w:val="00A60E96"/>
    <w:rsid w:val="00A60EEF"/>
    <w:rsid w:val="00A60FE4"/>
    <w:rsid w:val="00A60FF0"/>
    <w:rsid w:val="00A6105D"/>
    <w:rsid w:val="00A6112D"/>
    <w:rsid w:val="00A612EA"/>
    <w:rsid w:val="00A61C94"/>
    <w:rsid w:val="00A61EF7"/>
    <w:rsid w:val="00A62022"/>
    <w:rsid w:val="00A620F7"/>
    <w:rsid w:val="00A6261C"/>
    <w:rsid w:val="00A6282A"/>
    <w:rsid w:val="00A62A26"/>
    <w:rsid w:val="00A62FBD"/>
    <w:rsid w:val="00A63058"/>
    <w:rsid w:val="00A631D8"/>
    <w:rsid w:val="00A6343F"/>
    <w:rsid w:val="00A6346B"/>
    <w:rsid w:val="00A63B2E"/>
    <w:rsid w:val="00A63B9D"/>
    <w:rsid w:val="00A63BB0"/>
    <w:rsid w:val="00A63C99"/>
    <w:rsid w:val="00A63D80"/>
    <w:rsid w:val="00A63E58"/>
    <w:rsid w:val="00A63EB3"/>
    <w:rsid w:val="00A64154"/>
    <w:rsid w:val="00A641BD"/>
    <w:rsid w:val="00A641F9"/>
    <w:rsid w:val="00A64296"/>
    <w:rsid w:val="00A642D4"/>
    <w:rsid w:val="00A6443A"/>
    <w:rsid w:val="00A64666"/>
    <w:rsid w:val="00A647D1"/>
    <w:rsid w:val="00A6491E"/>
    <w:rsid w:val="00A64CBE"/>
    <w:rsid w:val="00A64E58"/>
    <w:rsid w:val="00A64FA7"/>
    <w:rsid w:val="00A651B8"/>
    <w:rsid w:val="00A6524C"/>
    <w:rsid w:val="00A65564"/>
    <w:rsid w:val="00A655F0"/>
    <w:rsid w:val="00A65622"/>
    <w:rsid w:val="00A65856"/>
    <w:rsid w:val="00A65D14"/>
    <w:rsid w:val="00A65E09"/>
    <w:rsid w:val="00A65F52"/>
    <w:rsid w:val="00A65FC8"/>
    <w:rsid w:val="00A661F2"/>
    <w:rsid w:val="00A6623E"/>
    <w:rsid w:val="00A662B9"/>
    <w:rsid w:val="00A662EE"/>
    <w:rsid w:val="00A663A4"/>
    <w:rsid w:val="00A6640D"/>
    <w:rsid w:val="00A66432"/>
    <w:rsid w:val="00A668B0"/>
    <w:rsid w:val="00A66994"/>
    <w:rsid w:val="00A66C43"/>
    <w:rsid w:val="00A670B0"/>
    <w:rsid w:val="00A67112"/>
    <w:rsid w:val="00A67294"/>
    <w:rsid w:val="00A672B8"/>
    <w:rsid w:val="00A67320"/>
    <w:rsid w:val="00A673E3"/>
    <w:rsid w:val="00A67405"/>
    <w:rsid w:val="00A67469"/>
    <w:rsid w:val="00A67884"/>
    <w:rsid w:val="00A67D91"/>
    <w:rsid w:val="00A67D93"/>
    <w:rsid w:val="00A67E61"/>
    <w:rsid w:val="00A67ED7"/>
    <w:rsid w:val="00A70012"/>
    <w:rsid w:val="00A70065"/>
    <w:rsid w:val="00A70192"/>
    <w:rsid w:val="00A7023E"/>
    <w:rsid w:val="00A7044F"/>
    <w:rsid w:val="00A70478"/>
    <w:rsid w:val="00A70A5D"/>
    <w:rsid w:val="00A70AE0"/>
    <w:rsid w:val="00A70B57"/>
    <w:rsid w:val="00A70B6C"/>
    <w:rsid w:val="00A70E44"/>
    <w:rsid w:val="00A70ED0"/>
    <w:rsid w:val="00A710BB"/>
    <w:rsid w:val="00A711D4"/>
    <w:rsid w:val="00A71353"/>
    <w:rsid w:val="00A71383"/>
    <w:rsid w:val="00A71398"/>
    <w:rsid w:val="00A715DC"/>
    <w:rsid w:val="00A716EB"/>
    <w:rsid w:val="00A7179B"/>
    <w:rsid w:val="00A717AE"/>
    <w:rsid w:val="00A71B82"/>
    <w:rsid w:val="00A71CF5"/>
    <w:rsid w:val="00A71EFC"/>
    <w:rsid w:val="00A71F9D"/>
    <w:rsid w:val="00A720E4"/>
    <w:rsid w:val="00A7225F"/>
    <w:rsid w:val="00A72377"/>
    <w:rsid w:val="00A72420"/>
    <w:rsid w:val="00A7255A"/>
    <w:rsid w:val="00A7277E"/>
    <w:rsid w:val="00A72968"/>
    <w:rsid w:val="00A729CC"/>
    <w:rsid w:val="00A72C77"/>
    <w:rsid w:val="00A72D80"/>
    <w:rsid w:val="00A72DEA"/>
    <w:rsid w:val="00A72E9D"/>
    <w:rsid w:val="00A73048"/>
    <w:rsid w:val="00A7308A"/>
    <w:rsid w:val="00A7318F"/>
    <w:rsid w:val="00A733A4"/>
    <w:rsid w:val="00A737BB"/>
    <w:rsid w:val="00A739D9"/>
    <w:rsid w:val="00A73AE0"/>
    <w:rsid w:val="00A73B0C"/>
    <w:rsid w:val="00A73F11"/>
    <w:rsid w:val="00A73F98"/>
    <w:rsid w:val="00A74496"/>
    <w:rsid w:val="00A749EA"/>
    <w:rsid w:val="00A74B4D"/>
    <w:rsid w:val="00A74BD3"/>
    <w:rsid w:val="00A74C10"/>
    <w:rsid w:val="00A74CCC"/>
    <w:rsid w:val="00A74CF9"/>
    <w:rsid w:val="00A74E71"/>
    <w:rsid w:val="00A750C2"/>
    <w:rsid w:val="00A750EF"/>
    <w:rsid w:val="00A751B8"/>
    <w:rsid w:val="00A7543B"/>
    <w:rsid w:val="00A754B2"/>
    <w:rsid w:val="00A75630"/>
    <w:rsid w:val="00A756BB"/>
    <w:rsid w:val="00A759F9"/>
    <w:rsid w:val="00A75BF7"/>
    <w:rsid w:val="00A75C2C"/>
    <w:rsid w:val="00A75DE6"/>
    <w:rsid w:val="00A75EC8"/>
    <w:rsid w:val="00A75F24"/>
    <w:rsid w:val="00A75F2B"/>
    <w:rsid w:val="00A75F6D"/>
    <w:rsid w:val="00A75F8A"/>
    <w:rsid w:val="00A7609F"/>
    <w:rsid w:val="00A761F8"/>
    <w:rsid w:val="00A76242"/>
    <w:rsid w:val="00A765AB"/>
    <w:rsid w:val="00A766AF"/>
    <w:rsid w:val="00A768B4"/>
    <w:rsid w:val="00A7691A"/>
    <w:rsid w:val="00A7691B"/>
    <w:rsid w:val="00A76AA9"/>
    <w:rsid w:val="00A76BDF"/>
    <w:rsid w:val="00A76BF9"/>
    <w:rsid w:val="00A76C71"/>
    <w:rsid w:val="00A76D22"/>
    <w:rsid w:val="00A76DB6"/>
    <w:rsid w:val="00A76F61"/>
    <w:rsid w:val="00A77031"/>
    <w:rsid w:val="00A77045"/>
    <w:rsid w:val="00A77358"/>
    <w:rsid w:val="00A77395"/>
    <w:rsid w:val="00A7739F"/>
    <w:rsid w:val="00A774A3"/>
    <w:rsid w:val="00A776EB"/>
    <w:rsid w:val="00A7776C"/>
    <w:rsid w:val="00A77790"/>
    <w:rsid w:val="00A77934"/>
    <w:rsid w:val="00A77979"/>
    <w:rsid w:val="00A779E1"/>
    <w:rsid w:val="00A779F5"/>
    <w:rsid w:val="00A779F9"/>
    <w:rsid w:val="00A77BB5"/>
    <w:rsid w:val="00A80078"/>
    <w:rsid w:val="00A804B2"/>
    <w:rsid w:val="00A804F7"/>
    <w:rsid w:val="00A80714"/>
    <w:rsid w:val="00A807EB"/>
    <w:rsid w:val="00A80EFB"/>
    <w:rsid w:val="00A810F3"/>
    <w:rsid w:val="00A81335"/>
    <w:rsid w:val="00A81363"/>
    <w:rsid w:val="00A81696"/>
    <w:rsid w:val="00A8185A"/>
    <w:rsid w:val="00A81944"/>
    <w:rsid w:val="00A8198A"/>
    <w:rsid w:val="00A81A97"/>
    <w:rsid w:val="00A82000"/>
    <w:rsid w:val="00A82304"/>
    <w:rsid w:val="00A8234B"/>
    <w:rsid w:val="00A82532"/>
    <w:rsid w:val="00A828CA"/>
    <w:rsid w:val="00A82CAA"/>
    <w:rsid w:val="00A82D10"/>
    <w:rsid w:val="00A82F3E"/>
    <w:rsid w:val="00A83048"/>
    <w:rsid w:val="00A8351D"/>
    <w:rsid w:val="00A835A6"/>
    <w:rsid w:val="00A835AE"/>
    <w:rsid w:val="00A838BC"/>
    <w:rsid w:val="00A838D0"/>
    <w:rsid w:val="00A838E3"/>
    <w:rsid w:val="00A83AF7"/>
    <w:rsid w:val="00A83C93"/>
    <w:rsid w:val="00A83CDD"/>
    <w:rsid w:val="00A83D45"/>
    <w:rsid w:val="00A83E2B"/>
    <w:rsid w:val="00A84193"/>
    <w:rsid w:val="00A84272"/>
    <w:rsid w:val="00A8439F"/>
    <w:rsid w:val="00A84BF3"/>
    <w:rsid w:val="00A84E62"/>
    <w:rsid w:val="00A84ED1"/>
    <w:rsid w:val="00A84F67"/>
    <w:rsid w:val="00A8504C"/>
    <w:rsid w:val="00A852BB"/>
    <w:rsid w:val="00A85631"/>
    <w:rsid w:val="00A85732"/>
    <w:rsid w:val="00A85A32"/>
    <w:rsid w:val="00A85B50"/>
    <w:rsid w:val="00A85BFD"/>
    <w:rsid w:val="00A85C6A"/>
    <w:rsid w:val="00A85D4D"/>
    <w:rsid w:val="00A85F1B"/>
    <w:rsid w:val="00A861F7"/>
    <w:rsid w:val="00A86360"/>
    <w:rsid w:val="00A86534"/>
    <w:rsid w:val="00A865F6"/>
    <w:rsid w:val="00A86667"/>
    <w:rsid w:val="00A8668D"/>
    <w:rsid w:val="00A86742"/>
    <w:rsid w:val="00A868EF"/>
    <w:rsid w:val="00A86B60"/>
    <w:rsid w:val="00A86BB0"/>
    <w:rsid w:val="00A86C55"/>
    <w:rsid w:val="00A86C62"/>
    <w:rsid w:val="00A870DD"/>
    <w:rsid w:val="00A87285"/>
    <w:rsid w:val="00A8759C"/>
    <w:rsid w:val="00A87699"/>
    <w:rsid w:val="00A87817"/>
    <w:rsid w:val="00A8787F"/>
    <w:rsid w:val="00A878E7"/>
    <w:rsid w:val="00A879FC"/>
    <w:rsid w:val="00A87A40"/>
    <w:rsid w:val="00A87D89"/>
    <w:rsid w:val="00A90032"/>
    <w:rsid w:val="00A90086"/>
    <w:rsid w:val="00A9008C"/>
    <w:rsid w:val="00A90315"/>
    <w:rsid w:val="00A909B3"/>
    <w:rsid w:val="00A909EB"/>
    <w:rsid w:val="00A90B5D"/>
    <w:rsid w:val="00A90C8D"/>
    <w:rsid w:val="00A90EAF"/>
    <w:rsid w:val="00A90F2F"/>
    <w:rsid w:val="00A90F3B"/>
    <w:rsid w:val="00A9116A"/>
    <w:rsid w:val="00A911FB"/>
    <w:rsid w:val="00A912E7"/>
    <w:rsid w:val="00A915E5"/>
    <w:rsid w:val="00A91698"/>
    <w:rsid w:val="00A916F5"/>
    <w:rsid w:val="00A91710"/>
    <w:rsid w:val="00A9192F"/>
    <w:rsid w:val="00A91981"/>
    <w:rsid w:val="00A91AA1"/>
    <w:rsid w:val="00A91AAC"/>
    <w:rsid w:val="00A91AE8"/>
    <w:rsid w:val="00A91B57"/>
    <w:rsid w:val="00A91C42"/>
    <w:rsid w:val="00A91E25"/>
    <w:rsid w:val="00A91EA0"/>
    <w:rsid w:val="00A921BD"/>
    <w:rsid w:val="00A922B0"/>
    <w:rsid w:val="00A92E06"/>
    <w:rsid w:val="00A92F15"/>
    <w:rsid w:val="00A92F35"/>
    <w:rsid w:val="00A92F9E"/>
    <w:rsid w:val="00A930D8"/>
    <w:rsid w:val="00A93328"/>
    <w:rsid w:val="00A93330"/>
    <w:rsid w:val="00A93463"/>
    <w:rsid w:val="00A9366C"/>
    <w:rsid w:val="00A936A1"/>
    <w:rsid w:val="00A938F3"/>
    <w:rsid w:val="00A93B0E"/>
    <w:rsid w:val="00A93B82"/>
    <w:rsid w:val="00A93BC3"/>
    <w:rsid w:val="00A93E96"/>
    <w:rsid w:val="00A93FDB"/>
    <w:rsid w:val="00A94022"/>
    <w:rsid w:val="00A9418B"/>
    <w:rsid w:val="00A9426F"/>
    <w:rsid w:val="00A9447A"/>
    <w:rsid w:val="00A94633"/>
    <w:rsid w:val="00A9466D"/>
    <w:rsid w:val="00A94D1B"/>
    <w:rsid w:val="00A94D76"/>
    <w:rsid w:val="00A94E35"/>
    <w:rsid w:val="00A9502C"/>
    <w:rsid w:val="00A95206"/>
    <w:rsid w:val="00A956F0"/>
    <w:rsid w:val="00A9571A"/>
    <w:rsid w:val="00A958AC"/>
    <w:rsid w:val="00A95A4F"/>
    <w:rsid w:val="00A95AC0"/>
    <w:rsid w:val="00A95EF6"/>
    <w:rsid w:val="00A9601A"/>
    <w:rsid w:val="00A96571"/>
    <w:rsid w:val="00A96583"/>
    <w:rsid w:val="00A965AD"/>
    <w:rsid w:val="00A96643"/>
    <w:rsid w:val="00A966F4"/>
    <w:rsid w:val="00A96700"/>
    <w:rsid w:val="00A96748"/>
    <w:rsid w:val="00A967C1"/>
    <w:rsid w:val="00A967D8"/>
    <w:rsid w:val="00A96B3C"/>
    <w:rsid w:val="00A96B74"/>
    <w:rsid w:val="00A96E11"/>
    <w:rsid w:val="00A96E3A"/>
    <w:rsid w:val="00A96F51"/>
    <w:rsid w:val="00A971CB"/>
    <w:rsid w:val="00A9748D"/>
    <w:rsid w:val="00A976D6"/>
    <w:rsid w:val="00A97717"/>
    <w:rsid w:val="00A9776C"/>
    <w:rsid w:val="00A97936"/>
    <w:rsid w:val="00A97DFF"/>
    <w:rsid w:val="00A97EC0"/>
    <w:rsid w:val="00A97F4E"/>
    <w:rsid w:val="00AA01FC"/>
    <w:rsid w:val="00AA0374"/>
    <w:rsid w:val="00AA08E9"/>
    <w:rsid w:val="00AA0A48"/>
    <w:rsid w:val="00AA0D28"/>
    <w:rsid w:val="00AA0DCB"/>
    <w:rsid w:val="00AA1071"/>
    <w:rsid w:val="00AA11FA"/>
    <w:rsid w:val="00AA1291"/>
    <w:rsid w:val="00AA1707"/>
    <w:rsid w:val="00AA1759"/>
    <w:rsid w:val="00AA1844"/>
    <w:rsid w:val="00AA1A88"/>
    <w:rsid w:val="00AA1C80"/>
    <w:rsid w:val="00AA1D8A"/>
    <w:rsid w:val="00AA210B"/>
    <w:rsid w:val="00AA212B"/>
    <w:rsid w:val="00AA22C0"/>
    <w:rsid w:val="00AA234D"/>
    <w:rsid w:val="00AA235E"/>
    <w:rsid w:val="00AA239D"/>
    <w:rsid w:val="00AA259D"/>
    <w:rsid w:val="00AA265C"/>
    <w:rsid w:val="00AA2694"/>
    <w:rsid w:val="00AA2809"/>
    <w:rsid w:val="00AA284A"/>
    <w:rsid w:val="00AA2901"/>
    <w:rsid w:val="00AA29E0"/>
    <w:rsid w:val="00AA2C26"/>
    <w:rsid w:val="00AA2C41"/>
    <w:rsid w:val="00AA2C64"/>
    <w:rsid w:val="00AA3155"/>
    <w:rsid w:val="00AA3236"/>
    <w:rsid w:val="00AA32A4"/>
    <w:rsid w:val="00AA336D"/>
    <w:rsid w:val="00AA3671"/>
    <w:rsid w:val="00AA3783"/>
    <w:rsid w:val="00AA3967"/>
    <w:rsid w:val="00AA39B5"/>
    <w:rsid w:val="00AA3C2E"/>
    <w:rsid w:val="00AA3D62"/>
    <w:rsid w:val="00AA3D65"/>
    <w:rsid w:val="00AA3DC3"/>
    <w:rsid w:val="00AA4073"/>
    <w:rsid w:val="00AA4226"/>
    <w:rsid w:val="00AA469F"/>
    <w:rsid w:val="00AA46D3"/>
    <w:rsid w:val="00AA4784"/>
    <w:rsid w:val="00AA4838"/>
    <w:rsid w:val="00AA48E8"/>
    <w:rsid w:val="00AA48ED"/>
    <w:rsid w:val="00AA4B48"/>
    <w:rsid w:val="00AA4CA7"/>
    <w:rsid w:val="00AA4CC9"/>
    <w:rsid w:val="00AA4FBA"/>
    <w:rsid w:val="00AA5221"/>
    <w:rsid w:val="00AA535B"/>
    <w:rsid w:val="00AA5757"/>
    <w:rsid w:val="00AA5D02"/>
    <w:rsid w:val="00AA5D65"/>
    <w:rsid w:val="00AA5FBA"/>
    <w:rsid w:val="00AA60BF"/>
    <w:rsid w:val="00AA63DB"/>
    <w:rsid w:val="00AA654E"/>
    <w:rsid w:val="00AA66F9"/>
    <w:rsid w:val="00AA6704"/>
    <w:rsid w:val="00AA67DC"/>
    <w:rsid w:val="00AA6D2A"/>
    <w:rsid w:val="00AA6D5A"/>
    <w:rsid w:val="00AA6F4D"/>
    <w:rsid w:val="00AA6F8B"/>
    <w:rsid w:val="00AA6FE0"/>
    <w:rsid w:val="00AA7096"/>
    <w:rsid w:val="00AA72E8"/>
    <w:rsid w:val="00AA73E2"/>
    <w:rsid w:val="00AA73E8"/>
    <w:rsid w:val="00AA7455"/>
    <w:rsid w:val="00AA762C"/>
    <w:rsid w:val="00AA76D6"/>
    <w:rsid w:val="00AA7796"/>
    <w:rsid w:val="00AA77F9"/>
    <w:rsid w:val="00AA785B"/>
    <w:rsid w:val="00AA79E7"/>
    <w:rsid w:val="00AA7B7D"/>
    <w:rsid w:val="00AA7D4D"/>
    <w:rsid w:val="00AA7DEA"/>
    <w:rsid w:val="00AA7E97"/>
    <w:rsid w:val="00AA7E9E"/>
    <w:rsid w:val="00AA7EAB"/>
    <w:rsid w:val="00AB030D"/>
    <w:rsid w:val="00AB0546"/>
    <w:rsid w:val="00AB09A6"/>
    <w:rsid w:val="00AB0AA7"/>
    <w:rsid w:val="00AB0BE9"/>
    <w:rsid w:val="00AB0F51"/>
    <w:rsid w:val="00AB1078"/>
    <w:rsid w:val="00AB1288"/>
    <w:rsid w:val="00AB143A"/>
    <w:rsid w:val="00AB14EC"/>
    <w:rsid w:val="00AB1652"/>
    <w:rsid w:val="00AB167C"/>
    <w:rsid w:val="00AB16D9"/>
    <w:rsid w:val="00AB1883"/>
    <w:rsid w:val="00AB18F1"/>
    <w:rsid w:val="00AB194E"/>
    <w:rsid w:val="00AB1A60"/>
    <w:rsid w:val="00AB1C47"/>
    <w:rsid w:val="00AB1FFB"/>
    <w:rsid w:val="00AB21B1"/>
    <w:rsid w:val="00AB22F1"/>
    <w:rsid w:val="00AB2315"/>
    <w:rsid w:val="00AB236F"/>
    <w:rsid w:val="00AB254C"/>
    <w:rsid w:val="00AB2876"/>
    <w:rsid w:val="00AB2909"/>
    <w:rsid w:val="00AB29F7"/>
    <w:rsid w:val="00AB2A7F"/>
    <w:rsid w:val="00AB2BF0"/>
    <w:rsid w:val="00AB2C88"/>
    <w:rsid w:val="00AB2CF6"/>
    <w:rsid w:val="00AB2D24"/>
    <w:rsid w:val="00AB2EBF"/>
    <w:rsid w:val="00AB2F3B"/>
    <w:rsid w:val="00AB2F7C"/>
    <w:rsid w:val="00AB2FC5"/>
    <w:rsid w:val="00AB3234"/>
    <w:rsid w:val="00AB33F2"/>
    <w:rsid w:val="00AB3683"/>
    <w:rsid w:val="00AB388A"/>
    <w:rsid w:val="00AB3942"/>
    <w:rsid w:val="00AB39F8"/>
    <w:rsid w:val="00AB3A13"/>
    <w:rsid w:val="00AB3A43"/>
    <w:rsid w:val="00AB3B30"/>
    <w:rsid w:val="00AB3E65"/>
    <w:rsid w:val="00AB3EAD"/>
    <w:rsid w:val="00AB3EF3"/>
    <w:rsid w:val="00AB41EA"/>
    <w:rsid w:val="00AB42FE"/>
    <w:rsid w:val="00AB457A"/>
    <w:rsid w:val="00AB45E7"/>
    <w:rsid w:val="00AB46B4"/>
    <w:rsid w:val="00AB47BD"/>
    <w:rsid w:val="00AB494A"/>
    <w:rsid w:val="00AB4B22"/>
    <w:rsid w:val="00AB4CA9"/>
    <w:rsid w:val="00AB4CFD"/>
    <w:rsid w:val="00AB4F43"/>
    <w:rsid w:val="00AB4FAC"/>
    <w:rsid w:val="00AB4FD5"/>
    <w:rsid w:val="00AB51BD"/>
    <w:rsid w:val="00AB5214"/>
    <w:rsid w:val="00AB52B5"/>
    <w:rsid w:val="00AB54A0"/>
    <w:rsid w:val="00AB550B"/>
    <w:rsid w:val="00AB58EC"/>
    <w:rsid w:val="00AB590D"/>
    <w:rsid w:val="00AB596F"/>
    <w:rsid w:val="00AB5A0D"/>
    <w:rsid w:val="00AB5BA2"/>
    <w:rsid w:val="00AB5C89"/>
    <w:rsid w:val="00AB5D98"/>
    <w:rsid w:val="00AB60B9"/>
    <w:rsid w:val="00AB611D"/>
    <w:rsid w:val="00AB6148"/>
    <w:rsid w:val="00AB6423"/>
    <w:rsid w:val="00AB64EF"/>
    <w:rsid w:val="00AB6566"/>
    <w:rsid w:val="00AB65F2"/>
    <w:rsid w:val="00AB67CF"/>
    <w:rsid w:val="00AB699A"/>
    <w:rsid w:val="00AB6B7C"/>
    <w:rsid w:val="00AB6B99"/>
    <w:rsid w:val="00AB6CD9"/>
    <w:rsid w:val="00AB6CEE"/>
    <w:rsid w:val="00AB6D84"/>
    <w:rsid w:val="00AB6DB3"/>
    <w:rsid w:val="00AB6F10"/>
    <w:rsid w:val="00AB7118"/>
    <w:rsid w:val="00AB71AD"/>
    <w:rsid w:val="00AB72B7"/>
    <w:rsid w:val="00AB7416"/>
    <w:rsid w:val="00AB7438"/>
    <w:rsid w:val="00AB7694"/>
    <w:rsid w:val="00AB76B6"/>
    <w:rsid w:val="00AB76F5"/>
    <w:rsid w:val="00AB776D"/>
    <w:rsid w:val="00AB788A"/>
    <w:rsid w:val="00AB7B06"/>
    <w:rsid w:val="00AB7BA4"/>
    <w:rsid w:val="00AB7BB2"/>
    <w:rsid w:val="00AB7E88"/>
    <w:rsid w:val="00AB7E92"/>
    <w:rsid w:val="00AC0063"/>
    <w:rsid w:val="00AC0105"/>
    <w:rsid w:val="00AC0357"/>
    <w:rsid w:val="00AC082D"/>
    <w:rsid w:val="00AC0907"/>
    <w:rsid w:val="00AC0E28"/>
    <w:rsid w:val="00AC10E2"/>
    <w:rsid w:val="00AC1318"/>
    <w:rsid w:val="00AC13B7"/>
    <w:rsid w:val="00AC144E"/>
    <w:rsid w:val="00AC18B3"/>
    <w:rsid w:val="00AC1EB3"/>
    <w:rsid w:val="00AC22B4"/>
    <w:rsid w:val="00AC22FA"/>
    <w:rsid w:val="00AC2458"/>
    <w:rsid w:val="00AC24A6"/>
    <w:rsid w:val="00AC2535"/>
    <w:rsid w:val="00AC2575"/>
    <w:rsid w:val="00AC2934"/>
    <w:rsid w:val="00AC29B5"/>
    <w:rsid w:val="00AC2B9A"/>
    <w:rsid w:val="00AC2D35"/>
    <w:rsid w:val="00AC2D3F"/>
    <w:rsid w:val="00AC2E7E"/>
    <w:rsid w:val="00AC30B4"/>
    <w:rsid w:val="00AC3109"/>
    <w:rsid w:val="00AC3118"/>
    <w:rsid w:val="00AC33D0"/>
    <w:rsid w:val="00AC3415"/>
    <w:rsid w:val="00AC34BB"/>
    <w:rsid w:val="00AC3576"/>
    <w:rsid w:val="00AC3866"/>
    <w:rsid w:val="00AC3912"/>
    <w:rsid w:val="00AC3966"/>
    <w:rsid w:val="00AC3B1F"/>
    <w:rsid w:val="00AC3C92"/>
    <w:rsid w:val="00AC3F7B"/>
    <w:rsid w:val="00AC4016"/>
    <w:rsid w:val="00AC41C4"/>
    <w:rsid w:val="00AC459B"/>
    <w:rsid w:val="00AC4B18"/>
    <w:rsid w:val="00AC4D9E"/>
    <w:rsid w:val="00AC4E17"/>
    <w:rsid w:val="00AC4F7C"/>
    <w:rsid w:val="00AC50DE"/>
    <w:rsid w:val="00AC525C"/>
    <w:rsid w:val="00AC53F8"/>
    <w:rsid w:val="00AC543C"/>
    <w:rsid w:val="00AC54C5"/>
    <w:rsid w:val="00AC567B"/>
    <w:rsid w:val="00AC5748"/>
    <w:rsid w:val="00AC5940"/>
    <w:rsid w:val="00AC5A25"/>
    <w:rsid w:val="00AC5A41"/>
    <w:rsid w:val="00AC5C3E"/>
    <w:rsid w:val="00AC63A1"/>
    <w:rsid w:val="00AC63F0"/>
    <w:rsid w:val="00AC660A"/>
    <w:rsid w:val="00AC668B"/>
    <w:rsid w:val="00AC69CD"/>
    <w:rsid w:val="00AC6C14"/>
    <w:rsid w:val="00AC6F0A"/>
    <w:rsid w:val="00AC705C"/>
    <w:rsid w:val="00AC7378"/>
    <w:rsid w:val="00AC768B"/>
    <w:rsid w:val="00AC76AF"/>
    <w:rsid w:val="00AC7711"/>
    <w:rsid w:val="00AC7746"/>
    <w:rsid w:val="00AC77E6"/>
    <w:rsid w:val="00AC785C"/>
    <w:rsid w:val="00AC7878"/>
    <w:rsid w:val="00AC7910"/>
    <w:rsid w:val="00AC7B5E"/>
    <w:rsid w:val="00AC7C7D"/>
    <w:rsid w:val="00AC7F00"/>
    <w:rsid w:val="00AD02E8"/>
    <w:rsid w:val="00AD02F3"/>
    <w:rsid w:val="00AD0304"/>
    <w:rsid w:val="00AD0871"/>
    <w:rsid w:val="00AD08DE"/>
    <w:rsid w:val="00AD0A19"/>
    <w:rsid w:val="00AD0B45"/>
    <w:rsid w:val="00AD0D12"/>
    <w:rsid w:val="00AD0E98"/>
    <w:rsid w:val="00AD0EB2"/>
    <w:rsid w:val="00AD0F56"/>
    <w:rsid w:val="00AD10D3"/>
    <w:rsid w:val="00AD113C"/>
    <w:rsid w:val="00AD11EE"/>
    <w:rsid w:val="00AD12FD"/>
    <w:rsid w:val="00AD17FA"/>
    <w:rsid w:val="00AD19F9"/>
    <w:rsid w:val="00AD1A23"/>
    <w:rsid w:val="00AD1FA1"/>
    <w:rsid w:val="00AD2049"/>
    <w:rsid w:val="00AD205D"/>
    <w:rsid w:val="00AD20B8"/>
    <w:rsid w:val="00AD2190"/>
    <w:rsid w:val="00AD234D"/>
    <w:rsid w:val="00AD24E8"/>
    <w:rsid w:val="00AD2532"/>
    <w:rsid w:val="00AD25C6"/>
    <w:rsid w:val="00AD2667"/>
    <w:rsid w:val="00AD2760"/>
    <w:rsid w:val="00AD2F33"/>
    <w:rsid w:val="00AD3029"/>
    <w:rsid w:val="00AD3166"/>
    <w:rsid w:val="00AD326D"/>
    <w:rsid w:val="00AD32BB"/>
    <w:rsid w:val="00AD3372"/>
    <w:rsid w:val="00AD3419"/>
    <w:rsid w:val="00AD34C5"/>
    <w:rsid w:val="00AD395A"/>
    <w:rsid w:val="00AD3997"/>
    <w:rsid w:val="00AD3B1B"/>
    <w:rsid w:val="00AD3B6A"/>
    <w:rsid w:val="00AD3C0F"/>
    <w:rsid w:val="00AD3C59"/>
    <w:rsid w:val="00AD3CFA"/>
    <w:rsid w:val="00AD4136"/>
    <w:rsid w:val="00AD41FA"/>
    <w:rsid w:val="00AD4505"/>
    <w:rsid w:val="00AD4596"/>
    <w:rsid w:val="00AD4653"/>
    <w:rsid w:val="00AD46C7"/>
    <w:rsid w:val="00AD46DF"/>
    <w:rsid w:val="00AD477B"/>
    <w:rsid w:val="00AD485F"/>
    <w:rsid w:val="00AD48F0"/>
    <w:rsid w:val="00AD49D0"/>
    <w:rsid w:val="00AD4C9F"/>
    <w:rsid w:val="00AD4F4B"/>
    <w:rsid w:val="00AD4FF8"/>
    <w:rsid w:val="00AD5123"/>
    <w:rsid w:val="00AD51C2"/>
    <w:rsid w:val="00AD51F2"/>
    <w:rsid w:val="00AD5622"/>
    <w:rsid w:val="00AD563C"/>
    <w:rsid w:val="00AD567E"/>
    <w:rsid w:val="00AD56A4"/>
    <w:rsid w:val="00AD58F7"/>
    <w:rsid w:val="00AD5930"/>
    <w:rsid w:val="00AD5A94"/>
    <w:rsid w:val="00AD5A95"/>
    <w:rsid w:val="00AD5C51"/>
    <w:rsid w:val="00AD600C"/>
    <w:rsid w:val="00AD6193"/>
    <w:rsid w:val="00AD6509"/>
    <w:rsid w:val="00AD65AF"/>
    <w:rsid w:val="00AD65BD"/>
    <w:rsid w:val="00AD68BA"/>
    <w:rsid w:val="00AD6977"/>
    <w:rsid w:val="00AD6A69"/>
    <w:rsid w:val="00AD6C0B"/>
    <w:rsid w:val="00AD6CE1"/>
    <w:rsid w:val="00AD6D19"/>
    <w:rsid w:val="00AD6E12"/>
    <w:rsid w:val="00AD6ED4"/>
    <w:rsid w:val="00AD7079"/>
    <w:rsid w:val="00AD7241"/>
    <w:rsid w:val="00AD74C5"/>
    <w:rsid w:val="00AD7646"/>
    <w:rsid w:val="00AD772A"/>
    <w:rsid w:val="00AD7927"/>
    <w:rsid w:val="00AD7BDC"/>
    <w:rsid w:val="00AD7C71"/>
    <w:rsid w:val="00AD7D8E"/>
    <w:rsid w:val="00AD7E99"/>
    <w:rsid w:val="00AD7EE7"/>
    <w:rsid w:val="00AE0060"/>
    <w:rsid w:val="00AE040F"/>
    <w:rsid w:val="00AE04A3"/>
    <w:rsid w:val="00AE072A"/>
    <w:rsid w:val="00AE087C"/>
    <w:rsid w:val="00AE0BDA"/>
    <w:rsid w:val="00AE0D47"/>
    <w:rsid w:val="00AE0DA7"/>
    <w:rsid w:val="00AE1006"/>
    <w:rsid w:val="00AE12C6"/>
    <w:rsid w:val="00AE13F3"/>
    <w:rsid w:val="00AE1417"/>
    <w:rsid w:val="00AE147A"/>
    <w:rsid w:val="00AE1500"/>
    <w:rsid w:val="00AE151D"/>
    <w:rsid w:val="00AE190C"/>
    <w:rsid w:val="00AE1C5E"/>
    <w:rsid w:val="00AE1E3F"/>
    <w:rsid w:val="00AE2244"/>
    <w:rsid w:val="00AE2338"/>
    <w:rsid w:val="00AE23D8"/>
    <w:rsid w:val="00AE2419"/>
    <w:rsid w:val="00AE24A0"/>
    <w:rsid w:val="00AE25E6"/>
    <w:rsid w:val="00AE278E"/>
    <w:rsid w:val="00AE2793"/>
    <w:rsid w:val="00AE2863"/>
    <w:rsid w:val="00AE28AF"/>
    <w:rsid w:val="00AE2AFC"/>
    <w:rsid w:val="00AE2B12"/>
    <w:rsid w:val="00AE2B77"/>
    <w:rsid w:val="00AE30A3"/>
    <w:rsid w:val="00AE311A"/>
    <w:rsid w:val="00AE31D0"/>
    <w:rsid w:val="00AE31EB"/>
    <w:rsid w:val="00AE3316"/>
    <w:rsid w:val="00AE3516"/>
    <w:rsid w:val="00AE35A6"/>
    <w:rsid w:val="00AE362F"/>
    <w:rsid w:val="00AE36C7"/>
    <w:rsid w:val="00AE3879"/>
    <w:rsid w:val="00AE38BD"/>
    <w:rsid w:val="00AE399C"/>
    <w:rsid w:val="00AE3A76"/>
    <w:rsid w:val="00AE3C0C"/>
    <w:rsid w:val="00AE3C60"/>
    <w:rsid w:val="00AE3CBA"/>
    <w:rsid w:val="00AE3CF9"/>
    <w:rsid w:val="00AE434E"/>
    <w:rsid w:val="00AE4415"/>
    <w:rsid w:val="00AE4422"/>
    <w:rsid w:val="00AE4519"/>
    <w:rsid w:val="00AE496F"/>
    <w:rsid w:val="00AE49A1"/>
    <w:rsid w:val="00AE4A0E"/>
    <w:rsid w:val="00AE4BAB"/>
    <w:rsid w:val="00AE4FA5"/>
    <w:rsid w:val="00AE5166"/>
    <w:rsid w:val="00AE51AF"/>
    <w:rsid w:val="00AE5307"/>
    <w:rsid w:val="00AE5315"/>
    <w:rsid w:val="00AE53A3"/>
    <w:rsid w:val="00AE545F"/>
    <w:rsid w:val="00AE551E"/>
    <w:rsid w:val="00AE556E"/>
    <w:rsid w:val="00AE558C"/>
    <w:rsid w:val="00AE594A"/>
    <w:rsid w:val="00AE5A35"/>
    <w:rsid w:val="00AE5AC9"/>
    <w:rsid w:val="00AE5C43"/>
    <w:rsid w:val="00AE60CA"/>
    <w:rsid w:val="00AE615E"/>
    <w:rsid w:val="00AE62C3"/>
    <w:rsid w:val="00AE633F"/>
    <w:rsid w:val="00AE6356"/>
    <w:rsid w:val="00AE63C5"/>
    <w:rsid w:val="00AE643C"/>
    <w:rsid w:val="00AE6462"/>
    <w:rsid w:val="00AE648C"/>
    <w:rsid w:val="00AE658E"/>
    <w:rsid w:val="00AE6868"/>
    <w:rsid w:val="00AE68C1"/>
    <w:rsid w:val="00AE6983"/>
    <w:rsid w:val="00AE6B4D"/>
    <w:rsid w:val="00AE6E0D"/>
    <w:rsid w:val="00AE6E4F"/>
    <w:rsid w:val="00AE6FCA"/>
    <w:rsid w:val="00AE7032"/>
    <w:rsid w:val="00AE7231"/>
    <w:rsid w:val="00AE72C4"/>
    <w:rsid w:val="00AE7439"/>
    <w:rsid w:val="00AE767E"/>
    <w:rsid w:val="00AE78B7"/>
    <w:rsid w:val="00AE7BBA"/>
    <w:rsid w:val="00AE7D84"/>
    <w:rsid w:val="00AE7F61"/>
    <w:rsid w:val="00AF0158"/>
    <w:rsid w:val="00AF017D"/>
    <w:rsid w:val="00AF01CA"/>
    <w:rsid w:val="00AF0221"/>
    <w:rsid w:val="00AF0356"/>
    <w:rsid w:val="00AF035E"/>
    <w:rsid w:val="00AF0590"/>
    <w:rsid w:val="00AF0629"/>
    <w:rsid w:val="00AF06BD"/>
    <w:rsid w:val="00AF078A"/>
    <w:rsid w:val="00AF09FE"/>
    <w:rsid w:val="00AF0BBF"/>
    <w:rsid w:val="00AF0C21"/>
    <w:rsid w:val="00AF0C66"/>
    <w:rsid w:val="00AF0D07"/>
    <w:rsid w:val="00AF0D90"/>
    <w:rsid w:val="00AF0DDF"/>
    <w:rsid w:val="00AF1151"/>
    <w:rsid w:val="00AF12F0"/>
    <w:rsid w:val="00AF1437"/>
    <w:rsid w:val="00AF1531"/>
    <w:rsid w:val="00AF174A"/>
    <w:rsid w:val="00AF18BB"/>
    <w:rsid w:val="00AF18E4"/>
    <w:rsid w:val="00AF1956"/>
    <w:rsid w:val="00AF1A7E"/>
    <w:rsid w:val="00AF1ADE"/>
    <w:rsid w:val="00AF1B0C"/>
    <w:rsid w:val="00AF1B77"/>
    <w:rsid w:val="00AF1D28"/>
    <w:rsid w:val="00AF1D88"/>
    <w:rsid w:val="00AF1DE9"/>
    <w:rsid w:val="00AF1F22"/>
    <w:rsid w:val="00AF20E2"/>
    <w:rsid w:val="00AF21E3"/>
    <w:rsid w:val="00AF2250"/>
    <w:rsid w:val="00AF22C8"/>
    <w:rsid w:val="00AF23FB"/>
    <w:rsid w:val="00AF2460"/>
    <w:rsid w:val="00AF2485"/>
    <w:rsid w:val="00AF252C"/>
    <w:rsid w:val="00AF2756"/>
    <w:rsid w:val="00AF2823"/>
    <w:rsid w:val="00AF29ED"/>
    <w:rsid w:val="00AF2D41"/>
    <w:rsid w:val="00AF2DC5"/>
    <w:rsid w:val="00AF2E1F"/>
    <w:rsid w:val="00AF2E97"/>
    <w:rsid w:val="00AF2F50"/>
    <w:rsid w:val="00AF3110"/>
    <w:rsid w:val="00AF3186"/>
    <w:rsid w:val="00AF356E"/>
    <w:rsid w:val="00AF3580"/>
    <w:rsid w:val="00AF3791"/>
    <w:rsid w:val="00AF37C5"/>
    <w:rsid w:val="00AF37F0"/>
    <w:rsid w:val="00AF39E5"/>
    <w:rsid w:val="00AF3EB5"/>
    <w:rsid w:val="00AF3F31"/>
    <w:rsid w:val="00AF4042"/>
    <w:rsid w:val="00AF40F3"/>
    <w:rsid w:val="00AF4173"/>
    <w:rsid w:val="00AF42A2"/>
    <w:rsid w:val="00AF43A0"/>
    <w:rsid w:val="00AF43E2"/>
    <w:rsid w:val="00AF441A"/>
    <w:rsid w:val="00AF45B2"/>
    <w:rsid w:val="00AF45DA"/>
    <w:rsid w:val="00AF4977"/>
    <w:rsid w:val="00AF49B4"/>
    <w:rsid w:val="00AF4D78"/>
    <w:rsid w:val="00AF4D85"/>
    <w:rsid w:val="00AF4F17"/>
    <w:rsid w:val="00AF4F8A"/>
    <w:rsid w:val="00AF50E3"/>
    <w:rsid w:val="00AF51B8"/>
    <w:rsid w:val="00AF531A"/>
    <w:rsid w:val="00AF53EC"/>
    <w:rsid w:val="00AF5646"/>
    <w:rsid w:val="00AF5763"/>
    <w:rsid w:val="00AF598C"/>
    <w:rsid w:val="00AF5A45"/>
    <w:rsid w:val="00AF5A6B"/>
    <w:rsid w:val="00AF5DB3"/>
    <w:rsid w:val="00AF5DBD"/>
    <w:rsid w:val="00AF5DC9"/>
    <w:rsid w:val="00AF5E25"/>
    <w:rsid w:val="00AF5E85"/>
    <w:rsid w:val="00AF5EB9"/>
    <w:rsid w:val="00AF5FA6"/>
    <w:rsid w:val="00AF606D"/>
    <w:rsid w:val="00AF6293"/>
    <w:rsid w:val="00AF657B"/>
    <w:rsid w:val="00AF6582"/>
    <w:rsid w:val="00AF65FA"/>
    <w:rsid w:val="00AF67DD"/>
    <w:rsid w:val="00AF69F2"/>
    <w:rsid w:val="00AF6AA4"/>
    <w:rsid w:val="00AF6F4B"/>
    <w:rsid w:val="00AF709F"/>
    <w:rsid w:val="00AF7489"/>
    <w:rsid w:val="00AF7625"/>
    <w:rsid w:val="00AF78C8"/>
    <w:rsid w:val="00AF78CE"/>
    <w:rsid w:val="00AF7DF2"/>
    <w:rsid w:val="00B00042"/>
    <w:rsid w:val="00B00202"/>
    <w:rsid w:val="00B00213"/>
    <w:rsid w:val="00B005C9"/>
    <w:rsid w:val="00B0097C"/>
    <w:rsid w:val="00B0098F"/>
    <w:rsid w:val="00B00A74"/>
    <w:rsid w:val="00B00BC2"/>
    <w:rsid w:val="00B00BD2"/>
    <w:rsid w:val="00B00C83"/>
    <w:rsid w:val="00B00CE9"/>
    <w:rsid w:val="00B00EBE"/>
    <w:rsid w:val="00B00F41"/>
    <w:rsid w:val="00B012A9"/>
    <w:rsid w:val="00B014B5"/>
    <w:rsid w:val="00B014D4"/>
    <w:rsid w:val="00B018DD"/>
    <w:rsid w:val="00B01A2E"/>
    <w:rsid w:val="00B01B14"/>
    <w:rsid w:val="00B01E1B"/>
    <w:rsid w:val="00B02137"/>
    <w:rsid w:val="00B0219E"/>
    <w:rsid w:val="00B021BC"/>
    <w:rsid w:val="00B024A6"/>
    <w:rsid w:val="00B025E6"/>
    <w:rsid w:val="00B02910"/>
    <w:rsid w:val="00B02D01"/>
    <w:rsid w:val="00B030D4"/>
    <w:rsid w:val="00B0323E"/>
    <w:rsid w:val="00B032F4"/>
    <w:rsid w:val="00B03833"/>
    <w:rsid w:val="00B03B1C"/>
    <w:rsid w:val="00B03B73"/>
    <w:rsid w:val="00B03EC9"/>
    <w:rsid w:val="00B03EEA"/>
    <w:rsid w:val="00B03F98"/>
    <w:rsid w:val="00B04229"/>
    <w:rsid w:val="00B0425E"/>
    <w:rsid w:val="00B0434F"/>
    <w:rsid w:val="00B043CD"/>
    <w:rsid w:val="00B04913"/>
    <w:rsid w:val="00B04EBD"/>
    <w:rsid w:val="00B04ECE"/>
    <w:rsid w:val="00B05006"/>
    <w:rsid w:val="00B0514B"/>
    <w:rsid w:val="00B052B9"/>
    <w:rsid w:val="00B05984"/>
    <w:rsid w:val="00B05D75"/>
    <w:rsid w:val="00B05EA2"/>
    <w:rsid w:val="00B05F30"/>
    <w:rsid w:val="00B05F34"/>
    <w:rsid w:val="00B06081"/>
    <w:rsid w:val="00B06099"/>
    <w:rsid w:val="00B0616C"/>
    <w:rsid w:val="00B061FE"/>
    <w:rsid w:val="00B062DE"/>
    <w:rsid w:val="00B063B1"/>
    <w:rsid w:val="00B06419"/>
    <w:rsid w:val="00B064CD"/>
    <w:rsid w:val="00B064DF"/>
    <w:rsid w:val="00B0672F"/>
    <w:rsid w:val="00B06796"/>
    <w:rsid w:val="00B06808"/>
    <w:rsid w:val="00B06962"/>
    <w:rsid w:val="00B06A82"/>
    <w:rsid w:val="00B06B65"/>
    <w:rsid w:val="00B06CB3"/>
    <w:rsid w:val="00B06CDC"/>
    <w:rsid w:val="00B07088"/>
    <w:rsid w:val="00B072A4"/>
    <w:rsid w:val="00B072B6"/>
    <w:rsid w:val="00B07408"/>
    <w:rsid w:val="00B0741A"/>
    <w:rsid w:val="00B075AA"/>
    <w:rsid w:val="00B076EB"/>
    <w:rsid w:val="00B07775"/>
    <w:rsid w:val="00B07793"/>
    <w:rsid w:val="00B07796"/>
    <w:rsid w:val="00B077BA"/>
    <w:rsid w:val="00B07B66"/>
    <w:rsid w:val="00B07BFA"/>
    <w:rsid w:val="00B07D5A"/>
    <w:rsid w:val="00B07EB2"/>
    <w:rsid w:val="00B07FF2"/>
    <w:rsid w:val="00B1005A"/>
    <w:rsid w:val="00B100A6"/>
    <w:rsid w:val="00B10287"/>
    <w:rsid w:val="00B102D9"/>
    <w:rsid w:val="00B1043B"/>
    <w:rsid w:val="00B104FD"/>
    <w:rsid w:val="00B10587"/>
    <w:rsid w:val="00B106C5"/>
    <w:rsid w:val="00B106ED"/>
    <w:rsid w:val="00B10825"/>
    <w:rsid w:val="00B10A32"/>
    <w:rsid w:val="00B10C8F"/>
    <w:rsid w:val="00B10D20"/>
    <w:rsid w:val="00B10ED0"/>
    <w:rsid w:val="00B1105E"/>
    <w:rsid w:val="00B11376"/>
    <w:rsid w:val="00B113E8"/>
    <w:rsid w:val="00B1143F"/>
    <w:rsid w:val="00B115EA"/>
    <w:rsid w:val="00B11632"/>
    <w:rsid w:val="00B11908"/>
    <w:rsid w:val="00B11C2A"/>
    <w:rsid w:val="00B11C5C"/>
    <w:rsid w:val="00B11D21"/>
    <w:rsid w:val="00B11EF0"/>
    <w:rsid w:val="00B12259"/>
    <w:rsid w:val="00B12329"/>
    <w:rsid w:val="00B1244F"/>
    <w:rsid w:val="00B12555"/>
    <w:rsid w:val="00B12663"/>
    <w:rsid w:val="00B12672"/>
    <w:rsid w:val="00B1283D"/>
    <w:rsid w:val="00B12A26"/>
    <w:rsid w:val="00B12B3A"/>
    <w:rsid w:val="00B12BBF"/>
    <w:rsid w:val="00B12C39"/>
    <w:rsid w:val="00B12DFA"/>
    <w:rsid w:val="00B12FCB"/>
    <w:rsid w:val="00B13276"/>
    <w:rsid w:val="00B1329A"/>
    <w:rsid w:val="00B1331B"/>
    <w:rsid w:val="00B13376"/>
    <w:rsid w:val="00B133F0"/>
    <w:rsid w:val="00B1349D"/>
    <w:rsid w:val="00B134C6"/>
    <w:rsid w:val="00B1350F"/>
    <w:rsid w:val="00B13A65"/>
    <w:rsid w:val="00B13F8A"/>
    <w:rsid w:val="00B13FF1"/>
    <w:rsid w:val="00B14024"/>
    <w:rsid w:val="00B14042"/>
    <w:rsid w:val="00B1435C"/>
    <w:rsid w:val="00B143E5"/>
    <w:rsid w:val="00B14448"/>
    <w:rsid w:val="00B1454C"/>
    <w:rsid w:val="00B147B1"/>
    <w:rsid w:val="00B1483C"/>
    <w:rsid w:val="00B149D5"/>
    <w:rsid w:val="00B14B6F"/>
    <w:rsid w:val="00B14B8E"/>
    <w:rsid w:val="00B14DAD"/>
    <w:rsid w:val="00B14EF2"/>
    <w:rsid w:val="00B1500A"/>
    <w:rsid w:val="00B1526B"/>
    <w:rsid w:val="00B15873"/>
    <w:rsid w:val="00B15C98"/>
    <w:rsid w:val="00B15D97"/>
    <w:rsid w:val="00B15DA9"/>
    <w:rsid w:val="00B15E4F"/>
    <w:rsid w:val="00B15E6A"/>
    <w:rsid w:val="00B160CF"/>
    <w:rsid w:val="00B1620E"/>
    <w:rsid w:val="00B165FD"/>
    <w:rsid w:val="00B167D8"/>
    <w:rsid w:val="00B16DB7"/>
    <w:rsid w:val="00B16F41"/>
    <w:rsid w:val="00B17026"/>
    <w:rsid w:val="00B171D1"/>
    <w:rsid w:val="00B1726E"/>
    <w:rsid w:val="00B1728E"/>
    <w:rsid w:val="00B172F6"/>
    <w:rsid w:val="00B17341"/>
    <w:rsid w:val="00B17371"/>
    <w:rsid w:val="00B17378"/>
    <w:rsid w:val="00B17434"/>
    <w:rsid w:val="00B17570"/>
    <w:rsid w:val="00B1767A"/>
    <w:rsid w:val="00B17949"/>
    <w:rsid w:val="00B17E38"/>
    <w:rsid w:val="00B17F1D"/>
    <w:rsid w:val="00B200E9"/>
    <w:rsid w:val="00B2019B"/>
    <w:rsid w:val="00B20342"/>
    <w:rsid w:val="00B20539"/>
    <w:rsid w:val="00B20780"/>
    <w:rsid w:val="00B20852"/>
    <w:rsid w:val="00B20942"/>
    <w:rsid w:val="00B209D5"/>
    <w:rsid w:val="00B20A6F"/>
    <w:rsid w:val="00B20B3D"/>
    <w:rsid w:val="00B20CA5"/>
    <w:rsid w:val="00B20CC1"/>
    <w:rsid w:val="00B20E73"/>
    <w:rsid w:val="00B20E81"/>
    <w:rsid w:val="00B21069"/>
    <w:rsid w:val="00B2109B"/>
    <w:rsid w:val="00B21146"/>
    <w:rsid w:val="00B2114E"/>
    <w:rsid w:val="00B21459"/>
    <w:rsid w:val="00B215DC"/>
    <w:rsid w:val="00B215DE"/>
    <w:rsid w:val="00B2177A"/>
    <w:rsid w:val="00B21A80"/>
    <w:rsid w:val="00B21BD2"/>
    <w:rsid w:val="00B21EFF"/>
    <w:rsid w:val="00B221D0"/>
    <w:rsid w:val="00B223E7"/>
    <w:rsid w:val="00B224CC"/>
    <w:rsid w:val="00B2274E"/>
    <w:rsid w:val="00B227E3"/>
    <w:rsid w:val="00B228AF"/>
    <w:rsid w:val="00B22B3B"/>
    <w:rsid w:val="00B22C84"/>
    <w:rsid w:val="00B22EB7"/>
    <w:rsid w:val="00B22EED"/>
    <w:rsid w:val="00B2311C"/>
    <w:rsid w:val="00B2328B"/>
    <w:rsid w:val="00B2339E"/>
    <w:rsid w:val="00B23496"/>
    <w:rsid w:val="00B235CF"/>
    <w:rsid w:val="00B235F7"/>
    <w:rsid w:val="00B23BEC"/>
    <w:rsid w:val="00B23C82"/>
    <w:rsid w:val="00B23D93"/>
    <w:rsid w:val="00B23DB5"/>
    <w:rsid w:val="00B23ED0"/>
    <w:rsid w:val="00B23F4E"/>
    <w:rsid w:val="00B24000"/>
    <w:rsid w:val="00B24653"/>
    <w:rsid w:val="00B24739"/>
    <w:rsid w:val="00B2494E"/>
    <w:rsid w:val="00B249D8"/>
    <w:rsid w:val="00B24F11"/>
    <w:rsid w:val="00B25001"/>
    <w:rsid w:val="00B250DB"/>
    <w:rsid w:val="00B2515E"/>
    <w:rsid w:val="00B25205"/>
    <w:rsid w:val="00B254F8"/>
    <w:rsid w:val="00B25A18"/>
    <w:rsid w:val="00B25D6B"/>
    <w:rsid w:val="00B25D7C"/>
    <w:rsid w:val="00B269BE"/>
    <w:rsid w:val="00B26A03"/>
    <w:rsid w:val="00B26A29"/>
    <w:rsid w:val="00B26D56"/>
    <w:rsid w:val="00B26D87"/>
    <w:rsid w:val="00B271B2"/>
    <w:rsid w:val="00B271E5"/>
    <w:rsid w:val="00B2732D"/>
    <w:rsid w:val="00B27691"/>
    <w:rsid w:val="00B27B2E"/>
    <w:rsid w:val="00B27D0B"/>
    <w:rsid w:val="00B27D79"/>
    <w:rsid w:val="00B27E8E"/>
    <w:rsid w:val="00B27F9E"/>
    <w:rsid w:val="00B3007C"/>
    <w:rsid w:val="00B3014F"/>
    <w:rsid w:val="00B30179"/>
    <w:rsid w:val="00B30472"/>
    <w:rsid w:val="00B3062A"/>
    <w:rsid w:val="00B306FB"/>
    <w:rsid w:val="00B30738"/>
    <w:rsid w:val="00B308CD"/>
    <w:rsid w:val="00B308E8"/>
    <w:rsid w:val="00B30A5D"/>
    <w:rsid w:val="00B30B7C"/>
    <w:rsid w:val="00B30DC7"/>
    <w:rsid w:val="00B30F39"/>
    <w:rsid w:val="00B31272"/>
    <w:rsid w:val="00B31291"/>
    <w:rsid w:val="00B31B71"/>
    <w:rsid w:val="00B31C81"/>
    <w:rsid w:val="00B31FBA"/>
    <w:rsid w:val="00B3202C"/>
    <w:rsid w:val="00B321ED"/>
    <w:rsid w:val="00B321FD"/>
    <w:rsid w:val="00B32608"/>
    <w:rsid w:val="00B32975"/>
    <w:rsid w:val="00B32A16"/>
    <w:rsid w:val="00B32DD8"/>
    <w:rsid w:val="00B32ECC"/>
    <w:rsid w:val="00B32F0F"/>
    <w:rsid w:val="00B32FEC"/>
    <w:rsid w:val="00B33085"/>
    <w:rsid w:val="00B33171"/>
    <w:rsid w:val="00B331E4"/>
    <w:rsid w:val="00B3339A"/>
    <w:rsid w:val="00B333D2"/>
    <w:rsid w:val="00B33A2E"/>
    <w:rsid w:val="00B33A9D"/>
    <w:rsid w:val="00B33BFF"/>
    <w:rsid w:val="00B33CD9"/>
    <w:rsid w:val="00B3408D"/>
    <w:rsid w:val="00B3421D"/>
    <w:rsid w:val="00B34283"/>
    <w:rsid w:val="00B34402"/>
    <w:rsid w:val="00B345C9"/>
    <w:rsid w:val="00B34709"/>
    <w:rsid w:val="00B348C2"/>
    <w:rsid w:val="00B34C5A"/>
    <w:rsid w:val="00B34CCD"/>
    <w:rsid w:val="00B34E34"/>
    <w:rsid w:val="00B34E93"/>
    <w:rsid w:val="00B3512B"/>
    <w:rsid w:val="00B351D6"/>
    <w:rsid w:val="00B35445"/>
    <w:rsid w:val="00B355F8"/>
    <w:rsid w:val="00B356C0"/>
    <w:rsid w:val="00B3589F"/>
    <w:rsid w:val="00B35A27"/>
    <w:rsid w:val="00B35A52"/>
    <w:rsid w:val="00B35D86"/>
    <w:rsid w:val="00B35DFA"/>
    <w:rsid w:val="00B35E5A"/>
    <w:rsid w:val="00B35E9D"/>
    <w:rsid w:val="00B35FFA"/>
    <w:rsid w:val="00B360B5"/>
    <w:rsid w:val="00B360D7"/>
    <w:rsid w:val="00B36100"/>
    <w:rsid w:val="00B36330"/>
    <w:rsid w:val="00B36585"/>
    <w:rsid w:val="00B366AA"/>
    <w:rsid w:val="00B367FE"/>
    <w:rsid w:val="00B36FF0"/>
    <w:rsid w:val="00B37266"/>
    <w:rsid w:val="00B373E7"/>
    <w:rsid w:val="00B375CF"/>
    <w:rsid w:val="00B375D2"/>
    <w:rsid w:val="00B3763F"/>
    <w:rsid w:val="00B3772A"/>
    <w:rsid w:val="00B37ABE"/>
    <w:rsid w:val="00B37B42"/>
    <w:rsid w:val="00B37EED"/>
    <w:rsid w:val="00B4012E"/>
    <w:rsid w:val="00B40254"/>
    <w:rsid w:val="00B40675"/>
    <w:rsid w:val="00B407CF"/>
    <w:rsid w:val="00B4089F"/>
    <w:rsid w:val="00B409B3"/>
    <w:rsid w:val="00B4106F"/>
    <w:rsid w:val="00B411E6"/>
    <w:rsid w:val="00B413A6"/>
    <w:rsid w:val="00B41447"/>
    <w:rsid w:val="00B4152B"/>
    <w:rsid w:val="00B415A5"/>
    <w:rsid w:val="00B41713"/>
    <w:rsid w:val="00B4179C"/>
    <w:rsid w:val="00B4180F"/>
    <w:rsid w:val="00B41AF1"/>
    <w:rsid w:val="00B41CBB"/>
    <w:rsid w:val="00B420AE"/>
    <w:rsid w:val="00B422EB"/>
    <w:rsid w:val="00B4233D"/>
    <w:rsid w:val="00B42459"/>
    <w:rsid w:val="00B426F0"/>
    <w:rsid w:val="00B428BB"/>
    <w:rsid w:val="00B429BF"/>
    <w:rsid w:val="00B429F9"/>
    <w:rsid w:val="00B42B0E"/>
    <w:rsid w:val="00B42C9B"/>
    <w:rsid w:val="00B42DA1"/>
    <w:rsid w:val="00B431D2"/>
    <w:rsid w:val="00B43387"/>
    <w:rsid w:val="00B43405"/>
    <w:rsid w:val="00B4352D"/>
    <w:rsid w:val="00B43731"/>
    <w:rsid w:val="00B438F8"/>
    <w:rsid w:val="00B43A27"/>
    <w:rsid w:val="00B43B4D"/>
    <w:rsid w:val="00B43D5D"/>
    <w:rsid w:val="00B44162"/>
    <w:rsid w:val="00B441B6"/>
    <w:rsid w:val="00B44234"/>
    <w:rsid w:val="00B4431A"/>
    <w:rsid w:val="00B44494"/>
    <w:rsid w:val="00B44500"/>
    <w:rsid w:val="00B44549"/>
    <w:rsid w:val="00B44877"/>
    <w:rsid w:val="00B44C0E"/>
    <w:rsid w:val="00B44F2B"/>
    <w:rsid w:val="00B452EC"/>
    <w:rsid w:val="00B45387"/>
    <w:rsid w:val="00B45671"/>
    <w:rsid w:val="00B45857"/>
    <w:rsid w:val="00B4585C"/>
    <w:rsid w:val="00B45C41"/>
    <w:rsid w:val="00B45DB0"/>
    <w:rsid w:val="00B45E66"/>
    <w:rsid w:val="00B46219"/>
    <w:rsid w:val="00B462AD"/>
    <w:rsid w:val="00B46683"/>
    <w:rsid w:val="00B467A6"/>
    <w:rsid w:val="00B4686A"/>
    <w:rsid w:val="00B46889"/>
    <w:rsid w:val="00B46BC9"/>
    <w:rsid w:val="00B46EF3"/>
    <w:rsid w:val="00B4703C"/>
    <w:rsid w:val="00B4705E"/>
    <w:rsid w:val="00B4726F"/>
    <w:rsid w:val="00B4727A"/>
    <w:rsid w:val="00B4771B"/>
    <w:rsid w:val="00B4785D"/>
    <w:rsid w:val="00B47932"/>
    <w:rsid w:val="00B50319"/>
    <w:rsid w:val="00B5054D"/>
    <w:rsid w:val="00B505BD"/>
    <w:rsid w:val="00B506E7"/>
    <w:rsid w:val="00B50C29"/>
    <w:rsid w:val="00B50C3C"/>
    <w:rsid w:val="00B50E6B"/>
    <w:rsid w:val="00B50E9A"/>
    <w:rsid w:val="00B51023"/>
    <w:rsid w:val="00B51219"/>
    <w:rsid w:val="00B512D1"/>
    <w:rsid w:val="00B5158F"/>
    <w:rsid w:val="00B5159C"/>
    <w:rsid w:val="00B515FE"/>
    <w:rsid w:val="00B5196A"/>
    <w:rsid w:val="00B519E2"/>
    <w:rsid w:val="00B51A42"/>
    <w:rsid w:val="00B51A9D"/>
    <w:rsid w:val="00B51C65"/>
    <w:rsid w:val="00B51CA9"/>
    <w:rsid w:val="00B51E26"/>
    <w:rsid w:val="00B51E6F"/>
    <w:rsid w:val="00B51F3F"/>
    <w:rsid w:val="00B52056"/>
    <w:rsid w:val="00B52362"/>
    <w:rsid w:val="00B523D3"/>
    <w:rsid w:val="00B523E3"/>
    <w:rsid w:val="00B5252B"/>
    <w:rsid w:val="00B526FE"/>
    <w:rsid w:val="00B527FC"/>
    <w:rsid w:val="00B52867"/>
    <w:rsid w:val="00B528C3"/>
    <w:rsid w:val="00B52A03"/>
    <w:rsid w:val="00B52A12"/>
    <w:rsid w:val="00B52B0F"/>
    <w:rsid w:val="00B52BEC"/>
    <w:rsid w:val="00B52E84"/>
    <w:rsid w:val="00B52EE3"/>
    <w:rsid w:val="00B52F0F"/>
    <w:rsid w:val="00B52F7E"/>
    <w:rsid w:val="00B5310F"/>
    <w:rsid w:val="00B5316C"/>
    <w:rsid w:val="00B535D3"/>
    <w:rsid w:val="00B53619"/>
    <w:rsid w:val="00B53674"/>
    <w:rsid w:val="00B53750"/>
    <w:rsid w:val="00B53BFD"/>
    <w:rsid w:val="00B53CAF"/>
    <w:rsid w:val="00B53E2E"/>
    <w:rsid w:val="00B5402C"/>
    <w:rsid w:val="00B544A7"/>
    <w:rsid w:val="00B5465A"/>
    <w:rsid w:val="00B54677"/>
    <w:rsid w:val="00B54805"/>
    <w:rsid w:val="00B5481F"/>
    <w:rsid w:val="00B54879"/>
    <w:rsid w:val="00B548BD"/>
    <w:rsid w:val="00B54B64"/>
    <w:rsid w:val="00B54CBF"/>
    <w:rsid w:val="00B54EC7"/>
    <w:rsid w:val="00B55391"/>
    <w:rsid w:val="00B55568"/>
    <w:rsid w:val="00B557DE"/>
    <w:rsid w:val="00B55A8F"/>
    <w:rsid w:val="00B55C94"/>
    <w:rsid w:val="00B55CA9"/>
    <w:rsid w:val="00B55CD4"/>
    <w:rsid w:val="00B55DAC"/>
    <w:rsid w:val="00B55FB2"/>
    <w:rsid w:val="00B560E6"/>
    <w:rsid w:val="00B56114"/>
    <w:rsid w:val="00B56256"/>
    <w:rsid w:val="00B56301"/>
    <w:rsid w:val="00B56757"/>
    <w:rsid w:val="00B567C2"/>
    <w:rsid w:val="00B5681E"/>
    <w:rsid w:val="00B569F1"/>
    <w:rsid w:val="00B56A4D"/>
    <w:rsid w:val="00B56AC6"/>
    <w:rsid w:val="00B56E6C"/>
    <w:rsid w:val="00B56E92"/>
    <w:rsid w:val="00B56EE7"/>
    <w:rsid w:val="00B57021"/>
    <w:rsid w:val="00B5727B"/>
    <w:rsid w:val="00B575F4"/>
    <w:rsid w:val="00B576BD"/>
    <w:rsid w:val="00B5780F"/>
    <w:rsid w:val="00B57833"/>
    <w:rsid w:val="00B578B7"/>
    <w:rsid w:val="00B578E3"/>
    <w:rsid w:val="00B57BB6"/>
    <w:rsid w:val="00B57DA1"/>
    <w:rsid w:val="00B57E36"/>
    <w:rsid w:val="00B6004D"/>
    <w:rsid w:val="00B600F5"/>
    <w:rsid w:val="00B60341"/>
    <w:rsid w:val="00B60407"/>
    <w:rsid w:val="00B606B0"/>
    <w:rsid w:val="00B60770"/>
    <w:rsid w:val="00B60971"/>
    <w:rsid w:val="00B60992"/>
    <w:rsid w:val="00B60C1C"/>
    <w:rsid w:val="00B60CDF"/>
    <w:rsid w:val="00B60F90"/>
    <w:rsid w:val="00B611CB"/>
    <w:rsid w:val="00B61301"/>
    <w:rsid w:val="00B61832"/>
    <w:rsid w:val="00B6186A"/>
    <w:rsid w:val="00B619ED"/>
    <w:rsid w:val="00B61A67"/>
    <w:rsid w:val="00B61C2E"/>
    <w:rsid w:val="00B61DD3"/>
    <w:rsid w:val="00B61E75"/>
    <w:rsid w:val="00B61FFE"/>
    <w:rsid w:val="00B62042"/>
    <w:rsid w:val="00B62089"/>
    <w:rsid w:val="00B620BC"/>
    <w:rsid w:val="00B62113"/>
    <w:rsid w:val="00B62521"/>
    <w:rsid w:val="00B626FD"/>
    <w:rsid w:val="00B62796"/>
    <w:rsid w:val="00B627C9"/>
    <w:rsid w:val="00B629B4"/>
    <w:rsid w:val="00B629E6"/>
    <w:rsid w:val="00B629FE"/>
    <w:rsid w:val="00B62C91"/>
    <w:rsid w:val="00B62CD5"/>
    <w:rsid w:val="00B62CD7"/>
    <w:rsid w:val="00B62DC1"/>
    <w:rsid w:val="00B63083"/>
    <w:rsid w:val="00B631F1"/>
    <w:rsid w:val="00B6332C"/>
    <w:rsid w:val="00B63460"/>
    <w:rsid w:val="00B634D2"/>
    <w:rsid w:val="00B6353C"/>
    <w:rsid w:val="00B6386F"/>
    <w:rsid w:val="00B638C6"/>
    <w:rsid w:val="00B63A67"/>
    <w:rsid w:val="00B63BC1"/>
    <w:rsid w:val="00B63C02"/>
    <w:rsid w:val="00B63D53"/>
    <w:rsid w:val="00B63F06"/>
    <w:rsid w:val="00B64100"/>
    <w:rsid w:val="00B64122"/>
    <w:rsid w:val="00B6429C"/>
    <w:rsid w:val="00B642A9"/>
    <w:rsid w:val="00B6433E"/>
    <w:rsid w:val="00B645EA"/>
    <w:rsid w:val="00B647EB"/>
    <w:rsid w:val="00B64862"/>
    <w:rsid w:val="00B64A06"/>
    <w:rsid w:val="00B64B1F"/>
    <w:rsid w:val="00B64C63"/>
    <w:rsid w:val="00B64CE0"/>
    <w:rsid w:val="00B64D54"/>
    <w:rsid w:val="00B64E95"/>
    <w:rsid w:val="00B64F5B"/>
    <w:rsid w:val="00B65199"/>
    <w:rsid w:val="00B65414"/>
    <w:rsid w:val="00B65433"/>
    <w:rsid w:val="00B6549B"/>
    <w:rsid w:val="00B6590E"/>
    <w:rsid w:val="00B6596B"/>
    <w:rsid w:val="00B659DA"/>
    <w:rsid w:val="00B65FCE"/>
    <w:rsid w:val="00B66076"/>
    <w:rsid w:val="00B661B0"/>
    <w:rsid w:val="00B6641F"/>
    <w:rsid w:val="00B666CD"/>
    <w:rsid w:val="00B666F7"/>
    <w:rsid w:val="00B66748"/>
    <w:rsid w:val="00B66794"/>
    <w:rsid w:val="00B66A5F"/>
    <w:rsid w:val="00B66B6A"/>
    <w:rsid w:val="00B66C4E"/>
    <w:rsid w:val="00B66D0A"/>
    <w:rsid w:val="00B66D3B"/>
    <w:rsid w:val="00B66DF5"/>
    <w:rsid w:val="00B66E7A"/>
    <w:rsid w:val="00B66EB8"/>
    <w:rsid w:val="00B67138"/>
    <w:rsid w:val="00B67191"/>
    <w:rsid w:val="00B672AE"/>
    <w:rsid w:val="00B672F3"/>
    <w:rsid w:val="00B673C8"/>
    <w:rsid w:val="00B673FE"/>
    <w:rsid w:val="00B67419"/>
    <w:rsid w:val="00B6749B"/>
    <w:rsid w:val="00B67545"/>
    <w:rsid w:val="00B6793A"/>
    <w:rsid w:val="00B679E5"/>
    <w:rsid w:val="00B67A1D"/>
    <w:rsid w:val="00B67A35"/>
    <w:rsid w:val="00B67AF8"/>
    <w:rsid w:val="00B67CE1"/>
    <w:rsid w:val="00B67DFF"/>
    <w:rsid w:val="00B70026"/>
    <w:rsid w:val="00B7012A"/>
    <w:rsid w:val="00B70160"/>
    <w:rsid w:val="00B70422"/>
    <w:rsid w:val="00B70742"/>
    <w:rsid w:val="00B707FC"/>
    <w:rsid w:val="00B70865"/>
    <w:rsid w:val="00B70898"/>
    <w:rsid w:val="00B708A0"/>
    <w:rsid w:val="00B70B3C"/>
    <w:rsid w:val="00B70CA8"/>
    <w:rsid w:val="00B70D74"/>
    <w:rsid w:val="00B70EDD"/>
    <w:rsid w:val="00B7115F"/>
    <w:rsid w:val="00B71271"/>
    <w:rsid w:val="00B712C5"/>
    <w:rsid w:val="00B715DB"/>
    <w:rsid w:val="00B71676"/>
    <w:rsid w:val="00B716D1"/>
    <w:rsid w:val="00B71C68"/>
    <w:rsid w:val="00B71FAB"/>
    <w:rsid w:val="00B720C9"/>
    <w:rsid w:val="00B721CE"/>
    <w:rsid w:val="00B7222D"/>
    <w:rsid w:val="00B72543"/>
    <w:rsid w:val="00B725A0"/>
    <w:rsid w:val="00B72A46"/>
    <w:rsid w:val="00B72AE6"/>
    <w:rsid w:val="00B72AF8"/>
    <w:rsid w:val="00B72D7F"/>
    <w:rsid w:val="00B73162"/>
    <w:rsid w:val="00B73164"/>
    <w:rsid w:val="00B7325C"/>
    <w:rsid w:val="00B73451"/>
    <w:rsid w:val="00B73494"/>
    <w:rsid w:val="00B734F0"/>
    <w:rsid w:val="00B73819"/>
    <w:rsid w:val="00B73989"/>
    <w:rsid w:val="00B73A38"/>
    <w:rsid w:val="00B73C60"/>
    <w:rsid w:val="00B73CBB"/>
    <w:rsid w:val="00B7416A"/>
    <w:rsid w:val="00B74220"/>
    <w:rsid w:val="00B74335"/>
    <w:rsid w:val="00B743C7"/>
    <w:rsid w:val="00B743E3"/>
    <w:rsid w:val="00B744E6"/>
    <w:rsid w:val="00B74805"/>
    <w:rsid w:val="00B74876"/>
    <w:rsid w:val="00B74968"/>
    <w:rsid w:val="00B74AD4"/>
    <w:rsid w:val="00B74C53"/>
    <w:rsid w:val="00B74D8E"/>
    <w:rsid w:val="00B74DD6"/>
    <w:rsid w:val="00B74E4D"/>
    <w:rsid w:val="00B74EB0"/>
    <w:rsid w:val="00B74FA5"/>
    <w:rsid w:val="00B750D7"/>
    <w:rsid w:val="00B7510C"/>
    <w:rsid w:val="00B752CB"/>
    <w:rsid w:val="00B752DC"/>
    <w:rsid w:val="00B752F6"/>
    <w:rsid w:val="00B753D7"/>
    <w:rsid w:val="00B7550C"/>
    <w:rsid w:val="00B75704"/>
    <w:rsid w:val="00B7574D"/>
    <w:rsid w:val="00B759C6"/>
    <w:rsid w:val="00B75FA2"/>
    <w:rsid w:val="00B7612D"/>
    <w:rsid w:val="00B76179"/>
    <w:rsid w:val="00B76364"/>
    <w:rsid w:val="00B7642A"/>
    <w:rsid w:val="00B765BA"/>
    <w:rsid w:val="00B766F9"/>
    <w:rsid w:val="00B76716"/>
    <w:rsid w:val="00B7671C"/>
    <w:rsid w:val="00B767A0"/>
    <w:rsid w:val="00B76A09"/>
    <w:rsid w:val="00B76ADA"/>
    <w:rsid w:val="00B76DFD"/>
    <w:rsid w:val="00B76E4B"/>
    <w:rsid w:val="00B7705A"/>
    <w:rsid w:val="00B770AD"/>
    <w:rsid w:val="00B770BA"/>
    <w:rsid w:val="00B77103"/>
    <w:rsid w:val="00B77191"/>
    <w:rsid w:val="00B771E3"/>
    <w:rsid w:val="00B772CC"/>
    <w:rsid w:val="00B77397"/>
    <w:rsid w:val="00B773D3"/>
    <w:rsid w:val="00B77630"/>
    <w:rsid w:val="00B77744"/>
    <w:rsid w:val="00B7777E"/>
    <w:rsid w:val="00B77788"/>
    <w:rsid w:val="00B7798C"/>
    <w:rsid w:val="00B77A41"/>
    <w:rsid w:val="00B77BC5"/>
    <w:rsid w:val="00B77C45"/>
    <w:rsid w:val="00B77D4E"/>
    <w:rsid w:val="00B77EC0"/>
    <w:rsid w:val="00B8012D"/>
    <w:rsid w:val="00B801E9"/>
    <w:rsid w:val="00B802E4"/>
    <w:rsid w:val="00B802FA"/>
    <w:rsid w:val="00B80311"/>
    <w:rsid w:val="00B80343"/>
    <w:rsid w:val="00B80414"/>
    <w:rsid w:val="00B8057E"/>
    <w:rsid w:val="00B80780"/>
    <w:rsid w:val="00B807C2"/>
    <w:rsid w:val="00B808ED"/>
    <w:rsid w:val="00B809C1"/>
    <w:rsid w:val="00B80BE0"/>
    <w:rsid w:val="00B80C38"/>
    <w:rsid w:val="00B80DC3"/>
    <w:rsid w:val="00B81058"/>
    <w:rsid w:val="00B81190"/>
    <w:rsid w:val="00B8139D"/>
    <w:rsid w:val="00B8167E"/>
    <w:rsid w:val="00B8173D"/>
    <w:rsid w:val="00B81892"/>
    <w:rsid w:val="00B81975"/>
    <w:rsid w:val="00B81F30"/>
    <w:rsid w:val="00B82011"/>
    <w:rsid w:val="00B820A8"/>
    <w:rsid w:val="00B82526"/>
    <w:rsid w:val="00B82784"/>
    <w:rsid w:val="00B82A1A"/>
    <w:rsid w:val="00B82B5F"/>
    <w:rsid w:val="00B82D76"/>
    <w:rsid w:val="00B82F40"/>
    <w:rsid w:val="00B83112"/>
    <w:rsid w:val="00B83248"/>
    <w:rsid w:val="00B83454"/>
    <w:rsid w:val="00B835AE"/>
    <w:rsid w:val="00B8379D"/>
    <w:rsid w:val="00B8386B"/>
    <w:rsid w:val="00B83AAB"/>
    <w:rsid w:val="00B8414D"/>
    <w:rsid w:val="00B841E0"/>
    <w:rsid w:val="00B84391"/>
    <w:rsid w:val="00B84426"/>
    <w:rsid w:val="00B845A3"/>
    <w:rsid w:val="00B84A64"/>
    <w:rsid w:val="00B84BF4"/>
    <w:rsid w:val="00B84ED1"/>
    <w:rsid w:val="00B85058"/>
    <w:rsid w:val="00B850CE"/>
    <w:rsid w:val="00B852F6"/>
    <w:rsid w:val="00B85369"/>
    <w:rsid w:val="00B8541E"/>
    <w:rsid w:val="00B854C5"/>
    <w:rsid w:val="00B8557A"/>
    <w:rsid w:val="00B85CC9"/>
    <w:rsid w:val="00B85E7C"/>
    <w:rsid w:val="00B8614E"/>
    <w:rsid w:val="00B86273"/>
    <w:rsid w:val="00B86296"/>
    <w:rsid w:val="00B86515"/>
    <w:rsid w:val="00B8651A"/>
    <w:rsid w:val="00B86AED"/>
    <w:rsid w:val="00B86E54"/>
    <w:rsid w:val="00B86EB3"/>
    <w:rsid w:val="00B86F31"/>
    <w:rsid w:val="00B86F70"/>
    <w:rsid w:val="00B87205"/>
    <w:rsid w:val="00B875D5"/>
    <w:rsid w:val="00B87B0E"/>
    <w:rsid w:val="00B87C2A"/>
    <w:rsid w:val="00B90061"/>
    <w:rsid w:val="00B90151"/>
    <w:rsid w:val="00B90189"/>
    <w:rsid w:val="00B908F1"/>
    <w:rsid w:val="00B90BF0"/>
    <w:rsid w:val="00B90C2C"/>
    <w:rsid w:val="00B90CD5"/>
    <w:rsid w:val="00B91150"/>
    <w:rsid w:val="00B913D4"/>
    <w:rsid w:val="00B9146B"/>
    <w:rsid w:val="00B91494"/>
    <w:rsid w:val="00B91585"/>
    <w:rsid w:val="00B918CB"/>
    <w:rsid w:val="00B918F3"/>
    <w:rsid w:val="00B91BCD"/>
    <w:rsid w:val="00B91CFE"/>
    <w:rsid w:val="00B91D0C"/>
    <w:rsid w:val="00B91DDF"/>
    <w:rsid w:val="00B91FA0"/>
    <w:rsid w:val="00B92193"/>
    <w:rsid w:val="00B92331"/>
    <w:rsid w:val="00B9280D"/>
    <w:rsid w:val="00B92E35"/>
    <w:rsid w:val="00B92E45"/>
    <w:rsid w:val="00B92F1E"/>
    <w:rsid w:val="00B93266"/>
    <w:rsid w:val="00B932C7"/>
    <w:rsid w:val="00B93319"/>
    <w:rsid w:val="00B9359C"/>
    <w:rsid w:val="00B93637"/>
    <w:rsid w:val="00B936B7"/>
    <w:rsid w:val="00B9374E"/>
    <w:rsid w:val="00B93836"/>
    <w:rsid w:val="00B9391B"/>
    <w:rsid w:val="00B93B32"/>
    <w:rsid w:val="00B93B77"/>
    <w:rsid w:val="00B93DA7"/>
    <w:rsid w:val="00B93E84"/>
    <w:rsid w:val="00B93EED"/>
    <w:rsid w:val="00B93F55"/>
    <w:rsid w:val="00B94307"/>
    <w:rsid w:val="00B9432A"/>
    <w:rsid w:val="00B943DC"/>
    <w:rsid w:val="00B9446D"/>
    <w:rsid w:val="00B94928"/>
    <w:rsid w:val="00B94BC0"/>
    <w:rsid w:val="00B94C36"/>
    <w:rsid w:val="00B94E3C"/>
    <w:rsid w:val="00B94FD7"/>
    <w:rsid w:val="00B94FE2"/>
    <w:rsid w:val="00B9502D"/>
    <w:rsid w:val="00B9506C"/>
    <w:rsid w:val="00B95136"/>
    <w:rsid w:val="00B95157"/>
    <w:rsid w:val="00B9576F"/>
    <w:rsid w:val="00B95813"/>
    <w:rsid w:val="00B9595F"/>
    <w:rsid w:val="00B95A79"/>
    <w:rsid w:val="00B95C99"/>
    <w:rsid w:val="00B95F21"/>
    <w:rsid w:val="00B96453"/>
    <w:rsid w:val="00B9646A"/>
    <w:rsid w:val="00B9646E"/>
    <w:rsid w:val="00B965A6"/>
    <w:rsid w:val="00B9661B"/>
    <w:rsid w:val="00B967C0"/>
    <w:rsid w:val="00B969E6"/>
    <w:rsid w:val="00B96EC5"/>
    <w:rsid w:val="00B96EE7"/>
    <w:rsid w:val="00B97023"/>
    <w:rsid w:val="00B9702D"/>
    <w:rsid w:val="00B97190"/>
    <w:rsid w:val="00B97297"/>
    <w:rsid w:val="00B9739F"/>
    <w:rsid w:val="00B975D4"/>
    <w:rsid w:val="00B97B02"/>
    <w:rsid w:val="00B97DAF"/>
    <w:rsid w:val="00BA0100"/>
    <w:rsid w:val="00BA0354"/>
    <w:rsid w:val="00BA05D3"/>
    <w:rsid w:val="00BA06DB"/>
    <w:rsid w:val="00BA06F4"/>
    <w:rsid w:val="00BA0708"/>
    <w:rsid w:val="00BA08C9"/>
    <w:rsid w:val="00BA0928"/>
    <w:rsid w:val="00BA0939"/>
    <w:rsid w:val="00BA09FE"/>
    <w:rsid w:val="00BA0A82"/>
    <w:rsid w:val="00BA0B3E"/>
    <w:rsid w:val="00BA0B57"/>
    <w:rsid w:val="00BA0BDC"/>
    <w:rsid w:val="00BA0D7A"/>
    <w:rsid w:val="00BA0EF6"/>
    <w:rsid w:val="00BA0F9F"/>
    <w:rsid w:val="00BA1228"/>
    <w:rsid w:val="00BA1235"/>
    <w:rsid w:val="00BA12DD"/>
    <w:rsid w:val="00BA12F8"/>
    <w:rsid w:val="00BA152E"/>
    <w:rsid w:val="00BA1CD6"/>
    <w:rsid w:val="00BA213B"/>
    <w:rsid w:val="00BA2215"/>
    <w:rsid w:val="00BA2218"/>
    <w:rsid w:val="00BA278D"/>
    <w:rsid w:val="00BA2826"/>
    <w:rsid w:val="00BA2A97"/>
    <w:rsid w:val="00BA2B4F"/>
    <w:rsid w:val="00BA2BFE"/>
    <w:rsid w:val="00BA2CA8"/>
    <w:rsid w:val="00BA2D31"/>
    <w:rsid w:val="00BA3013"/>
    <w:rsid w:val="00BA306B"/>
    <w:rsid w:val="00BA30A1"/>
    <w:rsid w:val="00BA31FE"/>
    <w:rsid w:val="00BA334B"/>
    <w:rsid w:val="00BA345B"/>
    <w:rsid w:val="00BA3666"/>
    <w:rsid w:val="00BA3A6E"/>
    <w:rsid w:val="00BA3AB7"/>
    <w:rsid w:val="00BA3AE3"/>
    <w:rsid w:val="00BA3BFA"/>
    <w:rsid w:val="00BA3C75"/>
    <w:rsid w:val="00BA3D5D"/>
    <w:rsid w:val="00BA3DD7"/>
    <w:rsid w:val="00BA3E3B"/>
    <w:rsid w:val="00BA4150"/>
    <w:rsid w:val="00BA447E"/>
    <w:rsid w:val="00BA4591"/>
    <w:rsid w:val="00BA45A8"/>
    <w:rsid w:val="00BA45CB"/>
    <w:rsid w:val="00BA45E1"/>
    <w:rsid w:val="00BA45FC"/>
    <w:rsid w:val="00BA47A5"/>
    <w:rsid w:val="00BA47B5"/>
    <w:rsid w:val="00BA481D"/>
    <w:rsid w:val="00BA48E5"/>
    <w:rsid w:val="00BA4E49"/>
    <w:rsid w:val="00BA500A"/>
    <w:rsid w:val="00BA5018"/>
    <w:rsid w:val="00BA5205"/>
    <w:rsid w:val="00BA52C0"/>
    <w:rsid w:val="00BA5324"/>
    <w:rsid w:val="00BA56B6"/>
    <w:rsid w:val="00BA590C"/>
    <w:rsid w:val="00BA5B93"/>
    <w:rsid w:val="00BA5BB2"/>
    <w:rsid w:val="00BA5D8D"/>
    <w:rsid w:val="00BA5ECC"/>
    <w:rsid w:val="00BA6472"/>
    <w:rsid w:val="00BA654D"/>
    <w:rsid w:val="00BA6729"/>
    <w:rsid w:val="00BA6CC1"/>
    <w:rsid w:val="00BA6D3F"/>
    <w:rsid w:val="00BA6D6A"/>
    <w:rsid w:val="00BA6ED6"/>
    <w:rsid w:val="00BA6F08"/>
    <w:rsid w:val="00BA7077"/>
    <w:rsid w:val="00BA729E"/>
    <w:rsid w:val="00BA72E8"/>
    <w:rsid w:val="00BA76F5"/>
    <w:rsid w:val="00BA77E6"/>
    <w:rsid w:val="00BA77E9"/>
    <w:rsid w:val="00BA7A3C"/>
    <w:rsid w:val="00BB023D"/>
    <w:rsid w:val="00BB0292"/>
    <w:rsid w:val="00BB02DB"/>
    <w:rsid w:val="00BB07D4"/>
    <w:rsid w:val="00BB09D2"/>
    <w:rsid w:val="00BB09E3"/>
    <w:rsid w:val="00BB0A40"/>
    <w:rsid w:val="00BB0A6F"/>
    <w:rsid w:val="00BB1015"/>
    <w:rsid w:val="00BB10FE"/>
    <w:rsid w:val="00BB142F"/>
    <w:rsid w:val="00BB1481"/>
    <w:rsid w:val="00BB16F2"/>
    <w:rsid w:val="00BB1716"/>
    <w:rsid w:val="00BB1B8F"/>
    <w:rsid w:val="00BB1DBC"/>
    <w:rsid w:val="00BB1FA2"/>
    <w:rsid w:val="00BB2011"/>
    <w:rsid w:val="00BB20FE"/>
    <w:rsid w:val="00BB2294"/>
    <w:rsid w:val="00BB2513"/>
    <w:rsid w:val="00BB2625"/>
    <w:rsid w:val="00BB2822"/>
    <w:rsid w:val="00BB2939"/>
    <w:rsid w:val="00BB2AA2"/>
    <w:rsid w:val="00BB2F83"/>
    <w:rsid w:val="00BB3189"/>
    <w:rsid w:val="00BB3385"/>
    <w:rsid w:val="00BB33A0"/>
    <w:rsid w:val="00BB33DD"/>
    <w:rsid w:val="00BB3652"/>
    <w:rsid w:val="00BB368B"/>
    <w:rsid w:val="00BB36F4"/>
    <w:rsid w:val="00BB38C5"/>
    <w:rsid w:val="00BB3C07"/>
    <w:rsid w:val="00BB3D22"/>
    <w:rsid w:val="00BB3DB7"/>
    <w:rsid w:val="00BB4752"/>
    <w:rsid w:val="00BB4912"/>
    <w:rsid w:val="00BB4980"/>
    <w:rsid w:val="00BB4B61"/>
    <w:rsid w:val="00BB4CB0"/>
    <w:rsid w:val="00BB4DC8"/>
    <w:rsid w:val="00BB5236"/>
    <w:rsid w:val="00BB5288"/>
    <w:rsid w:val="00BB54F8"/>
    <w:rsid w:val="00BB5609"/>
    <w:rsid w:val="00BB56B5"/>
    <w:rsid w:val="00BB57B8"/>
    <w:rsid w:val="00BB57CA"/>
    <w:rsid w:val="00BB59D2"/>
    <w:rsid w:val="00BB5AAC"/>
    <w:rsid w:val="00BB5D6C"/>
    <w:rsid w:val="00BB5DB6"/>
    <w:rsid w:val="00BB6154"/>
    <w:rsid w:val="00BB61D5"/>
    <w:rsid w:val="00BB64F1"/>
    <w:rsid w:val="00BB664B"/>
    <w:rsid w:val="00BB6A29"/>
    <w:rsid w:val="00BB6D86"/>
    <w:rsid w:val="00BB6DE2"/>
    <w:rsid w:val="00BB6DFA"/>
    <w:rsid w:val="00BB6EB5"/>
    <w:rsid w:val="00BB6F6F"/>
    <w:rsid w:val="00BB70AA"/>
    <w:rsid w:val="00BB70C6"/>
    <w:rsid w:val="00BB70F3"/>
    <w:rsid w:val="00BB726A"/>
    <w:rsid w:val="00BB7490"/>
    <w:rsid w:val="00BB7592"/>
    <w:rsid w:val="00BB765F"/>
    <w:rsid w:val="00BB7790"/>
    <w:rsid w:val="00BB7798"/>
    <w:rsid w:val="00BB77AB"/>
    <w:rsid w:val="00BB7B57"/>
    <w:rsid w:val="00BB7FFC"/>
    <w:rsid w:val="00BC0010"/>
    <w:rsid w:val="00BC00E0"/>
    <w:rsid w:val="00BC01CE"/>
    <w:rsid w:val="00BC071D"/>
    <w:rsid w:val="00BC07F7"/>
    <w:rsid w:val="00BC0937"/>
    <w:rsid w:val="00BC134F"/>
    <w:rsid w:val="00BC1407"/>
    <w:rsid w:val="00BC15DD"/>
    <w:rsid w:val="00BC1706"/>
    <w:rsid w:val="00BC172E"/>
    <w:rsid w:val="00BC19AC"/>
    <w:rsid w:val="00BC1AC1"/>
    <w:rsid w:val="00BC1BB2"/>
    <w:rsid w:val="00BC1D56"/>
    <w:rsid w:val="00BC1EB2"/>
    <w:rsid w:val="00BC2015"/>
    <w:rsid w:val="00BC203A"/>
    <w:rsid w:val="00BC241A"/>
    <w:rsid w:val="00BC2506"/>
    <w:rsid w:val="00BC2526"/>
    <w:rsid w:val="00BC2736"/>
    <w:rsid w:val="00BC2809"/>
    <w:rsid w:val="00BC28A0"/>
    <w:rsid w:val="00BC2A52"/>
    <w:rsid w:val="00BC2AB4"/>
    <w:rsid w:val="00BC2ACB"/>
    <w:rsid w:val="00BC2CF2"/>
    <w:rsid w:val="00BC2D52"/>
    <w:rsid w:val="00BC2D8D"/>
    <w:rsid w:val="00BC2DF2"/>
    <w:rsid w:val="00BC2FA7"/>
    <w:rsid w:val="00BC31A3"/>
    <w:rsid w:val="00BC31B5"/>
    <w:rsid w:val="00BC3297"/>
    <w:rsid w:val="00BC32D1"/>
    <w:rsid w:val="00BC346D"/>
    <w:rsid w:val="00BC3618"/>
    <w:rsid w:val="00BC37E2"/>
    <w:rsid w:val="00BC38C6"/>
    <w:rsid w:val="00BC3962"/>
    <w:rsid w:val="00BC3B76"/>
    <w:rsid w:val="00BC3E1F"/>
    <w:rsid w:val="00BC3F1D"/>
    <w:rsid w:val="00BC3FC1"/>
    <w:rsid w:val="00BC4172"/>
    <w:rsid w:val="00BC42D5"/>
    <w:rsid w:val="00BC4800"/>
    <w:rsid w:val="00BC4903"/>
    <w:rsid w:val="00BC4B4B"/>
    <w:rsid w:val="00BC4BEE"/>
    <w:rsid w:val="00BC4CAF"/>
    <w:rsid w:val="00BC501D"/>
    <w:rsid w:val="00BC502D"/>
    <w:rsid w:val="00BC5043"/>
    <w:rsid w:val="00BC52D8"/>
    <w:rsid w:val="00BC53EB"/>
    <w:rsid w:val="00BC5660"/>
    <w:rsid w:val="00BC5667"/>
    <w:rsid w:val="00BC570B"/>
    <w:rsid w:val="00BC57B2"/>
    <w:rsid w:val="00BC59C3"/>
    <w:rsid w:val="00BC5A13"/>
    <w:rsid w:val="00BC5D37"/>
    <w:rsid w:val="00BC63D5"/>
    <w:rsid w:val="00BC65E6"/>
    <w:rsid w:val="00BC6872"/>
    <w:rsid w:val="00BC69BF"/>
    <w:rsid w:val="00BC69C5"/>
    <w:rsid w:val="00BC6AC4"/>
    <w:rsid w:val="00BC6AFB"/>
    <w:rsid w:val="00BC6BFC"/>
    <w:rsid w:val="00BC7344"/>
    <w:rsid w:val="00BC74D9"/>
    <w:rsid w:val="00BC74DD"/>
    <w:rsid w:val="00BC7A7C"/>
    <w:rsid w:val="00BC7BDC"/>
    <w:rsid w:val="00BC7C30"/>
    <w:rsid w:val="00BC7DDC"/>
    <w:rsid w:val="00BC7F3C"/>
    <w:rsid w:val="00BC7FD7"/>
    <w:rsid w:val="00BD04D3"/>
    <w:rsid w:val="00BD05A1"/>
    <w:rsid w:val="00BD05C6"/>
    <w:rsid w:val="00BD06C7"/>
    <w:rsid w:val="00BD07B6"/>
    <w:rsid w:val="00BD089E"/>
    <w:rsid w:val="00BD08A5"/>
    <w:rsid w:val="00BD0BDA"/>
    <w:rsid w:val="00BD0D9B"/>
    <w:rsid w:val="00BD0DEB"/>
    <w:rsid w:val="00BD0F53"/>
    <w:rsid w:val="00BD12F6"/>
    <w:rsid w:val="00BD1356"/>
    <w:rsid w:val="00BD1358"/>
    <w:rsid w:val="00BD167E"/>
    <w:rsid w:val="00BD16D2"/>
    <w:rsid w:val="00BD17DB"/>
    <w:rsid w:val="00BD19BE"/>
    <w:rsid w:val="00BD1A7C"/>
    <w:rsid w:val="00BD1F79"/>
    <w:rsid w:val="00BD1FAD"/>
    <w:rsid w:val="00BD1FB4"/>
    <w:rsid w:val="00BD1FC1"/>
    <w:rsid w:val="00BD1FF4"/>
    <w:rsid w:val="00BD1FF8"/>
    <w:rsid w:val="00BD236F"/>
    <w:rsid w:val="00BD23F5"/>
    <w:rsid w:val="00BD24A9"/>
    <w:rsid w:val="00BD2868"/>
    <w:rsid w:val="00BD2980"/>
    <w:rsid w:val="00BD29F7"/>
    <w:rsid w:val="00BD2A35"/>
    <w:rsid w:val="00BD2B5A"/>
    <w:rsid w:val="00BD2BDD"/>
    <w:rsid w:val="00BD314A"/>
    <w:rsid w:val="00BD33A8"/>
    <w:rsid w:val="00BD3485"/>
    <w:rsid w:val="00BD360F"/>
    <w:rsid w:val="00BD36E1"/>
    <w:rsid w:val="00BD3746"/>
    <w:rsid w:val="00BD37DD"/>
    <w:rsid w:val="00BD3CF2"/>
    <w:rsid w:val="00BD3E23"/>
    <w:rsid w:val="00BD403A"/>
    <w:rsid w:val="00BD4056"/>
    <w:rsid w:val="00BD447F"/>
    <w:rsid w:val="00BD4974"/>
    <w:rsid w:val="00BD4B84"/>
    <w:rsid w:val="00BD4E81"/>
    <w:rsid w:val="00BD526A"/>
    <w:rsid w:val="00BD52F2"/>
    <w:rsid w:val="00BD5935"/>
    <w:rsid w:val="00BD5941"/>
    <w:rsid w:val="00BD5AD9"/>
    <w:rsid w:val="00BD5B6F"/>
    <w:rsid w:val="00BD5BEE"/>
    <w:rsid w:val="00BD5D87"/>
    <w:rsid w:val="00BD5DFA"/>
    <w:rsid w:val="00BD5F36"/>
    <w:rsid w:val="00BD5F3F"/>
    <w:rsid w:val="00BD6152"/>
    <w:rsid w:val="00BD6563"/>
    <w:rsid w:val="00BD6652"/>
    <w:rsid w:val="00BD69FA"/>
    <w:rsid w:val="00BD6B26"/>
    <w:rsid w:val="00BD6E28"/>
    <w:rsid w:val="00BD6EA4"/>
    <w:rsid w:val="00BD7078"/>
    <w:rsid w:val="00BD713D"/>
    <w:rsid w:val="00BD73C4"/>
    <w:rsid w:val="00BD78FD"/>
    <w:rsid w:val="00BD7988"/>
    <w:rsid w:val="00BD7AFD"/>
    <w:rsid w:val="00BD7CE2"/>
    <w:rsid w:val="00BD7FD4"/>
    <w:rsid w:val="00BE0122"/>
    <w:rsid w:val="00BE03CC"/>
    <w:rsid w:val="00BE062C"/>
    <w:rsid w:val="00BE06F8"/>
    <w:rsid w:val="00BE08C8"/>
    <w:rsid w:val="00BE090A"/>
    <w:rsid w:val="00BE09F5"/>
    <w:rsid w:val="00BE0AFD"/>
    <w:rsid w:val="00BE0B5B"/>
    <w:rsid w:val="00BE0E99"/>
    <w:rsid w:val="00BE0FDB"/>
    <w:rsid w:val="00BE13F2"/>
    <w:rsid w:val="00BE1521"/>
    <w:rsid w:val="00BE15C8"/>
    <w:rsid w:val="00BE1669"/>
    <w:rsid w:val="00BE16EA"/>
    <w:rsid w:val="00BE1748"/>
    <w:rsid w:val="00BE17F6"/>
    <w:rsid w:val="00BE1894"/>
    <w:rsid w:val="00BE19DD"/>
    <w:rsid w:val="00BE1EE9"/>
    <w:rsid w:val="00BE225B"/>
    <w:rsid w:val="00BE2446"/>
    <w:rsid w:val="00BE261C"/>
    <w:rsid w:val="00BE26EA"/>
    <w:rsid w:val="00BE27BD"/>
    <w:rsid w:val="00BE2995"/>
    <w:rsid w:val="00BE2A39"/>
    <w:rsid w:val="00BE2B54"/>
    <w:rsid w:val="00BE2C81"/>
    <w:rsid w:val="00BE36BF"/>
    <w:rsid w:val="00BE36DD"/>
    <w:rsid w:val="00BE371B"/>
    <w:rsid w:val="00BE3B14"/>
    <w:rsid w:val="00BE3BB5"/>
    <w:rsid w:val="00BE3C8F"/>
    <w:rsid w:val="00BE3D6D"/>
    <w:rsid w:val="00BE3EA2"/>
    <w:rsid w:val="00BE3FBB"/>
    <w:rsid w:val="00BE42AA"/>
    <w:rsid w:val="00BE43A7"/>
    <w:rsid w:val="00BE466F"/>
    <w:rsid w:val="00BE46DF"/>
    <w:rsid w:val="00BE484D"/>
    <w:rsid w:val="00BE48C0"/>
    <w:rsid w:val="00BE4A8C"/>
    <w:rsid w:val="00BE4AA5"/>
    <w:rsid w:val="00BE4AAB"/>
    <w:rsid w:val="00BE53A8"/>
    <w:rsid w:val="00BE5BEA"/>
    <w:rsid w:val="00BE5CA3"/>
    <w:rsid w:val="00BE6127"/>
    <w:rsid w:val="00BE6138"/>
    <w:rsid w:val="00BE63E6"/>
    <w:rsid w:val="00BE650E"/>
    <w:rsid w:val="00BE6866"/>
    <w:rsid w:val="00BE696B"/>
    <w:rsid w:val="00BE69B5"/>
    <w:rsid w:val="00BE6A14"/>
    <w:rsid w:val="00BE6AD5"/>
    <w:rsid w:val="00BE6E62"/>
    <w:rsid w:val="00BE6E87"/>
    <w:rsid w:val="00BE6FDF"/>
    <w:rsid w:val="00BE7566"/>
    <w:rsid w:val="00BE76E7"/>
    <w:rsid w:val="00BE7775"/>
    <w:rsid w:val="00BE7BFF"/>
    <w:rsid w:val="00BF00E6"/>
    <w:rsid w:val="00BF0194"/>
    <w:rsid w:val="00BF039A"/>
    <w:rsid w:val="00BF03EA"/>
    <w:rsid w:val="00BF09E1"/>
    <w:rsid w:val="00BF0AC8"/>
    <w:rsid w:val="00BF0BCC"/>
    <w:rsid w:val="00BF0BE7"/>
    <w:rsid w:val="00BF0D31"/>
    <w:rsid w:val="00BF0D48"/>
    <w:rsid w:val="00BF0DE9"/>
    <w:rsid w:val="00BF0FAC"/>
    <w:rsid w:val="00BF134F"/>
    <w:rsid w:val="00BF138E"/>
    <w:rsid w:val="00BF13CE"/>
    <w:rsid w:val="00BF1561"/>
    <w:rsid w:val="00BF19D2"/>
    <w:rsid w:val="00BF1AE4"/>
    <w:rsid w:val="00BF1BD4"/>
    <w:rsid w:val="00BF1EF8"/>
    <w:rsid w:val="00BF2180"/>
    <w:rsid w:val="00BF2219"/>
    <w:rsid w:val="00BF280E"/>
    <w:rsid w:val="00BF2851"/>
    <w:rsid w:val="00BF2B48"/>
    <w:rsid w:val="00BF2DE8"/>
    <w:rsid w:val="00BF3024"/>
    <w:rsid w:val="00BF3050"/>
    <w:rsid w:val="00BF3301"/>
    <w:rsid w:val="00BF35F7"/>
    <w:rsid w:val="00BF369D"/>
    <w:rsid w:val="00BF38D6"/>
    <w:rsid w:val="00BF39A0"/>
    <w:rsid w:val="00BF3A93"/>
    <w:rsid w:val="00BF3BCB"/>
    <w:rsid w:val="00BF3EAC"/>
    <w:rsid w:val="00BF3EDE"/>
    <w:rsid w:val="00BF42C0"/>
    <w:rsid w:val="00BF42C1"/>
    <w:rsid w:val="00BF4374"/>
    <w:rsid w:val="00BF4E24"/>
    <w:rsid w:val="00BF4E3D"/>
    <w:rsid w:val="00BF4E7A"/>
    <w:rsid w:val="00BF510C"/>
    <w:rsid w:val="00BF5286"/>
    <w:rsid w:val="00BF52C5"/>
    <w:rsid w:val="00BF53A9"/>
    <w:rsid w:val="00BF53D1"/>
    <w:rsid w:val="00BF5461"/>
    <w:rsid w:val="00BF546B"/>
    <w:rsid w:val="00BF55AA"/>
    <w:rsid w:val="00BF55DC"/>
    <w:rsid w:val="00BF56AB"/>
    <w:rsid w:val="00BF5742"/>
    <w:rsid w:val="00BF59B7"/>
    <w:rsid w:val="00BF59CF"/>
    <w:rsid w:val="00BF59DA"/>
    <w:rsid w:val="00BF5C15"/>
    <w:rsid w:val="00BF5EAD"/>
    <w:rsid w:val="00BF608D"/>
    <w:rsid w:val="00BF6301"/>
    <w:rsid w:val="00BF63E1"/>
    <w:rsid w:val="00BF63F3"/>
    <w:rsid w:val="00BF63F8"/>
    <w:rsid w:val="00BF64C8"/>
    <w:rsid w:val="00BF6738"/>
    <w:rsid w:val="00BF6790"/>
    <w:rsid w:val="00BF6812"/>
    <w:rsid w:val="00BF6937"/>
    <w:rsid w:val="00BF6B7B"/>
    <w:rsid w:val="00BF6B84"/>
    <w:rsid w:val="00BF6C3B"/>
    <w:rsid w:val="00BF6CC8"/>
    <w:rsid w:val="00BF6EF6"/>
    <w:rsid w:val="00BF7041"/>
    <w:rsid w:val="00BF70C9"/>
    <w:rsid w:val="00BF7177"/>
    <w:rsid w:val="00BF7716"/>
    <w:rsid w:val="00BF7801"/>
    <w:rsid w:val="00BF787A"/>
    <w:rsid w:val="00BF7AC3"/>
    <w:rsid w:val="00BF7F52"/>
    <w:rsid w:val="00BF7F6D"/>
    <w:rsid w:val="00C000A1"/>
    <w:rsid w:val="00C000C4"/>
    <w:rsid w:val="00C0025B"/>
    <w:rsid w:val="00C00491"/>
    <w:rsid w:val="00C004AF"/>
    <w:rsid w:val="00C004F6"/>
    <w:rsid w:val="00C0065A"/>
    <w:rsid w:val="00C00754"/>
    <w:rsid w:val="00C00B4C"/>
    <w:rsid w:val="00C00B67"/>
    <w:rsid w:val="00C00FE5"/>
    <w:rsid w:val="00C01242"/>
    <w:rsid w:val="00C01272"/>
    <w:rsid w:val="00C016B4"/>
    <w:rsid w:val="00C016E0"/>
    <w:rsid w:val="00C01701"/>
    <w:rsid w:val="00C01C4B"/>
    <w:rsid w:val="00C01C55"/>
    <w:rsid w:val="00C01C89"/>
    <w:rsid w:val="00C01CDB"/>
    <w:rsid w:val="00C01E0A"/>
    <w:rsid w:val="00C01FBC"/>
    <w:rsid w:val="00C020F1"/>
    <w:rsid w:val="00C0231D"/>
    <w:rsid w:val="00C02337"/>
    <w:rsid w:val="00C02CF1"/>
    <w:rsid w:val="00C02D80"/>
    <w:rsid w:val="00C02D93"/>
    <w:rsid w:val="00C02DE2"/>
    <w:rsid w:val="00C02E4C"/>
    <w:rsid w:val="00C02EC3"/>
    <w:rsid w:val="00C030A2"/>
    <w:rsid w:val="00C0322F"/>
    <w:rsid w:val="00C033BC"/>
    <w:rsid w:val="00C03519"/>
    <w:rsid w:val="00C0355E"/>
    <w:rsid w:val="00C03A63"/>
    <w:rsid w:val="00C03AB8"/>
    <w:rsid w:val="00C03CC1"/>
    <w:rsid w:val="00C03EAE"/>
    <w:rsid w:val="00C03F3C"/>
    <w:rsid w:val="00C04057"/>
    <w:rsid w:val="00C04235"/>
    <w:rsid w:val="00C0426F"/>
    <w:rsid w:val="00C04287"/>
    <w:rsid w:val="00C04433"/>
    <w:rsid w:val="00C044B8"/>
    <w:rsid w:val="00C0455F"/>
    <w:rsid w:val="00C045A2"/>
    <w:rsid w:val="00C046CD"/>
    <w:rsid w:val="00C0470C"/>
    <w:rsid w:val="00C048C5"/>
    <w:rsid w:val="00C048D1"/>
    <w:rsid w:val="00C0493D"/>
    <w:rsid w:val="00C0499E"/>
    <w:rsid w:val="00C04A29"/>
    <w:rsid w:val="00C04BEB"/>
    <w:rsid w:val="00C04C36"/>
    <w:rsid w:val="00C04E13"/>
    <w:rsid w:val="00C0500E"/>
    <w:rsid w:val="00C05053"/>
    <w:rsid w:val="00C054AD"/>
    <w:rsid w:val="00C05516"/>
    <w:rsid w:val="00C05574"/>
    <w:rsid w:val="00C055E8"/>
    <w:rsid w:val="00C05841"/>
    <w:rsid w:val="00C0585C"/>
    <w:rsid w:val="00C058C0"/>
    <w:rsid w:val="00C058C2"/>
    <w:rsid w:val="00C05DDE"/>
    <w:rsid w:val="00C061F3"/>
    <w:rsid w:val="00C063A3"/>
    <w:rsid w:val="00C063B6"/>
    <w:rsid w:val="00C0658C"/>
    <w:rsid w:val="00C066A9"/>
    <w:rsid w:val="00C066F9"/>
    <w:rsid w:val="00C06709"/>
    <w:rsid w:val="00C06A50"/>
    <w:rsid w:val="00C06AC2"/>
    <w:rsid w:val="00C06B3C"/>
    <w:rsid w:val="00C06BA0"/>
    <w:rsid w:val="00C06CEE"/>
    <w:rsid w:val="00C07323"/>
    <w:rsid w:val="00C07702"/>
    <w:rsid w:val="00C0787D"/>
    <w:rsid w:val="00C078C6"/>
    <w:rsid w:val="00C07909"/>
    <w:rsid w:val="00C07949"/>
    <w:rsid w:val="00C07C1F"/>
    <w:rsid w:val="00C07D9E"/>
    <w:rsid w:val="00C1024B"/>
    <w:rsid w:val="00C10262"/>
    <w:rsid w:val="00C10290"/>
    <w:rsid w:val="00C103F7"/>
    <w:rsid w:val="00C10545"/>
    <w:rsid w:val="00C10730"/>
    <w:rsid w:val="00C107A8"/>
    <w:rsid w:val="00C1084B"/>
    <w:rsid w:val="00C108D5"/>
    <w:rsid w:val="00C10A56"/>
    <w:rsid w:val="00C10B16"/>
    <w:rsid w:val="00C10C63"/>
    <w:rsid w:val="00C10CEA"/>
    <w:rsid w:val="00C10E8D"/>
    <w:rsid w:val="00C10E92"/>
    <w:rsid w:val="00C112AF"/>
    <w:rsid w:val="00C114DA"/>
    <w:rsid w:val="00C11628"/>
    <w:rsid w:val="00C117F7"/>
    <w:rsid w:val="00C1187B"/>
    <w:rsid w:val="00C11A62"/>
    <w:rsid w:val="00C11A7A"/>
    <w:rsid w:val="00C11C38"/>
    <w:rsid w:val="00C11CBD"/>
    <w:rsid w:val="00C11D85"/>
    <w:rsid w:val="00C120CC"/>
    <w:rsid w:val="00C120EC"/>
    <w:rsid w:val="00C12120"/>
    <w:rsid w:val="00C12334"/>
    <w:rsid w:val="00C12361"/>
    <w:rsid w:val="00C126F0"/>
    <w:rsid w:val="00C1279D"/>
    <w:rsid w:val="00C12875"/>
    <w:rsid w:val="00C12B03"/>
    <w:rsid w:val="00C12E41"/>
    <w:rsid w:val="00C12E7E"/>
    <w:rsid w:val="00C12EA1"/>
    <w:rsid w:val="00C12ECE"/>
    <w:rsid w:val="00C12F5D"/>
    <w:rsid w:val="00C13325"/>
    <w:rsid w:val="00C13742"/>
    <w:rsid w:val="00C137D9"/>
    <w:rsid w:val="00C13BBE"/>
    <w:rsid w:val="00C13C99"/>
    <w:rsid w:val="00C13CBC"/>
    <w:rsid w:val="00C13E68"/>
    <w:rsid w:val="00C13F56"/>
    <w:rsid w:val="00C14000"/>
    <w:rsid w:val="00C14107"/>
    <w:rsid w:val="00C142E5"/>
    <w:rsid w:val="00C14537"/>
    <w:rsid w:val="00C14612"/>
    <w:rsid w:val="00C14621"/>
    <w:rsid w:val="00C147D7"/>
    <w:rsid w:val="00C14889"/>
    <w:rsid w:val="00C148C1"/>
    <w:rsid w:val="00C149F4"/>
    <w:rsid w:val="00C14A25"/>
    <w:rsid w:val="00C14A7F"/>
    <w:rsid w:val="00C14A90"/>
    <w:rsid w:val="00C14AC6"/>
    <w:rsid w:val="00C14C60"/>
    <w:rsid w:val="00C14CAF"/>
    <w:rsid w:val="00C14EA8"/>
    <w:rsid w:val="00C1514D"/>
    <w:rsid w:val="00C15426"/>
    <w:rsid w:val="00C1544A"/>
    <w:rsid w:val="00C15837"/>
    <w:rsid w:val="00C15AB7"/>
    <w:rsid w:val="00C15EB2"/>
    <w:rsid w:val="00C1609B"/>
    <w:rsid w:val="00C161E8"/>
    <w:rsid w:val="00C162EA"/>
    <w:rsid w:val="00C1636E"/>
    <w:rsid w:val="00C164F4"/>
    <w:rsid w:val="00C168C7"/>
    <w:rsid w:val="00C16999"/>
    <w:rsid w:val="00C16DE6"/>
    <w:rsid w:val="00C16E1B"/>
    <w:rsid w:val="00C172DE"/>
    <w:rsid w:val="00C172F1"/>
    <w:rsid w:val="00C17358"/>
    <w:rsid w:val="00C17483"/>
    <w:rsid w:val="00C1762B"/>
    <w:rsid w:val="00C17662"/>
    <w:rsid w:val="00C177EE"/>
    <w:rsid w:val="00C17D27"/>
    <w:rsid w:val="00C17D49"/>
    <w:rsid w:val="00C17F33"/>
    <w:rsid w:val="00C202C1"/>
    <w:rsid w:val="00C203EB"/>
    <w:rsid w:val="00C2053C"/>
    <w:rsid w:val="00C20556"/>
    <w:rsid w:val="00C208D5"/>
    <w:rsid w:val="00C209DA"/>
    <w:rsid w:val="00C20A9E"/>
    <w:rsid w:val="00C20BDC"/>
    <w:rsid w:val="00C20CAA"/>
    <w:rsid w:val="00C20CB1"/>
    <w:rsid w:val="00C20CE5"/>
    <w:rsid w:val="00C20D38"/>
    <w:rsid w:val="00C20E08"/>
    <w:rsid w:val="00C20E40"/>
    <w:rsid w:val="00C20F6B"/>
    <w:rsid w:val="00C212D9"/>
    <w:rsid w:val="00C213A1"/>
    <w:rsid w:val="00C2148E"/>
    <w:rsid w:val="00C2156C"/>
    <w:rsid w:val="00C216EE"/>
    <w:rsid w:val="00C21783"/>
    <w:rsid w:val="00C2180C"/>
    <w:rsid w:val="00C219AF"/>
    <w:rsid w:val="00C21E38"/>
    <w:rsid w:val="00C221E9"/>
    <w:rsid w:val="00C22559"/>
    <w:rsid w:val="00C227A9"/>
    <w:rsid w:val="00C227B2"/>
    <w:rsid w:val="00C2287B"/>
    <w:rsid w:val="00C22C92"/>
    <w:rsid w:val="00C22D22"/>
    <w:rsid w:val="00C22D45"/>
    <w:rsid w:val="00C22E1D"/>
    <w:rsid w:val="00C230BE"/>
    <w:rsid w:val="00C23121"/>
    <w:rsid w:val="00C231C3"/>
    <w:rsid w:val="00C23232"/>
    <w:rsid w:val="00C2365E"/>
    <w:rsid w:val="00C238AA"/>
    <w:rsid w:val="00C23A2D"/>
    <w:rsid w:val="00C23ACA"/>
    <w:rsid w:val="00C23B6A"/>
    <w:rsid w:val="00C23CCC"/>
    <w:rsid w:val="00C23D3E"/>
    <w:rsid w:val="00C23DD8"/>
    <w:rsid w:val="00C23FAF"/>
    <w:rsid w:val="00C23FEE"/>
    <w:rsid w:val="00C24161"/>
    <w:rsid w:val="00C246DA"/>
    <w:rsid w:val="00C246E1"/>
    <w:rsid w:val="00C247FB"/>
    <w:rsid w:val="00C248E9"/>
    <w:rsid w:val="00C24AA4"/>
    <w:rsid w:val="00C24CC5"/>
    <w:rsid w:val="00C24D35"/>
    <w:rsid w:val="00C24E74"/>
    <w:rsid w:val="00C24F66"/>
    <w:rsid w:val="00C24F8F"/>
    <w:rsid w:val="00C251C6"/>
    <w:rsid w:val="00C2520D"/>
    <w:rsid w:val="00C25281"/>
    <w:rsid w:val="00C253B7"/>
    <w:rsid w:val="00C25520"/>
    <w:rsid w:val="00C25651"/>
    <w:rsid w:val="00C25678"/>
    <w:rsid w:val="00C2577B"/>
    <w:rsid w:val="00C258F1"/>
    <w:rsid w:val="00C25A8C"/>
    <w:rsid w:val="00C25AB0"/>
    <w:rsid w:val="00C25C39"/>
    <w:rsid w:val="00C25D13"/>
    <w:rsid w:val="00C25DFF"/>
    <w:rsid w:val="00C26045"/>
    <w:rsid w:val="00C261D0"/>
    <w:rsid w:val="00C2626B"/>
    <w:rsid w:val="00C2627F"/>
    <w:rsid w:val="00C26285"/>
    <w:rsid w:val="00C26290"/>
    <w:rsid w:val="00C262D7"/>
    <w:rsid w:val="00C264C8"/>
    <w:rsid w:val="00C26502"/>
    <w:rsid w:val="00C26564"/>
    <w:rsid w:val="00C2683C"/>
    <w:rsid w:val="00C26CC7"/>
    <w:rsid w:val="00C26EC1"/>
    <w:rsid w:val="00C26F2B"/>
    <w:rsid w:val="00C270BE"/>
    <w:rsid w:val="00C2710E"/>
    <w:rsid w:val="00C27162"/>
    <w:rsid w:val="00C27233"/>
    <w:rsid w:val="00C27327"/>
    <w:rsid w:val="00C275C4"/>
    <w:rsid w:val="00C276F2"/>
    <w:rsid w:val="00C27A52"/>
    <w:rsid w:val="00C27E2C"/>
    <w:rsid w:val="00C27E49"/>
    <w:rsid w:val="00C27F0C"/>
    <w:rsid w:val="00C300D6"/>
    <w:rsid w:val="00C3041D"/>
    <w:rsid w:val="00C30643"/>
    <w:rsid w:val="00C308AC"/>
    <w:rsid w:val="00C309D0"/>
    <w:rsid w:val="00C30B2E"/>
    <w:rsid w:val="00C30C64"/>
    <w:rsid w:val="00C30CC4"/>
    <w:rsid w:val="00C30CFF"/>
    <w:rsid w:val="00C30DA5"/>
    <w:rsid w:val="00C30F9F"/>
    <w:rsid w:val="00C30FCF"/>
    <w:rsid w:val="00C310DA"/>
    <w:rsid w:val="00C31215"/>
    <w:rsid w:val="00C3168C"/>
    <w:rsid w:val="00C31984"/>
    <w:rsid w:val="00C31A14"/>
    <w:rsid w:val="00C31A7D"/>
    <w:rsid w:val="00C31D7B"/>
    <w:rsid w:val="00C31F4A"/>
    <w:rsid w:val="00C3221F"/>
    <w:rsid w:val="00C324D4"/>
    <w:rsid w:val="00C324E8"/>
    <w:rsid w:val="00C326CF"/>
    <w:rsid w:val="00C32801"/>
    <w:rsid w:val="00C32885"/>
    <w:rsid w:val="00C328A6"/>
    <w:rsid w:val="00C32AD0"/>
    <w:rsid w:val="00C32D95"/>
    <w:rsid w:val="00C32EAC"/>
    <w:rsid w:val="00C33115"/>
    <w:rsid w:val="00C33149"/>
    <w:rsid w:val="00C331F2"/>
    <w:rsid w:val="00C3333C"/>
    <w:rsid w:val="00C334D0"/>
    <w:rsid w:val="00C338AE"/>
    <w:rsid w:val="00C33C63"/>
    <w:rsid w:val="00C33C80"/>
    <w:rsid w:val="00C33DB3"/>
    <w:rsid w:val="00C33DF4"/>
    <w:rsid w:val="00C33EAF"/>
    <w:rsid w:val="00C34039"/>
    <w:rsid w:val="00C34060"/>
    <w:rsid w:val="00C3409D"/>
    <w:rsid w:val="00C341D0"/>
    <w:rsid w:val="00C342A6"/>
    <w:rsid w:val="00C34351"/>
    <w:rsid w:val="00C34862"/>
    <w:rsid w:val="00C348E9"/>
    <w:rsid w:val="00C34B96"/>
    <w:rsid w:val="00C34DF8"/>
    <w:rsid w:val="00C34E94"/>
    <w:rsid w:val="00C351F4"/>
    <w:rsid w:val="00C35270"/>
    <w:rsid w:val="00C35328"/>
    <w:rsid w:val="00C35553"/>
    <w:rsid w:val="00C35CAD"/>
    <w:rsid w:val="00C35DF3"/>
    <w:rsid w:val="00C36392"/>
    <w:rsid w:val="00C363E9"/>
    <w:rsid w:val="00C3681D"/>
    <w:rsid w:val="00C368BE"/>
    <w:rsid w:val="00C368EE"/>
    <w:rsid w:val="00C36AEC"/>
    <w:rsid w:val="00C36BEA"/>
    <w:rsid w:val="00C36D3C"/>
    <w:rsid w:val="00C36F3B"/>
    <w:rsid w:val="00C3700A"/>
    <w:rsid w:val="00C3701C"/>
    <w:rsid w:val="00C3715D"/>
    <w:rsid w:val="00C371AF"/>
    <w:rsid w:val="00C371F6"/>
    <w:rsid w:val="00C37437"/>
    <w:rsid w:val="00C374B9"/>
    <w:rsid w:val="00C3759C"/>
    <w:rsid w:val="00C37685"/>
    <w:rsid w:val="00C377EC"/>
    <w:rsid w:val="00C37CE1"/>
    <w:rsid w:val="00C37E1A"/>
    <w:rsid w:val="00C37F82"/>
    <w:rsid w:val="00C400EB"/>
    <w:rsid w:val="00C403C9"/>
    <w:rsid w:val="00C4067B"/>
    <w:rsid w:val="00C406CD"/>
    <w:rsid w:val="00C40958"/>
    <w:rsid w:val="00C4115B"/>
    <w:rsid w:val="00C41223"/>
    <w:rsid w:val="00C41231"/>
    <w:rsid w:val="00C41583"/>
    <w:rsid w:val="00C417AB"/>
    <w:rsid w:val="00C4180F"/>
    <w:rsid w:val="00C41852"/>
    <w:rsid w:val="00C41FD7"/>
    <w:rsid w:val="00C4203F"/>
    <w:rsid w:val="00C42136"/>
    <w:rsid w:val="00C42138"/>
    <w:rsid w:val="00C424A1"/>
    <w:rsid w:val="00C42599"/>
    <w:rsid w:val="00C428E0"/>
    <w:rsid w:val="00C429A6"/>
    <w:rsid w:val="00C42AB1"/>
    <w:rsid w:val="00C42C60"/>
    <w:rsid w:val="00C42D59"/>
    <w:rsid w:val="00C42D96"/>
    <w:rsid w:val="00C4320E"/>
    <w:rsid w:val="00C43282"/>
    <w:rsid w:val="00C43628"/>
    <w:rsid w:val="00C436C7"/>
    <w:rsid w:val="00C43B7E"/>
    <w:rsid w:val="00C43B8C"/>
    <w:rsid w:val="00C43CD9"/>
    <w:rsid w:val="00C43D09"/>
    <w:rsid w:val="00C44281"/>
    <w:rsid w:val="00C44387"/>
    <w:rsid w:val="00C4449D"/>
    <w:rsid w:val="00C44535"/>
    <w:rsid w:val="00C445CA"/>
    <w:rsid w:val="00C4468A"/>
    <w:rsid w:val="00C4469C"/>
    <w:rsid w:val="00C446F1"/>
    <w:rsid w:val="00C448EC"/>
    <w:rsid w:val="00C44905"/>
    <w:rsid w:val="00C44BEC"/>
    <w:rsid w:val="00C44C0D"/>
    <w:rsid w:val="00C44CA9"/>
    <w:rsid w:val="00C44E0D"/>
    <w:rsid w:val="00C44F7A"/>
    <w:rsid w:val="00C44FB2"/>
    <w:rsid w:val="00C44FC4"/>
    <w:rsid w:val="00C44FDC"/>
    <w:rsid w:val="00C45095"/>
    <w:rsid w:val="00C45293"/>
    <w:rsid w:val="00C45306"/>
    <w:rsid w:val="00C45425"/>
    <w:rsid w:val="00C45671"/>
    <w:rsid w:val="00C4584D"/>
    <w:rsid w:val="00C45BE1"/>
    <w:rsid w:val="00C463CB"/>
    <w:rsid w:val="00C46495"/>
    <w:rsid w:val="00C464A0"/>
    <w:rsid w:val="00C4667A"/>
    <w:rsid w:val="00C46C13"/>
    <w:rsid w:val="00C46C59"/>
    <w:rsid w:val="00C46D40"/>
    <w:rsid w:val="00C46DA1"/>
    <w:rsid w:val="00C46E49"/>
    <w:rsid w:val="00C46EB2"/>
    <w:rsid w:val="00C46F0F"/>
    <w:rsid w:val="00C46F2F"/>
    <w:rsid w:val="00C46FD1"/>
    <w:rsid w:val="00C470C0"/>
    <w:rsid w:val="00C47103"/>
    <w:rsid w:val="00C474E0"/>
    <w:rsid w:val="00C4774B"/>
    <w:rsid w:val="00C47ABE"/>
    <w:rsid w:val="00C47BC6"/>
    <w:rsid w:val="00C47CE6"/>
    <w:rsid w:val="00C47D84"/>
    <w:rsid w:val="00C47D96"/>
    <w:rsid w:val="00C47DD4"/>
    <w:rsid w:val="00C47FA8"/>
    <w:rsid w:val="00C50001"/>
    <w:rsid w:val="00C50175"/>
    <w:rsid w:val="00C50284"/>
    <w:rsid w:val="00C50330"/>
    <w:rsid w:val="00C5034F"/>
    <w:rsid w:val="00C503C0"/>
    <w:rsid w:val="00C5046D"/>
    <w:rsid w:val="00C50622"/>
    <w:rsid w:val="00C507D9"/>
    <w:rsid w:val="00C50BC7"/>
    <w:rsid w:val="00C50D53"/>
    <w:rsid w:val="00C50D91"/>
    <w:rsid w:val="00C50E55"/>
    <w:rsid w:val="00C50F58"/>
    <w:rsid w:val="00C511A8"/>
    <w:rsid w:val="00C5140D"/>
    <w:rsid w:val="00C51723"/>
    <w:rsid w:val="00C51763"/>
    <w:rsid w:val="00C51A20"/>
    <w:rsid w:val="00C51B1B"/>
    <w:rsid w:val="00C51C1F"/>
    <w:rsid w:val="00C51EAC"/>
    <w:rsid w:val="00C5209D"/>
    <w:rsid w:val="00C52155"/>
    <w:rsid w:val="00C52283"/>
    <w:rsid w:val="00C5240C"/>
    <w:rsid w:val="00C524DC"/>
    <w:rsid w:val="00C5254E"/>
    <w:rsid w:val="00C5275D"/>
    <w:rsid w:val="00C52B02"/>
    <w:rsid w:val="00C52B66"/>
    <w:rsid w:val="00C52E39"/>
    <w:rsid w:val="00C52EB1"/>
    <w:rsid w:val="00C52EB9"/>
    <w:rsid w:val="00C52ED9"/>
    <w:rsid w:val="00C52F3D"/>
    <w:rsid w:val="00C530C0"/>
    <w:rsid w:val="00C531FF"/>
    <w:rsid w:val="00C53357"/>
    <w:rsid w:val="00C5358E"/>
    <w:rsid w:val="00C53610"/>
    <w:rsid w:val="00C53A99"/>
    <w:rsid w:val="00C53AA6"/>
    <w:rsid w:val="00C53BFB"/>
    <w:rsid w:val="00C53D11"/>
    <w:rsid w:val="00C54119"/>
    <w:rsid w:val="00C54190"/>
    <w:rsid w:val="00C542EF"/>
    <w:rsid w:val="00C54340"/>
    <w:rsid w:val="00C5443F"/>
    <w:rsid w:val="00C549F5"/>
    <w:rsid w:val="00C54A35"/>
    <w:rsid w:val="00C54A80"/>
    <w:rsid w:val="00C54D3C"/>
    <w:rsid w:val="00C55155"/>
    <w:rsid w:val="00C55180"/>
    <w:rsid w:val="00C55277"/>
    <w:rsid w:val="00C552FF"/>
    <w:rsid w:val="00C5553C"/>
    <w:rsid w:val="00C5559F"/>
    <w:rsid w:val="00C55620"/>
    <w:rsid w:val="00C557BA"/>
    <w:rsid w:val="00C55857"/>
    <w:rsid w:val="00C558DD"/>
    <w:rsid w:val="00C558F0"/>
    <w:rsid w:val="00C55909"/>
    <w:rsid w:val="00C55A94"/>
    <w:rsid w:val="00C55C89"/>
    <w:rsid w:val="00C55E6A"/>
    <w:rsid w:val="00C55E7D"/>
    <w:rsid w:val="00C560D9"/>
    <w:rsid w:val="00C562BF"/>
    <w:rsid w:val="00C5631C"/>
    <w:rsid w:val="00C564FA"/>
    <w:rsid w:val="00C56529"/>
    <w:rsid w:val="00C56713"/>
    <w:rsid w:val="00C5671A"/>
    <w:rsid w:val="00C5684B"/>
    <w:rsid w:val="00C568B0"/>
    <w:rsid w:val="00C56902"/>
    <w:rsid w:val="00C56AF7"/>
    <w:rsid w:val="00C56B0E"/>
    <w:rsid w:val="00C56C25"/>
    <w:rsid w:val="00C56C60"/>
    <w:rsid w:val="00C56D30"/>
    <w:rsid w:val="00C56F63"/>
    <w:rsid w:val="00C57040"/>
    <w:rsid w:val="00C57087"/>
    <w:rsid w:val="00C5709A"/>
    <w:rsid w:val="00C570B4"/>
    <w:rsid w:val="00C57135"/>
    <w:rsid w:val="00C572AA"/>
    <w:rsid w:val="00C572EA"/>
    <w:rsid w:val="00C57498"/>
    <w:rsid w:val="00C574C3"/>
    <w:rsid w:val="00C57516"/>
    <w:rsid w:val="00C57542"/>
    <w:rsid w:val="00C576F3"/>
    <w:rsid w:val="00C57728"/>
    <w:rsid w:val="00C579FC"/>
    <w:rsid w:val="00C57A00"/>
    <w:rsid w:val="00C57DE5"/>
    <w:rsid w:val="00C57E64"/>
    <w:rsid w:val="00C6027D"/>
    <w:rsid w:val="00C60474"/>
    <w:rsid w:val="00C6069A"/>
    <w:rsid w:val="00C60823"/>
    <w:rsid w:val="00C60884"/>
    <w:rsid w:val="00C6091F"/>
    <w:rsid w:val="00C609A9"/>
    <w:rsid w:val="00C60AAD"/>
    <w:rsid w:val="00C60CE4"/>
    <w:rsid w:val="00C60DC0"/>
    <w:rsid w:val="00C60FA2"/>
    <w:rsid w:val="00C6130C"/>
    <w:rsid w:val="00C61376"/>
    <w:rsid w:val="00C616A4"/>
    <w:rsid w:val="00C618BF"/>
    <w:rsid w:val="00C61A5F"/>
    <w:rsid w:val="00C61C01"/>
    <w:rsid w:val="00C61D3F"/>
    <w:rsid w:val="00C61EC8"/>
    <w:rsid w:val="00C61F2C"/>
    <w:rsid w:val="00C623D7"/>
    <w:rsid w:val="00C6247D"/>
    <w:rsid w:val="00C625AE"/>
    <w:rsid w:val="00C626EA"/>
    <w:rsid w:val="00C62785"/>
    <w:rsid w:val="00C62801"/>
    <w:rsid w:val="00C6281B"/>
    <w:rsid w:val="00C62A6F"/>
    <w:rsid w:val="00C62BC1"/>
    <w:rsid w:val="00C62C06"/>
    <w:rsid w:val="00C62C7D"/>
    <w:rsid w:val="00C62C94"/>
    <w:rsid w:val="00C62D31"/>
    <w:rsid w:val="00C62D60"/>
    <w:rsid w:val="00C62E25"/>
    <w:rsid w:val="00C62EB1"/>
    <w:rsid w:val="00C62EC1"/>
    <w:rsid w:val="00C62EC2"/>
    <w:rsid w:val="00C62ECC"/>
    <w:rsid w:val="00C62FF7"/>
    <w:rsid w:val="00C6300D"/>
    <w:rsid w:val="00C6301B"/>
    <w:rsid w:val="00C632DC"/>
    <w:rsid w:val="00C63313"/>
    <w:rsid w:val="00C633B1"/>
    <w:rsid w:val="00C635CD"/>
    <w:rsid w:val="00C63673"/>
    <w:rsid w:val="00C638D9"/>
    <w:rsid w:val="00C63924"/>
    <w:rsid w:val="00C63A35"/>
    <w:rsid w:val="00C63A6F"/>
    <w:rsid w:val="00C63A95"/>
    <w:rsid w:val="00C63D34"/>
    <w:rsid w:val="00C63F3E"/>
    <w:rsid w:val="00C63F42"/>
    <w:rsid w:val="00C63FAB"/>
    <w:rsid w:val="00C640C3"/>
    <w:rsid w:val="00C6426F"/>
    <w:rsid w:val="00C645D5"/>
    <w:rsid w:val="00C646AE"/>
    <w:rsid w:val="00C6490E"/>
    <w:rsid w:val="00C649A3"/>
    <w:rsid w:val="00C64A68"/>
    <w:rsid w:val="00C64E51"/>
    <w:rsid w:val="00C64EB5"/>
    <w:rsid w:val="00C64FC7"/>
    <w:rsid w:val="00C6527E"/>
    <w:rsid w:val="00C65325"/>
    <w:rsid w:val="00C65767"/>
    <w:rsid w:val="00C6585C"/>
    <w:rsid w:val="00C659DC"/>
    <w:rsid w:val="00C65CC5"/>
    <w:rsid w:val="00C65CCA"/>
    <w:rsid w:val="00C65FF8"/>
    <w:rsid w:val="00C661CA"/>
    <w:rsid w:val="00C6649E"/>
    <w:rsid w:val="00C664E3"/>
    <w:rsid w:val="00C66569"/>
    <w:rsid w:val="00C66694"/>
    <w:rsid w:val="00C66733"/>
    <w:rsid w:val="00C668AE"/>
    <w:rsid w:val="00C66B01"/>
    <w:rsid w:val="00C66B76"/>
    <w:rsid w:val="00C66B7F"/>
    <w:rsid w:val="00C66CF4"/>
    <w:rsid w:val="00C66DFE"/>
    <w:rsid w:val="00C67428"/>
    <w:rsid w:val="00C67471"/>
    <w:rsid w:val="00C6749D"/>
    <w:rsid w:val="00C677A8"/>
    <w:rsid w:val="00C679D9"/>
    <w:rsid w:val="00C679E9"/>
    <w:rsid w:val="00C67A02"/>
    <w:rsid w:val="00C67E87"/>
    <w:rsid w:val="00C67EB6"/>
    <w:rsid w:val="00C7008A"/>
    <w:rsid w:val="00C70468"/>
    <w:rsid w:val="00C7056A"/>
    <w:rsid w:val="00C70646"/>
    <w:rsid w:val="00C70649"/>
    <w:rsid w:val="00C70730"/>
    <w:rsid w:val="00C707AF"/>
    <w:rsid w:val="00C708C9"/>
    <w:rsid w:val="00C70968"/>
    <w:rsid w:val="00C70A83"/>
    <w:rsid w:val="00C70C99"/>
    <w:rsid w:val="00C70EC9"/>
    <w:rsid w:val="00C71128"/>
    <w:rsid w:val="00C71196"/>
    <w:rsid w:val="00C7134F"/>
    <w:rsid w:val="00C71361"/>
    <w:rsid w:val="00C71558"/>
    <w:rsid w:val="00C715F6"/>
    <w:rsid w:val="00C7160C"/>
    <w:rsid w:val="00C7161C"/>
    <w:rsid w:val="00C7184E"/>
    <w:rsid w:val="00C71898"/>
    <w:rsid w:val="00C719D2"/>
    <w:rsid w:val="00C71AF9"/>
    <w:rsid w:val="00C71D86"/>
    <w:rsid w:val="00C7202E"/>
    <w:rsid w:val="00C72050"/>
    <w:rsid w:val="00C7210E"/>
    <w:rsid w:val="00C7246C"/>
    <w:rsid w:val="00C7259B"/>
    <w:rsid w:val="00C726D9"/>
    <w:rsid w:val="00C72743"/>
    <w:rsid w:val="00C7296E"/>
    <w:rsid w:val="00C72A6D"/>
    <w:rsid w:val="00C72BDB"/>
    <w:rsid w:val="00C72C4D"/>
    <w:rsid w:val="00C72C7B"/>
    <w:rsid w:val="00C732F6"/>
    <w:rsid w:val="00C73487"/>
    <w:rsid w:val="00C734F3"/>
    <w:rsid w:val="00C73546"/>
    <w:rsid w:val="00C73759"/>
    <w:rsid w:val="00C737CA"/>
    <w:rsid w:val="00C73B6E"/>
    <w:rsid w:val="00C73EBC"/>
    <w:rsid w:val="00C73FA1"/>
    <w:rsid w:val="00C74154"/>
    <w:rsid w:val="00C741CA"/>
    <w:rsid w:val="00C741E9"/>
    <w:rsid w:val="00C74407"/>
    <w:rsid w:val="00C74915"/>
    <w:rsid w:val="00C74B50"/>
    <w:rsid w:val="00C74B54"/>
    <w:rsid w:val="00C74B92"/>
    <w:rsid w:val="00C74E07"/>
    <w:rsid w:val="00C74F4C"/>
    <w:rsid w:val="00C7513D"/>
    <w:rsid w:val="00C751A7"/>
    <w:rsid w:val="00C75207"/>
    <w:rsid w:val="00C75457"/>
    <w:rsid w:val="00C75668"/>
    <w:rsid w:val="00C759D7"/>
    <w:rsid w:val="00C75B83"/>
    <w:rsid w:val="00C75C3D"/>
    <w:rsid w:val="00C75EAE"/>
    <w:rsid w:val="00C75FE4"/>
    <w:rsid w:val="00C75FEC"/>
    <w:rsid w:val="00C76250"/>
    <w:rsid w:val="00C7648A"/>
    <w:rsid w:val="00C76737"/>
    <w:rsid w:val="00C7686D"/>
    <w:rsid w:val="00C768CC"/>
    <w:rsid w:val="00C76926"/>
    <w:rsid w:val="00C7694E"/>
    <w:rsid w:val="00C76A65"/>
    <w:rsid w:val="00C76BFB"/>
    <w:rsid w:val="00C76C4E"/>
    <w:rsid w:val="00C77341"/>
    <w:rsid w:val="00C775F9"/>
    <w:rsid w:val="00C77616"/>
    <w:rsid w:val="00C77679"/>
    <w:rsid w:val="00C77951"/>
    <w:rsid w:val="00C77A1B"/>
    <w:rsid w:val="00C77AD1"/>
    <w:rsid w:val="00C8017B"/>
    <w:rsid w:val="00C801DD"/>
    <w:rsid w:val="00C802A8"/>
    <w:rsid w:val="00C80589"/>
    <w:rsid w:val="00C8063C"/>
    <w:rsid w:val="00C806C1"/>
    <w:rsid w:val="00C807E9"/>
    <w:rsid w:val="00C80822"/>
    <w:rsid w:val="00C80A57"/>
    <w:rsid w:val="00C80B5C"/>
    <w:rsid w:val="00C80DD3"/>
    <w:rsid w:val="00C80E47"/>
    <w:rsid w:val="00C80EA6"/>
    <w:rsid w:val="00C80FFA"/>
    <w:rsid w:val="00C81117"/>
    <w:rsid w:val="00C81186"/>
    <w:rsid w:val="00C812D4"/>
    <w:rsid w:val="00C8145C"/>
    <w:rsid w:val="00C81493"/>
    <w:rsid w:val="00C814E0"/>
    <w:rsid w:val="00C814F9"/>
    <w:rsid w:val="00C8156B"/>
    <w:rsid w:val="00C81587"/>
    <w:rsid w:val="00C818F1"/>
    <w:rsid w:val="00C81A44"/>
    <w:rsid w:val="00C81B80"/>
    <w:rsid w:val="00C81FB0"/>
    <w:rsid w:val="00C8208E"/>
    <w:rsid w:val="00C82123"/>
    <w:rsid w:val="00C82501"/>
    <w:rsid w:val="00C82503"/>
    <w:rsid w:val="00C82633"/>
    <w:rsid w:val="00C82723"/>
    <w:rsid w:val="00C828CE"/>
    <w:rsid w:val="00C82E86"/>
    <w:rsid w:val="00C83364"/>
    <w:rsid w:val="00C838B3"/>
    <w:rsid w:val="00C83A0C"/>
    <w:rsid w:val="00C83D17"/>
    <w:rsid w:val="00C83E0E"/>
    <w:rsid w:val="00C83F6C"/>
    <w:rsid w:val="00C840BA"/>
    <w:rsid w:val="00C8419A"/>
    <w:rsid w:val="00C8419C"/>
    <w:rsid w:val="00C841EE"/>
    <w:rsid w:val="00C84215"/>
    <w:rsid w:val="00C84304"/>
    <w:rsid w:val="00C844F6"/>
    <w:rsid w:val="00C84518"/>
    <w:rsid w:val="00C846E6"/>
    <w:rsid w:val="00C84C8F"/>
    <w:rsid w:val="00C84E20"/>
    <w:rsid w:val="00C84F36"/>
    <w:rsid w:val="00C851E2"/>
    <w:rsid w:val="00C85A2F"/>
    <w:rsid w:val="00C85ACA"/>
    <w:rsid w:val="00C85C54"/>
    <w:rsid w:val="00C85DFF"/>
    <w:rsid w:val="00C85EC8"/>
    <w:rsid w:val="00C861DF"/>
    <w:rsid w:val="00C86239"/>
    <w:rsid w:val="00C86280"/>
    <w:rsid w:val="00C862CC"/>
    <w:rsid w:val="00C86439"/>
    <w:rsid w:val="00C86489"/>
    <w:rsid w:val="00C865A8"/>
    <w:rsid w:val="00C86940"/>
    <w:rsid w:val="00C86A0B"/>
    <w:rsid w:val="00C86AB1"/>
    <w:rsid w:val="00C86E70"/>
    <w:rsid w:val="00C86F0F"/>
    <w:rsid w:val="00C86F5D"/>
    <w:rsid w:val="00C86FD8"/>
    <w:rsid w:val="00C8700A"/>
    <w:rsid w:val="00C87089"/>
    <w:rsid w:val="00C8722C"/>
    <w:rsid w:val="00C8757B"/>
    <w:rsid w:val="00C875CD"/>
    <w:rsid w:val="00C879C0"/>
    <w:rsid w:val="00C87A55"/>
    <w:rsid w:val="00C87D6B"/>
    <w:rsid w:val="00C87E8F"/>
    <w:rsid w:val="00C87EFA"/>
    <w:rsid w:val="00C90067"/>
    <w:rsid w:val="00C90097"/>
    <w:rsid w:val="00C90A0E"/>
    <w:rsid w:val="00C90ADC"/>
    <w:rsid w:val="00C90B44"/>
    <w:rsid w:val="00C90E16"/>
    <w:rsid w:val="00C90EC6"/>
    <w:rsid w:val="00C9103A"/>
    <w:rsid w:val="00C91371"/>
    <w:rsid w:val="00C91529"/>
    <w:rsid w:val="00C9153E"/>
    <w:rsid w:val="00C91766"/>
    <w:rsid w:val="00C91855"/>
    <w:rsid w:val="00C918C8"/>
    <w:rsid w:val="00C919D6"/>
    <w:rsid w:val="00C91DFF"/>
    <w:rsid w:val="00C91FF3"/>
    <w:rsid w:val="00C92142"/>
    <w:rsid w:val="00C92418"/>
    <w:rsid w:val="00C924D5"/>
    <w:rsid w:val="00C924FC"/>
    <w:rsid w:val="00C92950"/>
    <w:rsid w:val="00C92A2A"/>
    <w:rsid w:val="00C92C3D"/>
    <w:rsid w:val="00C92EB4"/>
    <w:rsid w:val="00C9347E"/>
    <w:rsid w:val="00C934D2"/>
    <w:rsid w:val="00C93754"/>
    <w:rsid w:val="00C938A0"/>
    <w:rsid w:val="00C93A85"/>
    <w:rsid w:val="00C93AAA"/>
    <w:rsid w:val="00C93CED"/>
    <w:rsid w:val="00C93D13"/>
    <w:rsid w:val="00C93DB9"/>
    <w:rsid w:val="00C93E85"/>
    <w:rsid w:val="00C94174"/>
    <w:rsid w:val="00C943D6"/>
    <w:rsid w:val="00C9443A"/>
    <w:rsid w:val="00C944C4"/>
    <w:rsid w:val="00C94598"/>
    <w:rsid w:val="00C946DD"/>
    <w:rsid w:val="00C94856"/>
    <w:rsid w:val="00C949F8"/>
    <w:rsid w:val="00C94BB5"/>
    <w:rsid w:val="00C94D8F"/>
    <w:rsid w:val="00C95093"/>
    <w:rsid w:val="00C95461"/>
    <w:rsid w:val="00C9549D"/>
    <w:rsid w:val="00C954B1"/>
    <w:rsid w:val="00C95575"/>
    <w:rsid w:val="00C955FB"/>
    <w:rsid w:val="00C95739"/>
    <w:rsid w:val="00C95868"/>
    <w:rsid w:val="00C95BBB"/>
    <w:rsid w:val="00C96002"/>
    <w:rsid w:val="00C960D6"/>
    <w:rsid w:val="00C9627F"/>
    <w:rsid w:val="00C962E2"/>
    <w:rsid w:val="00C96339"/>
    <w:rsid w:val="00C964A3"/>
    <w:rsid w:val="00C965EF"/>
    <w:rsid w:val="00C96709"/>
    <w:rsid w:val="00C96718"/>
    <w:rsid w:val="00C96837"/>
    <w:rsid w:val="00C9697B"/>
    <w:rsid w:val="00C96EEE"/>
    <w:rsid w:val="00C96FE8"/>
    <w:rsid w:val="00C976C6"/>
    <w:rsid w:val="00C9771A"/>
    <w:rsid w:val="00C97A83"/>
    <w:rsid w:val="00C97EF9"/>
    <w:rsid w:val="00CA0306"/>
    <w:rsid w:val="00CA0589"/>
    <w:rsid w:val="00CA05E0"/>
    <w:rsid w:val="00CA0943"/>
    <w:rsid w:val="00CA0AFC"/>
    <w:rsid w:val="00CA0D17"/>
    <w:rsid w:val="00CA10E8"/>
    <w:rsid w:val="00CA139C"/>
    <w:rsid w:val="00CA1550"/>
    <w:rsid w:val="00CA16A3"/>
    <w:rsid w:val="00CA16DB"/>
    <w:rsid w:val="00CA17B9"/>
    <w:rsid w:val="00CA190A"/>
    <w:rsid w:val="00CA192B"/>
    <w:rsid w:val="00CA19F6"/>
    <w:rsid w:val="00CA1BA8"/>
    <w:rsid w:val="00CA1C09"/>
    <w:rsid w:val="00CA1DF7"/>
    <w:rsid w:val="00CA1F73"/>
    <w:rsid w:val="00CA2117"/>
    <w:rsid w:val="00CA212E"/>
    <w:rsid w:val="00CA2235"/>
    <w:rsid w:val="00CA2644"/>
    <w:rsid w:val="00CA29BE"/>
    <w:rsid w:val="00CA2FC7"/>
    <w:rsid w:val="00CA303E"/>
    <w:rsid w:val="00CA33ED"/>
    <w:rsid w:val="00CA36FA"/>
    <w:rsid w:val="00CA3720"/>
    <w:rsid w:val="00CA3A2E"/>
    <w:rsid w:val="00CA3B80"/>
    <w:rsid w:val="00CA3C30"/>
    <w:rsid w:val="00CA3DB6"/>
    <w:rsid w:val="00CA3DD2"/>
    <w:rsid w:val="00CA3F3C"/>
    <w:rsid w:val="00CA3FE0"/>
    <w:rsid w:val="00CA442F"/>
    <w:rsid w:val="00CA448A"/>
    <w:rsid w:val="00CA44C1"/>
    <w:rsid w:val="00CA4579"/>
    <w:rsid w:val="00CA46FE"/>
    <w:rsid w:val="00CA473D"/>
    <w:rsid w:val="00CA47E4"/>
    <w:rsid w:val="00CA4B40"/>
    <w:rsid w:val="00CA4CB8"/>
    <w:rsid w:val="00CA4DA1"/>
    <w:rsid w:val="00CA4DD5"/>
    <w:rsid w:val="00CA527F"/>
    <w:rsid w:val="00CA529B"/>
    <w:rsid w:val="00CA53DF"/>
    <w:rsid w:val="00CA5468"/>
    <w:rsid w:val="00CA54E4"/>
    <w:rsid w:val="00CA57E0"/>
    <w:rsid w:val="00CA5892"/>
    <w:rsid w:val="00CA58F0"/>
    <w:rsid w:val="00CA58F6"/>
    <w:rsid w:val="00CA598D"/>
    <w:rsid w:val="00CA59BC"/>
    <w:rsid w:val="00CA5B45"/>
    <w:rsid w:val="00CA5CBC"/>
    <w:rsid w:val="00CA5CDA"/>
    <w:rsid w:val="00CA5DC6"/>
    <w:rsid w:val="00CA5E28"/>
    <w:rsid w:val="00CA62B9"/>
    <w:rsid w:val="00CA673F"/>
    <w:rsid w:val="00CA68C0"/>
    <w:rsid w:val="00CA6949"/>
    <w:rsid w:val="00CA6B78"/>
    <w:rsid w:val="00CA6D1C"/>
    <w:rsid w:val="00CA6E14"/>
    <w:rsid w:val="00CA6F1A"/>
    <w:rsid w:val="00CA708D"/>
    <w:rsid w:val="00CA7235"/>
    <w:rsid w:val="00CA73E1"/>
    <w:rsid w:val="00CA7426"/>
    <w:rsid w:val="00CA7612"/>
    <w:rsid w:val="00CA76DB"/>
    <w:rsid w:val="00CA7840"/>
    <w:rsid w:val="00CA784E"/>
    <w:rsid w:val="00CA795B"/>
    <w:rsid w:val="00CA796C"/>
    <w:rsid w:val="00CA7C50"/>
    <w:rsid w:val="00CB016B"/>
    <w:rsid w:val="00CB0594"/>
    <w:rsid w:val="00CB05D9"/>
    <w:rsid w:val="00CB070B"/>
    <w:rsid w:val="00CB0B41"/>
    <w:rsid w:val="00CB0E07"/>
    <w:rsid w:val="00CB0FEF"/>
    <w:rsid w:val="00CB10B8"/>
    <w:rsid w:val="00CB10DF"/>
    <w:rsid w:val="00CB14B4"/>
    <w:rsid w:val="00CB156D"/>
    <w:rsid w:val="00CB1626"/>
    <w:rsid w:val="00CB16AC"/>
    <w:rsid w:val="00CB1906"/>
    <w:rsid w:val="00CB1A3C"/>
    <w:rsid w:val="00CB1AA9"/>
    <w:rsid w:val="00CB1AF8"/>
    <w:rsid w:val="00CB1B24"/>
    <w:rsid w:val="00CB1C86"/>
    <w:rsid w:val="00CB1DD4"/>
    <w:rsid w:val="00CB1EBE"/>
    <w:rsid w:val="00CB1F8A"/>
    <w:rsid w:val="00CB1FB2"/>
    <w:rsid w:val="00CB1FC1"/>
    <w:rsid w:val="00CB20FE"/>
    <w:rsid w:val="00CB22D0"/>
    <w:rsid w:val="00CB2576"/>
    <w:rsid w:val="00CB2599"/>
    <w:rsid w:val="00CB2729"/>
    <w:rsid w:val="00CB2741"/>
    <w:rsid w:val="00CB28EE"/>
    <w:rsid w:val="00CB2BEB"/>
    <w:rsid w:val="00CB2CEF"/>
    <w:rsid w:val="00CB2EB0"/>
    <w:rsid w:val="00CB301E"/>
    <w:rsid w:val="00CB3025"/>
    <w:rsid w:val="00CB3371"/>
    <w:rsid w:val="00CB33E3"/>
    <w:rsid w:val="00CB347C"/>
    <w:rsid w:val="00CB360C"/>
    <w:rsid w:val="00CB3B73"/>
    <w:rsid w:val="00CB3C0C"/>
    <w:rsid w:val="00CB3DF8"/>
    <w:rsid w:val="00CB3E66"/>
    <w:rsid w:val="00CB3EC4"/>
    <w:rsid w:val="00CB3F6B"/>
    <w:rsid w:val="00CB4246"/>
    <w:rsid w:val="00CB4253"/>
    <w:rsid w:val="00CB440E"/>
    <w:rsid w:val="00CB44C9"/>
    <w:rsid w:val="00CB45BD"/>
    <w:rsid w:val="00CB45F4"/>
    <w:rsid w:val="00CB4A5A"/>
    <w:rsid w:val="00CB4D1A"/>
    <w:rsid w:val="00CB4D25"/>
    <w:rsid w:val="00CB4E6D"/>
    <w:rsid w:val="00CB4EF8"/>
    <w:rsid w:val="00CB4F20"/>
    <w:rsid w:val="00CB4FBE"/>
    <w:rsid w:val="00CB51EE"/>
    <w:rsid w:val="00CB5231"/>
    <w:rsid w:val="00CB5332"/>
    <w:rsid w:val="00CB545F"/>
    <w:rsid w:val="00CB55EE"/>
    <w:rsid w:val="00CB57F0"/>
    <w:rsid w:val="00CB581D"/>
    <w:rsid w:val="00CB5990"/>
    <w:rsid w:val="00CB5BD6"/>
    <w:rsid w:val="00CB626F"/>
    <w:rsid w:val="00CB63A0"/>
    <w:rsid w:val="00CB643C"/>
    <w:rsid w:val="00CB6847"/>
    <w:rsid w:val="00CB68F3"/>
    <w:rsid w:val="00CB693B"/>
    <w:rsid w:val="00CB6B74"/>
    <w:rsid w:val="00CB72AE"/>
    <w:rsid w:val="00CB737E"/>
    <w:rsid w:val="00CB739C"/>
    <w:rsid w:val="00CB765B"/>
    <w:rsid w:val="00CB77E6"/>
    <w:rsid w:val="00CB77F5"/>
    <w:rsid w:val="00CB79E8"/>
    <w:rsid w:val="00CB7B1E"/>
    <w:rsid w:val="00CB7B72"/>
    <w:rsid w:val="00CB7B89"/>
    <w:rsid w:val="00CC0243"/>
    <w:rsid w:val="00CC02B9"/>
    <w:rsid w:val="00CC0479"/>
    <w:rsid w:val="00CC0823"/>
    <w:rsid w:val="00CC0946"/>
    <w:rsid w:val="00CC09BF"/>
    <w:rsid w:val="00CC0B8A"/>
    <w:rsid w:val="00CC1138"/>
    <w:rsid w:val="00CC1180"/>
    <w:rsid w:val="00CC11D1"/>
    <w:rsid w:val="00CC1224"/>
    <w:rsid w:val="00CC14D9"/>
    <w:rsid w:val="00CC17F6"/>
    <w:rsid w:val="00CC1A35"/>
    <w:rsid w:val="00CC1CD2"/>
    <w:rsid w:val="00CC1E04"/>
    <w:rsid w:val="00CC1E07"/>
    <w:rsid w:val="00CC1F4A"/>
    <w:rsid w:val="00CC21C0"/>
    <w:rsid w:val="00CC22AC"/>
    <w:rsid w:val="00CC22D9"/>
    <w:rsid w:val="00CC245D"/>
    <w:rsid w:val="00CC2577"/>
    <w:rsid w:val="00CC2578"/>
    <w:rsid w:val="00CC2673"/>
    <w:rsid w:val="00CC27F5"/>
    <w:rsid w:val="00CC2979"/>
    <w:rsid w:val="00CC297C"/>
    <w:rsid w:val="00CC2AC8"/>
    <w:rsid w:val="00CC2BA7"/>
    <w:rsid w:val="00CC2C4D"/>
    <w:rsid w:val="00CC2E5E"/>
    <w:rsid w:val="00CC2F28"/>
    <w:rsid w:val="00CC2F87"/>
    <w:rsid w:val="00CC30C5"/>
    <w:rsid w:val="00CC31EE"/>
    <w:rsid w:val="00CC332A"/>
    <w:rsid w:val="00CC3426"/>
    <w:rsid w:val="00CC3508"/>
    <w:rsid w:val="00CC35C3"/>
    <w:rsid w:val="00CC36BF"/>
    <w:rsid w:val="00CC3B1D"/>
    <w:rsid w:val="00CC3BF1"/>
    <w:rsid w:val="00CC3C70"/>
    <w:rsid w:val="00CC3D0D"/>
    <w:rsid w:val="00CC3D37"/>
    <w:rsid w:val="00CC3DC0"/>
    <w:rsid w:val="00CC4054"/>
    <w:rsid w:val="00CC4081"/>
    <w:rsid w:val="00CC41C6"/>
    <w:rsid w:val="00CC41E1"/>
    <w:rsid w:val="00CC4270"/>
    <w:rsid w:val="00CC4436"/>
    <w:rsid w:val="00CC45D9"/>
    <w:rsid w:val="00CC45FF"/>
    <w:rsid w:val="00CC4708"/>
    <w:rsid w:val="00CC480D"/>
    <w:rsid w:val="00CC4AE8"/>
    <w:rsid w:val="00CC4B6D"/>
    <w:rsid w:val="00CC4B9B"/>
    <w:rsid w:val="00CC4E21"/>
    <w:rsid w:val="00CC4E47"/>
    <w:rsid w:val="00CC4EE8"/>
    <w:rsid w:val="00CC4F4B"/>
    <w:rsid w:val="00CC4FEC"/>
    <w:rsid w:val="00CC5037"/>
    <w:rsid w:val="00CC5049"/>
    <w:rsid w:val="00CC50CA"/>
    <w:rsid w:val="00CC514E"/>
    <w:rsid w:val="00CC529E"/>
    <w:rsid w:val="00CC53CB"/>
    <w:rsid w:val="00CC55CA"/>
    <w:rsid w:val="00CC5722"/>
    <w:rsid w:val="00CC5824"/>
    <w:rsid w:val="00CC589F"/>
    <w:rsid w:val="00CC58F7"/>
    <w:rsid w:val="00CC594E"/>
    <w:rsid w:val="00CC5A90"/>
    <w:rsid w:val="00CC5B01"/>
    <w:rsid w:val="00CC5B13"/>
    <w:rsid w:val="00CC5CF1"/>
    <w:rsid w:val="00CC60C3"/>
    <w:rsid w:val="00CC62F8"/>
    <w:rsid w:val="00CC6403"/>
    <w:rsid w:val="00CC6762"/>
    <w:rsid w:val="00CC678D"/>
    <w:rsid w:val="00CC67F3"/>
    <w:rsid w:val="00CC68EE"/>
    <w:rsid w:val="00CC6CD4"/>
    <w:rsid w:val="00CC6DDB"/>
    <w:rsid w:val="00CC6E8E"/>
    <w:rsid w:val="00CC7027"/>
    <w:rsid w:val="00CC7072"/>
    <w:rsid w:val="00CC70AB"/>
    <w:rsid w:val="00CC72AA"/>
    <w:rsid w:val="00CC766D"/>
    <w:rsid w:val="00CC76C7"/>
    <w:rsid w:val="00CC7725"/>
    <w:rsid w:val="00CC7789"/>
    <w:rsid w:val="00CC77F9"/>
    <w:rsid w:val="00CC7988"/>
    <w:rsid w:val="00CD034D"/>
    <w:rsid w:val="00CD03E8"/>
    <w:rsid w:val="00CD0521"/>
    <w:rsid w:val="00CD06D7"/>
    <w:rsid w:val="00CD07AF"/>
    <w:rsid w:val="00CD09A5"/>
    <w:rsid w:val="00CD0B50"/>
    <w:rsid w:val="00CD0E41"/>
    <w:rsid w:val="00CD102A"/>
    <w:rsid w:val="00CD1062"/>
    <w:rsid w:val="00CD123A"/>
    <w:rsid w:val="00CD175F"/>
    <w:rsid w:val="00CD184C"/>
    <w:rsid w:val="00CD1928"/>
    <w:rsid w:val="00CD19FC"/>
    <w:rsid w:val="00CD1B77"/>
    <w:rsid w:val="00CD1C86"/>
    <w:rsid w:val="00CD1CF9"/>
    <w:rsid w:val="00CD1EC3"/>
    <w:rsid w:val="00CD1F13"/>
    <w:rsid w:val="00CD1FEE"/>
    <w:rsid w:val="00CD22C9"/>
    <w:rsid w:val="00CD22DD"/>
    <w:rsid w:val="00CD2503"/>
    <w:rsid w:val="00CD25E3"/>
    <w:rsid w:val="00CD26B0"/>
    <w:rsid w:val="00CD2931"/>
    <w:rsid w:val="00CD2AA4"/>
    <w:rsid w:val="00CD2B87"/>
    <w:rsid w:val="00CD2BA1"/>
    <w:rsid w:val="00CD2D18"/>
    <w:rsid w:val="00CD2D1D"/>
    <w:rsid w:val="00CD2E1B"/>
    <w:rsid w:val="00CD30FC"/>
    <w:rsid w:val="00CD322C"/>
    <w:rsid w:val="00CD356F"/>
    <w:rsid w:val="00CD35B3"/>
    <w:rsid w:val="00CD39A3"/>
    <w:rsid w:val="00CD3C58"/>
    <w:rsid w:val="00CD3E17"/>
    <w:rsid w:val="00CD3F09"/>
    <w:rsid w:val="00CD3F57"/>
    <w:rsid w:val="00CD4302"/>
    <w:rsid w:val="00CD436E"/>
    <w:rsid w:val="00CD43E8"/>
    <w:rsid w:val="00CD45ED"/>
    <w:rsid w:val="00CD46B8"/>
    <w:rsid w:val="00CD46C4"/>
    <w:rsid w:val="00CD46F7"/>
    <w:rsid w:val="00CD4A0D"/>
    <w:rsid w:val="00CD4A66"/>
    <w:rsid w:val="00CD4B13"/>
    <w:rsid w:val="00CD4B16"/>
    <w:rsid w:val="00CD4B86"/>
    <w:rsid w:val="00CD4BF9"/>
    <w:rsid w:val="00CD4F61"/>
    <w:rsid w:val="00CD4F6F"/>
    <w:rsid w:val="00CD5034"/>
    <w:rsid w:val="00CD5089"/>
    <w:rsid w:val="00CD50BE"/>
    <w:rsid w:val="00CD5111"/>
    <w:rsid w:val="00CD53CF"/>
    <w:rsid w:val="00CD546F"/>
    <w:rsid w:val="00CD5765"/>
    <w:rsid w:val="00CD5892"/>
    <w:rsid w:val="00CD58B1"/>
    <w:rsid w:val="00CD58E8"/>
    <w:rsid w:val="00CD5AB7"/>
    <w:rsid w:val="00CD5C23"/>
    <w:rsid w:val="00CD5C5A"/>
    <w:rsid w:val="00CD5DED"/>
    <w:rsid w:val="00CD5F90"/>
    <w:rsid w:val="00CD608E"/>
    <w:rsid w:val="00CD6301"/>
    <w:rsid w:val="00CD6788"/>
    <w:rsid w:val="00CD67BF"/>
    <w:rsid w:val="00CD6946"/>
    <w:rsid w:val="00CD6C5F"/>
    <w:rsid w:val="00CD704E"/>
    <w:rsid w:val="00CD778D"/>
    <w:rsid w:val="00CD7836"/>
    <w:rsid w:val="00CD7910"/>
    <w:rsid w:val="00CD7972"/>
    <w:rsid w:val="00CD798A"/>
    <w:rsid w:val="00CD79D3"/>
    <w:rsid w:val="00CD7CC8"/>
    <w:rsid w:val="00CD7CCB"/>
    <w:rsid w:val="00CD7DAD"/>
    <w:rsid w:val="00CD7E2D"/>
    <w:rsid w:val="00CD7ED8"/>
    <w:rsid w:val="00CE017D"/>
    <w:rsid w:val="00CE01E5"/>
    <w:rsid w:val="00CE0271"/>
    <w:rsid w:val="00CE03AD"/>
    <w:rsid w:val="00CE0508"/>
    <w:rsid w:val="00CE060A"/>
    <w:rsid w:val="00CE064C"/>
    <w:rsid w:val="00CE06E4"/>
    <w:rsid w:val="00CE077E"/>
    <w:rsid w:val="00CE07D7"/>
    <w:rsid w:val="00CE09A1"/>
    <w:rsid w:val="00CE0A3B"/>
    <w:rsid w:val="00CE0AD7"/>
    <w:rsid w:val="00CE0CAA"/>
    <w:rsid w:val="00CE0E07"/>
    <w:rsid w:val="00CE0EFF"/>
    <w:rsid w:val="00CE0F9A"/>
    <w:rsid w:val="00CE1032"/>
    <w:rsid w:val="00CE1329"/>
    <w:rsid w:val="00CE1527"/>
    <w:rsid w:val="00CE16E2"/>
    <w:rsid w:val="00CE1951"/>
    <w:rsid w:val="00CE1980"/>
    <w:rsid w:val="00CE1A73"/>
    <w:rsid w:val="00CE1DD2"/>
    <w:rsid w:val="00CE1F97"/>
    <w:rsid w:val="00CE205D"/>
    <w:rsid w:val="00CE20F2"/>
    <w:rsid w:val="00CE2280"/>
    <w:rsid w:val="00CE2507"/>
    <w:rsid w:val="00CE250E"/>
    <w:rsid w:val="00CE253F"/>
    <w:rsid w:val="00CE25DD"/>
    <w:rsid w:val="00CE2B82"/>
    <w:rsid w:val="00CE2C77"/>
    <w:rsid w:val="00CE2CBF"/>
    <w:rsid w:val="00CE2FC2"/>
    <w:rsid w:val="00CE309E"/>
    <w:rsid w:val="00CE34E2"/>
    <w:rsid w:val="00CE36C3"/>
    <w:rsid w:val="00CE3892"/>
    <w:rsid w:val="00CE3909"/>
    <w:rsid w:val="00CE3921"/>
    <w:rsid w:val="00CE3B20"/>
    <w:rsid w:val="00CE4156"/>
    <w:rsid w:val="00CE4161"/>
    <w:rsid w:val="00CE4244"/>
    <w:rsid w:val="00CE491A"/>
    <w:rsid w:val="00CE4A52"/>
    <w:rsid w:val="00CE4A8F"/>
    <w:rsid w:val="00CE4FE5"/>
    <w:rsid w:val="00CE5039"/>
    <w:rsid w:val="00CE5055"/>
    <w:rsid w:val="00CE578D"/>
    <w:rsid w:val="00CE57D4"/>
    <w:rsid w:val="00CE5AFD"/>
    <w:rsid w:val="00CE5BD0"/>
    <w:rsid w:val="00CE5FF3"/>
    <w:rsid w:val="00CE6015"/>
    <w:rsid w:val="00CE6077"/>
    <w:rsid w:val="00CE61F7"/>
    <w:rsid w:val="00CE634E"/>
    <w:rsid w:val="00CE6527"/>
    <w:rsid w:val="00CE65F9"/>
    <w:rsid w:val="00CE6675"/>
    <w:rsid w:val="00CE66C7"/>
    <w:rsid w:val="00CE68E1"/>
    <w:rsid w:val="00CE6A7C"/>
    <w:rsid w:val="00CE6C66"/>
    <w:rsid w:val="00CE6D39"/>
    <w:rsid w:val="00CE6EF2"/>
    <w:rsid w:val="00CE6FFD"/>
    <w:rsid w:val="00CE7058"/>
    <w:rsid w:val="00CE70F2"/>
    <w:rsid w:val="00CE72D4"/>
    <w:rsid w:val="00CE731A"/>
    <w:rsid w:val="00CE77B9"/>
    <w:rsid w:val="00CE7853"/>
    <w:rsid w:val="00CE79F1"/>
    <w:rsid w:val="00CE7F8B"/>
    <w:rsid w:val="00CF0810"/>
    <w:rsid w:val="00CF09BB"/>
    <w:rsid w:val="00CF0BE0"/>
    <w:rsid w:val="00CF0C87"/>
    <w:rsid w:val="00CF13B6"/>
    <w:rsid w:val="00CF13CC"/>
    <w:rsid w:val="00CF1452"/>
    <w:rsid w:val="00CF1571"/>
    <w:rsid w:val="00CF15CD"/>
    <w:rsid w:val="00CF16A7"/>
    <w:rsid w:val="00CF1BDA"/>
    <w:rsid w:val="00CF1BFD"/>
    <w:rsid w:val="00CF1CE2"/>
    <w:rsid w:val="00CF1CF4"/>
    <w:rsid w:val="00CF1ECC"/>
    <w:rsid w:val="00CF201E"/>
    <w:rsid w:val="00CF222B"/>
    <w:rsid w:val="00CF227A"/>
    <w:rsid w:val="00CF22B1"/>
    <w:rsid w:val="00CF236F"/>
    <w:rsid w:val="00CF239F"/>
    <w:rsid w:val="00CF240C"/>
    <w:rsid w:val="00CF24EC"/>
    <w:rsid w:val="00CF2A72"/>
    <w:rsid w:val="00CF2B24"/>
    <w:rsid w:val="00CF2B49"/>
    <w:rsid w:val="00CF2F1F"/>
    <w:rsid w:val="00CF2FBE"/>
    <w:rsid w:val="00CF307D"/>
    <w:rsid w:val="00CF31DF"/>
    <w:rsid w:val="00CF328C"/>
    <w:rsid w:val="00CF3488"/>
    <w:rsid w:val="00CF3538"/>
    <w:rsid w:val="00CF35BD"/>
    <w:rsid w:val="00CF3656"/>
    <w:rsid w:val="00CF375D"/>
    <w:rsid w:val="00CF38CC"/>
    <w:rsid w:val="00CF3A69"/>
    <w:rsid w:val="00CF3CDE"/>
    <w:rsid w:val="00CF3DC1"/>
    <w:rsid w:val="00CF3F7F"/>
    <w:rsid w:val="00CF40C2"/>
    <w:rsid w:val="00CF41D7"/>
    <w:rsid w:val="00CF41F6"/>
    <w:rsid w:val="00CF41F9"/>
    <w:rsid w:val="00CF421D"/>
    <w:rsid w:val="00CF442B"/>
    <w:rsid w:val="00CF446C"/>
    <w:rsid w:val="00CF446F"/>
    <w:rsid w:val="00CF44E3"/>
    <w:rsid w:val="00CF44F7"/>
    <w:rsid w:val="00CF4578"/>
    <w:rsid w:val="00CF476D"/>
    <w:rsid w:val="00CF4895"/>
    <w:rsid w:val="00CF4AFB"/>
    <w:rsid w:val="00CF4BA3"/>
    <w:rsid w:val="00CF4E37"/>
    <w:rsid w:val="00CF4EBD"/>
    <w:rsid w:val="00CF5105"/>
    <w:rsid w:val="00CF5156"/>
    <w:rsid w:val="00CF51B2"/>
    <w:rsid w:val="00CF5237"/>
    <w:rsid w:val="00CF58A3"/>
    <w:rsid w:val="00CF58E3"/>
    <w:rsid w:val="00CF5919"/>
    <w:rsid w:val="00CF5AB5"/>
    <w:rsid w:val="00CF5AB7"/>
    <w:rsid w:val="00CF5AD2"/>
    <w:rsid w:val="00CF5B38"/>
    <w:rsid w:val="00CF5B5D"/>
    <w:rsid w:val="00CF5CD9"/>
    <w:rsid w:val="00CF5CED"/>
    <w:rsid w:val="00CF5DE0"/>
    <w:rsid w:val="00CF5EAB"/>
    <w:rsid w:val="00CF5FBB"/>
    <w:rsid w:val="00CF612B"/>
    <w:rsid w:val="00CF6183"/>
    <w:rsid w:val="00CF63A8"/>
    <w:rsid w:val="00CF63F6"/>
    <w:rsid w:val="00CF65C8"/>
    <w:rsid w:val="00CF66D2"/>
    <w:rsid w:val="00CF68DB"/>
    <w:rsid w:val="00CF68F1"/>
    <w:rsid w:val="00CF6976"/>
    <w:rsid w:val="00CF6989"/>
    <w:rsid w:val="00CF6A06"/>
    <w:rsid w:val="00CF6B83"/>
    <w:rsid w:val="00CF6C14"/>
    <w:rsid w:val="00CF6DA3"/>
    <w:rsid w:val="00CF6F3F"/>
    <w:rsid w:val="00CF730E"/>
    <w:rsid w:val="00CF7445"/>
    <w:rsid w:val="00CF748D"/>
    <w:rsid w:val="00CF76DF"/>
    <w:rsid w:val="00CF770B"/>
    <w:rsid w:val="00CF792E"/>
    <w:rsid w:val="00CF798B"/>
    <w:rsid w:val="00CF7A11"/>
    <w:rsid w:val="00CF7C3A"/>
    <w:rsid w:val="00CF7D38"/>
    <w:rsid w:val="00D0038E"/>
    <w:rsid w:val="00D0049A"/>
    <w:rsid w:val="00D0070C"/>
    <w:rsid w:val="00D0075E"/>
    <w:rsid w:val="00D0079A"/>
    <w:rsid w:val="00D00959"/>
    <w:rsid w:val="00D00A45"/>
    <w:rsid w:val="00D00BD6"/>
    <w:rsid w:val="00D00DA3"/>
    <w:rsid w:val="00D01419"/>
    <w:rsid w:val="00D01451"/>
    <w:rsid w:val="00D0167A"/>
    <w:rsid w:val="00D01702"/>
    <w:rsid w:val="00D01713"/>
    <w:rsid w:val="00D0192F"/>
    <w:rsid w:val="00D01A8D"/>
    <w:rsid w:val="00D01DF5"/>
    <w:rsid w:val="00D01E3B"/>
    <w:rsid w:val="00D02041"/>
    <w:rsid w:val="00D020BA"/>
    <w:rsid w:val="00D02577"/>
    <w:rsid w:val="00D0264F"/>
    <w:rsid w:val="00D026D2"/>
    <w:rsid w:val="00D027CB"/>
    <w:rsid w:val="00D029B2"/>
    <w:rsid w:val="00D02B6C"/>
    <w:rsid w:val="00D02E95"/>
    <w:rsid w:val="00D03317"/>
    <w:rsid w:val="00D033BD"/>
    <w:rsid w:val="00D033CD"/>
    <w:rsid w:val="00D03473"/>
    <w:rsid w:val="00D0353F"/>
    <w:rsid w:val="00D0378C"/>
    <w:rsid w:val="00D03870"/>
    <w:rsid w:val="00D03C8F"/>
    <w:rsid w:val="00D03E40"/>
    <w:rsid w:val="00D03F59"/>
    <w:rsid w:val="00D03F9C"/>
    <w:rsid w:val="00D04022"/>
    <w:rsid w:val="00D040E8"/>
    <w:rsid w:val="00D041BE"/>
    <w:rsid w:val="00D0432E"/>
    <w:rsid w:val="00D044CD"/>
    <w:rsid w:val="00D04676"/>
    <w:rsid w:val="00D04792"/>
    <w:rsid w:val="00D047F5"/>
    <w:rsid w:val="00D049A5"/>
    <w:rsid w:val="00D04A96"/>
    <w:rsid w:val="00D04C2E"/>
    <w:rsid w:val="00D04C84"/>
    <w:rsid w:val="00D04DA4"/>
    <w:rsid w:val="00D04E4A"/>
    <w:rsid w:val="00D0506B"/>
    <w:rsid w:val="00D05072"/>
    <w:rsid w:val="00D05093"/>
    <w:rsid w:val="00D0521C"/>
    <w:rsid w:val="00D05A28"/>
    <w:rsid w:val="00D05C2F"/>
    <w:rsid w:val="00D05CDC"/>
    <w:rsid w:val="00D05E43"/>
    <w:rsid w:val="00D06055"/>
    <w:rsid w:val="00D062BD"/>
    <w:rsid w:val="00D06372"/>
    <w:rsid w:val="00D06433"/>
    <w:rsid w:val="00D065CE"/>
    <w:rsid w:val="00D06876"/>
    <w:rsid w:val="00D069BE"/>
    <w:rsid w:val="00D06C3A"/>
    <w:rsid w:val="00D06DD7"/>
    <w:rsid w:val="00D06F05"/>
    <w:rsid w:val="00D06F25"/>
    <w:rsid w:val="00D0729F"/>
    <w:rsid w:val="00D072C0"/>
    <w:rsid w:val="00D072EA"/>
    <w:rsid w:val="00D0753D"/>
    <w:rsid w:val="00D0760F"/>
    <w:rsid w:val="00D07910"/>
    <w:rsid w:val="00D07937"/>
    <w:rsid w:val="00D07BF5"/>
    <w:rsid w:val="00D07E0A"/>
    <w:rsid w:val="00D07EC8"/>
    <w:rsid w:val="00D07FC0"/>
    <w:rsid w:val="00D10003"/>
    <w:rsid w:val="00D10129"/>
    <w:rsid w:val="00D10186"/>
    <w:rsid w:val="00D10267"/>
    <w:rsid w:val="00D102B2"/>
    <w:rsid w:val="00D103E2"/>
    <w:rsid w:val="00D1061E"/>
    <w:rsid w:val="00D109F2"/>
    <w:rsid w:val="00D10D9B"/>
    <w:rsid w:val="00D10F94"/>
    <w:rsid w:val="00D10FDB"/>
    <w:rsid w:val="00D11030"/>
    <w:rsid w:val="00D111C8"/>
    <w:rsid w:val="00D11282"/>
    <w:rsid w:val="00D112C7"/>
    <w:rsid w:val="00D11A32"/>
    <w:rsid w:val="00D11A33"/>
    <w:rsid w:val="00D11AB1"/>
    <w:rsid w:val="00D11D05"/>
    <w:rsid w:val="00D11D6E"/>
    <w:rsid w:val="00D11EE8"/>
    <w:rsid w:val="00D12338"/>
    <w:rsid w:val="00D1243E"/>
    <w:rsid w:val="00D125D9"/>
    <w:rsid w:val="00D12816"/>
    <w:rsid w:val="00D129D5"/>
    <w:rsid w:val="00D12AC6"/>
    <w:rsid w:val="00D12B6E"/>
    <w:rsid w:val="00D12EDC"/>
    <w:rsid w:val="00D1306A"/>
    <w:rsid w:val="00D13296"/>
    <w:rsid w:val="00D13522"/>
    <w:rsid w:val="00D139AA"/>
    <w:rsid w:val="00D139BD"/>
    <w:rsid w:val="00D13B4E"/>
    <w:rsid w:val="00D13F24"/>
    <w:rsid w:val="00D14025"/>
    <w:rsid w:val="00D1404E"/>
    <w:rsid w:val="00D14209"/>
    <w:rsid w:val="00D14247"/>
    <w:rsid w:val="00D142F3"/>
    <w:rsid w:val="00D14382"/>
    <w:rsid w:val="00D143CF"/>
    <w:rsid w:val="00D145F6"/>
    <w:rsid w:val="00D14654"/>
    <w:rsid w:val="00D1474C"/>
    <w:rsid w:val="00D14874"/>
    <w:rsid w:val="00D149CA"/>
    <w:rsid w:val="00D14CA1"/>
    <w:rsid w:val="00D14DA0"/>
    <w:rsid w:val="00D15054"/>
    <w:rsid w:val="00D152A4"/>
    <w:rsid w:val="00D1568A"/>
    <w:rsid w:val="00D158F6"/>
    <w:rsid w:val="00D15938"/>
    <w:rsid w:val="00D15A64"/>
    <w:rsid w:val="00D15A6E"/>
    <w:rsid w:val="00D15C1F"/>
    <w:rsid w:val="00D15C9F"/>
    <w:rsid w:val="00D15D63"/>
    <w:rsid w:val="00D15EEE"/>
    <w:rsid w:val="00D15F3A"/>
    <w:rsid w:val="00D15FE1"/>
    <w:rsid w:val="00D16168"/>
    <w:rsid w:val="00D1654F"/>
    <w:rsid w:val="00D16712"/>
    <w:rsid w:val="00D16738"/>
    <w:rsid w:val="00D16900"/>
    <w:rsid w:val="00D16974"/>
    <w:rsid w:val="00D16A1D"/>
    <w:rsid w:val="00D16DE8"/>
    <w:rsid w:val="00D16EC6"/>
    <w:rsid w:val="00D16F10"/>
    <w:rsid w:val="00D16F7F"/>
    <w:rsid w:val="00D16FE4"/>
    <w:rsid w:val="00D17030"/>
    <w:rsid w:val="00D17328"/>
    <w:rsid w:val="00D174AD"/>
    <w:rsid w:val="00D177D7"/>
    <w:rsid w:val="00D17807"/>
    <w:rsid w:val="00D17848"/>
    <w:rsid w:val="00D178C3"/>
    <w:rsid w:val="00D17946"/>
    <w:rsid w:val="00D17B14"/>
    <w:rsid w:val="00D17B38"/>
    <w:rsid w:val="00D17D5F"/>
    <w:rsid w:val="00D17DC8"/>
    <w:rsid w:val="00D17E08"/>
    <w:rsid w:val="00D17E56"/>
    <w:rsid w:val="00D17FDC"/>
    <w:rsid w:val="00D17FEC"/>
    <w:rsid w:val="00D201D8"/>
    <w:rsid w:val="00D203C8"/>
    <w:rsid w:val="00D203F9"/>
    <w:rsid w:val="00D20863"/>
    <w:rsid w:val="00D2089B"/>
    <w:rsid w:val="00D20961"/>
    <w:rsid w:val="00D20C85"/>
    <w:rsid w:val="00D20CFB"/>
    <w:rsid w:val="00D20D5C"/>
    <w:rsid w:val="00D210D2"/>
    <w:rsid w:val="00D2117A"/>
    <w:rsid w:val="00D21439"/>
    <w:rsid w:val="00D2148D"/>
    <w:rsid w:val="00D214A1"/>
    <w:rsid w:val="00D215CA"/>
    <w:rsid w:val="00D218FC"/>
    <w:rsid w:val="00D21AA4"/>
    <w:rsid w:val="00D21ECD"/>
    <w:rsid w:val="00D21EF5"/>
    <w:rsid w:val="00D2202C"/>
    <w:rsid w:val="00D220C1"/>
    <w:rsid w:val="00D2234E"/>
    <w:rsid w:val="00D224D2"/>
    <w:rsid w:val="00D226CA"/>
    <w:rsid w:val="00D22810"/>
    <w:rsid w:val="00D229D7"/>
    <w:rsid w:val="00D22D1B"/>
    <w:rsid w:val="00D22DDE"/>
    <w:rsid w:val="00D22EBC"/>
    <w:rsid w:val="00D23030"/>
    <w:rsid w:val="00D230D9"/>
    <w:rsid w:val="00D2319F"/>
    <w:rsid w:val="00D231DF"/>
    <w:rsid w:val="00D2372D"/>
    <w:rsid w:val="00D23942"/>
    <w:rsid w:val="00D23A58"/>
    <w:rsid w:val="00D23B3B"/>
    <w:rsid w:val="00D23C0A"/>
    <w:rsid w:val="00D23CC9"/>
    <w:rsid w:val="00D23D88"/>
    <w:rsid w:val="00D23F17"/>
    <w:rsid w:val="00D240E0"/>
    <w:rsid w:val="00D243C1"/>
    <w:rsid w:val="00D247DD"/>
    <w:rsid w:val="00D24946"/>
    <w:rsid w:val="00D24AA4"/>
    <w:rsid w:val="00D24AEA"/>
    <w:rsid w:val="00D24AFB"/>
    <w:rsid w:val="00D24B9F"/>
    <w:rsid w:val="00D24C66"/>
    <w:rsid w:val="00D2500B"/>
    <w:rsid w:val="00D25067"/>
    <w:rsid w:val="00D253A3"/>
    <w:rsid w:val="00D254C6"/>
    <w:rsid w:val="00D25597"/>
    <w:rsid w:val="00D25A15"/>
    <w:rsid w:val="00D25AA6"/>
    <w:rsid w:val="00D25B80"/>
    <w:rsid w:val="00D25D96"/>
    <w:rsid w:val="00D25F0C"/>
    <w:rsid w:val="00D26113"/>
    <w:rsid w:val="00D2650D"/>
    <w:rsid w:val="00D26547"/>
    <w:rsid w:val="00D26A98"/>
    <w:rsid w:val="00D26A9D"/>
    <w:rsid w:val="00D26B36"/>
    <w:rsid w:val="00D26D20"/>
    <w:rsid w:val="00D26EE7"/>
    <w:rsid w:val="00D271E9"/>
    <w:rsid w:val="00D271F7"/>
    <w:rsid w:val="00D2727E"/>
    <w:rsid w:val="00D278D9"/>
    <w:rsid w:val="00D2797E"/>
    <w:rsid w:val="00D279A6"/>
    <w:rsid w:val="00D27AF3"/>
    <w:rsid w:val="00D30272"/>
    <w:rsid w:val="00D30549"/>
    <w:rsid w:val="00D306A5"/>
    <w:rsid w:val="00D309E4"/>
    <w:rsid w:val="00D30A5D"/>
    <w:rsid w:val="00D30E85"/>
    <w:rsid w:val="00D30F67"/>
    <w:rsid w:val="00D3142A"/>
    <w:rsid w:val="00D315B2"/>
    <w:rsid w:val="00D315C8"/>
    <w:rsid w:val="00D31792"/>
    <w:rsid w:val="00D317E1"/>
    <w:rsid w:val="00D318E1"/>
    <w:rsid w:val="00D31A08"/>
    <w:rsid w:val="00D31BD0"/>
    <w:rsid w:val="00D31D47"/>
    <w:rsid w:val="00D31EAC"/>
    <w:rsid w:val="00D31F68"/>
    <w:rsid w:val="00D320E6"/>
    <w:rsid w:val="00D321A3"/>
    <w:rsid w:val="00D3263B"/>
    <w:rsid w:val="00D32834"/>
    <w:rsid w:val="00D32D47"/>
    <w:rsid w:val="00D32EAA"/>
    <w:rsid w:val="00D33092"/>
    <w:rsid w:val="00D331EB"/>
    <w:rsid w:val="00D33206"/>
    <w:rsid w:val="00D33400"/>
    <w:rsid w:val="00D33428"/>
    <w:rsid w:val="00D338C7"/>
    <w:rsid w:val="00D33926"/>
    <w:rsid w:val="00D3395E"/>
    <w:rsid w:val="00D33B36"/>
    <w:rsid w:val="00D33C1D"/>
    <w:rsid w:val="00D33D31"/>
    <w:rsid w:val="00D33E5F"/>
    <w:rsid w:val="00D34054"/>
    <w:rsid w:val="00D340BD"/>
    <w:rsid w:val="00D34115"/>
    <w:rsid w:val="00D341B1"/>
    <w:rsid w:val="00D34312"/>
    <w:rsid w:val="00D346F8"/>
    <w:rsid w:val="00D34957"/>
    <w:rsid w:val="00D349F1"/>
    <w:rsid w:val="00D34B07"/>
    <w:rsid w:val="00D34B36"/>
    <w:rsid w:val="00D34DD8"/>
    <w:rsid w:val="00D34EFB"/>
    <w:rsid w:val="00D350CE"/>
    <w:rsid w:val="00D35102"/>
    <w:rsid w:val="00D35103"/>
    <w:rsid w:val="00D35303"/>
    <w:rsid w:val="00D35328"/>
    <w:rsid w:val="00D3538D"/>
    <w:rsid w:val="00D3555C"/>
    <w:rsid w:val="00D355C8"/>
    <w:rsid w:val="00D3576F"/>
    <w:rsid w:val="00D358A8"/>
    <w:rsid w:val="00D35B7A"/>
    <w:rsid w:val="00D35CA8"/>
    <w:rsid w:val="00D35E48"/>
    <w:rsid w:val="00D3629C"/>
    <w:rsid w:val="00D365FF"/>
    <w:rsid w:val="00D366FE"/>
    <w:rsid w:val="00D36773"/>
    <w:rsid w:val="00D3682E"/>
    <w:rsid w:val="00D36991"/>
    <w:rsid w:val="00D36C71"/>
    <w:rsid w:val="00D36D1E"/>
    <w:rsid w:val="00D36DB2"/>
    <w:rsid w:val="00D36EC2"/>
    <w:rsid w:val="00D370AB"/>
    <w:rsid w:val="00D371DD"/>
    <w:rsid w:val="00D372BA"/>
    <w:rsid w:val="00D373D1"/>
    <w:rsid w:val="00D3744A"/>
    <w:rsid w:val="00D37491"/>
    <w:rsid w:val="00D374B8"/>
    <w:rsid w:val="00D37937"/>
    <w:rsid w:val="00D37951"/>
    <w:rsid w:val="00D37AAB"/>
    <w:rsid w:val="00D37E8A"/>
    <w:rsid w:val="00D37F72"/>
    <w:rsid w:val="00D40893"/>
    <w:rsid w:val="00D40BA2"/>
    <w:rsid w:val="00D40F07"/>
    <w:rsid w:val="00D40F94"/>
    <w:rsid w:val="00D410CB"/>
    <w:rsid w:val="00D412F6"/>
    <w:rsid w:val="00D41499"/>
    <w:rsid w:val="00D414DB"/>
    <w:rsid w:val="00D414DD"/>
    <w:rsid w:val="00D4193D"/>
    <w:rsid w:val="00D41A5E"/>
    <w:rsid w:val="00D41A63"/>
    <w:rsid w:val="00D41BB0"/>
    <w:rsid w:val="00D41C07"/>
    <w:rsid w:val="00D41CC5"/>
    <w:rsid w:val="00D41CE8"/>
    <w:rsid w:val="00D41CF6"/>
    <w:rsid w:val="00D41E17"/>
    <w:rsid w:val="00D420DB"/>
    <w:rsid w:val="00D42141"/>
    <w:rsid w:val="00D423EC"/>
    <w:rsid w:val="00D426AD"/>
    <w:rsid w:val="00D427E9"/>
    <w:rsid w:val="00D42A39"/>
    <w:rsid w:val="00D42A79"/>
    <w:rsid w:val="00D42A7E"/>
    <w:rsid w:val="00D42B1E"/>
    <w:rsid w:val="00D42B48"/>
    <w:rsid w:val="00D42ED9"/>
    <w:rsid w:val="00D42FE6"/>
    <w:rsid w:val="00D43141"/>
    <w:rsid w:val="00D43228"/>
    <w:rsid w:val="00D432A2"/>
    <w:rsid w:val="00D435E5"/>
    <w:rsid w:val="00D4366E"/>
    <w:rsid w:val="00D436F4"/>
    <w:rsid w:val="00D4374C"/>
    <w:rsid w:val="00D43754"/>
    <w:rsid w:val="00D439FF"/>
    <w:rsid w:val="00D43E0C"/>
    <w:rsid w:val="00D43F08"/>
    <w:rsid w:val="00D44037"/>
    <w:rsid w:val="00D4410E"/>
    <w:rsid w:val="00D44358"/>
    <w:rsid w:val="00D44424"/>
    <w:rsid w:val="00D44631"/>
    <w:rsid w:val="00D44705"/>
    <w:rsid w:val="00D447D1"/>
    <w:rsid w:val="00D44855"/>
    <w:rsid w:val="00D44967"/>
    <w:rsid w:val="00D44B7C"/>
    <w:rsid w:val="00D44DBB"/>
    <w:rsid w:val="00D44E3F"/>
    <w:rsid w:val="00D44E7E"/>
    <w:rsid w:val="00D45129"/>
    <w:rsid w:val="00D451CA"/>
    <w:rsid w:val="00D452C1"/>
    <w:rsid w:val="00D4542A"/>
    <w:rsid w:val="00D454C5"/>
    <w:rsid w:val="00D45520"/>
    <w:rsid w:val="00D4552D"/>
    <w:rsid w:val="00D45750"/>
    <w:rsid w:val="00D4588E"/>
    <w:rsid w:val="00D45A50"/>
    <w:rsid w:val="00D45ABC"/>
    <w:rsid w:val="00D46068"/>
    <w:rsid w:val="00D4632A"/>
    <w:rsid w:val="00D464CD"/>
    <w:rsid w:val="00D4694F"/>
    <w:rsid w:val="00D46983"/>
    <w:rsid w:val="00D469F6"/>
    <w:rsid w:val="00D46AF0"/>
    <w:rsid w:val="00D46DF5"/>
    <w:rsid w:val="00D46E24"/>
    <w:rsid w:val="00D46EB2"/>
    <w:rsid w:val="00D470AA"/>
    <w:rsid w:val="00D472E5"/>
    <w:rsid w:val="00D475AB"/>
    <w:rsid w:val="00D47A3E"/>
    <w:rsid w:val="00D47AC1"/>
    <w:rsid w:val="00D47C5F"/>
    <w:rsid w:val="00D47D95"/>
    <w:rsid w:val="00D47DD6"/>
    <w:rsid w:val="00D50244"/>
    <w:rsid w:val="00D502D9"/>
    <w:rsid w:val="00D502FB"/>
    <w:rsid w:val="00D503D2"/>
    <w:rsid w:val="00D506E0"/>
    <w:rsid w:val="00D50C28"/>
    <w:rsid w:val="00D50F35"/>
    <w:rsid w:val="00D50F52"/>
    <w:rsid w:val="00D5100F"/>
    <w:rsid w:val="00D512BB"/>
    <w:rsid w:val="00D514AA"/>
    <w:rsid w:val="00D514F8"/>
    <w:rsid w:val="00D51559"/>
    <w:rsid w:val="00D5155B"/>
    <w:rsid w:val="00D51632"/>
    <w:rsid w:val="00D516BE"/>
    <w:rsid w:val="00D51946"/>
    <w:rsid w:val="00D51B34"/>
    <w:rsid w:val="00D51D71"/>
    <w:rsid w:val="00D51E1E"/>
    <w:rsid w:val="00D51E78"/>
    <w:rsid w:val="00D5245F"/>
    <w:rsid w:val="00D525DB"/>
    <w:rsid w:val="00D52701"/>
    <w:rsid w:val="00D52720"/>
    <w:rsid w:val="00D527C0"/>
    <w:rsid w:val="00D527CC"/>
    <w:rsid w:val="00D52892"/>
    <w:rsid w:val="00D528BF"/>
    <w:rsid w:val="00D528F2"/>
    <w:rsid w:val="00D52ACB"/>
    <w:rsid w:val="00D52B27"/>
    <w:rsid w:val="00D52C57"/>
    <w:rsid w:val="00D52CA2"/>
    <w:rsid w:val="00D52D42"/>
    <w:rsid w:val="00D52EC6"/>
    <w:rsid w:val="00D52F6F"/>
    <w:rsid w:val="00D530CB"/>
    <w:rsid w:val="00D530EC"/>
    <w:rsid w:val="00D53334"/>
    <w:rsid w:val="00D5334F"/>
    <w:rsid w:val="00D538D2"/>
    <w:rsid w:val="00D53931"/>
    <w:rsid w:val="00D53A23"/>
    <w:rsid w:val="00D53A2F"/>
    <w:rsid w:val="00D53AFC"/>
    <w:rsid w:val="00D53BA2"/>
    <w:rsid w:val="00D53D05"/>
    <w:rsid w:val="00D53E5A"/>
    <w:rsid w:val="00D53EF6"/>
    <w:rsid w:val="00D541A7"/>
    <w:rsid w:val="00D5421B"/>
    <w:rsid w:val="00D542A8"/>
    <w:rsid w:val="00D5438A"/>
    <w:rsid w:val="00D54564"/>
    <w:rsid w:val="00D5458D"/>
    <w:rsid w:val="00D54702"/>
    <w:rsid w:val="00D547C5"/>
    <w:rsid w:val="00D54B20"/>
    <w:rsid w:val="00D54BB0"/>
    <w:rsid w:val="00D54E6D"/>
    <w:rsid w:val="00D54F2D"/>
    <w:rsid w:val="00D55016"/>
    <w:rsid w:val="00D55119"/>
    <w:rsid w:val="00D5524D"/>
    <w:rsid w:val="00D5542E"/>
    <w:rsid w:val="00D5548F"/>
    <w:rsid w:val="00D5561A"/>
    <w:rsid w:val="00D557B0"/>
    <w:rsid w:val="00D558CE"/>
    <w:rsid w:val="00D558E0"/>
    <w:rsid w:val="00D5593A"/>
    <w:rsid w:val="00D559D0"/>
    <w:rsid w:val="00D55A78"/>
    <w:rsid w:val="00D55C73"/>
    <w:rsid w:val="00D56052"/>
    <w:rsid w:val="00D560FE"/>
    <w:rsid w:val="00D562F7"/>
    <w:rsid w:val="00D56692"/>
    <w:rsid w:val="00D567BD"/>
    <w:rsid w:val="00D567E0"/>
    <w:rsid w:val="00D5685E"/>
    <w:rsid w:val="00D56AD0"/>
    <w:rsid w:val="00D56CC7"/>
    <w:rsid w:val="00D56D8B"/>
    <w:rsid w:val="00D56F2B"/>
    <w:rsid w:val="00D57081"/>
    <w:rsid w:val="00D57203"/>
    <w:rsid w:val="00D5722A"/>
    <w:rsid w:val="00D57328"/>
    <w:rsid w:val="00D57676"/>
    <w:rsid w:val="00D57A18"/>
    <w:rsid w:val="00D57AC3"/>
    <w:rsid w:val="00D57B5A"/>
    <w:rsid w:val="00D57C23"/>
    <w:rsid w:val="00D57D72"/>
    <w:rsid w:val="00D57D7B"/>
    <w:rsid w:val="00D57EFF"/>
    <w:rsid w:val="00D57F30"/>
    <w:rsid w:val="00D57F4F"/>
    <w:rsid w:val="00D57F75"/>
    <w:rsid w:val="00D60051"/>
    <w:rsid w:val="00D604A4"/>
    <w:rsid w:val="00D6078E"/>
    <w:rsid w:val="00D60940"/>
    <w:rsid w:val="00D60AED"/>
    <w:rsid w:val="00D60BB7"/>
    <w:rsid w:val="00D60D46"/>
    <w:rsid w:val="00D60D53"/>
    <w:rsid w:val="00D60F08"/>
    <w:rsid w:val="00D610A9"/>
    <w:rsid w:val="00D61377"/>
    <w:rsid w:val="00D61399"/>
    <w:rsid w:val="00D6154D"/>
    <w:rsid w:val="00D61611"/>
    <w:rsid w:val="00D6199F"/>
    <w:rsid w:val="00D61A9A"/>
    <w:rsid w:val="00D61C2D"/>
    <w:rsid w:val="00D61FB4"/>
    <w:rsid w:val="00D62446"/>
    <w:rsid w:val="00D624E8"/>
    <w:rsid w:val="00D62622"/>
    <w:rsid w:val="00D62645"/>
    <w:rsid w:val="00D6270F"/>
    <w:rsid w:val="00D62842"/>
    <w:rsid w:val="00D629BA"/>
    <w:rsid w:val="00D62A2A"/>
    <w:rsid w:val="00D62A71"/>
    <w:rsid w:val="00D62A9B"/>
    <w:rsid w:val="00D62B2F"/>
    <w:rsid w:val="00D62CC1"/>
    <w:rsid w:val="00D62D59"/>
    <w:rsid w:val="00D62D66"/>
    <w:rsid w:val="00D62DC9"/>
    <w:rsid w:val="00D62DF6"/>
    <w:rsid w:val="00D62FD7"/>
    <w:rsid w:val="00D6351E"/>
    <w:rsid w:val="00D6357F"/>
    <w:rsid w:val="00D63A6D"/>
    <w:rsid w:val="00D63B2D"/>
    <w:rsid w:val="00D63C55"/>
    <w:rsid w:val="00D63DD5"/>
    <w:rsid w:val="00D63DF1"/>
    <w:rsid w:val="00D63E6D"/>
    <w:rsid w:val="00D63F2A"/>
    <w:rsid w:val="00D640C2"/>
    <w:rsid w:val="00D64380"/>
    <w:rsid w:val="00D644BB"/>
    <w:rsid w:val="00D6473B"/>
    <w:rsid w:val="00D647E6"/>
    <w:rsid w:val="00D647F3"/>
    <w:rsid w:val="00D648F1"/>
    <w:rsid w:val="00D64B8D"/>
    <w:rsid w:val="00D64D90"/>
    <w:rsid w:val="00D64F9F"/>
    <w:rsid w:val="00D64FAB"/>
    <w:rsid w:val="00D6510B"/>
    <w:rsid w:val="00D651D0"/>
    <w:rsid w:val="00D65399"/>
    <w:rsid w:val="00D6556A"/>
    <w:rsid w:val="00D65663"/>
    <w:rsid w:val="00D656F8"/>
    <w:rsid w:val="00D6571A"/>
    <w:rsid w:val="00D657AF"/>
    <w:rsid w:val="00D65824"/>
    <w:rsid w:val="00D659B0"/>
    <w:rsid w:val="00D65FB3"/>
    <w:rsid w:val="00D66196"/>
    <w:rsid w:val="00D66209"/>
    <w:rsid w:val="00D665F0"/>
    <w:rsid w:val="00D666EA"/>
    <w:rsid w:val="00D667D0"/>
    <w:rsid w:val="00D667DC"/>
    <w:rsid w:val="00D6688F"/>
    <w:rsid w:val="00D669D8"/>
    <w:rsid w:val="00D669E4"/>
    <w:rsid w:val="00D66C91"/>
    <w:rsid w:val="00D66D3E"/>
    <w:rsid w:val="00D67430"/>
    <w:rsid w:val="00D67473"/>
    <w:rsid w:val="00D67629"/>
    <w:rsid w:val="00D67956"/>
    <w:rsid w:val="00D67A38"/>
    <w:rsid w:val="00D67C71"/>
    <w:rsid w:val="00D67C8C"/>
    <w:rsid w:val="00D67D30"/>
    <w:rsid w:val="00D67F54"/>
    <w:rsid w:val="00D7002E"/>
    <w:rsid w:val="00D7004F"/>
    <w:rsid w:val="00D700DE"/>
    <w:rsid w:val="00D702A3"/>
    <w:rsid w:val="00D70700"/>
    <w:rsid w:val="00D707A4"/>
    <w:rsid w:val="00D708C4"/>
    <w:rsid w:val="00D708E5"/>
    <w:rsid w:val="00D70A0A"/>
    <w:rsid w:val="00D70ABC"/>
    <w:rsid w:val="00D7130F"/>
    <w:rsid w:val="00D713BD"/>
    <w:rsid w:val="00D713F1"/>
    <w:rsid w:val="00D713F4"/>
    <w:rsid w:val="00D713FE"/>
    <w:rsid w:val="00D715FA"/>
    <w:rsid w:val="00D71673"/>
    <w:rsid w:val="00D7174C"/>
    <w:rsid w:val="00D7177C"/>
    <w:rsid w:val="00D718D0"/>
    <w:rsid w:val="00D719C0"/>
    <w:rsid w:val="00D71AC3"/>
    <w:rsid w:val="00D71D94"/>
    <w:rsid w:val="00D71EDA"/>
    <w:rsid w:val="00D71EDD"/>
    <w:rsid w:val="00D71EF1"/>
    <w:rsid w:val="00D7216D"/>
    <w:rsid w:val="00D72180"/>
    <w:rsid w:val="00D721C0"/>
    <w:rsid w:val="00D7232E"/>
    <w:rsid w:val="00D72658"/>
    <w:rsid w:val="00D728A3"/>
    <w:rsid w:val="00D72ADB"/>
    <w:rsid w:val="00D72B90"/>
    <w:rsid w:val="00D72BA6"/>
    <w:rsid w:val="00D72C5A"/>
    <w:rsid w:val="00D72E1F"/>
    <w:rsid w:val="00D72F7F"/>
    <w:rsid w:val="00D731B7"/>
    <w:rsid w:val="00D73331"/>
    <w:rsid w:val="00D73387"/>
    <w:rsid w:val="00D734CA"/>
    <w:rsid w:val="00D73613"/>
    <w:rsid w:val="00D73916"/>
    <w:rsid w:val="00D739B4"/>
    <w:rsid w:val="00D739EA"/>
    <w:rsid w:val="00D73AA6"/>
    <w:rsid w:val="00D73D89"/>
    <w:rsid w:val="00D73DE5"/>
    <w:rsid w:val="00D73F27"/>
    <w:rsid w:val="00D73FA8"/>
    <w:rsid w:val="00D74136"/>
    <w:rsid w:val="00D74194"/>
    <w:rsid w:val="00D74228"/>
    <w:rsid w:val="00D7459C"/>
    <w:rsid w:val="00D7467F"/>
    <w:rsid w:val="00D747C2"/>
    <w:rsid w:val="00D749C6"/>
    <w:rsid w:val="00D749CF"/>
    <w:rsid w:val="00D74B80"/>
    <w:rsid w:val="00D74C2C"/>
    <w:rsid w:val="00D74CCE"/>
    <w:rsid w:val="00D74D0B"/>
    <w:rsid w:val="00D74DE3"/>
    <w:rsid w:val="00D751F4"/>
    <w:rsid w:val="00D755B8"/>
    <w:rsid w:val="00D756F4"/>
    <w:rsid w:val="00D7571A"/>
    <w:rsid w:val="00D758FB"/>
    <w:rsid w:val="00D7595B"/>
    <w:rsid w:val="00D75A60"/>
    <w:rsid w:val="00D75B2C"/>
    <w:rsid w:val="00D75C0E"/>
    <w:rsid w:val="00D75EB1"/>
    <w:rsid w:val="00D75F23"/>
    <w:rsid w:val="00D760D7"/>
    <w:rsid w:val="00D76125"/>
    <w:rsid w:val="00D76166"/>
    <w:rsid w:val="00D761C0"/>
    <w:rsid w:val="00D762A6"/>
    <w:rsid w:val="00D7658C"/>
    <w:rsid w:val="00D768A7"/>
    <w:rsid w:val="00D76F06"/>
    <w:rsid w:val="00D77099"/>
    <w:rsid w:val="00D770A7"/>
    <w:rsid w:val="00D771BF"/>
    <w:rsid w:val="00D772B0"/>
    <w:rsid w:val="00D7735A"/>
    <w:rsid w:val="00D773AC"/>
    <w:rsid w:val="00D77447"/>
    <w:rsid w:val="00D77682"/>
    <w:rsid w:val="00D776B8"/>
    <w:rsid w:val="00D776CE"/>
    <w:rsid w:val="00D777F7"/>
    <w:rsid w:val="00D77864"/>
    <w:rsid w:val="00D77A39"/>
    <w:rsid w:val="00D77AD6"/>
    <w:rsid w:val="00D77C5F"/>
    <w:rsid w:val="00D77DE5"/>
    <w:rsid w:val="00D77EBA"/>
    <w:rsid w:val="00D80043"/>
    <w:rsid w:val="00D8022F"/>
    <w:rsid w:val="00D804E5"/>
    <w:rsid w:val="00D806AB"/>
    <w:rsid w:val="00D80A33"/>
    <w:rsid w:val="00D80AA6"/>
    <w:rsid w:val="00D80CC0"/>
    <w:rsid w:val="00D80E23"/>
    <w:rsid w:val="00D80E6B"/>
    <w:rsid w:val="00D80E72"/>
    <w:rsid w:val="00D80EB4"/>
    <w:rsid w:val="00D81022"/>
    <w:rsid w:val="00D81295"/>
    <w:rsid w:val="00D812F0"/>
    <w:rsid w:val="00D8131F"/>
    <w:rsid w:val="00D813E8"/>
    <w:rsid w:val="00D814C9"/>
    <w:rsid w:val="00D81529"/>
    <w:rsid w:val="00D81594"/>
    <w:rsid w:val="00D81633"/>
    <w:rsid w:val="00D818B5"/>
    <w:rsid w:val="00D8196A"/>
    <w:rsid w:val="00D81A2D"/>
    <w:rsid w:val="00D81BF8"/>
    <w:rsid w:val="00D81DB4"/>
    <w:rsid w:val="00D81DD2"/>
    <w:rsid w:val="00D82232"/>
    <w:rsid w:val="00D82760"/>
    <w:rsid w:val="00D82889"/>
    <w:rsid w:val="00D82AF7"/>
    <w:rsid w:val="00D82D1B"/>
    <w:rsid w:val="00D82E46"/>
    <w:rsid w:val="00D831CB"/>
    <w:rsid w:val="00D83273"/>
    <w:rsid w:val="00D833E3"/>
    <w:rsid w:val="00D8373D"/>
    <w:rsid w:val="00D8373E"/>
    <w:rsid w:val="00D839BF"/>
    <w:rsid w:val="00D83BB2"/>
    <w:rsid w:val="00D83CFA"/>
    <w:rsid w:val="00D83D3D"/>
    <w:rsid w:val="00D83EBA"/>
    <w:rsid w:val="00D83FCD"/>
    <w:rsid w:val="00D840A6"/>
    <w:rsid w:val="00D8418D"/>
    <w:rsid w:val="00D84449"/>
    <w:rsid w:val="00D844F7"/>
    <w:rsid w:val="00D847E5"/>
    <w:rsid w:val="00D848A3"/>
    <w:rsid w:val="00D849BC"/>
    <w:rsid w:val="00D849D5"/>
    <w:rsid w:val="00D84ACD"/>
    <w:rsid w:val="00D84AFE"/>
    <w:rsid w:val="00D84FC0"/>
    <w:rsid w:val="00D84FEA"/>
    <w:rsid w:val="00D8532A"/>
    <w:rsid w:val="00D85392"/>
    <w:rsid w:val="00D85795"/>
    <w:rsid w:val="00D85A63"/>
    <w:rsid w:val="00D85B21"/>
    <w:rsid w:val="00D85EC9"/>
    <w:rsid w:val="00D86155"/>
    <w:rsid w:val="00D86267"/>
    <w:rsid w:val="00D864EB"/>
    <w:rsid w:val="00D86840"/>
    <w:rsid w:val="00D8686E"/>
    <w:rsid w:val="00D86965"/>
    <w:rsid w:val="00D86C6A"/>
    <w:rsid w:val="00D86CFC"/>
    <w:rsid w:val="00D870E9"/>
    <w:rsid w:val="00D87152"/>
    <w:rsid w:val="00D871E5"/>
    <w:rsid w:val="00D8729B"/>
    <w:rsid w:val="00D873C2"/>
    <w:rsid w:val="00D8748E"/>
    <w:rsid w:val="00D87572"/>
    <w:rsid w:val="00D8761E"/>
    <w:rsid w:val="00D87734"/>
    <w:rsid w:val="00D878C5"/>
    <w:rsid w:val="00D87962"/>
    <w:rsid w:val="00D87B50"/>
    <w:rsid w:val="00D87C1F"/>
    <w:rsid w:val="00D87EF0"/>
    <w:rsid w:val="00D87F1B"/>
    <w:rsid w:val="00D87F3E"/>
    <w:rsid w:val="00D9004B"/>
    <w:rsid w:val="00D90244"/>
    <w:rsid w:val="00D90285"/>
    <w:rsid w:val="00D905CD"/>
    <w:rsid w:val="00D906BB"/>
    <w:rsid w:val="00D90791"/>
    <w:rsid w:val="00D90925"/>
    <w:rsid w:val="00D90AF8"/>
    <w:rsid w:val="00D90C5B"/>
    <w:rsid w:val="00D90CD1"/>
    <w:rsid w:val="00D90D70"/>
    <w:rsid w:val="00D90DA9"/>
    <w:rsid w:val="00D90F90"/>
    <w:rsid w:val="00D9109D"/>
    <w:rsid w:val="00D91332"/>
    <w:rsid w:val="00D91737"/>
    <w:rsid w:val="00D91A25"/>
    <w:rsid w:val="00D91BCF"/>
    <w:rsid w:val="00D91CD2"/>
    <w:rsid w:val="00D92025"/>
    <w:rsid w:val="00D920A0"/>
    <w:rsid w:val="00D922A6"/>
    <w:rsid w:val="00D92336"/>
    <w:rsid w:val="00D923B3"/>
    <w:rsid w:val="00D924E3"/>
    <w:rsid w:val="00D92511"/>
    <w:rsid w:val="00D92767"/>
    <w:rsid w:val="00D92789"/>
    <w:rsid w:val="00D9286D"/>
    <w:rsid w:val="00D92AF1"/>
    <w:rsid w:val="00D92CD0"/>
    <w:rsid w:val="00D92D04"/>
    <w:rsid w:val="00D92E37"/>
    <w:rsid w:val="00D92F84"/>
    <w:rsid w:val="00D9309F"/>
    <w:rsid w:val="00D93297"/>
    <w:rsid w:val="00D9354B"/>
    <w:rsid w:val="00D9368D"/>
    <w:rsid w:val="00D93780"/>
    <w:rsid w:val="00D9383F"/>
    <w:rsid w:val="00D93C9D"/>
    <w:rsid w:val="00D93D6D"/>
    <w:rsid w:val="00D93FFC"/>
    <w:rsid w:val="00D940FE"/>
    <w:rsid w:val="00D9410F"/>
    <w:rsid w:val="00D9417A"/>
    <w:rsid w:val="00D94199"/>
    <w:rsid w:val="00D9449C"/>
    <w:rsid w:val="00D9454E"/>
    <w:rsid w:val="00D9477F"/>
    <w:rsid w:val="00D947FF"/>
    <w:rsid w:val="00D948B2"/>
    <w:rsid w:val="00D94970"/>
    <w:rsid w:val="00D949BF"/>
    <w:rsid w:val="00D94B2C"/>
    <w:rsid w:val="00D94DA8"/>
    <w:rsid w:val="00D94DCB"/>
    <w:rsid w:val="00D94F6A"/>
    <w:rsid w:val="00D951B3"/>
    <w:rsid w:val="00D954FC"/>
    <w:rsid w:val="00D95543"/>
    <w:rsid w:val="00D9556E"/>
    <w:rsid w:val="00D95683"/>
    <w:rsid w:val="00D959ED"/>
    <w:rsid w:val="00D95A2A"/>
    <w:rsid w:val="00D95A8E"/>
    <w:rsid w:val="00D95AA7"/>
    <w:rsid w:val="00D95AB9"/>
    <w:rsid w:val="00D95AD8"/>
    <w:rsid w:val="00D95EBA"/>
    <w:rsid w:val="00D964EE"/>
    <w:rsid w:val="00D965F8"/>
    <w:rsid w:val="00D96B98"/>
    <w:rsid w:val="00D96C46"/>
    <w:rsid w:val="00D96D15"/>
    <w:rsid w:val="00D96E0F"/>
    <w:rsid w:val="00D96EC9"/>
    <w:rsid w:val="00D96F53"/>
    <w:rsid w:val="00D971C9"/>
    <w:rsid w:val="00D97590"/>
    <w:rsid w:val="00D975ED"/>
    <w:rsid w:val="00D97655"/>
    <w:rsid w:val="00D97709"/>
    <w:rsid w:val="00D97B37"/>
    <w:rsid w:val="00D97B62"/>
    <w:rsid w:val="00D97C00"/>
    <w:rsid w:val="00D97C3A"/>
    <w:rsid w:val="00D97DED"/>
    <w:rsid w:val="00D97EA8"/>
    <w:rsid w:val="00DA012C"/>
    <w:rsid w:val="00DA0303"/>
    <w:rsid w:val="00DA0717"/>
    <w:rsid w:val="00DA08F6"/>
    <w:rsid w:val="00DA0953"/>
    <w:rsid w:val="00DA0AF1"/>
    <w:rsid w:val="00DA0B6D"/>
    <w:rsid w:val="00DA0BF9"/>
    <w:rsid w:val="00DA0E48"/>
    <w:rsid w:val="00DA10BA"/>
    <w:rsid w:val="00DA116F"/>
    <w:rsid w:val="00DA117D"/>
    <w:rsid w:val="00DA1401"/>
    <w:rsid w:val="00DA1535"/>
    <w:rsid w:val="00DA1561"/>
    <w:rsid w:val="00DA159C"/>
    <w:rsid w:val="00DA183D"/>
    <w:rsid w:val="00DA1B2E"/>
    <w:rsid w:val="00DA1BEE"/>
    <w:rsid w:val="00DA1C49"/>
    <w:rsid w:val="00DA1D8A"/>
    <w:rsid w:val="00DA1E02"/>
    <w:rsid w:val="00DA21F5"/>
    <w:rsid w:val="00DA22FA"/>
    <w:rsid w:val="00DA24EC"/>
    <w:rsid w:val="00DA24EF"/>
    <w:rsid w:val="00DA25E4"/>
    <w:rsid w:val="00DA2677"/>
    <w:rsid w:val="00DA27D2"/>
    <w:rsid w:val="00DA28F7"/>
    <w:rsid w:val="00DA2A1F"/>
    <w:rsid w:val="00DA2C1B"/>
    <w:rsid w:val="00DA2D64"/>
    <w:rsid w:val="00DA2DBF"/>
    <w:rsid w:val="00DA2E10"/>
    <w:rsid w:val="00DA2F45"/>
    <w:rsid w:val="00DA32C3"/>
    <w:rsid w:val="00DA3422"/>
    <w:rsid w:val="00DA3477"/>
    <w:rsid w:val="00DA3639"/>
    <w:rsid w:val="00DA367B"/>
    <w:rsid w:val="00DA3749"/>
    <w:rsid w:val="00DA37E3"/>
    <w:rsid w:val="00DA395E"/>
    <w:rsid w:val="00DA3C15"/>
    <w:rsid w:val="00DA3CF1"/>
    <w:rsid w:val="00DA3DFB"/>
    <w:rsid w:val="00DA3EAF"/>
    <w:rsid w:val="00DA3F65"/>
    <w:rsid w:val="00DA4023"/>
    <w:rsid w:val="00DA4027"/>
    <w:rsid w:val="00DA4129"/>
    <w:rsid w:val="00DA41EB"/>
    <w:rsid w:val="00DA438D"/>
    <w:rsid w:val="00DA43C0"/>
    <w:rsid w:val="00DA44CD"/>
    <w:rsid w:val="00DA450C"/>
    <w:rsid w:val="00DA4601"/>
    <w:rsid w:val="00DA467A"/>
    <w:rsid w:val="00DA489E"/>
    <w:rsid w:val="00DA4BD2"/>
    <w:rsid w:val="00DA4C12"/>
    <w:rsid w:val="00DA4D50"/>
    <w:rsid w:val="00DA4D64"/>
    <w:rsid w:val="00DA4ED6"/>
    <w:rsid w:val="00DA4F27"/>
    <w:rsid w:val="00DA50FE"/>
    <w:rsid w:val="00DA528E"/>
    <w:rsid w:val="00DA5547"/>
    <w:rsid w:val="00DA554C"/>
    <w:rsid w:val="00DA55FA"/>
    <w:rsid w:val="00DA55FE"/>
    <w:rsid w:val="00DA5888"/>
    <w:rsid w:val="00DA58CF"/>
    <w:rsid w:val="00DA5DBB"/>
    <w:rsid w:val="00DA6030"/>
    <w:rsid w:val="00DA6061"/>
    <w:rsid w:val="00DA62F5"/>
    <w:rsid w:val="00DA6348"/>
    <w:rsid w:val="00DA6597"/>
    <w:rsid w:val="00DA65AC"/>
    <w:rsid w:val="00DA66D0"/>
    <w:rsid w:val="00DA684D"/>
    <w:rsid w:val="00DA69E2"/>
    <w:rsid w:val="00DA6C07"/>
    <w:rsid w:val="00DA6D0D"/>
    <w:rsid w:val="00DA6F85"/>
    <w:rsid w:val="00DA7147"/>
    <w:rsid w:val="00DA7366"/>
    <w:rsid w:val="00DA7371"/>
    <w:rsid w:val="00DA78E5"/>
    <w:rsid w:val="00DA795B"/>
    <w:rsid w:val="00DA79FA"/>
    <w:rsid w:val="00DA7C36"/>
    <w:rsid w:val="00DA7DC2"/>
    <w:rsid w:val="00DA7EC6"/>
    <w:rsid w:val="00DB009B"/>
    <w:rsid w:val="00DB00C1"/>
    <w:rsid w:val="00DB02BB"/>
    <w:rsid w:val="00DB053B"/>
    <w:rsid w:val="00DB06BE"/>
    <w:rsid w:val="00DB07F4"/>
    <w:rsid w:val="00DB0839"/>
    <w:rsid w:val="00DB0D10"/>
    <w:rsid w:val="00DB0D21"/>
    <w:rsid w:val="00DB0EA6"/>
    <w:rsid w:val="00DB1015"/>
    <w:rsid w:val="00DB124D"/>
    <w:rsid w:val="00DB12A0"/>
    <w:rsid w:val="00DB14EF"/>
    <w:rsid w:val="00DB162D"/>
    <w:rsid w:val="00DB1642"/>
    <w:rsid w:val="00DB16CE"/>
    <w:rsid w:val="00DB16FE"/>
    <w:rsid w:val="00DB17D6"/>
    <w:rsid w:val="00DB1876"/>
    <w:rsid w:val="00DB19C6"/>
    <w:rsid w:val="00DB21FE"/>
    <w:rsid w:val="00DB2249"/>
    <w:rsid w:val="00DB24D4"/>
    <w:rsid w:val="00DB25B4"/>
    <w:rsid w:val="00DB27C5"/>
    <w:rsid w:val="00DB2838"/>
    <w:rsid w:val="00DB29A7"/>
    <w:rsid w:val="00DB2BB8"/>
    <w:rsid w:val="00DB2CCF"/>
    <w:rsid w:val="00DB2ECB"/>
    <w:rsid w:val="00DB30B9"/>
    <w:rsid w:val="00DB3189"/>
    <w:rsid w:val="00DB31CA"/>
    <w:rsid w:val="00DB37C5"/>
    <w:rsid w:val="00DB399B"/>
    <w:rsid w:val="00DB3E90"/>
    <w:rsid w:val="00DB3F90"/>
    <w:rsid w:val="00DB4276"/>
    <w:rsid w:val="00DB44DD"/>
    <w:rsid w:val="00DB454F"/>
    <w:rsid w:val="00DB4857"/>
    <w:rsid w:val="00DB4912"/>
    <w:rsid w:val="00DB4B0F"/>
    <w:rsid w:val="00DB4E73"/>
    <w:rsid w:val="00DB4F0F"/>
    <w:rsid w:val="00DB5045"/>
    <w:rsid w:val="00DB53FC"/>
    <w:rsid w:val="00DB5601"/>
    <w:rsid w:val="00DB56BD"/>
    <w:rsid w:val="00DB58D4"/>
    <w:rsid w:val="00DB5913"/>
    <w:rsid w:val="00DB5937"/>
    <w:rsid w:val="00DB5948"/>
    <w:rsid w:val="00DB5A7C"/>
    <w:rsid w:val="00DB5B1A"/>
    <w:rsid w:val="00DB5BA0"/>
    <w:rsid w:val="00DB5C28"/>
    <w:rsid w:val="00DB5CD3"/>
    <w:rsid w:val="00DB5EB5"/>
    <w:rsid w:val="00DB5FAF"/>
    <w:rsid w:val="00DB603A"/>
    <w:rsid w:val="00DB6046"/>
    <w:rsid w:val="00DB60E2"/>
    <w:rsid w:val="00DB62B0"/>
    <w:rsid w:val="00DB62FF"/>
    <w:rsid w:val="00DB64D7"/>
    <w:rsid w:val="00DB66C7"/>
    <w:rsid w:val="00DB6795"/>
    <w:rsid w:val="00DB67D5"/>
    <w:rsid w:val="00DB6B24"/>
    <w:rsid w:val="00DB6BA7"/>
    <w:rsid w:val="00DB6FB9"/>
    <w:rsid w:val="00DB6FC6"/>
    <w:rsid w:val="00DB7406"/>
    <w:rsid w:val="00DB744A"/>
    <w:rsid w:val="00DB75DD"/>
    <w:rsid w:val="00DB76BE"/>
    <w:rsid w:val="00DB772E"/>
    <w:rsid w:val="00DB7870"/>
    <w:rsid w:val="00DB79FF"/>
    <w:rsid w:val="00DB7A44"/>
    <w:rsid w:val="00DB7B18"/>
    <w:rsid w:val="00DB7B21"/>
    <w:rsid w:val="00DB7D57"/>
    <w:rsid w:val="00DB7DF9"/>
    <w:rsid w:val="00DC0010"/>
    <w:rsid w:val="00DC00D7"/>
    <w:rsid w:val="00DC0146"/>
    <w:rsid w:val="00DC02A6"/>
    <w:rsid w:val="00DC0319"/>
    <w:rsid w:val="00DC0375"/>
    <w:rsid w:val="00DC045A"/>
    <w:rsid w:val="00DC0477"/>
    <w:rsid w:val="00DC0581"/>
    <w:rsid w:val="00DC05EF"/>
    <w:rsid w:val="00DC07E1"/>
    <w:rsid w:val="00DC08B7"/>
    <w:rsid w:val="00DC0B8F"/>
    <w:rsid w:val="00DC0B99"/>
    <w:rsid w:val="00DC0BB4"/>
    <w:rsid w:val="00DC0D89"/>
    <w:rsid w:val="00DC0E1C"/>
    <w:rsid w:val="00DC0EC9"/>
    <w:rsid w:val="00DC0F13"/>
    <w:rsid w:val="00DC1061"/>
    <w:rsid w:val="00DC1563"/>
    <w:rsid w:val="00DC1F9A"/>
    <w:rsid w:val="00DC20E2"/>
    <w:rsid w:val="00DC21D6"/>
    <w:rsid w:val="00DC22F8"/>
    <w:rsid w:val="00DC23E2"/>
    <w:rsid w:val="00DC248D"/>
    <w:rsid w:val="00DC2749"/>
    <w:rsid w:val="00DC283E"/>
    <w:rsid w:val="00DC2A5E"/>
    <w:rsid w:val="00DC2C2B"/>
    <w:rsid w:val="00DC2F83"/>
    <w:rsid w:val="00DC30A1"/>
    <w:rsid w:val="00DC30D1"/>
    <w:rsid w:val="00DC3127"/>
    <w:rsid w:val="00DC351B"/>
    <w:rsid w:val="00DC357B"/>
    <w:rsid w:val="00DC36A2"/>
    <w:rsid w:val="00DC36B2"/>
    <w:rsid w:val="00DC3776"/>
    <w:rsid w:val="00DC38AD"/>
    <w:rsid w:val="00DC3E79"/>
    <w:rsid w:val="00DC3FD0"/>
    <w:rsid w:val="00DC4380"/>
    <w:rsid w:val="00DC4617"/>
    <w:rsid w:val="00DC4640"/>
    <w:rsid w:val="00DC472F"/>
    <w:rsid w:val="00DC475D"/>
    <w:rsid w:val="00DC4BBA"/>
    <w:rsid w:val="00DC4CC7"/>
    <w:rsid w:val="00DC50B2"/>
    <w:rsid w:val="00DC5165"/>
    <w:rsid w:val="00DC549D"/>
    <w:rsid w:val="00DC56A0"/>
    <w:rsid w:val="00DC5D58"/>
    <w:rsid w:val="00DC6128"/>
    <w:rsid w:val="00DC6201"/>
    <w:rsid w:val="00DC6284"/>
    <w:rsid w:val="00DC631F"/>
    <w:rsid w:val="00DC66B4"/>
    <w:rsid w:val="00DC6715"/>
    <w:rsid w:val="00DC67ED"/>
    <w:rsid w:val="00DC6992"/>
    <w:rsid w:val="00DC6B41"/>
    <w:rsid w:val="00DC6DB8"/>
    <w:rsid w:val="00DC6E5F"/>
    <w:rsid w:val="00DC6FC1"/>
    <w:rsid w:val="00DC7251"/>
    <w:rsid w:val="00DC7362"/>
    <w:rsid w:val="00DC7456"/>
    <w:rsid w:val="00DC76E9"/>
    <w:rsid w:val="00DC774D"/>
    <w:rsid w:val="00DC77F4"/>
    <w:rsid w:val="00DC789B"/>
    <w:rsid w:val="00DC7B40"/>
    <w:rsid w:val="00DC7D9B"/>
    <w:rsid w:val="00DC7DBD"/>
    <w:rsid w:val="00DC7FA6"/>
    <w:rsid w:val="00DD0162"/>
    <w:rsid w:val="00DD0183"/>
    <w:rsid w:val="00DD0310"/>
    <w:rsid w:val="00DD04D4"/>
    <w:rsid w:val="00DD08DA"/>
    <w:rsid w:val="00DD08DF"/>
    <w:rsid w:val="00DD0959"/>
    <w:rsid w:val="00DD0AFC"/>
    <w:rsid w:val="00DD0D75"/>
    <w:rsid w:val="00DD0E95"/>
    <w:rsid w:val="00DD0FBC"/>
    <w:rsid w:val="00DD1447"/>
    <w:rsid w:val="00DD1617"/>
    <w:rsid w:val="00DD1661"/>
    <w:rsid w:val="00DD1766"/>
    <w:rsid w:val="00DD1987"/>
    <w:rsid w:val="00DD1B37"/>
    <w:rsid w:val="00DD1C92"/>
    <w:rsid w:val="00DD1CE1"/>
    <w:rsid w:val="00DD1CE3"/>
    <w:rsid w:val="00DD1D55"/>
    <w:rsid w:val="00DD1E21"/>
    <w:rsid w:val="00DD20BB"/>
    <w:rsid w:val="00DD21F9"/>
    <w:rsid w:val="00DD2290"/>
    <w:rsid w:val="00DD2353"/>
    <w:rsid w:val="00DD2847"/>
    <w:rsid w:val="00DD28BC"/>
    <w:rsid w:val="00DD292C"/>
    <w:rsid w:val="00DD2A6C"/>
    <w:rsid w:val="00DD2F74"/>
    <w:rsid w:val="00DD3019"/>
    <w:rsid w:val="00DD3208"/>
    <w:rsid w:val="00DD327B"/>
    <w:rsid w:val="00DD32B3"/>
    <w:rsid w:val="00DD341F"/>
    <w:rsid w:val="00DD3534"/>
    <w:rsid w:val="00DD3556"/>
    <w:rsid w:val="00DD35B0"/>
    <w:rsid w:val="00DD35F7"/>
    <w:rsid w:val="00DD3665"/>
    <w:rsid w:val="00DD3763"/>
    <w:rsid w:val="00DD3794"/>
    <w:rsid w:val="00DD386D"/>
    <w:rsid w:val="00DD389B"/>
    <w:rsid w:val="00DD38A7"/>
    <w:rsid w:val="00DD38E2"/>
    <w:rsid w:val="00DD3939"/>
    <w:rsid w:val="00DD3D7A"/>
    <w:rsid w:val="00DD3DF8"/>
    <w:rsid w:val="00DD3E72"/>
    <w:rsid w:val="00DD3F51"/>
    <w:rsid w:val="00DD3FC4"/>
    <w:rsid w:val="00DD4213"/>
    <w:rsid w:val="00DD424B"/>
    <w:rsid w:val="00DD42DA"/>
    <w:rsid w:val="00DD4531"/>
    <w:rsid w:val="00DD4649"/>
    <w:rsid w:val="00DD46C8"/>
    <w:rsid w:val="00DD481E"/>
    <w:rsid w:val="00DD486C"/>
    <w:rsid w:val="00DD4991"/>
    <w:rsid w:val="00DD4CDC"/>
    <w:rsid w:val="00DD4F8B"/>
    <w:rsid w:val="00DD513A"/>
    <w:rsid w:val="00DD525C"/>
    <w:rsid w:val="00DD54B9"/>
    <w:rsid w:val="00DD5530"/>
    <w:rsid w:val="00DD5552"/>
    <w:rsid w:val="00DD5564"/>
    <w:rsid w:val="00DD5630"/>
    <w:rsid w:val="00DD568B"/>
    <w:rsid w:val="00DD57CA"/>
    <w:rsid w:val="00DD5BC2"/>
    <w:rsid w:val="00DD5E8E"/>
    <w:rsid w:val="00DD5F62"/>
    <w:rsid w:val="00DD5FE0"/>
    <w:rsid w:val="00DD60C2"/>
    <w:rsid w:val="00DD6110"/>
    <w:rsid w:val="00DD651A"/>
    <w:rsid w:val="00DD65D1"/>
    <w:rsid w:val="00DD6A76"/>
    <w:rsid w:val="00DD6BBD"/>
    <w:rsid w:val="00DD6BDF"/>
    <w:rsid w:val="00DD6C11"/>
    <w:rsid w:val="00DD7122"/>
    <w:rsid w:val="00DD7388"/>
    <w:rsid w:val="00DD73EE"/>
    <w:rsid w:val="00DD7698"/>
    <w:rsid w:val="00DD7708"/>
    <w:rsid w:val="00DD7750"/>
    <w:rsid w:val="00DD7DDD"/>
    <w:rsid w:val="00DE00E3"/>
    <w:rsid w:val="00DE016E"/>
    <w:rsid w:val="00DE0283"/>
    <w:rsid w:val="00DE03F4"/>
    <w:rsid w:val="00DE0486"/>
    <w:rsid w:val="00DE0A1F"/>
    <w:rsid w:val="00DE0A2C"/>
    <w:rsid w:val="00DE0F01"/>
    <w:rsid w:val="00DE1063"/>
    <w:rsid w:val="00DE1144"/>
    <w:rsid w:val="00DE117E"/>
    <w:rsid w:val="00DE12A1"/>
    <w:rsid w:val="00DE13A3"/>
    <w:rsid w:val="00DE1602"/>
    <w:rsid w:val="00DE176E"/>
    <w:rsid w:val="00DE17AD"/>
    <w:rsid w:val="00DE1AD9"/>
    <w:rsid w:val="00DE1CA1"/>
    <w:rsid w:val="00DE1D22"/>
    <w:rsid w:val="00DE1EBE"/>
    <w:rsid w:val="00DE1F43"/>
    <w:rsid w:val="00DE21F2"/>
    <w:rsid w:val="00DE2225"/>
    <w:rsid w:val="00DE224D"/>
    <w:rsid w:val="00DE26AE"/>
    <w:rsid w:val="00DE29BA"/>
    <w:rsid w:val="00DE2A8E"/>
    <w:rsid w:val="00DE2B4E"/>
    <w:rsid w:val="00DE2BE5"/>
    <w:rsid w:val="00DE2EB5"/>
    <w:rsid w:val="00DE315D"/>
    <w:rsid w:val="00DE32DC"/>
    <w:rsid w:val="00DE36BF"/>
    <w:rsid w:val="00DE36D7"/>
    <w:rsid w:val="00DE3903"/>
    <w:rsid w:val="00DE397F"/>
    <w:rsid w:val="00DE3A5F"/>
    <w:rsid w:val="00DE3AE8"/>
    <w:rsid w:val="00DE3C22"/>
    <w:rsid w:val="00DE3D44"/>
    <w:rsid w:val="00DE3EF7"/>
    <w:rsid w:val="00DE408F"/>
    <w:rsid w:val="00DE4311"/>
    <w:rsid w:val="00DE437F"/>
    <w:rsid w:val="00DE4504"/>
    <w:rsid w:val="00DE47D8"/>
    <w:rsid w:val="00DE47F5"/>
    <w:rsid w:val="00DE48A8"/>
    <w:rsid w:val="00DE48D9"/>
    <w:rsid w:val="00DE4974"/>
    <w:rsid w:val="00DE4A1A"/>
    <w:rsid w:val="00DE4AB4"/>
    <w:rsid w:val="00DE4C8D"/>
    <w:rsid w:val="00DE54D0"/>
    <w:rsid w:val="00DE5613"/>
    <w:rsid w:val="00DE5B8B"/>
    <w:rsid w:val="00DE5BF4"/>
    <w:rsid w:val="00DE5C78"/>
    <w:rsid w:val="00DE5D47"/>
    <w:rsid w:val="00DE5E0F"/>
    <w:rsid w:val="00DE5F7B"/>
    <w:rsid w:val="00DE5FBD"/>
    <w:rsid w:val="00DE5FFF"/>
    <w:rsid w:val="00DE60BE"/>
    <w:rsid w:val="00DE62D2"/>
    <w:rsid w:val="00DE6540"/>
    <w:rsid w:val="00DE6592"/>
    <w:rsid w:val="00DE6698"/>
    <w:rsid w:val="00DE683C"/>
    <w:rsid w:val="00DE68A8"/>
    <w:rsid w:val="00DE6AB1"/>
    <w:rsid w:val="00DE6F02"/>
    <w:rsid w:val="00DE6F08"/>
    <w:rsid w:val="00DE6FAA"/>
    <w:rsid w:val="00DE7037"/>
    <w:rsid w:val="00DE7596"/>
    <w:rsid w:val="00DE7C34"/>
    <w:rsid w:val="00DE7C4F"/>
    <w:rsid w:val="00DE7C9B"/>
    <w:rsid w:val="00DE7E87"/>
    <w:rsid w:val="00DE7EA0"/>
    <w:rsid w:val="00DE7EDB"/>
    <w:rsid w:val="00DE7FEC"/>
    <w:rsid w:val="00DF00B5"/>
    <w:rsid w:val="00DF10C2"/>
    <w:rsid w:val="00DF11B6"/>
    <w:rsid w:val="00DF127D"/>
    <w:rsid w:val="00DF1388"/>
    <w:rsid w:val="00DF13BB"/>
    <w:rsid w:val="00DF1593"/>
    <w:rsid w:val="00DF1995"/>
    <w:rsid w:val="00DF1B64"/>
    <w:rsid w:val="00DF1CEA"/>
    <w:rsid w:val="00DF23F0"/>
    <w:rsid w:val="00DF24DD"/>
    <w:rsid w:val="00DF26CE"/>
    <w:rsid w:val="00DF27EF"/>
    <w:rsid w:val="00DF2941"/>
    <w:rsid w:val="00DF2A5F"/>
    <w:rsid w:val="00DF2BC1"/>
    <w:rsid w:val="00DF2D4F"/>
    <w:rsid w:val="00DF3010"/>
    <w:rsid w:val="00DF305E"/>
    <w:rsid w:val="00DF35E8"/>
    <w:rsid w:val="00DF3874"/>
    <w:rsid w:val="00DF3EDB"/>
    <w:rsid w:val="00DF3F42"/>
    <w:rsid w:val="00DF4011"/>
    <w:rsid w:val="00DF42F4"/>
    <w:rsid w:val="00DF46A0"/>
    <w:rsid w:val="00DF4704"/>
    <w:rsid w:val="00DF48EB"/>
    <w:rsid w:val="00DF4B65"/>
    <w:rsid w:val="00DF4B70"/>
    <w:rsid w:val="00DF4B76"/>
    <w:rsid w:val="00DF4C74"/>
    <w:rsid w:val="00DF5050"/>
    <w:rsid w:val="00DF52E3"/>
    <w:rsid w:val="00DF5699"/>
    <w:rsid w:val="00DF57B9"/>
    <w:rsid w:val="00DF5992"/>
    <w:rsid w:val="00DF59B2"/>
    <w:rsid w:val="00DF5CDF"/>
    <w:rsid w:val="00DF5D87"/>
    <w:rsid w:val="00DF5EF1"/>
    <w:rsid w:val="00DF5F9A"/>
    <w:rsid w:val="00DF606A"/>
    <w:rsid w:val="00DF622D"/>
    <w:rsid w:val="00DF62CF"/>
    <w:rsid w:val="00DF62FC"/>
    <w:rsid w:val="00DF6480"/>
    <w:rsid w:val="00DF66E4"/>
    <w:rsid w:val="00DF66FA"/>
    <w:rsid w:val="00DF6755"/>
    <w:rsid w:val="00DF68A5"/>
    <w:rsid w:val="00DF6A22"/>
    <w:rsid w:val="00DF6AA0"/>
    <w:rsid w:val="00DF6D64"/>
    <w:rsid w:val="00DF6EC2"/>
    <w:rsid w:val="00DF72AC"/>
    <w:rsid w:val="00DF72B9"/>
    <w:rsid w:val="00DF7422"/>
    <w:rsid w:val="00DF7438"/>
    <w:rsid w:val="00DF7492"/>
    <w:rsid w:val="00DF7899"/>
    <w:rsid w:val="00DF7A5C"/>
    <w:rsid w:val="00DF7B3D"/>
    <w:rsid w:val="00DF7BED"/>
    <w:rsid w:val="00DF7D91"/>
    <w:rsid w:val="00DF7D98"/>
    <w:rsid w:val="00DF7DD0"/>
    <w:rsid w:val="00E00000"/>
    <w:rsid w:val="00E0000E"/>
    <w:rsid w:val="00E0026C"/>
    <w:rsid w:val="00E002A5"/>
    <w:rsid w:val="00E0034F"/>
    <w:rsid w:val="00E00464"/>
    <w:rsid w:val="00E00615"/>
    <w:rsid w:val="00E0072F"/>
    <w:rsid w:val="00E007D2"/>
    <w:rsid w:val="00E007FC"/>
    <w:rsid w:val="00E00D41"/>
    <w:rsid w:val="00E011B1"/>
    <w:rsid w:val="00E013F9"/>
    <w:rsid w:val="00E0147B"/>
    <w:rsid w:val="00E017FB"/>
    <w:rsid w:val="00E018FF"/>
    <w:rsid w:val="00E01A31"/>
    <w:rsid w:val="00E01AD1"/>
    <w:rsid w:val="00E01BFA"/>
    <w:rsid w:val="00E01C57"/>
    <w:rsid w:val="00E01CB5"/>
    <w:rsid w:val="00E01E0D"/>
    <w:rsid w:val="00E01F22"/>
    <w:rsid w:val="00E01F7E"/>
    <w:rsid w:val="00E021EB"/>
    <w:rsid w:val="00E02367"/>
    <w:rsid w:val="00E02769"/>
    <w:rsid w:val="00E0281E"/>
    <w:rsid w:val="00E028D7"/>
    <w:rsid w:val="00E02B5A"/>
    <w:rsid w:val="00E02C27"/>
    <w:rsid w:val="00E03388"/>
    <w:rsid w:val="00E03419"/>
    <w:rsid w:val="00E03448"/>
    <w:rsid w:val="00E0364A"/>
    <w:rsid w:val="00E03BE7"/>
    <w:rsid w:val="00E03DF1"/>
    <w:rsid w:val="00E03DF2"/>
    <w:rsid w:val="00E03E5C"/>
    <w:rsid w:val="00E03FDA"/>
    <w:rsid w:val="00E04177"/>
    <w:rsid w:val="00E041FA"/>
    <w:rsid w:val="00E0424E"/>
    <w:rsid w:val="00E044B2"/>
    <w:rsid w:val="00E04710"/>
    <w:rsid w:val="00E04FB2"/>
    <w:rsid w:val="00E055C3"/>
    <w:rsid w:val="00E056B7"/>
    <w:rsid w:val="00E05D62"/>
    <w:rsid w:val="00E061CA"/>
    <w:rsid w:val="00E0628C"/>
    <w:rsid w:val="00E063D4"/>
    <w:rsid w:val="00E065FC"/>
    <w:rsid w:val="00E0660C"/>
    <w:rsid w:val="00E0661E"/>
    <w:rsid w:val="00E068DE"/>
    <w:rsid w:val="00E069E1"/>
    <w:rsid w:val="00E069F3"/>
    <w:rsid w:val="00E06AA7"/>
    <w:rsid w:val="00E06E20"/>
    <w:rsid w:val="00E06EB2"/>
    <w:rsid w:val="00E06EDA"/>
    <w:rsid w:val="00E06F5C"/>
    <w:rsid w:val="00E072DA"/>
    <w:rsid w:val="00E07994"/>
    <w:rsid w:val="00E103C2"/>
    <w:rsid w:val="00E10607"/>
    <w:rsid w:val="00E10669"/>
    <w:rsid w:val="00E106ED"/>
    <w:rsid w:val="00E10A19"/>
    <w:rsid w:val="00E10D63"/>
    <w:rsid w:val="00E10E35"/>
    <w:rsid w:val="00E112C3"/>
    <w:rsid w:val="00E1132C"/>
    <w:rsid w:val="00E11396"/>
    <w:rsid w:val="00E11418"/>
    <w:rsid w:val="00E1182D"/>
    <w:rsid w:val="00E118CA"/>
    <w:rsid w:val="00E118D1"/>
    <w:rsid w:val="00E118DC"/>
    <w:rsid w:val="00E1195B"/>
    <w:rsid w:val="00E119F6"/>
    <w:rsid w:val="00E11C65"/>
    <w:rsid w:val="00E11D58"/>
    <w:rsid w:val="00E120E9"/>
    <w:rsid w:val="00E12638"/>
    <w:rsid w:val="00E127D9"/>
    <w:rsid w:val="00E12803"/>
    <w:rsid w:val="00E129FD"/>
    <w:rsid w:val="00E12C34"/>
    <w:rsid w:val="00E12CD7"/>
    <w:rsid w:val="00E12D65"/>
    <w:rsid w:val="00E12D66"/>
    <w:rsid w:val="00E13364"/>
    <w:rsid w:val="00E1346B"/>
    <w:rsid w:val="00E134FA"/>
    <w:rsid w:val="00E137AE"/>
    <w:rsid w:val="00E137F8"/>
    <w:rsid w:val="00E138DC"/>
    <w:rsid w:val="00E13C3F"/>
    <w:rsid w:val="00E13CB6"/>
    <w:rsid w:val="00E13D88"/>
    <w:rsid w:val="00E13EB1"/>
    <w:rsid w:val="00E13EF4"/>
    <w:rsid w:val="00E13FF8"/>
    <w:rsid w:val="00E140D9"/>
    <w:rsid w:val="00E1416A"/>
    <w:rsid w:val="00E141F6"/>
    <w:rsid w:val="00E142B6"/>
    <w:rsid w:val="00E1434C"/>
    <w:rsid w:val="00E144DE"/>
    <w:rsid w:val="00E1456D"/>
    <w:rsid w:val="00E1461A"/>
    <w:rsid w:val="00E146B9"/>
    <w:rsid w:val="00E14812"/>
    <w:rsid w:val="00E149B4"/>
    <w:rsid w:val="00E14A99"/>
    <w:rsid w:val="00E14B40"/>
    <w:rsid w:val="00E14B99"/>
    <w:rsid w:val="00E14B9B"/>
    <w:rsid w:val="00E15036"/>
    <w:rsid w:val="00E1510E"/>
    <w:rsid w:val="00E1512D"/>
    <w:rsid w:val="00E1526C"/>
    <w:rsid w:val="00E152BD"/>
    <w:rsid w:val="00E154CE"/>
    <w:rsid w:val="00E155C8"/>
    <w:rsid w:val="00E15632"/>
    <w:rsid w:val="00E1563E"/>
    <w:rsid w:val="00E15788"/>
    <w:rsid w:val="00E159F8"/>
    <w:rsid w:val="00E15B41"/>
    <w:rsid w:val="00E15BDB"/>
    <w:rsid w:val="00E15C40"/>
    <w:rsid w:val="00E15DEA"/>
    <w:rsid w:val="00E15E02"/>
    <w:rsid w:val="00E1615F"/>
    <w:rsid w:val="00E162F0"/>
    <w:rsid w:val="00E16386"/>
    <w:rsid w:val="00E164D5"/>
    <w:rsid w:val="00E16732"/>
    <w:rsid w:val="00E16892"/>
    <w:rsid w:val="00E16A89"/>
    <w:rsid w:val="00E16E7B"/>
    <w:rsid w:val="00E170CD"/>
    <w:rsid w:val="00E17522"/>
    <w:rsid w:val="00E1759D"/>
    <w:rsid w:val="00E175D6"/>
    <w:rsid w:val="00E17628"/>
    <w:rsid w:val="00E1786F"/>
    <w:rsid w:val="00E1787F"/>
    <w:rsid w:val="00E1794B"/>
    <w:rsid w:val="00E17B34"/>
    <w:rsid w:val="00E17B95"/>
    <w:rsid w:val="00E17EC7"/>
    <w:rsid w:val="00E17F0A"/>
    <w:rsid w:val="00E20004"/>
    <w:rsid w:val="00E2004F"/>
    <w:rsid w:val="00E20137"/>
    <w:rsid w:val="00E20164"/>
    <w:rsid w:val="00E20201"/>
    <w:rsid w:val="00E2027A"/>
    <w:rsid w:val="00E202B0"/>
    <w:rsid w:val="00E20334"/>
    <w:rsid w:val="00E20459"/>
    <w:rsid w:val="00E204BB"/>
    <w:rsid w:val="00E207DF"/>
    <w:rsid w:val="00E209A3"/>
    <w:rsid w:val="00E20BC0"/>
    <w:rsid w:val="00E20D93"/>
    <w:rsid w:val="00E20E5F"/>
    <w:rsid w:val="00E20F6F"/>
    <w:rsid w:val="00E20F95"/>
    <w:rsid w:val="00E211AE"/>
    <w:rsid w:val="00E21491"/>
    <w:rsid w:val="00E21995"/>
    <w:rsid w:val="00E21A90"/>
    <w:rsid w:val="00E21BF1"/>
    <w:rsid w:val="00E21C54"/>
    <w:rsid w:val="00E21CDF"/>
    <w:rsid w:val="00E21CE0"/>
    <w:rsid w:val="00E21FFC"/>
    <w:rsid w:val="00E22395"/>
    <w:rsid w:val="00E224B1"/>
    <w:rsid w:val="00E226E8"/>
    <w:rsid w:val="00E227F0"/>
    <w:rsid w:val="00E228CA"/>
    <w:rsid w:val="00E22C7E"/>
    <w:rsid w:val="00E22D02"/>
    <w:rsid w:val="00E22D78"/>
    <w:rsid w:val="00E23481"/>
    <w:rsid w:val="00E236AC"/>
    <w:rsid w:val="00E2370F"/>
    <w:rsid w:val="00E239FF"/>
    <w:rsid w:val="00E23A7D"/>
    <w:rsid w:val="00E23AC2"/>
    <w:rsid w:val="00E23B03"/>
    <w:rsid w:val="00E24061"/>
    <w:rsid w:val="00E240DD"/>
    <w:rsid w:val="00E24268"/>
    <w:rsid w:val="00E24652"/>
    <w:rsid w:val="00E247E4"/>
    <w:rsid w:val="00E24802"/>
    <w:rsid w:val="00E24AE3"/>
    <w:rsid w:val="00E24B4C"/>
    <w:rsid w:val="00E24BC5"/>
    <w:rsid w:val="00E24C5C"/>
    <w:rsid w:val="00E24C9C"/>
    <w:rsid w:val="00E24CAF"/>
    <w:rsid w:val="00E24DB7"/>
    <w:rsid w:val="00E24FC1"/>
    <w:rsid w:val="00E24FF5"/>
    <w:rsid w:val="00E2503C"/>
    <w:rsid w:val="00E250A9"/>
    <w:rsid w:val="00E251A6"/>
    <w:rsid w:val="00E2561B"/>
    <w:rsid w:val="00E2570F"/>
    <w:rsid w:val="00E2581A"/>
    <w:rsid w:val="00E258E0"/>
    <w:rsid w:val="00E25992"/>
    <w:rsid w:val="00E25A24"/>
    <w:rsid w:val="00E25D80"/>
    <w:rsid w:val="00E25DA0"/>
    <w:rsid w:val="00E2620E"/>
    <w:rsid w:val="00E26421"/>
    <w:rsid w:val="00E2644E"/>
    <w:rsid w:val="00E26585"/>
    <w:rsid w:val="00E26621"/>
    <w:rsid w:val="00E26730"/>
    <w:rsid w:val="00E26A38"/>
    <w:rsid w:val="00E26B4C"/>
    <w:rsid w:val="00E26CF7"/>
    <w:rsid w:val="00E26D50"/>
    <w:rsid w:val="00E26F9D"/>
    <w:rsid w:val="00E26FAA"/>
    <w:rsid w:val="00E27041"/>
    <w:rsid w:val="00E27082"/>
    <w:rsid w:val="00E271E2"/>
    <w:rsid w:val="00E273B4"/>
    <w:rsid w:val="00E27526"/>
    <w:rsid w:val="00E27593"/>
    <w:rsid w:val="00E2793F"/>
    <w:rsid w:val="00E27DC3"/>
    <w:rsid w:val="00E27DD6"/>
    <w:rsid w:val="00E27E64"/>
    <w:rsid w:val="00E27EBC"/>
    <w:rsid w:val="00E27F55"/>
    <w:rsid w:val="00E27F8F"/>
    <w:rsid w:val="00E27FA8"/>
    <w:rsid w:val="00E301E7"/>
    <w:rsid w:val="00E304D1"/>
    <w:rsid w:val="00E3061D"/>
    <w:rsid w:val="00E30690"/>
    <w:rsid w:val="00E30747"/>
    <w:rsid w:val="00E3074B"/>
    <w:rsid w:val="00E30999"/>
    <w:rsid w:val="00E30A14"/>
    <w:rsid w:val="00E30D58"/>
    <w:rsid w:val="00E30E53"/>
    <w:rsid w:val="00E30E6A"/>
    <w:rsid w:val="00E30F62"/>
    <w:rsid w:val="00E30F64"/>
    <w:rsid w:val="00E30F6D"/>
    <w:rsid w:val="00E30F82"/>
    <w:rsid w:val="00E30FBE"/>
    <w:rsid w:val="00E31107"/>
    <w:rsid w:val="00E311CB"/>
    <w:rsid w:val="00E311D6"/>
    <w:rsid w:val="00E313C1"/>
    <w:rsid w:val="00E3158C"/>
    <w:rsid w:val="00E3166C"/>
    <w:rsid w:val="00E3169B"/>
    <w:rsid w:val="00E317E2"/>
    <w:rsid w:val="00E31812"/>
    <w:rsid w:val="00E3188C"/>
    <w:rsid w:val="00E318F2"/>
    <w:rsid w:val="00E31A09"/>
    <w:rsid w:val="00E31A9E"/>
    <w:rsid w:val="00E31B3A"/>
    <w:rsid w:val="00E31BE2"/>
    <w:rsid w:val="00E31C7F"/>
    <w:rsid w:val="00E31D1D"/>
    <w:rsid w:val="00E31EF6"/>
    <w:rsid w:val="00E3202A"/>
    <w:rsid w:val="00E3203C"/>
    <w:rsid w:val="00E32402"/>
    <w:rsid w:val="00E32426"/>
    <w:rsid w:val="00E326A3"/>
    <w:rsid w:val="00E32747"/>
    <w:rsid w:val="00E327E7"/>
    <w:rsid w:val="00E328A9"/>
    <w:rsid w:val="00E32936"/>
    <w:rsid w:val="00E329C0"/>
    <w:rsid w:val="00E329EE"/>
    <w:rsid w:val="00E32C89"/>
    <w:rsid w:val="00E32E6E"/>
    <w:rsid w:val="00E32F9F"/>
    <w:rsid w:val="00E32FA8"/>
    <w:rsid w:val="00E33154"/>
    <w:rsid w:val="00E3315E"/>
    <w:rsid w:val="00E331D3"/>
    <w:rsid w:val="00E335D0"/>
    <w:rsid w:val="00E338EC"/>
    <w:rsid w:val="00E33998"/>
    <w:rsid w:val="00E33DFB"/>
    <w:rsid w:val="00E33F14"/>
    <w:rsid w:val="00E34660"/>
    <w:rsid w:val="00E34B6E"/>
    <w:rsid w:val="00E34BE2"/>
    <w:rsid w:val="00E34CC2"/>
    <w:rsid w:val="00E34D91"/>
    <w:rsid w:val="00E34E69"/>
    <w:rsid w:val="00E34F4C"/>
    <w:rsid w:val="00E352A7"/>
    <w:rsid w:val="00E354F7"/>
    <w:rsid w:val="00E35540"/>
    <w:rsid w:val="00E3587B"/>
    <w:rsid w:val="00E35926"/>
    <w:rsid w:val="00E35A7B"/>
    <w:rsid w:val="00E35A92"/>
    <w:rsid w:val="00E35B8A"/>
    <w:rsid w:val="00E35BE8"/>
    <w:rsid w:val="00E35E19"/>
    <w:rsid w:val="00E35E4E"/>
    <w:rsid w:val="00E35FCC"/>
    <w:rsid w:val="00E35FFD"/>
    <w:rsid w:val="00E36226"/>
    <w:rsid w:val="00E36319"/>
    <w:rsid w:val="00E36423"/>
    <w:rsid w:val="00E36499"/>
    <w:rsid w:val="00E3651A"/>
    <w:rsid w:val="00E365CA"/>
    <w:rsid w:val="00E36800"/>
    <w:rsid w:val="00E369BD"/>
    <w:rsid w:val="00E369D9"/>
    <w:rsid w:val="00E36D0E"/>
    <w:rsid w:val="00E36D9D"/>
    <w:rsid w:val="00E36DB6"/>
    <w:rsid w:val="00E36E1A"/>
    <w:rsid w:val="00E36EC2"/>
    <w:rsid w:val="00E37115"/>
    <w:rsid w:val="00E37177"/>
    <w:rsid w:val="00E3734D"/>
    <w:rsid w:val="00E373C2"/>
    <w:rsid w:val="00E37456"/>
    <w:rsid w:val="00E37752"/>
    <w:rsid w:val="00E378F5"/>
    <w:rsid w:val="00E378F9"/>
    <w:rsid w:val="00E37908"/>
    <w:rsid w:val="00E37999"/>
    <w:rsid w:val="00E379AA"/>
    <w:rsid w:val="00E37A7D"/>
    <w:rsid w:val="00E37AA9"/>
    <w:rsid w:val="00E37C2F"/>
    <w:rsid w:val="00E37C33"/>
    <w:rsid w:val="00E37C41"/>
    <w:rsid w:val="00E37D59"/>
    <w:rsid w:val="00E37DBF"/>
    <w:rsid w:val="00E40005"/>
    <w:rsid w:val="00E400A5"/>
    <w:rsid w:val="00E402BC"/>
    <w:rsid w:val="00E403E0"/>
    <w:rsid w:val="00E404C8"/>
    <w:rsid w:val="00E40C5D"/>
    <w:rsid w:val="00E40D96"/>
    <w:rsid w:val="00E40EED"/>
    <w:rsid w:val="00E40F0B"/>
    <w:rsid w:val="00E41012"/>
    <w:rsid w:val="00E410C8"/>
    <w:rsid w:val="00E41189"/>
    <w:rsid w:val="00E41224"/>
    <w:rsid w:val="00E413A5"/>
    <w:rsid w:val="00E4179A"/>
    <w:rsid w:val="00E41B50"/>
    <w:rsid w:val="00E41EBB"/>
    <w:rsid w:val="00E4210F"/>
    <w:rsid w:val="00E425C9"/>
    <w:rsid w:val="00E42632"/>
    <w:rsid w:val="00E426DF"/>
    <w:rsid w:val="00E42722"/>
    <w:rsid w:val="00E427CD"/>
    <w:rsid w:val="00E4286D"/>
    <w:rsid w:val="00E428E3"/>
    <w:rsid w:val="00E42920"/>
    <w:rsid w:val="00E4299B"/>
    <w:rsid w:val="00E42A3A"/>
    <w:rsid w:val="00E42BA1"/>
    <w:rsid w:val="00E430E1"/>
    <w:rsid w:val="00E4324E"/>
    <w:rsid w:val="00E43276"/>
    <w:rsid w:val="00E432B9"/>
    <w:rsid w:val="00E435BD"/>
    <w:rsid w:val="00E43673"/>
    <w:rsid w:val="00E4378A"/>
    <w:rsid w:val="00E43B4C"/>
    <w:rsid w:val="00E43EF7"/>
    <w:rsid w:val="00E44029"/>
    <w:rsid w:val="00E4403E"/>
    <w:rsid w:val="00E44107"/>
    <w:rsid w:val="00E442A9"/>
    <w:rsid w:val="00E44542"/>
    <w:rsid w:val="00E4458E"/>
    <w:rsid w:val="00E44640"/>
    <w:rsid w:val="00E4472B"/>
    <w:rsid w:val="00E447BB"/>
    <w:rsid w:val="00E44B5F"/>
    <w:rsid w:val="00E44CE7"/>
    <w:rsid w:val="00E44DF5"/>
    <w:rsid w:val="00E44EAE"/>
    <w:rsid w:val="00E44F3F"/>
    <w:rsid w:val="00E44FEB"/>
    <w:rsid w:val="00E45114"/>
    <w:rsid w:val="00E451C7"/>
    <w:rsid w:val="00E451DB"/>
    <w:rsid w:val="00E452A9"/>
    <w:rsid w:val="00E4589D"/>
    <w:rsid w:val="00E45970"/>
    <w:rsid w:val="00E45A78"/>
    <w:rsid w:val="00E45D33"/>
    <w:rsid w:val="00E45DAA"/>
    <w:rsid w:val="00E46226"/>
    <w:rsid w:val="00E46284"/>
    <w:rsid w:val="00E4644A"/>
    <w:rsid w:val="00E46699"/>
    <w:rsid w:val="00E46DCA"/>
    <w:rsid w:val="00E46E58"/>
    <w:rsid w:val="00E47170"/>
    <w:rsid w:val="00E47183"/>
    <w:rsid w:val="00E4739C"/>
    <w:rsid w:val="00E47716"/>
    <w:rsid w:val="00E47807"/>
    <w:rsid w:val="00E47928"/>
    <w:rsid w:val="00E47D13"/>
    <w:rsid w:val="00E47D6A"/>
    <w:rsid w:val="00E47DD9"/>
    <w:rsid w:val="00E47E20"/>
    <w:rsid w:val="00E47E70"/>
    <w:rsid w:val="00E47F21"/>
    <w:rsid w:val="00E47FA7"/>
    <w:rsid w:val="00E50155"/>
    <w:rsid w:val="00E5038E"/>
    <w:rsid w:val="00E50436"/>
    <w:rsid w:val="00E5044B"/>
    <w:rsid w:val="00E504DC"/>
    <w:rsid w:val="00E5059B"/>
    <w:rsid w:val="00E50664"/>
    <w:rsid w:val="00E50752"/>
    <w:rsid w:val="00E508BB"/>
    <w:rsid w:val="00E50906"/>
    <w:rsid w:val="00E50BD3"/>
    <w:rsid w:val="00E50F10"/>
    <w:rsid w:val="00E51013"/>
    <w:rsid w:val="00E510F5"/>
    <w:rsid w:val="00E51153"/>
    <w:rsid w:val="00E512A6"/>
    <w:rsid w:val="00E51379"/>
    <w:rsid w:val="00E5157B"/>
    <w:rsid w:val="00E51667"/>
    <w:rsid w:val="00E51853"/>
    <w:rsid w:val="00E51879"/>
    <w:rsid w:val="00E51909"/>
    <w:rsid w:val="00E519F3"/>
    <w:rsid w:val="00E51A11"/>
    <w:rsid w:val="00E51A60"/>
    <w:rsid w:val="00E51B1E"/>
    <w:rsid w:val="00E51BAB"/>
    <w:rsid w:val="00E5226A"/>
    <w:rsid w:val="00E5229E"/>
    <w:rsid w:val="00E524C6"/>
    <w:rsid w:val="00E526AD"/>
    <w:rsid w:val="00E52823"/>
    <w:rsid w:val="00E529E3"/>
    <w:rsid w:val="00E52BE2"/>
    <w:rsid w:val="00E52BE5"/>
    <w:rsid w:val="00E52D45"/>
    <w:rsid w:val="00E5309D"/>
    <w:rsid w:val="00E53187"/>
    <w:rsid w:val="00E53263"/>
    <w:rsid w:val="00E534CE"/>
    <w:rsid w:val="00E536D9"/>
    <w:rsid w:val="00E5390F"/>
    <w:rsid w:val="00E539DF"/>
    <w:rsid w:val="00E53BB3"/>
    <w:rsid w:val="00E53D27"/>
    <w:rsid w:val="00E53ED6"/>
    <w:rsid w:val="00E53EEC"/>
    <w:rsid w:val="00E5409F"/>
    <w:rsid w:val="00E5412F"/>
    <w:rsid w:val="00E5431F"/>
    <w:rsid w:val="00E5437A"/>
    <w:rsid w:val="00E5447E"/>
    <w:rsid w:val="00E5457A"/>
    <w:rsid w:val="00E54593"/>
    <w:rsid w:val="00E5493D"/>
    <w:rsid w:val="00E54EAB"/>
    <w:rsid w:val="00E54F3B"/>
    <w:rsid w:val="00E54F44"/>
    <w:rsid w:val="00E54F84"/>
    <w:rsid w:val="00E55113"/>
    <w:rsid w:val="00E55314"/>
    <w:rsid w:val="00E55333"/>
    <w:rsid w:val="00E55359"/>
    <w:rsid w:val="00E5537C"/>
    <w:rsid w:val="00E55396"/>
    <w:rsid w:val="00E55652"/>
    <w:rsid w:val="00E557AE"/>
    <w:rsid w:val="00E55928"/>
    <w:rsid w:val="00E559F6"/>
    <w:rsid w:val="00E55AE2"/>
    <w:rsid w:val="00E55C91"/>
    <w:rsid w:val="00E55E8D"/>
    <w:rsid w:val="00E56124"/>
    <w:rsid w:val="00E56207"/>
    <w:rsid w:val="00E5624A"/>
    <w:rsid w:val="00E56381"/>
    <w:rsid w:val="00E56449"/>
    <w:rsid w:val="00E56569"/>
    <w:rsid w:val="00E56662"/>
    <w:rsid w:val="00E569C8"/>
    <w:rsid w:val="00E56D19"/>
    <w:rsid w:val="00E56D55"/>
    <w:rsid w:val="00E56E52"/>
    <w:rsid w:val="00E5702A"/>
    <w:rsid w:val="00E570C0"/>
    <w:rsid w:val="00E571FF"/>
    <w:rsid w:val="00E57932"/>
    <w:rsid w:val="00E57A68"/>
    <w:rsid w:val="00E57E4C"/>
    <w:rsid w:val="00E57F5B"/>
    <w:rsid w:val="00E60030"/>
    <w:rsid w:val="00E6020D"/>
    <w:rsid w:val="00E6076C"/>
    <w:rsid w:val="00E6087F"/>
    <w:rsid w:val="00E6097F"/>
    <w:rsid w:val="00E60A9B"/>
    <w:rsid w:val="00E60AAC"/>
    <w:rsid w:val="00E60AB9"/>
    <w:rsid w:val="00E610EE"/>
    <w:rsid w:val="00E612B0"/>
    <w:rsid w:val="00E614BE"/>
    <w:rsid w:val="00E615A1"/>
    <w:rsid w:val="00E61604"/>
    <w:rsid w:val="00E61665"/>
    <w:rsid w:val="00E616B9"/>
    <w:rsid w:val="00E616D6"/>
    <w:rsid w:val="00E617E8"/>
    <w:rsid w:val="00E617F1"/>
    <w:rsid w:val="00E6190B"/>
    <w:rsid w:val="00E61B33"/>
    <w:rsid w:val="00E61D32"/>
    <w:rsid w:val="00E61E94"/>
    <w:rsid w:val="00E62118"/>
    <w:rsid w:val="00E62442"/>
    <w:rsid w:val="00E62863"/>
    <w:rsid w:val="00E6286F"/>
    <w:rsid w:val="00E62966"/>
    <w:rsid w:val="00E62A9E"/>
    <w:rsid w:val="00E62B22"/>
    <w:rsid w:val="00E62E1D"/>
    <w:rsid w:val="00E62F98"/>
    <w:rsid w:val="00E62FB3"/>
    <w:rsid w:val="00E634AC"/>
    <w:rsid w:val="00E634DA"/>
    <w:rsid w:val="00E6352C"/>
    <w:rsid w:val="00E6353C"/>
    <w:rsid w:val="00E63894"/>
    <w:rsid w:val="00E63BA6"/>
    <w:rsid w:val="00E63C72"/>
    <w:rsid w:val="00E63E26"/>
    <w:rsid w:val="00E63E45"/>
    <w:rsid w:val="00E63E6E"/>
    <w:rsid w:val="00E63E8C"/>
    <w:rsid w:val="00E63FDF"/>
    <w:rsid w:val="00E64125"/>
    <w:rsid w:val="00E64249"/>
    <w:rsid w:val="00E642A9"/>
    <w:rsid w:val="00E6438F"/>
    <w:rsid w:val="00E64461"/>
    <w:rsid w:val="00E646A8"/>
    <w:rsid w:val="00E646EC"/>
    <w:rsid w:val="00E647C6"/>
    <w:rsid w:val="00E648F0"/>
    <w:rsid w:val="00E6497D"/>
    <w:rsid w:val="00E64DE5"/>
    <w:rsid w:val="00E64E74"/>
    <w:rsid w:val="00E64EB9"/>
    <w:rsid w:val="00E650ED"/>
    <w:rsid w:val="00E6560B"/>
    <w:rsid w:val="00E659B3"/>
    <w:rsid w:val="00E65BC2"/>
    <w:rsid w:val="00E65F36"/>
    <w:rsid w:val="00E65FB3"/>
    <w:rsid w:val="00E662BA"/>
    <w:rsid w:val="00E66514"/>
    <w:rsid w:val="00E665FC"/>
    <w:rsid w:val="00E66679"/>
    <w:rsid w:val="00E6679C"/>
    <w:rsid w:val="00E66E85"/>
    <w:rsid w:val="00E66E90"/>
    <w:rsid w:val="00E673E1"/>
    <w:rsid w:val="00E67574"/>
    <w:rsid w:val="00E676D5"/>
    <w:rsid w:val="00E6770E"/>
    <w:rsid w:val="00E67759"/>
    <w:rsid w:val="00E6798F"/>
    <w:rsid w:val="00E67ABC"/>
    <w:rsid w:val="00E67AF4"/>
    <w:rsid w:val="00E67BA7"/>
    <w:rsid w:val="00E67D27"/>
    <w:rsid w:val="00E67F08"/>
    <w:rsid w:val="00E67FC6"/>
    <w:rsid w:val="00E702B8"/>
    <w:rsid w:val="00E705D0"/>
    <w:rsid w:val="00E70798"/>
    <w:rsid w:val="00E70916"/>
    <w:rsid w:val="00E70A3E"/>
    <w:rsid w:val="00E70A84"/>
    <w:rsid w:val="00E71146"/>
    <w:rsid w:val="00E712F3"/>
    <w:rsid w:val="00E7134D"/>
    <w:rsid w:val="00E71461"/>
    <w:rsid w:val="00E7164D"/>
    <w:rsid w:val="00E71650"/>
    <w:rsid w:val="00E71691"/>
    <w:rsid w:val="00E71805"/>
    <w:rsid w:val="00E718CD"/>
    <w:rsid w:val="00E71E1F"/>
    <w:rsid w:val="00E71E4F"/>
    <w:rsid w:val="00E71F43"/>
    <w:rsid w:val="00E720D9"/>
    <w:rsid w:val="00E72413"/>
    <w:rsid w:val="00E72483"/>
    <w:rsid w:val="00E725CC"/>
    <w:rsid w:val="00E72617"/>
    <w:rsid w:val="00E72A22"/>
    <w:rsid w:val="00E72A49"/>
    <w:rsid w:val="00E72BD4"/>
    <w:rsid w:val="00E72EE8"/>
    <w:rsid w:val="00E72EFA"/>
    <w:rsid w:val="00E73277"/>
    <w:rsid w:val="00E732BD"/>
    <w:rsid w:val="00E733DE"/>
    <w:rsid w:val="00E733F2"/>
    <w:rsid w:val="00E73673"/>
    <w:rsid w:val="00E7371E"/>
    <w:rsid w:val="00E738FC"/>
    <w:rsid w:val="00E73A46"/>
    <w:rsid w:val="00E73B4D"/>
    <w:rsid w:val="00E73CB7"/>
    <w:rsid w:val="00E73DA5"/>
    <w:rsid w:val="00E73DED"/>
    <w:rsid w:val="00E73F1B"/>
    <w:rsid w:val="00E73F4E"/>
    <w:rsid w:val="00E7453D"/>
    <w:rsid w:val="00E746A9"/>
    <w:rsid w:val="00E747E8"/>
    <w:rsid w:val="00E74AF6"/>
    <w:rsid w:val="00E74B6A"/>
    <w:rsid w:val="00E74C0D"/>
    <w:rsid w:val="00E74EF3"/>
    <w:rsid w:val="00E7505D"/>
    <w:rsid w:val="00E75269"/>
    <w:rsid w:val="00E75745"/>
    <w:rsid w:val="00E757D8"/>
    <w:rsid w:val="00E75B78"/>
    <w:rsid w:val="00E7618D"/>
    <w:rsid w:val="00E762EA"/>
    <w:rsid w:val="00E7646A"/>
    <w:rsid w:val="00E7647B"/>
    <w:rsid w:val="00E7659A"/>
    <w:rsid w:val="00E765F6"/>
    <w:rsid w:val="00E76896"/>
    <w:rsid w:val="00E76B6E"/>
    <w:rsid w:val="00E76C2E"/>
    <w:rsid w:val="00E76D8E"/>
    <w:rsid w:val="00E76E57"/>
    <w:rsid w:val="00E7746A"/>
    <w:rsid w:val="00E7768C"/>
    <w:rsid w:val="00E77799"/>
    <w:rsid w:val="00E77DF6"/>
    <w:rsid w:val="00E77F8D"/>
    <w:rsid w:val="00E8039F"/>
    <w:rsid w:val="00E80420"/>
    <w:rsid w:val="00E80542"/>
    <w:rsid w:val="00E80637"/>
    <w:rsid w:val="00E809C4"/>
    <w:rsid w:val="00E80F95"/>
    <w:rsid w:val="00E81014"/>
    <w:rsid w:val="00E81044"/>
    <w:rsid w:val="00E8135F"/>
    <w:rsid w:val="00E814A1"/>
    <w:rsid w:val="00E8180A"/>
    <w:rsid w:val="00E81921"/>
    <w:rsid w:val="00E819A8"/>
    <w:rsid w:val="00E81B56"/>
    <w:rsid w:val="00E81C01"/>
    <w:rsid w:val="00E81C6F"/>
    <w:rsid w:val="00E81CE8"/>
    <w:rsid w:val="00E82093"/>
    <w:rsid w:val="00E82150"/>
    <w:rsid w:val="00E821F8"/>
    <w:rsid w:val="00E827B9"/>
    <w:rsid w:val="00E829ED"/>
    <w:rsid w:val="00E82B0A"/>
    <w:rsid w:val="00E82BCC"/>
    <w:rsid w:val="00E82D88"/>
    <w:rsid w:val="00E82ED8"/>
    <w:rsid w:val="00E83208"/>
    <w:rsid w:val="00E8323E"/>
    <w:rsid w:val="00E8367E"/>
    <w:rsid w:val="00E8376C"/>
    <w:rsid w:val="00E83830"/>
    <w:rsid w:val="00E83A46"/>
    <w:rsid w:val="00E83A5D"/>
    <w:rsid w:val="00E83D13"/>
    <w:rsid w:val="00E83E81"/>
    <w:rsid w:val="00E83EBA"/>
    <w:rsid w:val="00E83F0B"/>
    <w:rsid w:val="00E84510"/>
    <w:rsid w:val="00E84646"/>
    <w:rsid w:val="00E84786"/>
    <w:rsid w:val="00E849B4"/>
    <w:rsid w:val="00E84DE7"/>
    <w:rsid w:val="00E84F45"/>
    <w:rsid w:val="00E851E7"/>
    <w:rsid w:val="00E853BE"/>
    <w:rsid w:val="00E853C4"/>
    <w:rsid w:val="00E85439"/>
    <w:rsid w:val="00E85649"/>
    <w:rsid w:val="00E85DCC"/>
    <w:rsid w:val="00E86156"/>
    <w:rsid w:val="00E862AF"/>
    <w:rsid w:val="00E86585"/>
    <w:rsid w:val="00E8665C"/>
    <w:rsid w:val="00E86787"/>
    <w:rsid w:val="00E86A48"/>
    <w:rsid w:val="00E86D88"/>
    <w:rsid w:val="00E86D8D"/>
    <w:rsid w:val="00E86F97"/>
    <w:rsid w:val="00E87033"/>
    <w:rsid w:val="00E87198"/>
    <w:rsid w:val="00E8719A"/>
    <w:rsid w:val="00E871FB"/>
    <w:rsid w:val="00E875A9"/>
    <w:rsid w:val="00E876A2"/>
    <w:rsid w:val="00E876B8"/>
    <w:rsid w:val="00E876EF"/>
    <w:rsid w:val="00E8786E"/>
    <w:rsid w:val="00E87B3C"/>
    <w:rsid w:val="00E87D85"/>
    <w:rsid w:val="00E87EC6"/>
    <w:rsid w:val="00E901AB"/>
    <w:rsid w:val="00E901CC"/>
    <w:rsid w:val="00E90314"/>
    <w:rsid w:val="00E9039C"/>
    <w:rsid w:val="00E904BE"/>
    <w:rsid w:val="00E90796"/>
    <w:rsid w:val="00E908C3"/>
    <w:rsid w:val="00E9097B"/>
    <w:rsid w:val="00E909C4"/>
    <w:rsid w:val="00E90C2E"/>
    <w:rsid w:val="00E90DD5"/>
    <w:rsid w:val="00E90FDA"/>
    <w:rsid w:val="00E910A3"/>
    <w:rsid w:val="00E911C8"/>
    <w:rsid w:val="00E91296"/>
    <w:rsid w:val="00E9134A"/>
    <w:rsid w:val="00E91715"/>
    <w:rsid w:val="00E9184D"/>
    <w:rsid w:val="00E918CE"/>
    <w:rsid w:val="00E918EA"/>
    <w:rsid w:val="00E91CE2"/>
    <w:rsid w:val="00E9207A"/>
    <w:rsid w:val="00E92128"/>
    <w:rsid w:val="00E9269D"/>
    <w:rsid w:val="00E92769"/>
    <w:rsid w:val="00E927D9"/>
    <w:rsid w:val="00E92882"/>
    <w:rsid w:val="00E929B7"/>
    <w:rsid w:val="00E92AD0"/>
    <w:rsid w:val="00E92BC4"/>
    <w:rsid w:val="00E92ECA"/>
    <w:rsid w:val="00E92F9A"/>
    <w:rsid w:val="00E92FD5"/>
    <w:rsid w:val="00E93478"/>
    <w:rsid w:val="00E9354C"/>
    <w:rsid w:val="00E93753"/>
    <w:rsid w:val="00E938E3"/>
    <w:rsid w:val="00E939BB"/>
    <w:rsid w:val="00E93A7A"/>
    <w:rsid w:val="00E93BA4"/>
    <w:rsid w:val="00E93D34"/>
    <w:rsid w:val="00E93D3E"/>
    <w:rsid w:val="00E93D68"/>
    <w:rsid w:val="00E93D6C"/>
    <w:rsid w:val="00E93E79"/>
    <w:rsid w:val="00E93EB7"/>
    <w:rsid w:val="00E9401E"/>
    <w:rsid w:val="00E94084"/>
    <w:rsid w:val="00E941E6"/>
    <w:rsid w:val="00E947C7"/>
    <w:rsid w:val="00E9486A"/>
    <w:rsid w:val="00E94A62"/>
    <w:rsid w:val="00E94B4E"/>
    <w:rsid w:val="00E94EE8"/>
    <w:rsid w:val="00E95158"/>
    <w:rsid w:val="00E952C4"/>
    <w:rsid w:val="00E95309"/>
    <w:rsid w:val="00E9550B"/>
    <w:rsid w:val="00E9561C"/>
    <w:rsid w:val="00E956B2"/>
    <w:rsid w:val="00E95760"/>
    <w:rsid w:val="00E9584A"/>
    <w:rsid w:val="00E958C2"/>
    <w:rsid w:val="00E95BEF"/>
    <w:rsid w:val="00E95C0D"/>
    <w:rsid w:val="00E95D7C"/>
    <w:rsid w:val="00E95DC9"/>
    <w:rsid w:val="00E95E60"/>
    <w:rsid w:val="00E95F5B"/>
    <w:rsid w:val="00E960D3"/>
    <w:rsid w:val="00E962D2"/>
    <w:rsid w:val="00E96A09"/>
    <w:rsid w:val="00E96A56"/>
    <w:rsid w:val="00E96AA7"/>
    <w:rsid w:val="00E96CAD"/>
    <w:rsid w:val="00E96CC1"/>
    <w:rsid w:val="00E96D3E"/>
    <w:rsid w:val="00E96D5E"/>
    <w:rsid w:val="00E96DC6"/>
    <w:rsid w:val="00E97050"/>
    <w:rsid w:val="00E97102"/>
    <w:rsid w:val="00E976CB"/>
    <w:rsid w:val="00E9780A"/>
    <w:rsid w:val="00E97A03"/>
    <w:rsid w:val="00E97C05"/>
    <w:rsid w:val="00E97DBD"/>
    <w:rsid w:val="00E97F10"/>
    <w:rsid w:val="00E97F80"/>
    <w:rsid w:val="00E97FAB"/>
    <w:rsid w:val="00EA04DA"/>
    <w:rsid w:val="00EA050E"/>
    <w:rsid w:val="00EA052B"/>
    <w:rsid w:val="00EA089C"/>
    <w:rsid w:val="00EA0916"/>
    <w:rsid w:val="00EA098C"/>
    <w:rsid w:val="00EA0BFC"/>
    <w:rsid w:val="00EA0C98"/>
    <w:rsid w:val="00EA0E17"/>
    <w:rsid w:val="00EA107D"/>
    <w:rsid w:val="00EA10FD"/>
    <w:rsid w:val="00EA10FE"/>
    <w:rsid w:val="00EA1161"/>
    <w:rsid w:val="00EA11BB"/>
    <w:rsid w:val="00EA13AD"/>
    <w:rsid w:val="00EA13B1"/>
    <w:rsid w:val="00EA1436"/>
    <w:rsid w:val="00EA14A5"/>
    <w:rsid w:val="00EA1560"/>
    <w:rsid w:val="00EA19F6"/>
    <w:rsid w:val="00EA1CA2"/>
    <w:rsid w:val="00EA1E21"/>
    <w:rsid w:val="00EA243B"/>
    <w:rsid w:val="00EA25C3"/>
    <w:rsid w:val="00EA2676"/>
    <w:rsid w:val="00EA26ED"/>
    <w:rsid w:val="00EA2AC4"/>
    <w:rsid w:val="00EA2C1B"/>
    <w:rsid w:val="00EA2D1A"/>
    <w:rsid w:val="00EA2DEB"/>
    <w:rsid w:val="00EA2DF2"/>
    <w:rsid w:val="00EA318D"/>
    <w:rsid w:val="00EA31D4"/>
    <w:rsid w:val="00EA3209"/>
    <w:rsid w:val="00EA322F"/>
    <w:rsid w:val="00EA32D5"/>
    <w:rsid w:val="00EA36E6"/>
    <w:rsid w:val="00EA376D"/>
    <w:rsid w:val="00EA3C43"/>
    <w:rsid w:val="00EA3DB9"/>
    <w:rsid w:val="00EA3FC2"/>
    <w:rsid w:val="00EA406C"/>
    <w:rsid w:val="00EA407A"/>
    <w:rsid w:val="00EA42ED"/>
    <w:rsid w:val="00EA43C4"/>
    <w:rsid w:val="00EA43F6"/>
    <w:rsid w:val="00EA4485"/>
    <w:rsid w:val="00EA451D"/>
    <w:rsid w:val="00EA454A"/>
    <w:rsid w:val="00EA462F"/>
    <w:rsid w:val="00EA4745"/>
    <w:rsid w:val="00EA4C2F"/>
    <w:rsid w:val="00EA4C5B"/>
    <w:rsid w:val="00EA4C79"/>
    <w:rsid w:val="00EA4D1D"/>
    <w:rsid w:val="00EA4ED4"/>
    <w:rsid w:val="00EA4F48"/>
    <w:rsid w:val="00EA4F6B"/>
    <w:rsid w:val="00EA510D"/>
    <w:rsid w:val="00EA5384"/>
    <w:rsid w:val="00EA555C"/>
    <w:rsid w:val="00EA5669"/>
    <w:rsid w:val="00EA577B"/>
    <w:rsid w:val="00EA57A2"/>
    <w:rsid w:val="00EA587D"/>
    <w:rsid w:val="00EA5E34"/>
    <w:rsid w:val="00EA5EED"/>
    <w:rsid w:val="00EA5F2D"/>
    <w:rsid w:val="00EA5FE0"/>
    <w:rsid w:val="00EA60C4"/>
    <w:rsid w:val="00EA60DB"/>
    <w:rsid w:val="00EA610B"/>
    <w:rsid w:val="00EA61E1"/>
    <w:rsid w:val="00EA61FB"/>
    <w:rsid w:val="00EA681F"/>
    <w:rsid w:val="00EA68A3"/>
    <w:rsid w:val="00EA69A0"/>
    <w:rsid w:val="00EA6AC9"/>
    <w:rsid w:val="00EA6AE6"/>
    <w:rsid w:val="00EA6E4A"/>
    <w:rsid w:val="00EA6F1F"/>
    <w:rsid w:val="00EA6F5F"/>
    <w:rsid w:val="00EA6F76"/>
    <w:rsid w:val="00EA6F7A"/>
    <w:rsid w:val="00EA7210"/>
    <w:rsid w:val="00EA763E"/>
    <w:rsid w:val="00EA772D"/>
    <w:rsid w:val="00EA7813"/>
    <w:rsid w:val="00EA78B9"/>
    <w:rsid w:val="00EA792B"/>
    <w:rsid w:val="00EA7934"/>
    <w:rsid w:val="00EB0407"/>
    <w:rsid w:val="00EB051C"/>
    <w:rsid w:val="00EB068B"/>
    <w:rsid w:val="00EB0743"/>
    <w:rsid w:val="00EB0876"/>
    <w:rsid w:val="00EB093C"/>
    <w:rsid w:val="00EB09C1"/>
    <w:rsid w:val="00EB0A3A"/>
    <w:rsid w:val="00EB0AFF"/>
    <w:rsid w:val="00EB0C1F"/>
    <w:rsid w:val="00EB0C9E"/>
    <w:rsid w:val="00EB0F0E"/>
    <w:rsid w:val="00EB1020"/>
    <w:rsid w:val="00EB10FE"/>
    <w:rsid w:val="00EB131F"/>
    <w:rsid w:val="00EB132E"/>
    <w:rsid w:val="00EB1361"/>
    <w:rsid w:val="00EB167D"/>
    <w:rsid w:val="00EB16A5"/>
    <w:rsid w:val="00EB18D1"/>
    <w:rsid w:val="00EB1932"/>
    <w:rsid w:val="00EB1FD2"/>
    <w:rsid w:val="00EB24E9"/>
    <w:rsid w:val="00EB24FF"/>
    <w:rsid w:val="00EB2530"/>
    <w:rsid w:val="00EB2662"/>
    <w:rsid w:val="00EB27F7"/>
    <w:rsid w:val="00EB2878"/>
    <w:rsid w:val="00EB2E07"/>
    <w:rsid w:val="00EB3046"/>
    <w:rsid w:val="00EB32CB"/>
    <w:rsid w:val="00EB32F0"/>
    <w:rsid w:val="00EB3331"/>
    <w:rsid w:val="00EB3359"/>
    <w:rsid w:val="00EB3399"/>
    <w:rsid w:val="00EB33AC"/>
    <w:rsid w:val="00EB33FF"/>
    <w:rsid w:val="00EB37C8"/>
    <w:rsid w:val="00EB3A71"/>
    <w:rsid w:val="00EB3FF6"/>
    <w:rsid w:val="00EB4046"/>
    <w:rsid w:val="00EB4099"/>
    <w:rsid w:val="00EB41F4"/>
    <w:rsid w:val="00EB42BC"/>
    <w:rsid w:val="00EB4365"/>
    <w:rsid w:val="00EB473E"/>
    <w:rsid w:val="00EB4821"/>
    <w:rsid w:val="00EB4B5C"/>
    <w:rsid w:val="00EB4BCD"/>
    <w:rsid w:val="00EB4CB0"/>
    <w:rsid w:val="00EB4CBA"/>
    <w:rsid w:val="00EB4E83"/>
    <w:rsid w:val="00EB4F3B"/>
    <w:rsid w:val="00EB522B"/>
    <w:rsid w:val="00EB5318"/>
    <w:rsid w:val="00EB571B"/>
    <w:rsid w:val="00EB59C7"/>
    <w:rsid w:val="00EB5AAE"/>
    <w:rsid w:val="00EB5E44"/>
    <w:rsid w:val="00EB5E46"/>
    <w:rsid w:val="00EB5F37"/>
    <w:rsid w:val="00EB60EC"/>
    <w:rsid w:val="00EB6478"/>
    <w:rsid w:val="00EB64F5"/>
    <w:rsid w:val="00EB6566"/>
    <w:rsid w:val="00EB6998"/>
    <w:rsid w:val="00EB702E"/>
    <w:rsid w:val="00EB706B"/>
    <w:rsid w:val="00EB75EB"/>
    <w:rsid w:val="00EB7720"/>
    <w:rsid w:val="00EB7745"/>
    <w:rsid w:val="00EB780F"/>
    <w:rsid w:val="00EB786E"/>
    <w:rsid w:val="00EB7B49"/>
    <w:rsid w:val="00EB7CB7"/>
    <w:rsid w:val="00EB7DF5"/>
    <w:rsid w:val="00EB7EDB"/>
    <w:rsid w:val="00EB7EF3"/>
    <w:rsid w:val="00EB7F67"/>
    <w:rsid w:val="00EB7FDA"/>
    <w:rsid w:val="00EC0187"/>
    <w:rsid w:val="00EC02CA"/>
    <w:rsid w:val="00EC0533"/>
    <w:rsid w:val="00EC091A"/>
    <w:rsid w:val="00EC0982"/>
    <w:rsid w:val="00EC0A46"/>
    <w:rsid w:val="00EC0CF3"/>
    <w:rsid w:val="00EC0D88"/>
    <w:rsid w:val="00EC0E2D"/>
    <w:rsid w:val="00EC1206"/>
    <w:rsid w:val="00EC130B"/>
    <w:rsid w:val="00EC14F6"/>
    <w:rsid w:val="00EC152C"/>
    <w:rsid w:val="00EC174F"/>
    <w:rsid w:val="00EC1823"/>
    <w:rsid w:val="00EC1845"/>
    <w:rsid w:val="00EC1B9C"/>
    <w:rsid w:val="00EC1CDB"/>
    <w:rsid w:val="00EC1D76"/>
    <w:rsid w:val="00EC1F46"/>
    <w:rsid w:val="00EC2264"/>
    <w:rsid w:val="00EC25A5"/>
    <w:rsid w:val="00EC25C9"/>
    <w:rsid w:val="00EC25FB"/>
    <w:rsid w:val="00EC26F0"/>
    <w:rsid w:val="00EC2A79"/>
    <w:rsid w:val="00EC2CE5"/>
    <w:rsid w:val="00EC2F7C"/>
    <w:rsid w:val="00EC3421"/>
    <w:rsid w:val="00EC3467"/>
    <w:rsid w:val="00EC366D"/>
    <w:rsid w:val="00EC384C"/>
    <w:rsid w:val="00EC3878"/>
    <w:rsid w:val="00EC3B41"/>
    <w:rsid w:val="00EC3F11"/>
    <w:rsid w:val="00EC444F"/>
    <w:rsid w:val="00EC45CB"/>
    <w:rsid w:val="00EC46CA"/>
    <w:rsid w:val="00EC4767"/>
    <w:rsid w:val="00EC4AF6"/>
    <w:rsid w:val="00EC4DB7"/>
    <w:rsid w:val="00EC52E1"/>
    <w:rsid w:val="00EC5391"/>
    <w:rsid w:val="00EC53C3"/>
    <w:rsid w:val="00EC549A"/>
    <w:rsid w:val="00EC55F0"/>
    <w:rsid w:val="00EC5C85"/>
    <w:rsid w:val="00EC5CED"/>
    <w:rsid w:val="00EC5E1F"/>
    <w:rsid w:val="00EC60CD"/>
    <w:rsid w:val="00EC61D8"/>
    <w:rsid w:val="00EC61F3"/>
    <w:rsid w:val="00EC6373"/>
    <w:rsid w:val="00EC6589"/>
    <w:rsid w:val="00EC659D"/>
    <w:rsid w:val="00EC6616"/>
    <w:rsid w:val="00EC6634"/>
    <w:rsid w:val="00EC6995"/>
    <w:rsid w:val="00EC6CC0"/>
    <w:rsid w:val="00EC6F16"/>
    <w:rsid w:val="00EC6F1B"/>
    <w:rsid w:val="00EC71B8"/>
    <w:rsid w:val="00EC71EF"/>
    <w:rsid w:val="00EC7203"/>
    <w:rsid w:val="00EC735D"/>
    <w:rsid w:val="00EC7490"/>
    <w:rsid w:val="00EC76DC"/>
    <w:rsid w:val="00EC78D9"/>
    <w:rsid w:val="00EC78E3"/>
    <w:rsid w:val="00EC7A5D"/>
    <w:rsid w:val="00EC7AAC"/>
    <w:rsid w:val="00EC7BD0"/>
    <w:rsid w:val="00EC7D0B"/>
    <w:rsid w:val="00EC7FF6"/>
    <w:rsid w:val="00ED0149"/>
    <w:rsid w:val="00ED0474"/>
    <w:rsid w:val="00ED06A2"/>
    <w:rsid w:val="00ED07E0"/>
    <w:rsid w:val="00ED093A"/>
    <w:rsid w:val="00ED09E5"/>
    <w:rsid w:val="00ED0B07"/>
    <w:rsid w:val="00ED0CED"/>
    <w:rsid w:val="00ED0D23"/>
    <w:rsid w:val="00ED0D41"/>
    <w:rsid w:val="00ED0F4F"/>
    <w:rsid w:val="00ED1029"/>
    <w:rsid w:val="00ED114D"/>
    <w:rsid w:val="00ED13E8"/>
    <w:rsid w:val="00ED1403"/>
    <w:rsid w:val="00ED1614"/>
    <w:rsid w:val="00ED1796"/>
    <w:rsid w:val="00ED1945"/>
    <w:rsid w:val="00ED1982"/>
    <w:rsid w:val="00ED1BD6"/>
    <w:rsid w:val="00ED1C23"/>
    <w:rsid w:val="00ED1E39"/>
    <w:rsid w:val="00ED1F44"/>
    <w:rsid w:val="00ED1FA6"/>
    <w:rsid w:val="00ED2023"/>
    <w:rsid w:val="00ED2040"/>
    <w:rsid w:val="00ED2159"/>
    <w:rsid w:val="00ED21BE"/>
    <w:rsid w:val="00ED21CF"/>
    <w:rsid w:val="00ED22CD"/>
    <w:rsid w:val="00ED25B7"/>
    <w:rsid w:val="00ED283B"/>
    <w:rsid w:val="00ED2917"/>
    <w:rsid w:val="00ED2940"/>
    <w:rsid w:val="00ED29F3"/>
    <w:rsid w:val="00ED2B61"/>
    <w:rsid w:val="00ED2DA7"/>
    <w:rsid w:val="00ED2DBB"/>
    <w:rsid w:val="00ED2E99"/>
    <w:rsid w:val="00ED2F0D"/>
    <w:rsid w:val="00ED2F4F"/>
    <w:rsid w:val="00ED2F5E"/>
    <w:rsid w:val="00ED30F1"/>
    <w:rsid w:val="00ED32A1"/>
    <w:rsid w:val="00ED33C4"/>
    <w:rsid w:val="00ED3479"/>
    <w:rsid w:val="00ED3612"/>
    <w:rsid w:val="00ED37F2"/>
    <w:rsid w:val="00ED3901"/>
    <w:rsid w:val="00ED3968"/>
    <w:rsid w:val="00ED3996"/>
    <w:rsid w:val="00ED3B23"/>
    <w:rsid w:val="00ED402C"/>
    <w:rsid w:val="00ED4125"/>
    <w:rsid w:val="00ED422C"/>
    <w:rsid w:val="00ED433A"/>
    <w:rsid w:val="00ED433C"/>
    <w:rsid w:val="00ED442E"/>
    <w:rsid w:val="00ED44DF"/>
    <w:rsid w:val="00ED4520"/>
    <w:rsid w:val="00ED4549"/>
    <w:rsid w:val="00ED45C0"/>
    <w:rsid w:val="00ED4798"/>
    <w:rsid w:val="00ED47A6"/>
    <w:rsid w:val="00ED4ADE"/>
    <w:rsid w:val="00ED4AE9"/>
    <w:rsid w:val="00ED4AFC"/>
    <w:rsid w:val="00ED4CAB"/>
    <w:rsid w:val="00ED4FCC"/>
    <w:rsid w:val="00ED51CE"/>
    <w:rsid w:val="00ED53F3"/>
    <w:rsid w:val="00ED5B7C"/>
    <w:rsid w:val="00ED5CD1"/>
    <w:rsid w:val="00ED5D65"/>
    <w:rsid w:val="00ED5EE8"/>
    <w:rsid w:val="00ED6343"/>
    <w:rsid w:val="00ED6785"/>
    <w:rsid w:val="00ED68DD"/>
    <w:rsid w:val="00ED68E0"/>
    <w:rsid w:val="00ED6ABC"/>
    <w:rsid w:val="00ED6BCB"/>
    <w:rsid w:val="00ED6CEF"/>
    <w:rsid w:val="00ED6EC6"/>
    <w:rsid w:val="00ED6ED5"/>
    <w:rsid w:val="00ED704B"/>
    <w:rsid w:val="00ED7071"/>
    <w:rsid w:val="00ED7390"/>
    <w:rsid w:val="00ED7594"/>
    <w:rsid w:val="00ED7BB1"/>
    <w:rsid w:val="00ED7C0D"/>
    <w:rsid w:val="00ED7C76"/>
    <w:rsid w:val="00ED7CCE"/>
    <w:rsid w:val="00ED7D13"/>
    <w:rsid w:val="00ED7F33"/>
    <w:rsid w:val="00EE002F"/>
    <w:rsid w:val="00EE0148"/>
    <w:rsid w:val="00EE01AF"/>
    <w:rsid w:val="00EE05D6"/>
    <w:rsid w:val="00EE071C"/>
    <w:rsid w:val="00EE0842"/>
    <w:rsid w:val="00EE08BC"/>
    <w:rsid w:val="00EE0AB6"/>
    <w:rsid w:val="00EE0C17"/>
    <w:rsid w:val="00EE0E4E"/>
    <w:rsid w:val="00EE1075"/>
    <w:rsid w:val="00EE15C3"/>
    <w:rsid w:val="00EE1657"/>
    <w:rsid w:val="00EE17DB"/>
    <w:rsid w:val="00EE1895"/>
    <w:rsid w:val="00EE1A73"/>
    <w:rsid w:val="00EE1B22"/>
    <w:rsid w:val="00EE1B50"/>
    <w:rsid w:val="00EE1D0C"/>
    <w:rsid w:val="00EE1EB2"/>
    <w:rsid w:val="00EE1ED0"/>
    <w:rsid w:val="00EE1EDD"/>
    <w:rsid w:val="00EE2172"/>
    <w:rsid w:val="00EE21F2"/>
    <w:rsid w:val="00EE2235"/>
    <w:rsid w:val="00EE2330"/>
    <w:rsid w:val="00EE23A9"/>
    <w:rsid w:val="00EE2798"/>
    <w:rsid w:val="00EE2A28"/>
    <w:rsid w:val="00EE2AA0"/>
    <w:rsid w:val="00EE3321"/>
    <w:rsid w:val="00EE33EB"/>
    <w:rsid w:val="00EE368C"/>
    <w:rsid w:val="00EE38ED"/>
    <w:rsid w:val="00EE3A4F"/>
    <w:rsid w:val="00EE3C26"/>
    <w:rsid w:val="00EE3E2E"/>
    <w:rsid w:val="00EE3E96"/>
    <w:rsid w:val="00EE3F66"/>
    <w:rsid w:val="00EE429E"/>
    <w:rsid w:val="00EE43FF"/>
    <w:rsid w:val="00EE4468"/>
    <w:rsid w:val="00EE457B"/>
    <w:rsid w:val="00EE45CD"/>
    <w:rsid w:val="00EE48A2"/>
    <w:rsid w:val="00EE493E"/>
    <w:rsid w:val="00EE49C1"/>
    <w:rsid w:val="00EE4F46"/>
    <w:rsid w:val="00EE4F6C"/>
    <w:rsid w:val="00EE51A8"/>
    <w:rsid w:val="00EE522D"/>
    <w:rsid w:val="00EE5428"/>
    <w:rsid w:val="00EE54D7"/>
    <w:rsid w:val="00EE564F"/>
    <w:rsid w:val="00EE56D0"/>
    <w:rsid w:val="00EE58A1"/>
    <w:rsid w:val="00EE5921"/>
    <w:rsid w:val="00EE5A06"/>
    <w:rsid w:val="00EE5A98"/>
    <w:rsid w:val="00EE5BDD"/>
    <w:rsid w:val="00EE5EF0"/>
    <w:rsid w:val="00EE5EF4"/>
    <w:rsid w:val="00EE5F5B"/>
    <w:rsid w:val="00EE63B8"/>
    <w:rsid w:val="00EE63E6"/>
    <w:rsid w:val="00EE651D"/>
    <w:rsid w:val="00EE6662"/>
    <w:rsid w:val="00EE6A68"/>
    <w:rsid w:val="00EE6AB0"/>
    <w:rsid w:val="00EE6AC6"/>
    <w:rsid w:val="00EE6AC7"/>
    <w:rsid w:val="00EE6C0E"/>
    <w:rsid w:val="00EE6C6C"/>
    <w:rsid w:val="00EE6EAE"/>
    <w:rsid w:val="00EE7104"/>
    <w:rsid w:val="00EE7259"/>
    <w:rsid w:val="00EE72A9"/>
    <w:rsid w:val="00EE7548"/>
    <w:rsid w:val="00EE756C"/>
    <w:rsid w:val="00EE7736"/>
    <w:rsid w:val="00EE775E"/>
    <w:rsid w:val="00EE7C6B"/>
    <w:rsid w:val="00EE7DA0"/>
    <w:rsid w:val="00EE7F09"/>
    <w:rsid w:val="00EE7F58"/>
    <w:rsid w:val="00EE7F6A"/>
    <w:rsid w:val="00EF00CD"/>
    <w:rsid w:val="00EF0293"/>
    <w:rsid w:val="00EF0375"/>
    <w:rsid w:val="00EF05C0"/>
    <w:rsid w:val="00EF08C9"/>
    <w:rsid w:val="00EF09D3"/>
    <w:rsid w:val="00EF0A18"/>
    <w:rsid w:val="00EF0A4C"/>
    <w:rsid w:val="00EF0A63"/>
    <w:rsid w:val="00EF0AAC"/>
    <w:rsid w:val="00EF0D18"/>
    <w:rsid w:val="00EF0D42"/>
    <w:rsid w:val="00EF14B3"/>
    <w:rsid w:val="00EF1720"/>
    <w:rsid w:val="00EF1BBC"/>
    <w:rsid w:val="00EF1C4C"/>
    <w:rsid w:val="00EF1C4D"/>
    <w:rsid w:val="00EF1EBA"/>
    <w:rsid w:val="00EF1ECD"/>
    <w:rsid w:val="00EF1F59"/>
    <w:rsid w:val="00EF1FA6"/>
    <w:rsid w:val="00EF202B"/>
    <w:rsid w:val="00EF2040"/>
    <w:rsid w:val="00EF2149"/>
    <w:rsid w:val="00EF253D"/>
    <w:rsid w:val="00EF25BF"/>
    <w:rsid w:val="00EF2633"/>
    <w:rsid w:val="00EF26FD"/>
    <w:rsid w:val="00EF2C25"/>
    <w:rsid w:val="00EF2C53"/>
    <w:rsid w:val="00EF2E29"/>
    <w:rsid w:val="00EF2FC7"/>
    <w:rsid w:val="00EF2FEB"/>
    <w:rsid w:val="00EF30B6"/>
    <w:rsid w:val="00EF34E0"/>
    <w:rsid w:val="00EF359D"/>
    <w:rsid w:val="00EF35B7"/>
    <w:rsid w:val="00EF367F"/>
    <w:rsid w:val="00EF3786"/>
    <w:rsid w:val="00EF39B7"/>
    <w:rsid w:val="00EF3C25"/>
    <w:rsid w:val="00EF3C8B"/>
    <w:rsid w:val="00EF3EEF"/>
    <w:rsid w:val="00EF3F8C"/>
    <w:rsid w:val="00EF422B"/>
    <w:rsid w:val="00EF428A"/>
    <w:rsid w:val="00EF4396"/>
    <w:rsid w:val="00EF43B6"/>
    <w:rsid w:val="00EF44F9"/>
    <w:rsid w:val="00EF4519"/>
    <w:rsid w:val="00EF469F"/>
    <w:rsid w:val="00EF46A8"/>
    <w:rsid w:val="00EF47B5"/>
    <w:rsid w:val="00EF4899"/>
    <w:rsid w:val="00EF491F"/>
    <w:rsid w:val="00EF4DF7"/>
    <w:rsid w:val="00EF5096"/>
    <w:rsid w:val="00EF53D1"/>
    <w:rsid w:val="00EF53DA"/>
    <w:rsid w:val="00EF557E"/>
    <w:rsid w:val="00EF56A1"/>
    <w:rsid w:val="00EF58D2"/>
    <w:rsid w:val="00EF594B"/>
    <w:rsid w:val="00EF5AA1"/>
    <w:rsid w:val="00EF5B0D"/>
    <w:rsid w:val="00EF5DBA"/>
    <w:rsid w:val="00EF6373"/>
    <w:rsid w:val="00EF63E5"/>
    <w:rsid w:val="00EF6406"/>
    <w:rsid w:val="00EF6593"/>
    <w:rsid w:val="00EF65CC"/>
    <w:rsid w:val="00EF66DF"/>
    <w:rsid w:val="00EF674E"/>
    <w:rsid w:val="00EF691E"/>
    <w:rsid w:val="00EF6C08"/>
    <w:rsid w:val="00EF6C67"/>
    <w:rsid w:val="00EF6CA6"/>
    <w:rsid w:val="00EF6E1D"/>
    <w:rsid w:val="00EF6E62"/>
    <w:rsid w:val="00EF6F80"/>
    <w:rsid w:val="00EF6FC2"/>
    <w:rsid w:val="00EF7133"/>
    <w:rsid w:val="00EF718C"/>
    <w:rsid w:val="00EF7437"/>
    <w:rsid w:val="00EF75B7"/>
    <w:rsid w:val="00EF75E3"/>
    <w:rsid w:val="00EF7BAD"/>
    <w:rsid w:val="00EF7CDF"/>
    <w:rsid w:val="00EF7D34"/>
    <w:rsid w:val="00EF7EB0"/>
    <w:rsid w:val="00EF7F31"/>
    <w:rsid w:val="00F00075"/>
    <w:rsid w:val="00F003E1"/>
    <w:rsid w:val="00F00417"/>
    <w:rsid w:val="00F004F8"/>
    <w:rsid w:val="00F00642"/>
    <w:rsid w:val="00F007B4"/>
    <w:rsid w:val="00F00981"/>
    <w:rsid w:val="00F009A9"/>
    <w:rsid w:val="00F00C9F"/>
    <w:rsid w:val="00F010E1"/>
    <w:rsid w:val="00F01274"/>
    <w:rsid w:val="00F01471"/>
    <w:rsid w:val="00F014AF"/>
    <w:rsid w:val="00F0154A"/>
    <w:rsid w:val="00F01636"/>
    <w:rsid w:val="00F01687"/>
    <w:rsid w:val="00F01702"/>
    <w:rsid w:val="00F01709"/>
    <w:rsid w:val="00F017E3"/>
    <w:rsid w:val="00F01951"/>
    <w:rsid w:val="00F01DF0"/>
    <w:rsid w:val="00F02084"/>
    <w:rsid w:val="00F020C1"/>
    <w:rsid w:val="00F02196"/>
    <w:rsid w:val="00F02227"/>
    <w:rsid w:val="00F023D4"/>
    <w:rsid w:val="00F02756"/>
    <w:rsid w:val="00F029F1"/>
    <w:rsid w:val="00F02A27"/>
    <w:rsid w:val="00F02D85"/>
    <w:rsid w:val="00F02EEE"/>
    <w:rsid w:val="00F02F67"/>
    <w:rsid w:val="00F032BA"/>
    <w:rsid w:val="00F0337E"/>
    <w:rsid w:val="00F033A4"/>
    <w:rsid w:val="00F03416"/>
    <w:rsid w:val="00F037C4"/>
    <w:rsid w:val="00F0388E"/>
    <w:rsid w:val="00F039E3"/>
    <w:rsid w:val="00F03BE7"/>
    <w:rsid w:val="00F03C6B"/>
    <w:rsid w:val="00F03DB7"/>
    <w:rsid w:val="00F03E04"/>
    <w:rsid w:val="00F03FA8"/>
    <w:rsid w:val="00F04190"/>
    <w:rsid w:val="00F04258"/>
    <w:rsid w:val="00F043D1"/>
    <w:rsid w:val="00F048D6"/>
    <w:rsid w:val="00F048E0"/>
    <w:rsid w:val="00F0490B"/>
    <w:rsid w:val="00F049EE"/>
    <w:rsid w:val="00F04A0D"/>
    <w:rsid w:val="00F04A5B"/>
    <w:rsid w:val="00F04BA1"/>
    <w:rsid w:val="00F04C70"/>
    <w:rsid w:val="00F04CD9"/>
    <w:rsid w:val="00F04CFB"/>
    <w:rsid w:val="00F04E7C"/>
    <w:rsid w:val="00F04F0B"/>
    <w:rsid w:val="00F05768"/>
    <w:rsid w:val="00F058BB"/>
    <w:rsid w:val="00F05BFF"/>
    <w:rsid w:val="00F05C22"/>
    <w:rsid w:val="00F05EFE"/>
    <w:rsid w:val="00F05FD3"/>
    <w:rsid w:val="00F060A2"/>
    <w:rsid w:val="00F0620E"/>
    <w:rsid w:val="00F062CC"/>
    <w:rsid w:val="00F0640E"/>
    <w:rsid w:val="00F0650C"/>
    <w:rsid w:val="00F065D2"/>
    <w:rsid w:val="00F0661B"/>
    <w:rsid w:val="00F0671C"/>
    <w:rsid w:val="00F06B94"/>
    <w:rsid w:val="00F06E0B"/>
    <w:rsid w:val="00F07081"/>
    <w:rsid w:val="00F0742B"/>
    <w:rsid w:val="00F0755E"/>
    <w:rsid w:val="00F076A5"/>
    <w:rsid w:val="00F079BE"/>
    <w:rsid w:val="00F079D8"/>
    <w:rsid w:val="00F07BB7"/>
    <w:rsid w:val="00F07C80"/>
    <w:rsid w:val="00F10033"/>
    <w:rsid w:val="00F102A5"/>
    <w:rsid w:val="00F1030F"/>
    <w:rsid w:val="00F10601"/>
    <w:rsid w:val="00F107A6"/>
    <w:rsid w:val="00F107EE"/>
    <w:rsid w:val="00F10EA4"/>
    <w:rsid w:val="00F10F0C"/>
    <w:rsid w:val="00F114CF"/>
    <w:rsid w:val="00F11755"/>
    <w:rsid w:val="00F118F8"/>
    <w:rsid w:val="00F11B3B"/>
    <w:rsid w:val="00F11ED3"/>
    <w:rsid w:val="00F1232B"/>
    <w:rsid w:val="00F124B7"/>
    <w:rsid w:val="00F12A50"/>
    <w:rsid w:val="00F12BF1"/>
    <w:rsid w:val="00F12D3D"/>
    <w:rsid w:val="00F12F21"/>
    <w:rsid w:val="00F130BF"/>
    <w:rsid w:val="00F13348"/>
    <w:rsid w:val="00F13488"/>
    <w:rsid w:val="00F134EE"/>
    <w:rsid w:val="00F137B5"/>
    <w:rsid w:val="00F13D0F"/>
    <w:rsid w:val="00F13DD1"/>
    <w:rsid w:val="00F13E5E"/>
    <w:rsid w:val="00F13FB7"/>
    <w:rsid w:val="00F1406F"/>
    <w:rsid w:val="00F140FC"/>
    <w:rsid w:val="00F1415D"/>
    <w:rsid w:val="00F142CD"/>
    <w:rsid w:val="00F1468E"/>
    <w:rsid w:val="00F14832"/>
    <w:rsid w:val="00F1497F"/>
    <w:rsid w:val="00F149B7"/>
    <w:rsid w:val="00F14A43"/>
    <w:rsid w:val="00F14B2A"/>
    <w:rsid w:val="00F14BD8"/>
    <w:rsid w:val="00F1515A"/>
    <w:rsid w:val="00F154A7"/>
    <w:rsid w:val="00F154CC"/>
    <w:rsid w:val="00F155AB"/>
    <w:rsid w:val="00F15625"/>
    <w:rsid w:val="00F15652"/>
    <w:rsid w:val="00F1577E"/>
    <w:rsid w:val="00F15818"/>
    <w:rsid w:val="00F15BE8"/>
    <w:rsid w:val="00F15E50"/>
    <w:rsid w:val="00F15F7D"/>
    <w:rsid w:val="00F160E7"/>
    <w:rsid w:val="00F1615D"/>
    <w:rsid w:val="00F1618B"/>
    <w:rsid w:val="00F161DE"/>
    <w:rsid w:val="00F16228"/>
    <w:rsid w:val="00F162A8"/>
    <w:rsid w:val="00F16467"/>
    <w:rsid w:val="00F164B5"/>
    <w:rsid w:val="00F16518"/>
    <w:rsid w:val="00F1658F"/>
    <w:rsid w:val="00F165F7"/>
    <w:rsid w:val="00F16728"/>
    <w:rsid w:val="00F16A03"/>
    <w:rsid w:val="00F16D19"/>
    <w:rsid w:val="00F16D38"/>
    <w:rsid w:val="00F16ECD"/>
    <w:rsid w:val="00F16F5B"/>
    <w:rsid w:val="00F17047"/>
    <w:rsid w:val="00F17048"/>
    <w:rsid w:val="00F171AB"/>
    <w:rsid w:val="00F17240"/>
    <w:rsid w:val="00F17349"/>
    <w:rsid w:val="00F17375"/>
    <w:rsid w:val="00F173D4"/>
    <w:rsid w:val="00F17480"/>
    <w:rsid w:val="00F17975"/>
    <w:rsid w:val="00F20121"/>
    <w:rsid w:val="00F20122"/>
    <w:rsid w:val="00F20238"/>
    <w:rsid w:val="00F20294"/>
    <w:rsid w:val="00F20456"/>
    <w:rsid w:val="00F20525"/>
    <w:rsid w:val="00F20854"/>
    <w:rsid w:val="00F20917"/>
    <w:rsid w:val="00F2092E"/>
    <w:rsid w:val="00F2097F"/>
    <w:rsid w:val="00F209FD"/>
    <w:rsid w:val="00F20AE5"/>
    <w:rsid w:val="00F20BF8"/>
    <w:rsid w:val="00F20E77"/>
    <w:rsid w:val="00F20F6E"/>
    <w:rsid w:val="00F21062"/>
    <w:rsid w:val="00F2114E"/>
    <w:rsid w:val="00F21202"/>
    <w:rsid w:val="00F21735"/>
    <w:rsid w:val="00F217DB"/>
    <w:rsid w:val="00F21B47"/>
    <w:rsid w:val="00F21D2B"/>
    <w:rsid w:val="00F22041"/>
    <w:rsid w:val="00F2226C"/>
    <w:rsid w:val="00F22499"/>
    <w:rsid w:val="00F22743"/>
    <w:rsid w:val="00F227DC"/>
    <w:rsid w:val="00F22944"/>
    <w:rsid w:val="00F22A65"/>
    <w:rsid w:val="00F22A96"/>
    <w:rsid w:val="00F22AF1"/>
    <w:rsid w:val="00F22BBB"/>
    <w:rsid w:val="00F22E1D"/>
    <w:rsid w:val="00F22EC0"/>
    <w:rsid w:val="00F232C8"/>
    <w:rsid w:val="00F23437"/>
    <w:rsid w:val="00F235AA"/>
    <w:rsid w:val="00F235E6"/>
    <w:rsid w:val="00F2389F"/>
    <w:rsid w:val="00F23B72"/>
    <w:rsid w:val="00F23B8E"/>
    <w:rsid w:val="00F23E92"/>
    <w:rsid w:val="00F24079"/>
    <w:rsid w:val="00F242B1"/>
    <w:rsid w:val="00F242E6"/>
    <w:rsid w:val="00F244E9"/>
    <w:rsid w:val="00F246A9"/>
    <w:rsid w:val="00F24740"/>
    <w:rsid w:val="00F2486F"/>
    <w:rsid w:val="00F24CF6"/>
    <w:rsid w:val="00F24F39"/>
    <w:rsid w:val="00F2521E"/>
    <w:rsid w:val="00F252C1"/>
    <w:rsid w:val="00F252D6"/>
    <w:rsid w:val="00F255EB"/>
    <w:rsid w:val="00F257C6"/>
    <w:rsid w:val="00F258C7"/>
    <w:rsid w:val="00F25A2F"/>
    <w:rsid w:val="00F25E41"/>
    <w:rsid w:val="00F25F96"/>
    <w:rsid w:val="00F26040"/>
    <w:rsid w:val="00F26098"/>
    <w:rsid w:val="00F26230"/>
    <w:rsid w:val="00F264A5"/>
    <w:rsid w:val="00F26984"/>
    <w:rsid w:val="00F26C61"/>
    <w:rsid w:val="00F26C79"/>
    <w:rsid w:val="00F26C9D"/>
    <w:rsid w:val="00F26CBC"/>
    <w:rsid w:val="00F26DCE"/>
    <w:rsid w:val="00F26E6F"/>
    <w:rsid w:val="00F26EE0"/>
    <w:rsid w:val="00F26EF9"/>
    <w:rsid w:val="00F2719B"/>
    <w:rsid w:val="00F27396"/>
    <w:rsid w:val="00F27467"/>
    <w:rsid w:val="00F27490"/>
    <w:rsid w:val="00F2784B"/>
    <w:rsid w:val="00F27934"/>
    <w:rsid w:val="00F2795B"/>
    <w:rsid w:val="00F279D8"/>
    <w:rsid w:val="00F279DE"/>
    <w:rsid w:val="00F27A7F"/>
    <w:rsid w:val="00F27A93"/>
    <w:rsid w:val="00F27C3F"/>
    <w:rsid w:val="00F27D2C"/>
    <w:rsid w:val="00F27E38"/>
    <w:rsid w:val="00F300B7"/>
    <w:rsid w:val="00F30101"/>
    <w:rsid w:val="00F30109"/>
    <w:rsid w:val="00F305A0"/>
    <w:rsid w:val="00F306CE"/>
    <w:rsid w:val="00F3092F"/>
    <w:rsid w:val="00F30AB1"/>
    <w:rsid w:val="00F30ADC"/>
    <w:rsid w:val="00F30B0C"/>
    <w:rsid w:val="00F30BB2"/>
    <w:rsid w:val="00F30C92"/>
    <w:rsid w:val="00F30D27"/>
    <w:rsid w:val="00F30D46"/>
    <w:rsid w:val="00F3104E"/>
    <w:rsid w:val="00F311E4"/>
    <w:rsid w:val="00F31274"/>
    <w:rsid w:val="00F31275"/>
    <w:rsid w:val="00F3161A"/>
    <w:rsid w:val="00F316CF"/>
    <w:rsid w:val="00F318F1"/>
    <w:rsid w:val="00F31932"/>
    <w:rsid w:val="00F31A73"/>
    <w:rsid w:val="00F31BC5"/>
    <w:rsid w:val="00F31C34"/>
    <w:rsid w:val="00F31DBE"/>
    <w:rsid w:val="00F32044"/>
    <w:rsid w:val="00F320CD"/>
    <w:rsid w:val="00F32359"/>
    <w:rsid w:val="00F32469"/>
    <w:rsid w:val="00F32523"/>
    <w:rsid w:val="00F326B1"/>
    <w:rsid w:val="00F32707"/>
    <w:rsid w:val="00F3285C"/>
    <w:rsid w:val="00F3286F"/>
    <w:rsid w:val="00F329BF"/>
    <w:rsid w:val="00F32AD7"/>
    <w:rsid w:val="00F32B12"/>
    <w:rsid w:val="00F32B20"/>
    <w:rsid w:val="00F32DB6"/>
    <w:rsid w:val="00F32EC5"/>
    <w:rsid w:val="00F3313D"/>
    <w:rsid w:val="00F331A2"/>
    <w:rsid w:val="00F33388"/>
    <w:rsid w:val="00F337B6"/>
    <w:rsid w:val="00F337EA"/>
    <w:rsid w:val="00F33845"/>
    <w:rsid w:val="00F338A9"/>
    <w:rsid w:val="00F33B99"/>
    <w:rsid w:val="00F33C28"/>
    <w:rsid w:val="00F33C88"/>
    <w:rsid w:val="00F33D39"/>
    <w:rsid w:val="00F33D5B"/>
    <w:rsid w:val="00F33E4D"/>
    <w:rsid w:val="00F33F58"/>
    <w:rsid w:val="00F34042"/>
    <w:rsid w:val="00F340DC"/>
    <w:rsid w:val="00F346F4"/>
    <w:rsid w:val="00F346FA"/>
    <w:rsid w:val="00F3482E"/>
    <w:rsid w:val="00F3485B"/>
    <w:rsid w:val="00F34C6E"/>
    <w:rsid w:val="00F34CDD"/>
    <w:rsid w:val="00F34D3E"/>
    <w:rsid w:val="00F34E8A"/>
    <w:rsid w:val="00F35088"/>
    <w:rsid w:val="00F351A1"/>
    <w:rsid w:val="00F35253"/>
    <w:rsid w:val="00F352FF"/>
    <w:rsid w:val="00F35338"/>
    <w:rsid w:val="00F35374"/>
    <w:rsid w:val="00F354A7"/>
    <w:rsid w:val="00F354A9"/>
    <w:rsid w:val="00F35564"/>
    <w:rsid w:val="00F35877"/>
    <w:rsid w:val="00F3592F"/>
    <w:rsid w:val="00F35B05"/>
    <w:rsid w:val="00F35D03"/>
    <w:rsid w:val="00F35E5F"/>
    <w:rsid w:val="00F36027"/>
    <w:rsid w:val="00F360AF"/>
    <w:rsid w:val="00F360C1"/>
    <w:rsid w:val="00F3615F"/>
    <w:rsid w:val="00F3618E"/>
    <w:rsid w:val="00F364FE"/>
    <w:rsid w:val="00F36885"/>
    <w:rsid w:val="00F369D1"/>
    <w:rsid w:val="00F36A72"/>
    <w:rsid w:val="00F36D34"/>
    <w:rsid w:val="00F36DD9"/>
    <w:rsid w:val="00F37129"/>
    <w:rsid w:val="00F3713D"/>
    <w:rsid w:val="00F371AF"/>
    <w:rsid w:val="00F371CB"/>
    <w:rsid w:val="00F37511"/>
    <w:rsid w:val="00F376BB"/>
    <w:rsid w:val="00F3771B"/>
    <w:rsid w:val="00F378D2"/>
    <w:rsid w:val="00F37AF1"/>
    <w:rsid w:val="00F37C27"/>
    <w:rsid w:val="00F37C36"/>
    <w:rsid w:val="00F37C97"/>
    <w:rsid w:val="00F37D8A"/>
    <w:rsid w:val="00F4007C"/>
    <w:rsid w:val="00F4032C"/>
    <w:rsid w:val="00F40414"/>
    <w:rsid w:val="00F40464"/>
    <w:rsid w:val="00F404F1"/>
    <w:rsid w:val="00F40822"/>
    <w:rsid w:val="00F40C08"/>
    <w:rsid w:val="00F40F16"/>
    <w:rsid w:val="00F40F67"/>
    <w:rsid w:val="00F41132"/>
    <w:rsid w:val="00F41134"/>
    <w:rsid w:val="00F41162"/>
    <w:rsid w:val="00F412CC"/>
    <w:rsid w:val="00F4137E"/>
    <w:rsid w:val="00F414C9"/>
    <w:rsid w:val="00F41505"/>
    <w:rsid w:val="00F41610"/>
    <w:rsid w:val="00F417E3"/>
    <w:rsid w:val="00F41B29"/>
    <w:rsid w:val="00F41FFA"/>
    <w:rsid w:val="00F421DA"/>
    <w:rsid w:val="00F421F4"/>
    <w:rsid w:val="00F423CE"/>
    <w:rsid w:val="00F423DC"/>
    <w:rsid w:val="00F425DA"/>
    <w:rsid w:val="00F428EC"/>
    <w:rsid w:val="00F428F3"/>
    <w:rsid w:val="00F42998"/>
    <w:rsid w:val="00F429B0"/>
    <w:rsid w:val="00F42A68"/>
    <w:rsid w:val="00F42AB2"/>
    <w:rsid w:val="00F42D23"/>
    <w:rsid w:val="00F43097"/>
    <w:rsid w:val="00F43438"/>
    <w:rsid w:val="00F434BE"/>
    <w:rsid w:val="00F43895"/>
    <w:rsid w:val="00F439FD"/>
    <w:rsid w:val="00F43ABC"/>
    <w:rsid w:val="00F43AE4"/>
    <w:rsid w:val="00F43C4F"/>
    <w:rsid w:val="00F43EBE"/>
    <w:rsid w:val="00F43ECD"/>
    <w:rsid w:val="00F44020"/>
    <w:rsid w:val="00F44255"/>
    <w:rsid w:val="00F4437E"/>
    <w:rsid w:val="00F44659"/>
    <w:rsid w:val="00F44833"/>
    <w:rsid w:val="00F44846"/>
    <w:rsid w:val="00F44B31"/>
    <w:rsid w:val="00F44D04"/>
    <w:rsid w:val="00F44D08"/>
    <w:rsid w:val="00F44D20"/>
    <w:rsid w:val="00F451CD"/>
    <w:rsid w:val="00F4527A"/>
    <w:rsid w:val="00F45326"/>
    <w:rsid w:val="00F453D2"/>
    <w:rsid w:val="00F455FB"/>
    <w:rsid w:val="00F4569F"/>
    <w:rsid w:val="00F458A3"/>
    <w:rsid w:val="00F4599B"/>
    <w:rsid w:val="00F45C74"/>
    <w:rsid w:val="00F45E4E"/>
    <w:rsid w:val="00F45F29"/>
    <w:rsid w:val="00F45F92"/>
    <w:rsid w:val="00F46316"/>
    <w:rsid w:val="00F464B0"/>
    <w:rsid w:val="00F46520"/>
    <w:rsid w:val="00F46529"/>
    <w:rsid w:val="00F4652E"/>
    <w:rsid w:val="00F4660F"/>
    <w:rsid w:val="00F468E6"/>
    <w:rsid w:val="00F46BAE"/>
    <w:rsid w:val="00F46BD6"/>
    <w:rsid w:val="00F46D58"/>
    <w:rsid w:val="00F46E44"/>
    <w:rsid w:val="00F4722A"/>
    <w:rsid w:val="00F47412"/>
    <w:rsid w:val="00F47497"/>
    <w:rsid w:val="00F474DB"/>
    <w:rsid w:val="00F47939"/>
    <w:rsid w:val="00F47A62"/>
    <w:rsid w:val="00F47DA2"/>
    <w:rsid w:val="00F501E3"/>
    <w:rsid w:val="00F50230"/>
    <w:rsid w:val="00F50297"/>
    <w:rsid w:val="00F50298"/>
    <w:rsid w:val="00F50320"/>
    <w:rsid w:val="00F504B5"/>
    <w:rsid w:val="00F50818"/>
    <w:rsid w:val="00F50885"/>
    <w:rsid w:val="00F50A0C"/>
    <w:rsid w:val="00F50A97"/>
    <w:rsid w:val="00F50AD6"/>
    <w:rsid w:val="00F50ED6"/>
    <w:rsid w:val="00F50F22"/>
    <w:rsid w:val="00F512D0"/>
    <w:rsid w:val="00F51364"/>
    <w:rsid w:val="00F51428"/>
    <w:rsid w:val="00F5143F"/>
    <w:rsid w:val="00F5149E"/>
    <w:rsid w:val="00F5150F"/>
    <w:rsid w:val="00F5163D"/>
    <w:rsid w:val="00F51772"/>
    <w:rsid w:val="00F51944"/>
    <w:rsid w:val="00F51B10"/>
    <w:rsid w:val="00F51BF6"/>
    <w:rsid w:val="00F51C66"/>
    <w:rsid w:val="00F51CA5"/>
    <w:rsid w:val="00F51D3C"/>
    <w:rsid w:val="00F51F69"/>
    <w:rsid w:val="00F52152"/>
    <w:rsid w:val="00F522C7"/>
    <w:rsid w:val="00F5236D"/>
    <w:rsid w:val="00F5243F"/>
    <w:rsid w:val="00F52529"/>
    <w:rsid w:val="00F5261A"/>
    <w:rsid w:val="00F527BD"/>
    <w:rsid w:val="00F528C6"/>
    <w:rsid w:val="00F52B05"/>
    <w:rsid w:val="00F52B0E"/>
    <w:rsid w:val="00F52C77"/>
    <w:rsid w:val="00F52E61"/>
    <w:rsid w:val="00F52EB7"/>
    <w:rsid w:val="00F53167"/>
    <w:rsid w:val="00F53183"/>
    <w:rsid w:val="00F534C8"/>
    <w:rsid w:val="00F53889"/>
    <w:rsid w:val="00F5399F"/>
    <w:rsid w:val="00F53A9F"/>
    <w:rsid w:val="00F53B0E"/>
    <w:rsid w:val="00F53BAE"/>
    <w:rsid w:val="00F53E2F"/>
    <w:rsid w:val="00F53E43"/>
    <w:rsid w:val="00F53E9E"/>
    <w:rsid w:val="00F53EE2"/>
    <w:rsid w:val="00F54006"/>
    <w:rsid w:val="00F54017"/>
    <w:rsid w:val="00F54472"/>
    <w:rsid w:val="00F54706"/>
    <w:rsid w:val="00F54EA5"/>
    <w:rsid w:val="00F55229"/>
    <w:rsid w:val="00F552F0"/>
    <w:rsid w:val="00F554C6"/>
    <w:rsid w:val="00F5558D"/>
    <w:rsid w:val="00F5598D"/>
    <w:rsid w:val="00F559BC"/>
    <w:rsid w:val="00F559C4"/>
    <w:rsid w:val="00F55A07"/>
    <w:rsid w:val="00F55AFD"/>
    <w:rsid w:val="00F55B62"/>
    <w:rsid w:val="00F55B89"/>
    <w:rsid w:val="00F55C2D"/>
    <w:rsid w:val="00F56669"/>
    <w:rsid w:val="00F566F0"/>
    <w:rsid w:val="00F567AA"/>
    <w:rsid w:val="00F5690C"/>
    <w:rsid w:val="00F56D83"/>
    <w:rsid w:val="00F56F69"/>
    <w:rsid w:val="00F57068"/>
    <w:rsid w:val="00F57125"/>
    <w:rsid w:val="00F5712B"/>
    <w:rsid w:val="00F57188"/>
    <w:rsid w:val="00F5731F"/>
    <w:rsid w:val="00F575D2"/>
    <w:rsid w:val="00F575F9"/>
    <w:rsid w:val="00F578C9"/>
    <w:rsid w:val="00F579C1"/>
    <w:rsid w:val="00F57A2C"/>
    <w:rsid w:val="00F57C0E"/>
    <w:rsid w:val="00F57DFC"/>
    <w:rsid w:val="00F57E03"/>
    <w:rsid w:val="00F57E56"/>
    <w:rsid w:val="00F601A1"/>
    <w:rsid w:val="00F60290"/>
    <w:rsid w:val="00F60393"/>
    <w:rsid w:val="00F603A3"/>
    <w:rsid w:val="00F60533"/>
    <w:rsid w:val="00F605FF"/>
    <w:rsid w:val="00F6064A"/>
    <w:rsid w:val="00F6072D"/>
    <w:rsid w:val="00F6074B"/>
    <w:rsid w:val="00F60786"/>
    <w:rsid w:val="00F6079C"/>
    <w:rsid w:val="00F607EF"/>
    <w:rsid w:val="00F60895"/>
    <w:rsid w:val="00F60957"/>
    <w:rsid w:val="00F60A6B"/>
    <w:rsid w:val="00F60B70"/>
    <w:rsid w:val="00F60C34"/>
    <w:rsid w:val="00F60D76"/>
    <w:rsid w:val="00F60D9A"/>
    <w:rsid w:val="00F60EDF"/>
    <w:rsid w:val="00F60F05"/>
    <w:rsid w:val="00F60FF8"/>
    <w:rsid w:val="00F612C1"/>
    <w:rsid w:val="00F61344"/>
    <w:rsid w:val="00F6151C"/>
    <w:rsid w:val="00F617F1"/>
    <w:rsid w:val="00F61913"/>
    <w:rsid w:val="00F61A2E"/>
    <w:rsid w:val="00F61A8F"/>
    <w:rsid w:val="00F61AD3"/>
    <w:rsid w:val="00F61E35"/>
    <w:rsid w:val="00F62172"/>
    <w:rsid w:val="00F621B5"/>
    <w:rsid w:val="00F623B8"/>
    <w:rsid w:val="00F6269E"/>
    <w:rsid w:val="00F627E8"/>
    <w:rsid w:val="00F62B6C"/>
    <w:rsid w:val="00F62D59"/>
    <w:rsid w:val="00F62F5C"/>
    <w:rsid w:val="00F62F84"/>
    <w:rsid w:val="00F6322E"/>
    <w:rsid w:val="00F6328B"/>
    <w:rsid w:val="00F63388"/>
    <w:rsid w:val="00F633D7"/>
    <w:rsid w:val="00F6358A"/>
    <w:rsid w:val="00F635B2"/>
    <w:rsid w:val="00F6369D"/>
    <w:rsid w:val="00F639BF"/>
    <w:rsid w:val="00F63B8D"/>
    <w:rsid w:val="00F63E44"/>
    <w:rsid w:val="00F63ED4"/>
    <w:rsid w:val="00F64127"/>
    <w:rsid w:val="00F6414F"/>
    <w:rsid w:val="00F6417E"/>
    <w:rsid w:val="00F64201"/>
    <w:rsid w:val="00F6439E"/>
    <w:rsid w:val="00F646C6"/>
    <w:rsid w:val="00F64707"/>
    <w:rsid w:val="00F6498B"/>
    <w:rsid w:val="00F64BB6"/>
    <w:rsid w:val="00F64D1E"/>
    <w:rsid w:val="00F64DC5"/>
    <w:rsid w:val="00F64F69"/>
    <w:rsid w:val="00F650D1"/>
    <w:rsid w:val="00F65148"/>
    <w:rsid w:val="00F6516F"/>
    <w:rsid w:val="00F65269"/>
    <w:rsid w:val="00F6535C"/>
    <w:rsid w:val="00F65590"/>
    <w:rsid w:val="00F65604"/>
    <w:rsid w:val="00F656CC"/>
    <w:rsid w:val="00F6590E"/>
    <w:rsid w:val="00F65A28"/>
    <w:rsid w:val="00F65BFB"/>
    <w:rsid w:val="00F65C05"/>
    <w:rsid w:val="00F65E32"/>
    <w:rsid w:val="00F662CF"/>
    <w:rsid w:val="00F6642B"/>
    <w:rsid w:val="00F667AD"/>
    <w:rsid w:val="00F66C15"/>
    <w:rsid w:val="00F66C25"/>
    <w:rsid w:val="00F66C85"/>
    <w:rsid w:val="00F6722D"/>
    <w:rsid w:val="00F674FC"/>
    <w:rsid w:val="00F676A7"/>
    <w:rsid w:val="00F67845"/>
    <w:rsid w:val="00F701A0"/>
    <w:rsid w:val="00F701E2"/>
    <w:rsid w:val="00F70462"/>
    <w:rsid w:val="00F706D1"/>
    <w:rsid w:val="00F7081A"/>
    <w:rsid w:val="00F70942"/>
    <w:rsid w:val="00F70DB5"/>
    <w:rsid w:val="00F70E0B"/>
    <w:rsid w:val="00F710E1"/>
    <w:rsid w:val="00F711A8"/>
    <w:rsid w:val="00F71618"/>
    <w:rsid w:val="00F71A5E"/>
    <w:rsid w:val="00F71AD2"/>
    <w:rsid w:val="00F71B4B"/>
    <w:rsid w:val="00F71C06"/>
    <w:rsid w:val="00F71CBF"/>
    <w:rsid w:val="00F71D78"/>
    <w:rsid w:val="00F71E9A"/>
    <w:rsid w:val="00F72246"/>
    <w:rsid w:val="00F7224D"/>
    <w:rsid w:val="00F725BF"/>
    <w:rsid w:val="00F72935"/>
    <w:rsid w:val="00F7294C"/>
    <w:rsid w:val="00F72C3A"/>
    <w:rsid w:val="00F72E1F"/>
    <w:rsid w:val="00F730B6"/>
    <w:rsid w:val="00F730CB"/>
    <w:rsid w:val="00F730F9"/>
    <w:rsid w:val="00F7317D"/>
    <w:rsid w:val="00F73181"/>
    <w:rsid w:val="00F7336C"/>
    <w:rsid w:val="00F73595"/>
    <w:rsid w:val="00F73893"/>
    <w:rsid w:val="00F738A2"/>
    <w:rsid w:val="00F738E9"/>
    <w:rsid w:val="00F73964"/>
    <w:rsid w:val="00F73BED"/>
    <w:rsid w:val="00F74294"/>
    <w:rsid w:val="00F74534"/>
    <w:rsid w:val="00F74614"/>
    <w:rsid w:val="00F746B8"/>
    <w:rsid w:val="00F749BF"/>
    <w:rsid w:val="00F74ACE"/>
    <w:rsid w:val="00F74D97"/>
    <w:rsid w:val="00F74F22"/>
    <w:rsid w:val="00F74F39"/>
    <w:rsid w:val="00F74FD4"/>
    <w:rsid w:val="00F74FF3"/>
    <w:rsid w:val="00F75056"/>
    <w:rsid w:val="00F7511B"/>
    <w:rsid w:val="00F752A5"/>
    <w:rsid w:val="00F752A6"/>
    <w:rsid w:val="00F7534A"/>
    <w:rsid w:val="00F75379"/>
    <w:rsid w:val="00F753BA"/>
    <w:rsid w:val="00F756F6"/>
    <w:rsid w:val="00F75709"/>
    <w:rsid w:val="00F75778"/>
    <w:rsid w:val="00F757E4"/>
    <w:rsid w:val="00F758C3"/>
    <w:rsid w:val="00F75A29"/>
    <w:rsid w:val="00F75AC7"/>
    <w:rsid w:val="00F75AF3"/>
    <w:rsid w:val="00F75F0A"/>
    <w:rsid w:val="00F75F80"/>
    <w:rsid w:val="00F761CF"/>
    <w:rsid w:val="00F7647B"/>
    <w:rsid w:val="00F764E7"/>
    <w:rsid w:val="00F76516"/>
    <w:rsid w:val="00F76821"/>
    <w:rsid w:val="00F76AF0"/>
    <w:rsid w:val="00F76B7D"/>
    <w:rsid w:val="00F76C20"/>
    <w:rsid w:val="00F76D3E"/>
    <w:rsid w:val="00F76DD8"/>
    <w:rsid w:val="00F76ED4"/>
    <w:rsid w:val="00F76EEE"/>
    <w:rsid w:val="00F76F43"/>
    <w:rsid w:val="00F76F9A"/>
    <w:rsid w:val="00F7711E"/>
    <w:rsid w:val="00F77167"/>
    <w:rsid w:val="00F772D3"/>
    <w:rsid w:val="00F77433"/>
    <w:rsid w:val="00F7750D"/>
    <w:rsid w:val="00F77724"/>
    <w:rsid w:val="00F77A69"/>
    <w:rsid w:val="00F77C61"/>
    <w:rsid w:val="00F77EEB"/>
    <w:rsid w:val="00F80058"/>
    <w:rsid w:val="00F80192"/>
    <w:rsid w:val="00F8023C"/>
    <w:rsid w:val="00F8035D"/>
    <w:rsid w:val="00F80398"/>
    <w:rsid w:val="00F80530"/>
    <w:rsid w:val="00F80562"/>
    <w:rsid w:val="00F80597"/>
    <w:rsid w:val="00F808BE"/>
    <w:rsid w:val="00F80958"/>
    <w:rsid w:val="00F80C75"/>
    <w:rsid w:val="00F81074"/>
    <w:rsid w:val="00F81112"/>
    <w:rsid w:val="00F8113C"/>
    <w:rsid w:val="00F81187"/>
    <w:rsid w:val="00F811C7"/>
    <w:rsid w:val="00F8139D"/>
    <w:rsid w:val="00F814DA"/>
    <w:rsid w:val="00F8168C"/>
    <w:rsid w:val="00F816C4"/>
    <w:rsid w:val="00F8175D"/>
    <w:rsid w:val="00F81869"/>
    <w:rsid w:val="00F81A99"/>
    <w:rsid w:val="00F81D36"/>
    <w:rsid w:val="00F81EB6"/>
    <w:rsid w:val="00F81EC2"/>
    <w:rsid w:val="00F81F72"/>
    <w:rsid w:val="00F82087"/>
    <w:rsid w:val="00F822EF"/>
    <w:rsid w:val="00F82450"/>
    <w:rsid w:val="00F8259D"/>
    <w:rsid w:val="00F825A1"/>
    <w:rsid w:val="00F825B7"/>
    <w:rsid w:val="00F8260D"/>
    <w:rsid w:val="00F82A76"/>
    <w:rsid w:val="00F82FF5"/>
    <w:rsid w:val="00F83009"/>
    <w:rsid w:val="00F830BA"/>
    <w:rsid w:val="00F830E2"/>
    <w:rsid w:val="00F830FF"/>
    <w:rsid w:val="00F832BC"/>
    <w:rsid w:val="00F8339D"/>
    <w:rsid w:val="00F837FB"/>
    <w:rsid w:val="00F83945"/>
    <w:rsid w:val="00F83B09"/>
    <w:rsid w:val="00F83B13"/>
    <w:rsid w:val="00F83B5C"/>
    <w:rsid w:val="00F83DF4"/>
    <w:rsid w:val="00F83E32"/>
    <w:rsid w:val="00F840E1"/>
    <w:rsid w:val="00F84111"/>
    <w:rsid w:val="00F84424"/>
    <w:rsid w:val="00F84466"/>
    <w:rsid w:val="00F84597"/>
    <w:rsid w:val="00F845CF"/>
    <w:rsid w:val="00F847A8"/>
    <w:rsid w:val="00F849A5"/>
    <w:rsid w:val="00F84A7F"/>
    <w:rsid w:val="00F84D64"/>
    <w:rsid w:val="00F84DB9"/>
    <w:rsid w:val="00F85111"/>
    <w:rsid w:val="00F853A5"/>
    <w:rsid w:val="00F85488"/>
    <w:rsid w:val="00F857F3"/>
    <w:rsid w:val="00F8581C"/>
    <w:rsid w:val="00F858F6"/>
    <w:rsid w:val="00F85A4B"/>
    <w:rsid w:val="00F85AC4"/>
    <w:rsid w:val="00F85AC8"/>
    <w:rsid w:val="00F85D8B"/>
    <w:rsid w:val="00F85EAE"/>
    <w:rsid w:val="00F85FAA"/>
    <w:rsid w:val="00F85FE4"/>
    <w:rsid w:val="00F86117"/>
    <w:rsid w:val="00F86162"/>
    <w:rsid w:val="00F864B3"/>
    <w:rsid w:val="00F86571"/>
    <w:rsid w:val="00F8658E"/>
    <w:rsid w:val="00F865C7"/>
    <w:rsid w:val="00F865DC"/>
    <w:rsid w:val="00F866FB"/>
    <w:rsid w:val="00F86951"/>
    <w:rsid w:val="00F86BC3"/>
    <w:rsid w:val="00F86BC9"/>
    <w:rsid w:val="00F86D25"/>
    <w:rsid w:val="00F86D2C"/>
    <w:rsid w:val="00F86F70"/>
    <w:rsid w:val="00F86F91"/>
    <w:rsid w:val="00F870C8"/>
    <w:rsid w:val="00F87165"/>
    <w:rsid w:val="00F87236"/>
    <w:rsid w:val="00F87336"/>
    <w:rsid w:val="00F87380"/>
    <w:rsid w:val="00F87487"/>
    <w:rsid w:val="00F87542"/>
    <w:rsid w:val="00F875EE"/>
    <w:rsid w:val="00F87621"/>
    <w:rsid w:val="00F876E2"/>
    <w:rsid w:val="00F8771C"/>
    <w:rsid w:val="00F877F8"/>
    <w:rsid w:val="00F87A59"/>
    <w:rsid w:val="00F87BED"/>
    <w:rsid w:val="00F87DE7"/>
    <w:rsid w:val="00F9015F"/>
    <w:rsid w:val="00F9030E"/>
    <w:rsid w:val="00F9035D"/>
    <w:rsid w:val="00F90658"/>
    <w:rsid w:val="00F906D5"/>
    <w:rsid w:val="00F90A0A"/>
    <w:rsid w:val="00F90B62"/>
    <w:rsid w:val="00F90C95"/>
    <w:rsid w:val="00F90E1B"/>
    <w:rsid w:val="00F90E70"/>
    <w:rsid w:val="00F90E74"/>
    <w:rsid w:val="00F90E9C"/>
    <w:rsid w:val="00F90F82"/>
    <w:rsid w:val="00F90FE3"/>
    <w:rsid w:val="00F91026"/>
    <w:rsid w:val="00F9112F"/>
    <w:rsid w:val="00F91171"/>
    <w:rsid w:val="00F91250"/>
    <w:rsid w:val="00F912F8"/>
    <w:rsid w:val="00F914AF"/>
    <w:rsid w:val="00F9155C"/>
    <w:rsid w:val="00F915AB"/>
    <w:rsid w:val="00F915FE"/>
    <w:rsid w:val="00F91700"/>
    <w:rsid w:val="00F91843"/>
    <w:rsid w:val="00F91B5A"/>
    <w:rsid w:val="00F91BF5"/>
    <w:rsid w:val="00F91BFA"/>
    <w:rsid w:val="00F92052"/>
    <w:rsid w:val="00F92273"/>
    <w:rsid w:val="00F9258A"/>
    <w:rsid w:val="00F92862"/>
    <w:rsid w:val="00F928E9"/>
    <w:rsid w:val="00F92A5D"/>
    <w:rsid w:val="00F92B54"/>
    <w:rsid w:val="00F92C8B"/>
    <w:rsid w:val="00F92E6D"/>
    <w:rsid w:val="00F92EB8"/>
    <w:rsid w:val="00F93063"/>
    <w:rsid w:val="00F93153"/>
    <w:rsid w:val="00F934F4"/>
    <w:rsid w:val="00F93620"/>
    <w:rsid w:val="00F9379B"/>
    <w:rsid w:val="00F93A34"/>
    <w:rsid w:val="00F93B3B"/>
    <w:rsid w:val="00F93E7E"/>
    <w:rsid w:val="00F93ED7"/>
    <w:rsid w:val="00F93FD3"/>
    <w:rsid w:val="00F94177"/>
    <w:rsid w:val="00F9423D"/>
    <w:rsid w:val="00F9436B"/>
    <w:rsid w:val="00F94487"/>
    <w:rsid w:val="00F94A5D"/>
    <w:rsid w:val="00F94D30"/>
    <w:rsid w:val="00F94E7B"/>
    <w:rsid w:val="00F94F29"/>
    <w:rsid w:val="00F950F5"/>
    <w:rsid w:val="00F9513F"/>
    <w:rsid w:val="00F9535B"/>
    <w:rsid w:val="00F954BA"/>
    <w:rsid w:val="00F955B8"/>
    <w:rsid w:val="00F955D6"/>
    <w:rsid w:val="00F9566D"/>
    <w:rsid w:val="00F956CD"/>
    <w:rsid w:val="00F95700"/>
    <w:rsid w:val="00F958FE"/>
    <w:rsid w:val="00F95B5D"/>
    <w:rsid w:val="00F95C88"/>
    <w:rsid w:val="00F95D89"/>
    <w:rsid w:val="00F95F07"/>
    <w:rsid w:val="00F961E5"/>
    <w:rsid w:val="00F963B4"/>
    <w:rsid w:val="00F96812"/>
    <w:rsid w:val="00F96934"/>
    <w:rsid w:val="00F96935"/>
    <w:rsid w:val="00F96962"/>
    <w:rsid w:val="00F96E9E"/>
    <w:rsid w:val="00F96FE5"/>
    <w:rsid w:val="00F9720D"/>
    <w:rsid w:val="00F975DE"/>
    <w:rsid w:val="00F978F2"/>
    <w:rsid w:val="00F97E51"/>
    <w:rsid w:val="00F97E5D"/>
    <w:rsid w:val="00F97F38"/>
    <w:rsid w:val="00F97F7E"/>
    <w:rsid w:val="00F97FD5"/>
    <w:rsid w:val="00F97FF6"/>
    <w:rsid w:val="00FA0130"/>
    <w:rsid w:val="00FA01AF"/>
    <w:rsid w:val="00FA0246"/>
    <w:rsid w:val="00FA0510"/>
    <w:rsid w:val="00FA0537"/>
    <w:rsid w:val="00FA060A"/>
    <w:rsid w:val="00FA0682"/>
    <w:rsid w:val="00FA06EB"/>
    <w:rsid w:val="00FA0700"/>
    <w:rsid w:val="00FA096C"/>
    <w:rsid w:val="00FA0AB7"/>
    <w:rsid w:val="00FA0B8A"/>
    <w:rsid w:val="00FA0B91"/>
    <w:rsid w:val="00FA0C7D"/>
    <w:rsid w:val="00FA0CCB"/>
    <w:rsid w:val="00FA0CE4"/>
    <w:rsid w:val="00FA1079"/>
    <w:rsid w:val="00FA1345"/>
    <w:rsid w:val="00FA1A6A"/>
    <w:rsid w:val="00FA1AB1"/>
    <w:rsid w:val="00FA1B8C"/>
    <w:rsid w:val="00FA1BC0"/>
    <w:rsid w:val="00FA1BEE"/>
    <w:rsid w:val="00FA1C14"/>
    <w:rsid w:val="00FA1D9D"/>
    <w:rsid w:val="00FA1F3A"/>
    <w:rsid w:val="00FA206D"/>
    <w:rsid w:val="00FA2185"/>
    <w:rsid w:val="00FA2258"/>
    <w:rsid w:val="00FA2494"/>
    <w:rsid w:val="00FA2549"/>
    <w:rsid w:val="00FA2595"/>
    <w:rsid w:val="00FA2773"/>
    <w:rsid w:val="00FA27FB"/>
    <w:rsid w:val="00FA2809"/>
    <w:rsid w:val="00FA294F"/>
    <w:rsid w:val="00FA2C34"/>
    <w:rsid w:val="00FA2E6E"/>
    <w:rsid w:val="00FA30B1"/>
    <w:rsid w:val="00FA31DE"/>
    <w:rsid w:val="00FA328F"/>
    <w:rsid w:val="00FA32A7"/>
    <w:rsid w:val="00FA3300"/>
    <w:rsid w:val="00FA33DE"/>
    <w:rsid w:val="00FA340B"/>
    <w:rsid w:val="00FA35DB"/>
    <w:rsid w:val="00FA3654"/>
    <w:rsid w:val="00FA3662"/>
    <w:rsid w:val="00FA366F"/>
    <w:rsid w:val="00FA374D"/>
    <w:rsid w:val="00FA377B"/>
    <w:rsid w:val="00FA37E7"/>
    <w:rsid w:val="00FA38F2"/>
    <w:rsid w:val="00FA3917"/>
    <w:rsid w:val="00FA3977"/>
    <w:rsid w:val="00FA3BB3"/>
    <w:rsid w:val="00FA3D5C"/>
    <w:rsid w:val="00FA3F49"/>
    <w:rsid w:val="00FA3FF4"/>
    <w:rsid w:val="00FA41F0"/>
    <w:rsid w:val="00FA41F8"/>
    <w:rsid w:val="00FA4719"/>
    <w:rsid w:val="00FA4D86"/>
    <w:rsid w:val="00FA4F40"/>
    <w:rsid w:val="00FA4F66"/>
    <w:rsid w:val="00FA4F87"/>
    <w:rsid w:val="00FA512D"/>
    <w:rsid w:val="00FA5303"/>
    <w:rsid w:val="00FA5485"/>
    <w:rsid w:val="00FA5573"/>
    <w:rsid w:val="00FA570B"/>
    <w:rsid w:val="00FA57E9"/>
    <w:rsid w:val="00FA583A"/>
    <w:rsid w:val="00FA5D6E"/>
    <w:rsid w:val="00FA5DB4"/>
    <w:rsid w:val="00FA5E02"/>
    <w:rsid w:val="00FA5F62"/>
    <w:rsid w:val="00FA6015"/>
    <w:rsid w:val="00FA6054"/>
    <w:rsid w:val="00FA616B"/>
    <w:rsid w:val="00FA61A1"/>
    <w:rsid w:val="00FA6708"/>
    <w:rsid w:val="00FA6AF4"/>
    <w:rsid w:val="00FA6C8D"/>
    <w:rsid w:val="00FA6E55"/>
    <w:rsid w:val="00FA71CB"/>
    <w:rsid w:val="00FA7260"/>
    <w:rsid w:val="00FA73C7"/>
    <w:rsid w:val="00FA760F"/>
    <w:rsid w:val="00FA7654"/>
    <w:rsid w:val="00FA76DC"/>
    <w:rsid w:val="00FA77C2"/>
    <w:rsid w:val="00FA77EC"/>
    <w:rsid w:val="00FA7C1C"/>
    <w:rsid w:val="00FA7C2B"/>
    <w:rsid w:val="00FA7C9C"/>
    <w:rsid w:val="00FA7D72"/>
    <w:rsid w:val="00FA7DB0"/>
    <w:rsid w:val="00FA7EF4"/>
    <w:rsid w:val="00FB0035"/>
    <w:rsid w:val="00FB008A"/>
    <w:rsid w:val="00FB014D"/>
    <w:rsid w:val="00FB033A"/>
    <w:rsid w:val="00FB0421"/>
    <w:rsid w:val="00FB0681"/>
    <w:rsid w:val="00FB081F"/>
    <w:rsid w:val="00FB089F"/>
    <w:rsid w:val="00FB0D21"/>
    <w:rsid w:val="00FB0F30"/>
    <w:rsid w:val="00FB0F8E"/>
    <w:rsid w:val="00FB0FFA"/>
    <w:rsid w:val="00FB1003"/>
    <w:rsid w:val="00FB10B9"/>
    <w:rsid w:val="00FB1362"/>
    <w:rsid w:val="00FB14E9"/>
    <w:rsid w:val="00FB1698"/>
    <w:rsid w:val="00FB1702"/>
    <w:rsid w:val="00FB1722"/>
    <w:rsid w:val="00FB1A87"/>
    <w:rsid w:val="00FB1B57"/>
    <w:rsid w:val="00FB1E44"/>
    <w:rsid w:val="00FB1E91"/>
    <w:rsid w:val="00FB23B2"/>
    <w:rsid w:val="00FB247A"/>
    <w:rsid w:val="00FB2655"/>
    <w:rsid w:val="00FB2875"/>
    <w:rsid w:val="00FB2A3F"/>
    <w:rsid w:val="00FB301E"/>
    <w:rsid w:val="00FB30FE"/>
    <w:rsid w:val="00FB3196"/>
    <w:rsid w:val="00FB3456"/>
    <w:rsid w:val="00FB363B"/>
    <w:rsid w:val="00FB3682"/>
    <w:rsid w:val="00FB369C"/>
    <w:rsid w:val="00FB3701"/>
    <w:rsid w:val="00FB3919"/>
    <w:rsid w:val="00FB3ECB"/>
    <w:rsid w:val="00FB40DB"/>
    <w:rsid w:val="00FB418D"/>
    <w:rsid w:val="00FB41CF"/>
    <w:rsid w:val="00FB42E7"/>
    <w:rsid w:val="00FB448C"/>
    <w:rsid w:val="00FB44B4"/>
    <w:rsid w:val="00FB476A"/>
    <w:rsid w:val="00FB4EA4"/>
    <w:rsid w:val="00FB4F45"/>
    <w:rsid w:val="00FB4F7F"/>
    <w:rsid w:val="00FB4FA7"/>
    <w:rsid w:val="00FB4FC5"/>
    <w:rsid w:val="00FB5157"/>
    <w:rsid w:val="00FB51EF"/>
    <w:rsid w:val="00FB56E1"/>
    <w:rsid w:val="00FB5808"/>
    <w:rsid w:val="00FB58ED"/>
    <w:rsid w:val="00FB5A19"/>
    <w:rsid w:val="00FB5BB5"/>
    <w:rsid w:val="00FB5C37"/>
    <w:rsid w:val="00FB5C58"/>
    <w:rsid w:val="00FB5CC5"/>
    <w:rsid w:val="00FB5D10"/>
    <w:rsid w:val="00FB6065"/>
    <w:rsid w:val="00FB6093"/>
    <w:rsid w:val="00FB621E"/>
    <w:rsid w:val="00FB66B8"/>
    <w:rsid w:val="00FB6B27"/>
    <w:rsid w:val="00FB6B54"/>
    <w:rsid w:val="00FB6BC7"/>
    <w:rsid w:val="00FB6C9D"/>
    <w:rsid w:val="00FB6E05"/>
    <w:rsid w:val="00FB6F28"/>
    <w:rsid w:val="00FB6FA5"/>
    <w:rsid w:val="00FB702E"/>
    <w:rsid w:val="00FB7277"/>
    <w:rsid w:val="00FB72A7"/>
    <w:rsid w:val="00FB73A7"/>
    <w:rsid w:val="00FB73FA"/>
    <w:rsid w:val="00FB744D"/>
    <w:rsid w:val="00FB7804"/>
    <w:rsid w:val="00FB79D2"/>
    <w:rsid w:val="00FB7C31"/>
    <w:rsid w:val="00FB7DD9"/>
    <w:rsid w:val="00FB7F86"/>
    <w:rsid w:val="00FC019D"/>
    <w:rsid w:val="00FC01D1"/>
    <w:rsid w:val="00FC054D"/>
    <w:rsid w:val="00FC05B2"/>
    <w:rsid w:val="00FC05C3"/>
    <w:rsid w:val="00FC076B"/>
    <w:rsid w:val="00FC078F"/>
    <w:rsid w:val="00FC08C8"/>
    <w:rsid w:val="00FC0BA9"/>
    <w:rsid w:val="00FC0C7B"/>
    <w:rsid w:val="00FC0D00"/>
    <w:rsid w:val="00FC0E16"/>
    <w:rsid w:val="00FC0EBD"/>
    <w:rsid w:val="00FC1149"/>
    <w:rsid w:val="00FC126E"/>
    <w:rsid w:val="00FC12B9"/>
    <w:rsid w:val="00FC13BC"/>
    <w:rsid w:val="00FC1573"/>
    <w:rsid w:val="00FC184C"/>
    <w:rsid w:val="00FC18EF"/>
    <w:rsid w:val="00FC1A46"/>
    <w:rsid w:val="00FC1A7C"/>
    <w:rsid w:val="00FC1A7F"/>
    <w:rsid w:val="00FC1C41"/>
    <w:rsid w:val="00FC1C7F"/>
    <w:rsid w:val="00FC1CE1"/>
    <w:rsid w:val="00FC1F0B"/>
    <w:rsid w:val="00FC1FE1"/>
    <w:rsid w:val="00FC226F"/>
    <w:rsid w:val="00FC22EF"/>
    <w:rsid w:val="00FC23EC"/>
    <w:rsid w:val="00FC257B"/>
    <w:rsid w:val="00FC271E"/>
    <w:rsid w:val="00FC2849"/>
    <w:rsid w:val="00FC286A"/>
    <w:rsid w:val="00FC2C40"/>
    <w:rsid w:val="00FC2DAC"/>
    <w:rsid w:val="00FC2EF0"/>
    <w:rsid w:val="00FC3018"/>
    <w:rsid w:val="00FC3140"/>
    <w:rsid w:val="00FC36DD"/>
    <w:rsid w:val="00FC3941"/>
    <w:rsid w:val="00FC3A65"/>
    <w:rsid w:val="00FC3AFF"/>
    <w:rsid w:val="00FC3CA9"/>
    <w:rsid w:val="00FC3D15"/>
    <w:rsid w:val="00FC3F6C"/>
    <w:rsid w:val="00FC4206"/>
    <w:rsid w:val="00FC4250"/>
    <w:rsid w:val="00FC45AA"/>
    <w:rsid w:val="00FC46FB"/>
    <w:rsid w:val="00FC4912"/>
    <w:rsid w:val="00FC4C67"/>
    <w:rsid w:val="00FC4DA7"/>
    <w:rsid w:val="00FC4F18"/>
    <w:rsid w:val="00FC516A"/>
    <w:rsid w:val="00FC51B7"/>
    <w:rsid w:val="00FC51CF"/>
    <w:rsid w:val="00FC51ED"/>
    <w:rsid w:val="00FC533D"/>
    <w:rsid w:val="00FC57CE"/>
    <w:rsid w:val="00FC5C38"/>
    <w:rsid w:val="00FC5CAA"/>
    <w:rsid w:val="00FC5D26"/>
    <w:rsid w:val="00FC5DBB"/>
    <w:rsid w:val="00FC5DF9"/>
    <w:rsid w:val="00FC5E6B"/>
    <w:rsid w:val="00FC5EB8"/>
    <w:rsid w:val="00FC638A"/>
    <w:rsid w:val="00FC63E9"/>
    <w:rsid w:val="00FC6564"/>
    <w:rsid w:val="00FC6731"/>
    <w:rsid w:val="00FC682C"/>
    <w:rsid w:val="00FC6957"/>
    <w:rsid w:val="00FC69B5"/>
    <w:rsid w:val="00FC6A41"/>
    <w:rsid w:val="00FC6AE1"/>
    <w:rsid w:val="00FC6F27"/>
    <w:rsid w:val="00FC7028"/>
    <w:rsid w:val="00FC70A1"/>
    <w:rsid w:val="00FC72BE"/>
    <w:rsid w:val="00FC7433"/>
    <w:rsid w:val="00FC7825"/>
    <w:rsid w:val="00FC7B65"/>
    <w:rsid w:val="00FC7B7B"/>
    <w:rsid w:val="00FC7CA3"/>
    <w:rsid w:val="00FC7DF6"/>
    <w:rsid w:val="00FC7F06"/>
    <w:rsid w:val="00FD014F"/>
    <w:rsid w:val="00FD0178"/>
    <w:rsid w:val="00FD0257"/>
    <w:rsid w:val="00FD0390"/>
    <w:rsid w:val="00FD0503"/>
    <w:rsid w:val="00FD0553"/>
    <w:rsid w:val="00FD07CF"/>
    <w:rsid w:val="00FD08DF"/>
    <w:rsid w:val="00FD097A"/>
    <w:rsid w:val="00FD09C2"/>
    <w:rsid w:val="00FD0B3A"/>
    <w:rsid w:val="00FD0B68"/>
    <w:rsid w:val="00FD0B83"/>
    <w:rsid w:val="00FD0C13"/>
    <w:rsid w:val="00FD0C4D"/>
    <w:rsid w:val="00FD0CE3"/>
    <w:rsid w:val="00FD0E4E"/>
    <w:rsid w:val="00FD0E61"/>
    <w:rsid w:val="00FD0F49"/>
    <w:rsid w:val="00FD0F64"/>
    <w:rsid w:val="00FD0FA0"/>
    <w:rsid w:val="00FD100E"/>
    <w:rsid w:val="00FD116F"/>
    <w:rsid w:val="00FD14F8"/>
    <w:rsid w:val="00FD177A"/>
    <w:rsid w:val="00FD1831"/>
    <w:rsid w:val="00FD18F4"/>
    <w:rsid w:val="00FD19EC"/>
    <w:rsid w:val="00FD1B5E"/>
    <w:rsid w:val="00FD1B85"/>
    <w:rsid w:val="00FD1D58"/>
    <w:rsid w:val="00FD1FD6"/>
    <w:rsid w:val="00FD217C"/>
    <w:rsid w:val="00FD2236"/>
    <w:rsid w:val="00FD2605"/>
    <w:rsid w:val="00FD27F6"/>
    <w:rsid w:val="00FD285E"/>
    <w:rsid w:val="00FD2935"/>
    <w:rsid w:val="00FD2A5F"/>
    <w:rsid w:val="00FD2AB5"/>
    <w:rsid w:val="00FD2ACC"/>
    <w:rsid w:val="00FD2AF2"/>
    <w:rsid w:val="00FD2BC0"/>
    <w:rsid w:val="00FD2CD3"/>
    <w:rsid w:val="00FD2D08"/>
    <w:rsid w:val="00FD2E56"/>
    <w:rsid w:val="00FD2EF5"/>
    <w:rsid w:val="00FD2F9D"/>
    <w:rsid w:val="00FD3076"/>
    <w:rsid w:val="00FD313C"/>
    <w:rsid w:val="00FD314B"/>
    <w:rsid w:val="00FD32CF"/>
    <w:rsid w:val="00FD338A"/>
    <w:rsid w:val="00FD369E"/>
    <w:rsid w:val="00FD377B"/>
    <w:rsid w:val="00FD3904"/>
    <w:rsid w:val="00FD3D29"/>
    <w:rsid w:val="00FD3D50"/>
    <w:rsid w:val="00FD3F69"/>
    <w:rsid w:val="00FD3FDE"/>
    <w:rsid w:val="00FD465C"/>
    <w:rsid w:val="00FD472D"/>
    <w:rsid w:val="00FD493F"/>
    <w:rsid w:val="00FD4B6B"/>
    <w:rsid w:val="00FD4C09"/>
    <w:rsid w:val="00FD4C66"/>
    <w:rsid w:val="00FD4E2C"/>
    <w:rsid w:val="00FD4EB1"/>
    <w:rsid w:val="00FD508C"/>
    <w:rsid w:val="00FD509D"/>
    <w:rsid w:val="00FD51F6"/>
    <w:rsid w:val="00FD520D"/>
    <w:rsid w:val="00FD53D1"/>
    <w:rsid w:val="00FD547A"/>
    <w:rsid w:val="00FD549A"/>
    <w:rsid w:val="00FD54E0"/>
    <w:rsid w:val="00FD5627"/>
    <w:rsid w:val="00FD567A"/>
    <w:rsid w:val="00FD5890"/>
    <w:rsid w:val="00FD5A7E"/>
    <w:rsid w:val="00FD607A"/>
    <w:rsid w:val="00FD6195"/>
    <w:rsid w:val="00FD61AC"/>
    <w:rsid w:val="00FD61DB"/>
    <w:rsid w:val="00FD640D"/>
    <w:rsid w:val="00FD6791"/>
    <w:rsid w:val="00FD684C"/>
    <w:rsid w:val="00FD69FC"/>
    <w:rsid w:val="00FD6BBF"/>
    <w:rsid w:val="00FD6D50"/>
    <w:rsid w:val="00FD6DC6"/>
    <w:rsid w:val="00FD6E64"/>
    <w:rsid w:val="00FD6EB9"/>
    <w:rsid w:val="00FD71FD"/>
    <w:rsid w:val="00FD720C"/>
    <w:rsid w:val="00FD727F"/>
    <w:rsid w:val="00FD7431"/>
    <w:rsid w:val="00FD76BD"/>
    <w:rsid w:val="00FD77F1"/>
    <w:rsid w:val="00FD7903"/>
    <w:rsid w:val="00FD7914"/>
    <w:rsid w:val="00FD797F"/>
    <w:rsid w:val="00FD7B1B"/>
    <w:rsid w:val="00FD7B2A"/>
    <w:rsid w:val="00FD7D88"/>
    <w:rsid w:val="00FD7DA7"/>
    <w:rsid w:val="00FE0012"/>
    <w:rsid w:val="00FE0071"/>
    <w:rsid w:val="00FE0141"/>
    <w:rsid w:val="00FE03BF"/>
    <w:rsid w:val="00FE0423"/>
    <w:rsid w:val="00FE0437"/>
    <w:rsid w:val="00FE0514"/>
    <w:rsid w:val="00FE067B"/>
    <w:rsid w:val="00FE0ACA"/>
    <w:rsid w:val="00FE0D5B"/>
    <w:rsid w:val="00FE0D79"/>
    <w:rsid w:val="00FE0D7A"/>
    <w:rsid w:val="00FE0E5C"/>
    <w:rsid w:val="00FE1052"/>
    <w:rsid w:val="00FE10D8"/>
    <w:rsid w:val="00FE1115"/>
    <w:rsid w:val="00FE11AA"/>
    <w:rsid w:val="00FE1397"/>
    <w:rsid w:val="00FE145D"/>
    <w:rsid w:val="00FE14B6"/>
    <w:rsid w:val="00FE168D"/>
    <w:rsid w:val="00FE1719"/>
    <w:rsid w:val="00FE1787"/>
    <w:rsid w:val="00FE1D22"/>
    <w:rsid w:val="00FE1E35"/>
    <w:rsid w:val="00FE2189"/>
    <w:rsid w:val="00FE21A0"/>
    <w:rsid w:val="00FE2289"/>
    <w:rsid w:val="00FE27A4"/>
    <w:rsid w:val="00FE27E9"/>
    <w:rsid w:val="00FE27F9"/>
    <w:rsid w:val="00FE281E"/>
    <w:rsid w:val="00FE28B9"/>
    <w:rsid w:val="00FE295D"/>
    <w:rsid w:val="00FE29DA"/>
    <w:rsid w:val="00FE2C7A"/>
    <w:rsid w:val="00FE2C9D"/>
    <w:rsid w:val="00FE2D06"/>
    <w:rsid w:val="00FE2F05"/>
    <w:rsid w:val="00FE2F75"/>
    <w:rsid w:val="00FE2F93"/>
    <w:rsid w:val="00FE2FFD"/>
    <w:rsid w:val="00FE302D"/>
    <w:rsid w:val="00FE32BB"/>
    <w:rsid w:val="00FE37D4"/>
    <w:rsid w:val="00FE37D5"/>
    <w:rsid w:val="00FE37DC"/>
    <w:rsid w:val="00FE39CE"/>
    <w:rsid w:val="00FE3A46"/>
    <w:rsid w:val="00FE3AFA"/>
    <w:rsid w:val="00FE3B45"/>
    <w:rsid w:val="00FE3CAA"/>
    <w:rsid w:val="00FE40A1"/>
    <w:rsid w:val="00FE4248"/>
    <w:rsid w:val="00FE42EB"/>
    <w:rsid w:val="00FE4396"/>
    <w:rsid w:val="00FE4615"/>
    <w:rsid w:val="00FE46CA"/>
    <w:rsid w:val="00FE4727"/>
    <w:rsid w:val="00FE48C8"/>
    <w:rsid w:val="00FE48E1"/>
    <w:rsid w:val="00FE48E3"/>
    <w:rsid w:val="00FE490E"/>
    <w:rsid w:val="00FE4943"/>
    <w:rsid w:val="00FE4C5E"/>
    <w:rsid w:val="00FE4F34"/>
    <w:rsid w:val="00FE5011"/>
    <w:rsid w:val="00FE50BD"/>
    <w:rsid w:val="00FE527F"/>
    <w:rsid w:val="00FE5397"/>
    <w:rsid w:val="00FE5422"/>
    <w:rsid w:val="00FE54C5"/>
    <w:rsid w:val="00FE54DE"/>
    <w:rsid w:val="00FE553B"/>
    <w:rsid w:val="00FE56D6"/>
    <w:rsid w:val="00FE5A85"/>
    <w:rsid w:val="00FE5BC5"/>
    <w:rsid w:val="00FE5BE7"/>
    <w:rsid w:val="00FE5CE1"/>
    <w:rsid w:val="00FE5D14"/>
    <w:rsid w:val="00FE5F7E"/>
    <w:rsid w:val="00FE627F"/>
    <w:rsid w:val="00FE6955"/>
    <w:rsid w:val="00FE6AB3"/>
    <w:rsid w:val="00FE6ABF"/>
    <w:rsid w:val="00FE6CF1"/>
    <w:rsid w:val="00FE6D2B"/>
    <w:rsid w:val="00FE6D68"/>
    <w:rsid w:val="00FE6E5A"/>
    <w:rsid w:val="00FE6EE5"/>
    <w:rsid w:val="00FE7096"/>
    <w:rsid w:val="00FE712E"/>
    <w:rsid w:val="00FE720E"/>
    <w:rsid w:val="00FE7472"/>
    <w:rsid w:val="00FE76A1"/>
    <w:rsid w:val="00FE797C"/>
    <w:rsid w:val="00FE7A53"/>
    <w:rsid w:val="00FE7CE9"/>
    <w:rsid w:val="00FE7DDB"/>
    <w:rsid w:val="00FE7E03"/>
    <w:rsid w:val="00FE7EDD"/>
    <w:rsid w:val="00FF002A"/>
    <w:rsid w:val="00FF0144"/>
    <w:rsid w:val="00FF0210"/>
    <w:rsid w:val="00FF021B"/>
    <w:rsid w:val="00FF0289"/>
    <w:rsid w:val="00FF03CB"/>
    <w:rsid w:val="00FF0407"/>
    <w:rsid w:val="00FF082E"/>
    <w:rsid w:val="00FF088A"/>
    <w:rsid w:val="00FF0AA6"/>
    <w:rsid w:val="00FF0BF3"/>
    <w:rsid w:val="00FF0C7E"/>
    <w:rsid w:val="00FF10BA"/>
    <w:rsid w:val="00FF115C"/>
    <w:rsid w:val="00FF13F0"/>
    <w:rsid w:val="00FF1525"/>
    <w:rsid w:val="00FF15BF"/>
    <w:rsid w:val="00FF17CC"/>
    <w:rsid w:val="00FF1807"/>
    <w:rsid w:val="00FF1D93"/>
    <w:rsid w:val="00FF2257"/>
    <w:rsid w:val="00FF24D2"/>
    <w:rsid w:val="00FF29B9"/>
    <w:rsid w:val="00FF2B99"/>
    <w:rsid w:val="00FF2C9D"/>
    <w:rsid w:val="00FF2CDA"/>
    <w:rsid w:val="00FF2D80"/>
    <w:rsid w:val="00FF2E11"/>
    <w:rsid w:val="00FF3045"/>
    <w:rsid w:val="00FF312A"/>
    <w:rsid w:val="00FF322B"/>
    <w:rsid w:val="00FF32CD"/>
    <w:rsid w:val="00FF32DB"/>
    <w:rsid w:val="00FF3343"/>
    <w:rsid w:val="00FF356E"/>
    <w:rsid w:val="00FF36C0"/>
    <w:rsid w:val="00FF3800"/>
    <w:rsid w:val="00FF3802"/>
    <w:rsid w:val="00FF3B1E"/>
    <w:rsid w:val="00FF3C28"/>
    <w:rsid w:val="00FF3F27"/>
    <w:rsid w:val="00FF3F49"/>
    <w:rsid w:val="00FF3FE1"/>
    <w:rsid w:val="00FF4086"/>
    <w:rsid w:val="00FF40A8"/>
    <w:rsid w:val="00FF4439"/>
    <w:rsid w:val="00FF4501"/>
    <w:rsid w:val="00FF45E9"/>
    <w:rsid w:val="00FF465A"/>
    <w:rsid w:val="00FF47A3"/>
    <w:rsid w:val="00FF48D8"/>
    <w:rsid w:val="00FF49D4"/>
    <w:rsid w:val="00FF4A2F"/>
    <w:rsid w:val="00FF4CB7"/>
    <w:rsid w:val="00FF4F6F"/>
    <w:rsid w:val="00FF506A"/>
    <w:rsid w:val="00FF5077"/>
    <w:rsid w:val="00FF5219"/>
    <w:rsid w:val="00FF54AF"/>
    <w:rsid w:val="00FF5732"/>
    <w:rsid w:val="00FF57AC"/>
    <w:rsid w:val="00FF57C7"/>
    <w:rsid w:val="00FF57FE"/>
    <w:rsid w:val="00FF58D5"/>
    <w:rsid w:val="00FF597E"/>
    <w:rsid w:val="00FF5CF1"/>
    <w:rsid w:val="00FF5D0D"/>
    <w:rsid w:val="00FF5D23"/>
    <w:rsid w:val="00FF5DE1"/>
    <w:rsid w:val="00FF5DEE"/>
    <w:rsid w:val="00FF5E98"/>
    <w:rsid w:val="00FF5FB1"/>
    <w:rsid w:val="00FF617B"/>
    <w:rsid w:val="00FF6287"/>
    <w:rsid w:val="00FF631A"/>
    <w:rsid w:val="00FF643D"/>
    <w:rsid w:val="00FF64EB"/>
    <w:rsid w:val="00FF65C4"/>
    <w:rsid w:val="00FF66D5"/>
    <w:rsid w:val="00FF69DF"/>
    <w:rsid w:val="00FF6B84"/>
    <w:rsid w:val="00FF6BC7"/>
    <w:rsid w:val="00FF6BDC"/>
    <w:rsid w:val="00FF6D43"/>
    <w:rsid w:val="00FF6DC5"/>
    <w:rsid w:val="00FF6F03"/>
    <w:rsid w:val="00FF721D"/>
    <w:rsid w:val="00FF73BD"/>
    <w:rsid w:val="00FF7495"/>
    <w:rsid w:val="00FF754D"/>
    <w:rsid w:val="00FF779A"/>
    <w:rsid w:val="00FF7A40"/>
    <w:rsid w:val="00FF7E27"/>
    <w:rsid w:val="00FF7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718F888E"/>
  <w15:docId w15:val="{FB13E5F1-40CE-462E-9838-911CFAE974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30B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1"/>
    <w:qFormat/>
    <w:rsid w:val="00A15736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A1573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1"/>
    <w:qFormat/>
    <w:rsid w:val="00A1573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1"/>
    <w:qFormat/>
    <w:rsid w:val="00A15736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1"/>
    <w:qFormat/>
    <w:rsid w:val="00A1573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rsid w:val="00A1573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 w:cs="EucrosiaUPC"/>
      <w:b/>
      <w:bCs/>
      <w:sz w:val="30"/>
      <w:szCs w:val="30"/>
    </w:rPr>
  </w:style>
  <w:style w:type="paragraph" w:styleId="Heading7">
    <w:name w:val="heading 7"/>
    <w:basedOn w:val="Normal"/>
    <w:next w:val="Normal"/>
    <w:link w:val="Heading7Char1"/>
    <w:qFormat/>
    <w:rsid w:val="00A1573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108"/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A1573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1"/>
    <w:qFormat/>
    <w:rsid w:val="00A1573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B05EA2"/>
    <w:rPr>
      <w:rFonts w:ascii="Arial" w:hAnsi="Arial" w:cs="Times New Roman"/>
      <w:b/>
      <w:bCs/>
      <w:sz w:val="18"/>
      <w:szCs w:val="18"/>
    </w:rPr>
  </w:style>
  <w:style w:type="paragraph" w:styleId="Header">
    <w:name w:val="header"/>
    <w:basedOn w:val="Normal"/>
    <w:link w:val="HeaderChar"/>
    <w:rsid w:val="00A1573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rsid w:val="00B05EA2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A1573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A1573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A1573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0A10DE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A15736"/>
    <w:rPr>
      <w:rFonts w:cs="Times New Roman"/>
      <w:b/>
      <w:bCs/>
    </w:rPr>
  </w:style>
  <w:style w:type="paragraph" w:styleId="ListBullet">
    <w:name w:val="List Bullet"/>
    <w:basedOn w:val="Normal"/>
    <w:rsid w:val="00A15736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A15736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A15736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A15736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A15736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A15736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A15736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A15736"/>
    <w:pPr>
      <w:ind w:left="284"/>
    </w:pPr>
  </w:style>
  <w:style w:type="paragraph" w:customStyle="1" w:styleId="AAFrameAddress">
    <w:name w:val="AA Frame Address"/>
    <w:basedOn w:val="Heading1"/>
    <w:uiPriority w:val="99"/>
    <w:rsid w:val="00A15736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A15736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A15736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A15736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A15736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A15736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A15736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A15736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A15736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A15736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A15736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A15736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A15736"/>
    <w:pPr>
      <w:ind w:left="2552" w:hanging="284"/>
    </w:pPr>
  </w:style>
  <w:style w:type="paragraph" w:styleId="TOC2">
    <w:name w:val="toc 2"/>
    <w:basedOn w:val="Normal"/>
    <w:next w:val="Normal"/>
    <w:semiHidden/>
    <w:rsid w:val="00A1573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A1573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A15736"/>
    <w:pPr>
      <w:ind w:left="851"/>
    </w:pPr>
  </w:style>
  <w:style w:type="paragraph" w:styleId="TOC5">
    <w:name w:val="toc 5"/>
    <w:basedOn w:val="Normal"/>
    <w:next w:val="Normal"/>
    <w:uiPriority w:val="99"/>
    <w:semiHidden/>
    <w:rsid w:val="00A15736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A15736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A15736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A15736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A15736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A15736"/>
    <w:pPr>
      <w:ind w:left="567" w:hanging="567"/>
    </w:pPr>
  </w:style>
  <w:style w:type="paragraph" w:styleId="ListBullet5">
    <w:name w:val="List Bullet 5"/>
    <w:basedOn w:val="Normal"/>
    <w:uiPriority w:val="99"/>
    <w:rsid w:val="00A15736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A15736"/>
    <w:pPr>
      <w:spacing w:after="120"/>
    </w:pPr>
  </w:style>
  <w:style w:type="character" w:customStyle="1" w:styleId="BodyTextChar">
    <w:name w:val="Body Text Char"/>
    <w:aliases w:val="bt Char,body text Char,Body Char"/>
    <w:link w:val="BodyText"/>
    <w:rsid w:val="008345B3"/>
    <w:rPr>
      <w:rFonts w:ascii="Arial" w:hAnsi="Arial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1"/>
    <w:uiPriority w:val="99"/>
    <w:rsid w:val="00A15736"/>
    <w:pPr>
      <w:ind w:firstLine="284"/>
    </w:pPr>
  </w:style>
  <w:style w:type="paragraph" w:styleId="BodyTextIndent">
    <w:name w:val="Body Text Indent"/>
    <w:aliases w:val="i"/>
    <w:basedOn w:val="Normal"/>
    <w:link w:val="BodyTextIndentChar1"/>
    <w:rsid w:val="00A15736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1"/>
    <w:uiPriority w:val="99"/>
    <w:rsid w:val="00A15736"/>
    <w:pPr>
      <w:ind w:left="284" w:firstLine="284"/>
    </w:pPr>
  </w:style>
  <w:style w:type="character" w:styleId="Strong">
    <w:name w:val="Strong"/>
    <w:uiPriority w:val="99"/>
    <w:qFormat/>
    <w:rsid w:val="00A15736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A15736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A15736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A15736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A15736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A15736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A1573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A1573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A15736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A15736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A15736"/>
    <w:pPr>
      <w:framePr w:h="443" w:wrap="around" w:y="8223"/>
    </w:pPr>
  </w:style>
  <w:style w:type="paragraph" w:customStyle="1" w:styleId="a">
    <w:name w:val="¢éÍ¤ÇÒÁ"/>
    <w:basedOn w:val="Normal"/>
    <w:rsid w:val="00A157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A15736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A15736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A15736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A1573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A15736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A15736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A157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A157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A157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rsid w:val="00B05EA2"/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link w:val="BodyText3Char1"/>
    <w:rsid w:val="00A157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A15736"/>
  </w:style>
  <w:style w:type="paragraph" w:customStyle="1" w:styleId="a0">
    <w:name w:val="Åº"/>
    <w:basedOn w:val="Normal"/>
    <w:uiPriority w:val="99"/>
    <w:rsid w:val="00A157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1">
    <w:name w:val="??"/>
    <w:basedOn w:val="Normal"/>
    <w:uiPriority w:val="99"/>
    <w:rsid w:val="00A157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Å§ª×èÍ E"/>
    <w:basedOn w:val="Normal"/>
    <w:rsid w:val="00A157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E0">
    <w:name w:val="ª×èÍºÃÔÉÑ· E"/>
    <w:basedOn w:val="Normal"/>
    <w:uiPriority w:val="99"/>
    <w:rsid w:val="00A157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A157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0">
    <w:name w:val="?????3????"/>
    <w:basedOn w:val="Normal"/>
    <w:rsid w:val="00A157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31">
    <w:name w:val="ตาราง3ช่อง"/>
    <w:basedOn w:val="Normal"/>
    <w:rsid w:val="00A1573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styleId="BalloonText">
    <w:name w:val="Balloon Text"/>
    <w:basedOn w:val="Normal"/>
    <w:link w:val="BalloonTextChar"/>
    <w:semiHidden/>
    <w:rsid w:val="00973240"/>
    <w:rPr>
      <w:rFonts w:ascii="Tahoma" w:hAnsi="Tahoma" w:cs="Tahoma"/>
      <w:sz w:val="16"/>
      <w:szCs w:val="16"/>
    </w:rPr>
  </w:style>
  <w:style w:type="paragraph" w:customStyle="1" w:styleId="a2">
    <w:name w:val="???"/>
    <w:basedOn w:val="Normal"/>
    <w:uiPriority w:val="99"/>
    <w:rsid w:val="00625D9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table" w:styleId="TableGrid">
    <w:name w:val="Table Grid"/>
    <w:basedOn w:val="TableNormal"/>
    <w:uiPriority w:val="39"/>
    <w:rsid w:val="00C944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3">
    <w:name w:val="???????"/>
    <w:basedOn w:val="Normal"/>
    <w:uiPriority w:val="99"/>
    <w:rsid w:val="003054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4">
    <w:name w:val="ºÇ¡"/>
    <w:basedOn w:val="Normal"/>
    <w:uiPriority w:val="99"/>
    <w:rsid w:val="006F5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6F5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EF37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E871FB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251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E534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Default">
    <w:name w:val="Default"/>
    <w:rsid w:val="00B05EA2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customStyle="1" w:styleId="AccPolicyalternative">
    <w:name w:val="Acc Policy alternative"/>
    <w:basedOn w:val="Normal"/>
    <w:link w:val="AccPolicyalternativeChar"/>
    <w:autoRedefine/>
    <w:rsid w:val="00B05EA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left="540" w:right="-43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alternativeChar">
    <w:name w:val="Acc Policy alternative Char"/>
    <w:link w:val="AccPolicyalternative"/>
    <w:rsid w:val="00B05EA2"/>
    <w:rPr>
      <w:rFonts w:ascii="Angsana New" w:eastAsia="Calibri" w:hAnsi="Angsana New"/>
      <w:i/>
      <w:iCs/>
      <w:sz w:val="30"/>
      <w:szCs w:val="30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B05EA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B05EA2"/>
    <w:rPr>
      <w:rFonts w:ascii="Angsana New" w:eastAsia="Calibri" w:hAnsi="Angsana New"/>
      <w:i/>
      <w:iCs/>
      <w:sz w:val="30"/>
      <w:szCs w:val="30"/>
    </w:rPr>
  </w:style>
  <w:style w:type="paragraph" w:styleId="NoSpacing">
    <w:name w:val="No Spacing"/>
    <w:link w:val="NoSpacingChar"/>
    <w:uiPriority w:val="1"/>
    <w:qFormat/>
    <w:rsid w:val="00B05EA2"/>
    <w:rPr>
      <w:rFonts w:ascii="Calibri" w:hAnsi="Calibri" w:cs="Cordia New"/>
      <w:sz w:val="22"/>
      <w:szCs w:val="22"/>
      <w:lang w:bidi="ar-SA"/>
    </w:rPr>
  </w:style>
  <w:style w:type="character" w:customStyle="1" w:styleId="NoSpacingChar">
    <w:name w:val="No Spacing Char"/>
    <w:link w:val="NoSpacing"/>
    <w:uiPriority w:val="1"/>
    <w:rsid w:val="00B05EA2"/>
    <w:rPr>
      <w:rFonts w:ascii="Calibri" w:hAnsi="Calibri" w:cs="Cordia New"/>
      <w:sz w:val="22"/>
      <w:szCs w:val="22"/>
      <w:lang w:val="en-US" w:eastAsia="en-US" w:bidi="ar-SA"/>
    </w:rPr>
  </w:style>
  <w:style w:type="character" w:styleId="CommentReference">
    <w:name w:val="annotation reference"/>
    <w:uiPriority w:val="99"/>
    <w:rsid w:val="00B05EA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B05EA2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B05EA2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B05EA2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B05EA2"/>
    <w:rPr>
      <w:rFonts w:ascii="Arial" w:hAnsi="Arial"/>
      <w:b/>
      <w:bCs/>
      <w:szCs w:val="25"/>
    </w:rPr>
  </w:style>
  <w:style w:type="character" w:customStyle="1" w:styleId="HeaderChar1">
    <w:name w:val="Header Char1"/>
    <w:rsid w:val="00C35DF3"/>
    <w:rPr>
      <w:rFonts w:ascii="Arial" w:eastAsia="Times New Roman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C35DF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58563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585635"/>
    <w:rPr>
      <w:rFonts w:cs="Times New Roman"/>
      <w:sz w:val="18"/>
      <w:lang w:val="en-GB" w:bidi="ar-SA"/>
    </w:rPr>
  </w:style>
  <w:style w:type="character" w:styleId="FootnoteReference">
    <w:name w:val="footnote reference"/>
    <w:aliases w:val="fr"/>
    <w:uiPriority w:val="99"/>
    <w:semiHidden/>
    <w:unhideWhenUsed/>
    <w:rsid w:val="00585635"/>
    <w:rPr>
      <w:vertAlign w:val="superscript"/>
    </w:rPr>
  </w:style>
  <w:style w:type="character" w:customStyle="1" w:styleId="Heading1Char1">
    <w:name w:val="Heading 1 Char1"/>
    <w:basedOn w:val="DefaultParagraphFont"/>
    <w:link w:val="Heading1"/>
    <w:rsid w:val="003D36D8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basedOn w:val="DefaultParagraphFont"/>
    <w:rsid w:val="003D36D8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link w:val="Heading3"/>
    <w:rsid w:val="003D36D8"/>
    <w:rPr>
      <w:rFonts w:ascii="Arial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link w:val="Heading4"/>
    <w:rsid w:val="003D36D8"/>
    <w:rPr>
      <w:rFonts w:ascii="Arial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link w:val="Heading5"/>
    <w:rsid w:val="003D36D8"/>
    <w:rPr>
      <w:rFonts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link w:val="Heading6"/>
    <w:rsid w:val="003D36D8"/>
    <w:rPr>
      <w:rFonts w:cs="EucrosiaUPC"/>
      <w:b/>
      <w:bCs/>
      <w:sz w:val="30"/>
      <w:szCs w:val="30"/>
    </w:rPr>
  </w:style>
  <w:style w:type="character" w:customStyle="1" w:styleId="Heading7Char1">
    <w:name w:val="Heading 7 Char1"/>
    <w:basedOn w:val="DefaultParagraphFont"/>
    <w:link w:val="Heading7"/>
    <w:rsid w:val="003D36D8"/>
    <w:rPr>
      <w:rFonts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link w:val="Heading8"/>
    <w:rsid w:val="003D36D8"/>
    <w:rPr>
      <w:rFonts w:cs="EucrosiaUPC"/>
      <w:b/>
      <w:bCs/>
      <w:sz w:val="28"/>
      <w:szCs w:val="28"/>
    </w:rPr>
  </w:style>
  <w:style w:type="character" w:customStyle="1" w:styleId="Heading9Char1">
    <w:name w:val="Heading 9 Char1"/>
    <w:basedOn w:val="DefaultParagraphFont"/>
    <w:link w:val="Heading9"/>
    <w:rsid w:val="003D36D8"/>
    <w:rPr>
      <w:rFonts w:cs="EucrosiaUPC"/>
      <w:sz w:val="28"/>
      <w:szCs w:val="28"/>
      <w:lang w:val="th-TH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rsid w:val="003D36D8"/>
    <w:rPr>
      <w:rFonts w:ascii="Arial" w:eastAsia="Times New Roman" w:hAnsi="Arial" w:cs="Angsana New"/>
      <w:sz w:val="18"/>
      <w:szCs w:val="22"/>
    </w:rPr>
  </w:style>
  <w:style w:type="character" w:customStyle="1" w:styleId="FooterChar1">
    <w:name w:val="Footer Char1"/>
    <w:basedOn w:val="DefaultParagraphFont"/>
    <w:uiPriority w:val="99"/>
    <w:rsid w:val="003D36D8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basedOn w:val="BodyTextChar1"/>
    <w:link w:val="BodyTextFirstIndent"/>
    <w:uiPriority w:val="99"/>
    <w:rsid w:val="003D36D8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basedOn w:val="DefaultParagraphFont"/>
    <w:link w:val="BodyTextIndent"/>
    <w:rsid w:val="003D36D8"/>
    <w:rPr>
      <w:rFonts w:ascii="Arial" w:hAnsi="Arial"/>
      <w:sz w:val="18"/>
      <w:szCs w:val="18"/>
    </w:rPr>
  </w:style>
  <w:style w:type="character" w:customStyle="1" w:styleId="BodyTextFirstIndent2Char1">
    <w:name w:val="Body Text First Indent 2 Char1"/>
    <w:basedOn w:val="BodyTextIndentChar1"/>
    <w:link w:val="BodyTextFirstIndent2"/>
    <w:uiPriority w:val="99"/>
    <w:rsid w:val="003D36D8"/>
    <w:rPr>
      <w:rFonts w:ascii="Arial" w:hAnsi="Arial"/>
      <w:sz w:val="18"/>
      <w:szCs w:val="18"/>
    </w:rPr>
  </w:style>
  <w:style w:type="character" w:customStyle="1" w:styleId="BodyText2Char1">
    <w:name w:val="Body Text 2 Char1"/>
    <w:basedOn w:val="DefaultParagraphFont"/>
    <w:rsid w:val="003D36D8"/>
    <w:rPr>
      <w:rFonts w:ascii="Book Antiqua" w:eastAsia="Times New Roman" w:hAnsi="Book Antiqua" w:cs="Times New Roman"/>
      <w:szCs w:val="22"/>
    </w:rPr>
  </w:style>
  <w:style w:type="paragraph" w:customStyle="1" w:styleId="T0">
    <w:name w:val="????? T"/>
    <w:basedOn w:val="Normal"/>
    <w:uiPriority w:val="99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5">
    <w:name w:val="ลบ"/>
    <w:basedOn w:val="Normal"/>
    <w:uiPriority w:val="99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character" w:customStyle="1" w:styleId="BodyText3Char1">
    <w:name w:val="Body Text 3 Char1"/>
    <w:basedOn w:val="DefaultParagraphFont"/>
    <w:link w:val="BodyText3"/>
    <w:rsid w:val="003D36D8"/>
    <w:rPr>
      <w:rFonts w:cs="EucrosiaUPC"/>
      <w:sz w:val="30"/>
      <w:szCs w:val="30"/>
    </w:rPr>
  </w:style>
  <w:style w:type="paragraph" w:styleId="BodyTextIndent2">
    <w:name w:val="Body Text Indent 2"/>
    <w:basedOn w:val="Normal"/>
    <w:link w:val="BodyTextIndent2Char1"/>
    <w:uiPriority w:val="99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uiPriority w:val="99"/>
    <w:rsid w:val="003D36D8"/>
    <w:rPr>
      <w:rFonts w:ascii="Arial" w:hAnsi="Arial"/>
      <w:sz w:val="18"/>
      <w:szCs w:val="22"/>
    </w:rPr>
  </w:style>
  <w:style w:type="character" w:customStyle="1" w:styleId="BodyTextIndent2Char1">
    <w:name w:val="Body Text Indent 2 Char1"/>
    <w:basedOn w:val="DefaultParagraphFont"/>
    <w:link w:val="BodyTextIndent2"/>
    <w:uiPriority w:val="99"/>
    <w:rsid w:val="003D36D8"/>
    <w:rPr>
      <w:rFonts w:cs="EucrosiaUPC"/>
      <w:sz w:val="30"/>
      <w:szCs w:val="30"/>
    </w:rPr>
  </w:style>
  <w:style w:type="character" w:customStyle="1" w:styleId="BalloonTextChar">
    <w:name w:val="Balloon Text Char"/>
    <w:basedOn w:val="DefaultParagraphFont"/>
    <w:link w:val="BalloonText"/>
    <w:semiHidden/>
    <w:rsid w:val="003D36D8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Angsana New" w:eastAsia="Calibri" w:hAnsi="Angsana New"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rsid w:val="003D36D8"/>
    <w:rPr>
      <w:rFonts w:ascii="Angsana New" w:eastAsia="Calibri" w:hAnsi="Angsana New"/>
      <w:sz w:val="30"/>
      <w:szCs w:val="30"/>
      <w:lang w:val="en-GB"/>
    </w:rPr>
  </w:style>
  <w:style w:type="paragraph" w:styleId="Signature">
    <w:name w:val="Signature"/>
    <w:basedOn w:val="Normal"/>
    <w:link w:val="SignatureChar1"/>
    <w:rsid w:val="003D36D8"/>
    <w:pPr>
      <w:spacing w:line="240" w:lineRule="auto"/>
    </w:pPr>
    <w:rPr>
      <w:rFonts w:cs="Times New Roman"/>
    </w:rPr>
  </w:style>
  <w:style w:type="character" w:customStyle="1" w:styleId="SignatureChar">
    <w:name w:val="Signature Char"/>
    <w:basedOn w:val="DefaultParagraphFont"/>
    <w:rsid w:val="003D36D8"/>
    <w:rPr>
      <w:rFonts w:ascii="Arial" w:hAnsi="Arial"/>
      <w:sz w:val="18"/>
      <w:szCs w:val="22"/>
    </w:rPr>
  </w:style>
  <w:style w:type="character" w:customStyle="1" w:styleId="SignatureChar1">
    <w:name w:val="Signature Char1"/>
    <w:basedOn w:val="DefaultParagraphFont"/>
    <w:link w:val="Signature"/>
    <w:rsid w:val="003D36D8"/>
    <w:rPr>
      <w:rFonts w:ascii="Arial" w:hAnsi="Arial" w:cs="Times New Roman"/>
      <w:sz w:val="18"/>
      <w:szCs w:val="18"/>
    </w:rPr>
  </w:style>
  <w:style w:type="paragraph" w:customStyle="1" w:styleId="Graphic">
    <w:name w:val="Graphic"/>
    <w:basedOn w:val="Signature"/>
    <w:rsid w:val="003D36D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D36D8"/>
    <w:pPr>
      <w:spacing w:after="0"/>
    </w:pPr>
  </w:style>
  <w:style w:type="paragraph" w:customStyle="1" w:styleId="acctdividends">
    <w:name w:val="acct dividends"/>
    <w:aliases w:val="ad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D36D8"/>
    <w:pPr>
      <w:spacing w:after="0"/>
    </w:pPr>
  </w:style>
  <w:style w:type="paragraph" w:customStyle="1" w:styleId="acctindent">
    <w:name w:val="acct indent"/>
    <w:aliases w:val="ai"/>
    <w:basedOn w:val="BodyText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D36D8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D36D8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D36D8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D36D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D36D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D36D8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D36D8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D36D8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3D36D8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D36D8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rsid w:val="003D36D8"/>
    <w:pPr>
      <w:spacing w:after="0"/>
    </w:pPr>
  </w:style>
  <w:style w:type="paragraph" w:customStyle="1" w:styleId="List1a">
    <w:name w:val="List 1a"/>
    <w:aliases w:val="1a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3D36D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rsid w:val="003D36D8"/>
    <w:rPr>
      <w:rFonts w:ascii="Courier New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3D36D8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D36D8"/>
  </w:style>
  <w:style w:type="paragraph" w:customStyle="1" w:styleId="zreportaddinfo">
    <w:name w:val="zreport addinfo"/>
    <w:basedOn w:val="Normal"/>
    <w:rsid w:val="003D36D8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D36D8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D36D8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D36D8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ind">
    <w:name w:val="*ind"/>
    <w:basedOn w:val="BodyText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D36D8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D36D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D36D8"/>
    <w:rPr>
      <w:b/>
      <w:bCs/>
    </w:rPr>
  </w:style>
  <w:style w:type="paragraph" w:customStyle="1" w:styleId="nineptbodytext">
    <w:name w:val="nine pt body text"/>
    <w:aliases w:val="9bt"/>
    <w:basedOn w:val="nineptnormal"/>
    <w:rsid w:val="003D36D8"/>
    <w:pPr>
      <w:spacing w:after="220"/>
    </w:pPr>
  </w:style>
  <w:style w:type="paragraph" w:customStyle="1" w:styleId="nineptnormal">
    <w:name w:val="nine pt normal"/>
    <w:aliases w:val="9n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D36D8"/>
    <w:pPr>
      <w:jc w:val="center"/>
    </w:pPr>
  </w:style>
  <w:style w:type="paragraph" w:customStyle="1" w:styleId="heading">
    <w:name w:val="heading"/>
    <w:aliases w:val="h"/>
    <w:basedOn w:val="BodyText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D36D8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D36D8"/>
  </w:style>
  <w:style w:type="paragraph" w:customStyle="1" w:styleId="nineptheadingcentredbold">
    <w:name w:val="nine pt heading centred bold"/>
    <w:aliases w:val="9hcb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D36D8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D36D8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D36D8"/>
    <w:rPr>
      <w:b/>
    </w:rPr>
  </w:style>
  <w:style w:type="paragraph" w:customStyle="1" w:styleId="nineptcolumntab1">
    <w:name w:val="nine pt column tab1"/>
    <w:aliases w:val="a91"/>
    <w:basedOn w:val="nineptnormal"/>
    <w:rsid w:val="003D36D8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D36D8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D36D8"/>
    <w:pPr>
      <w:jc w:val="center"/>
    </w:pPr>
  </w:style>
  <w:style w:type="paragraph" w:customStyle="1" w:styleId="Normalheading">
    <w:name w:val="Normal heading"/>
    <w:aliases w:val="nh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D36D8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D36D8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D36D8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D36D8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D36D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D36D8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D36D8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D36D8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D36D8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D36D8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D36D8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D36D8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D36D8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rsid w:val="003D36D8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D36D8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rsid w:val="003D36D8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D36D8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D36D8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D36D8"/>
    <w:pPr>
      <w:spacing w:after="0"/>
    </w:pPr>
  </w:style>
  <w:style w:type="paragraph" w:customStyle="1" w:styleId="smallreturn">
    <w:name w:val="small return"/>
    <w:aliases w:val="sr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D36D8"/>
    <w:pPr>
      <w:spacing w:after="0"/>
    </w:pPr>
  </w:style>
  <w:style w:type="paragraph" w:customStyle="1" w:styleId="headingbolditalic">
    <w:name w:val="heading bold italic"/>
    <w:aliases w:val="hbi"/>
    <w:basedOn w:val="heading"/>
    <w:rsid w:val="003D36D8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D36D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D36D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D36D8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D36D8"/>
    <w:pPr>
      <w:spacing w:after="0"/>
    </w:pPr>
  </w:style>
  <w:style w:type="paragraph" w:customStyle="1" w:styleId="blockbullet">
    <w:name w:val="block bullet"/>
    <w:aliases w:val="bb"/>
    <w:basedOn w:val="block"/>
    <w:rsid w:val="003D36D8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D36D8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D36D8"/>
    <w:pPr>
      <w:spacing w:after="0"/>
    </w:pPr>
  </w:style>
  <w:style w:type="paragraph" w:customStyle="1" w:styleId="eightptnormal">
    <w:name w:val="eight pt normal"/>
    <w:aliases w:val="8n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D36D8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D36D8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D36D8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D36D8"/>
    <w:rPr>
      <w:b/>
      <w:bCs/>
    </w:rPr>
  </w:style>
  <w:style w:type="paragraph" w:customStyle="1" w:styleId="eightptbodytext">
    <w:name w:val="eight pt body text"/>
    <w:aliases w:val="8bt"/>
    <w:basedOn w:val="eightptnormal"/>
    <w:rsid w:val="003D36D8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D36D8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D36D8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D36D8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D36D8"/>
    <w:pPr>
      <w:spacing w:after="0"/>
    </w:pPr>
  </w:style>
  <w:style w:type="paragraph" w:customStyle="1" w:styleId="eightptblock">
    <w:name w:val="eight pt block"/>
    <w:aliases w:val="8b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D36D8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D36D8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D36D8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D36D8"/>
    <w:pPr>
      <w:spacing w:after="0"/>
    </w:pPr>
  </w:style>
  <w:style w:type="paragraph" w:customStyle="1" w:styleId="blockindent">
    <w:name w:val="block indent"/>
    <w:aliases w:val="bi"/>
    <w:basedOn w:val="block"/>
    <w:rsid w:val="003D36D8"/>
    <w:pPr>
      <w:ind w:left="737" w:hanging="170"/>
    </w:pPr>
    <w:rPr>
      <w:rFonts w:eastAsia="Calibri" w:cs="Cordia New"/>
    </w:rPr>
  </w:style>
  <w:style w:type="paragraph" w:customStyle="1" w:styleId="nineptnormalcentred">
    <w:name w:val="nine pt normal centred"/>
    <w:aliases w:val="9nc"/>
    <w:basedOn w:val="nineptnormal"/>
    <w:rsid w:val="003D36D8"/>
    <w:pPr>
      <w:jc w:val="center"/>
    </w:pPr>
  </w:style>
  <w:style w:type="paragraph" w:customStyle="1" w:styleId="nineptcol">
    <w:name w:val="nine pt %col"/>
    <w:aliases w:val="9%"/>
    <w:basedOn w:val="nineptnormal"/>
    <w:rsid w:val="003D36D8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D36D8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D36D8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D36D8"/>
    <w:pPr>
      <w:spacing w:after="0"/>
    </w:pPr>
  </w:style>
  <w:style w:type="paragraph" w:customStyle="1" w:styleId="nineptblocklist">
    <w:name w:val="nine pt block list"/>
    <w:aliases w:val="9bl"/>
    <w:basedOn w:val="nineptblock"/>
    <w:rsid w:val="003D36D8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D36D8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D36D8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D36D8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D36D8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D36D8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D36D8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D36D8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D36D8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D36D8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D36D8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D36D8"/>
    <w:pPr>
      <w:spacing w:after="80"/>
    </w:pPr>
  </w:style>
  <w:style w:type="paragraph" w:customStyle="1" w:styleId="nineptratecol">
    <w:name w:val="nine pt rate col"/>
    <w:aliases w:val="a9r"/>
    <w:basedOn w:val="nineptnormal"/>
    <w:rsid w:val="003D36D8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D36D8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D36D8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D36D8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D36D8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D36D8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D36D8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D36D8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D36D8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D36D8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D36D8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D36D8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rsid w:val="003D36D8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D36D8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D36D8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D36D8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D36D8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D36D8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D36D8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D36D8"/>
    <w:pPr>
      <w:spacing w:after="80"/>
    </w:pPr>
  </w:style>
  <w:style w:type="paragraph" w:customStyle="1" w:styleId="blockbullet2">
    <w:name w:val="block bullet 2"/>
    <w:aliases w:val="bb2"/>
    <w:basedOn w:val="BodyText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D36D8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D36D8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eastAsia="Calibri" w:hAnsi="Times New Roman" w:cs="Cordia New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Calibri" w:hAnsi="Times New Roman" w:cs="Cordia New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D36D8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D36D8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3D36D8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rsid w:val="003D36D8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3D36D8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3D36D8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3D36D8"/>
  </w:style>
  <w:style w:type="paragraph" w:styleId="PlainText">
    <w:name w:val="Plain Text"/>
    <w:basedOn w:val="Normal"/>
    <w:link w:val="PlainTextChar"/>
    <w:uiPriority w:val="99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3D36D8"/>
    <w:rPr>
      <w:rFonts w:ascii="Consolas" w:hAnsi="Consolas"/>
      <w:sz w:val="21"/>
      <w:szCs w:val="26"/>
    </w:rPr>
  </w:style>
  <w:style w:type="character" w:customStyle="1" w:styleId="Heading1Char">
    <w:name w:val="Heading 1 Char"/>
    <w:basedOn w:val="DefaultParagraphFont"/>
    <w:locked/>
    <w:rsid w:val="003D36D8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3Char">
    <w:name w:val="Heading 3 Char"/>
    <w:basedOn w:val="BodyTextChar"/>
    <w:locked/>
    <w:rsid w:val="003D36D8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basedOn w:val="DefaultParagraphFont"/>
    <w:locked/>
    <w:rsid w:val="003D36D8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ocked/>
    <w:rsid w:val="003D36D8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ocked/>
    <w:rsid w:val="003D36D8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ocked/>
    <w:rsid w:val="003D36D8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ocked/>
    <w:rsid w:val="003D36D8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ocked/>
    <w:rsid w:val="003D36D8"/>
    <w:rPr>
      <w:rFonts w:cs="EucrosiaUPC"/>
      <w:b/>
      <w:bCs/>
      <w:sz w:val="30"/>
      <w:szCs w:val="30"/>
      <w:lang w:bidi="th-TH"/>
    </w:rPr>
  </w:style>
  <w:style w:type="character" w:customStyle="1" w:styleId="BodyTextFirstIndentChar">
    <w:name w:val="Body Text First Indent Char"/>
    <w:basedOn w:val="BodyTextChar1"/>
    <w:uiPriority w:val="99"/>
    <w:locked/>
    <w:rsid w:val="003D36D8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basedOn w:val="DefaultParagraphFont"/>
    <w:locked/>
    <w:rsid w:val="003D36D8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uiPriority w:val="99"/>
    <w:locked/>
    <w:rsid w:val="003D36D8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basedOn w:val="DefaultParagraphFont"/>
    <w:locked/>
    <w:rsid w:val="003D36D8"/>
    <w:rPr>
      <w:rFonts w:cs="EucrosiaUPC"/>
      <w:sz w:val="30"/>
      <w:szCs w:val="30"/>
      <w:lang w:bidi="th-TH"/>
    </w:rPr>
  </w:style>
  <w:style w:type="character" w:customStyle="1" w:styleId="hps">
    <w:name w:val="hps"/>
    <w:basedOn w:val="DefaultParagraphFont"/>
    <w:uiPriority w:val="99"/>
    <w:rsid w:val="003D36D8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3D36D8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3D36D8"/>
    <w:rPr>
      <w:rFonts w:cs="Times New Roman"/>
    </w:rPr>
  </w:style>
  <w:style w:type="character" w:customStyle="1" w:styleId="CharChar22">
    <w:name w:val="Char Char22"/>
    <w:basedOn w:val="DefaultParagraphFont"/>
    <w:rsid w:val="003D36D8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3D36D8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3D36D8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3D36D8"/>
  </w:style>
  <w:style w:type="character" w:styleId="Emphasis">
    <w:name w:val="Emphasis"/>
    <w:basedOn w:val="DefaultParagraphFont"/>
    <w:uiPriority w:val="20"/>
    <w:qFormat/>
    <w:rsid w:val="003D36D8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3D36D8"/>
  </w:style>
  <w:style w:type="paragraph" w:styleId="Revision">
    <w:name w:val="Revision"/>
    <w:hidden/>
    <w:uiPriority w:val="99"/>
    <w:semiHidden/>
    <w:rsid w:val="003D36D8"/>
    <w:rPr>
      <w:rFonts w:ascii="Arial" w:hAnsi="Arial"/>
      <w:sz w:val="18"/>
      <w:szCs w:val="22"/>
    </w:rPr>
  </w:style>
  <w:style w:type="character" w:styleId="Hyperlink">
    <w:name w:val="Hyperlink"/>
    <w:basedOn w:val="DefaultParagraphFont"/>
    <w:unhideWhenUsed/>
    <w:rsid w:val="003D36D8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basedOn w:val="DefaultParagraphFont"/>
    <w:rsid w:val="003D36D8"/>
    <w:rPr>
      <w:color w:val="4D90F0"/>
    </w:rPr>
  </w:style>
  <w:style w:type="paragraph" w:styleId="NormalWeb">
    <w:name w:val="Normal (Web)"/>
    <w:basedOn w:val="Normal"/>
    <w:uiPriority w:val="99"/>
    <w:unhideWhenUsed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3D36D8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3D36D8"/>
    <w:rPr>
      <w:rFonts w:ascii="Univers 45 Light" w:eastAsia="MS Mincho" w:hAnsi="Univers 45 Light" w:cs="Univers 45 Light"/>
      <w:color w:val="000000"/>
      <w:lang w:val="en-GB" w:bidi="ar-SA"/>
    </w:rPr>
  </w:style>
  <w:style w:type="table" w:customStyle="1" w:styleId="TableGridLight1">
    <w:name w:val="Table Grid Light1"/>
    <w:basedOn w:val="TableNormal"/>
    <w:uiPriority w:val="40"/>
    <w:rsid w:val="003D36D8"/>
    <w:rPr>
      <w:rFonts w:ascii="Calibri" w:eastAsia="Calibri" w:hAnsi="Calibri" w:cs="Cordia New"/>
      <w:lang w:val="en-GB" w:eastAsia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3Deffects2">
    <w:name w:val="Table 3D effects 2"/>
    <w:basedOn w:val="TableNormal"/>
    <w:rsid w:val="003D36D8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llowedHyperlink">
    <w:name w:val="FollowedHyperlink"/>
    <w:basedOn w:val="DefaultParagraphFont"/>
    <w:uiPriority w:val="99"/>
    <w:semiHidden/>
    <w:unhideWhenUsed/>
    <w:rsid w:val="003D36D8"/>
    <w:rPr>
      <w:color w:val="954F72" w:themeColor="followedHyperlink"/>
      <w:u w:val="single"/>
    </w:rPr>
  </w:style>
  <w:style w:type="table" w:styleId="GridTable1Light-Accent1">
    <w:name w:val="Grid Table 1 Light Accent 1"/>
    <w:basedOn w:val="TableNormal"/>
    <w:uiPriority w:val="46"/>
    <w:rsid w:val="003D36D8"/>
    <w:rPr>
      <w:rFonts w:ascii="Calibri" w:eastAsia="Calibri" w:hAnsi="Calibri" w:cs="Cordia New"/>
      <w:lang w:val="en-GB" w:eastAsia="en-GB"/>
    </w:r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18">
    <w:name w:val="Pa18"/>
    <w:basedOn w:val="Normal"/>
    <w:next w:val="Normal"/>
    <w:uiPriority w:val="99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3">
    <w:name w:val="Pa3"/>
    <w:basedOn w:val="Normal"/>
    <w:next w:val="Normal"/>
    <w:uiPriority w:val="99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Subhead3">
    <w:name w:val="Subhead 3"/>
    <w:basedOn w:val="Normal"/>
    <w:link w:val="Subhead3Char"/>
    <w:rsid w:val="003D36D8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3D36D8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3D36D8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3D36D8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3D36D8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3D36D8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3D36D8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3D36D8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3D36D8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3D36D8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3D36D8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3D36D8"/>
    <w:rPr>
      <w:rFonts w:ascii="Univers 45 Light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3D36D8"/>
  </w:style>
  <w:style w:type="paragraph" w:customStyle="1" w:styleId="TableParagraph">
    <w:name w:val="Table Paragraph"/>
    <w:basedOn w:val="Normal"/>
    <w:uiPriority w:val="1"/>
    <w:qFormat/>
    <w:rsid w:val="003D36D8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3D36D8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character" w:customStyle="1" w:styleId="ListParagraphChar">
    <w:name w:val="List Paragraph Char"/>
    <w:link w:val="ListParagraph"/>
    <w:uiPriority w:val="34"/>
    <w:locked/>
    <w:rsid w:val="00BA5018"/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CD3F09"/>
    <w:rPr>
      <w:sz w:val="22"/>
      <w:lang w:val="en-GB" w:bidi="ar-SA"/>
    </w:rPr>
  </w:style>
  <w:style w:type="table" w:customStyle="1" w:styleId="TableGrid1">
    <w:name w:val="Table Grid1"/>
    <w:basedOn w:val="TableNormal"/>
    <w:next w:val="TableGrid"/>
    <w:uiPriority w:val="39"/>
    <w:rsid w:val="00FD08D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3C014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611D5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neNumber">
    <w:name w:val="line number"/>
    <w:basedOn w:val="DefaultParagraphFont"/>
    <w:semiHidden/>
    <w:unhideWhenUsed/>
    <w:rsid w:val="007A7548"/>
  </w:style>
  <w:style w:type="character" w:customStyle="1" w:styleId="ui-provider">
    <w:name w:val="ui-provider"/>
    <w:basedOn w:val="DefaultParagraphFont"/>
    <w:rsid w:val="008B10D3"/>
  </w:style>
  <w:style w:type="character" w:customStyle="1" w:styleId="UnresolvedMention1">
    <w:name w:val="Unresolved Mention1"/>
    <w:basedOn w:val="DefaultParagraphFont"/>
    <w:uiPriority w:val="99"/>
    <w:semiHidden/>
    <w:unhideWhenUsed/>
    <w:rsid w:val="00CC4F4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90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86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56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7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35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41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012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333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53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9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8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2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9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3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3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9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6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6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2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2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0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4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1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1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0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1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6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80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6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16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0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4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7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1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8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2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3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8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1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9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7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7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4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1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5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96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4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3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18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6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26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2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2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7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0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header" Target="header6.xm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eader" Target="header9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5.xm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header" Target="header8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header" Target="header12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header" Target="header11.xml"/><Relationship Id="rId10" Type="http://schemas.openxmlformats.org/officeDocument/2006/relationships/endnotes" Target="endnotes.xml"/><Relationship Id="rId19" Type="http://schemas.openxmlformats.org/officeDocument/2006/relationships/header" Target="header7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header" Target="header10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EA3EF06D-77E0-4C93-88A5-8E1727AAEA8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BA68CFB-FBBE-42DD-A2CA-A148A35B320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5913238-E03F-4A3D-B317-397721AAFC2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AD9DB49-BA17-43D1-9CD3-9551F1EDECF5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1</TotalTime>
  <Pages>70</Pages>
  <Words>14391</Words>
  <Characters>82030</Characters>
  <Application>Microsoft Office Word</Application>
  <DocSecurity>0</DocSecurity>
  <Lines>683</Lines>
  <Paragraphs>192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96229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AA</dc:creator>
  <cp:keywords/>
  <dc:description/>
  <cp:lastModifiedBy>Pornwipha, Khampad</cp:lastModifiedBy>
  <cp:revision>2</cp:revision>
  <cp:lastPrinted>2025-02-26T06:25:00Z</cp:lastPrinted>
  <dcterms:created xsi:type="dcterms:W3CDTF">2025-02-26T07:49:00Z</dcterms:created>
  <dcterms:modified xsi:type="dcterms:W3CDTF">2025-02-26T07:49:00Z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0x010100FDEB6005A381B34FA056742695F6BEB5</vt:lpwstr>
  </property>
  <property fmtid="{D5CDD505-2E9C-101B-9397-08002B2CF9AE}" pid="3" name="GrammarlyDocumentId">
    <vt:lpwstr>a440aa2a0ff4eb640640d8bdf082c8715f2c2d959c5b2ddc6d41192c512d5097</vt:lpwstr>
  </property>
  <property fmtid="{D5CDD505-2E9C-101B-9397-08002B2CF9AE}" pid="4" name="GVData">
    <vt:lpwstr>ew0KICAiZG9jSUQiOiAiZmI4YmVmOTctMWFjNi00MjM0LTljZDUtMjI4MTlmMWI0NzdmIg0KfQ==</vt:lpwstr>
  </property>
  <property fmtid="{D5CDD505-2E9C-101B-9397-08002B2CF9AE}" pid="5" name="GVData0">
    <vt:lpwstr>(end)</vt:lpwstr>
  </property>
  <property fmtid="{D5CDD505-2E9C-101B-9397-08002B2CF9AE}" pid="6" name="MediaServiceImageTags">
    <vt:lpwstr/>
  </property>
</Properties>
</file>