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51DB1" w14:textId="296552FF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  <w:cs/>
        </w:rPr>
        <w:t xml:space="preserve">บริษัท เบอร์ล่า คาร์บอน (ไทยแลนด์) จำกัด (มหาชน) </w:t>
      </w:r>
      <w:r w:rsidRPr="00CB72A3">
        <w:rPr>
          <w:rFonts w:asciiTheme="majorBidi" w:hAnsiTheme="majorBidi" w:cstheme="majorBidi"/>
          <w:sz w:val="52"/>
          <w:szCs w:val="52"/>
          <w:cs/>
        </w:rPr>
        <w:br/>
        <w:t>และบริษัทย่อย</w:t>
      </w:r>
    </w:p>
    <w:p w14:paraId="6ED0EB3C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DD5821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498AC33A" w14:textId="0897205F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CB72A3">
        <w:rPr>
          <w:rFonts w:asciiTheme="majorBidi" w:hAnsiTheme="majorBidi" w:cstheme="majorBidi"/>
          <w:sz w:val="32"/>
          <w:szCs w:val="32"/>
        </w:rPr>
        <w:t xml:space="preserve">31 </w:t>
      </w:r>
      <w:r w:rsidRPr="00CB72A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B72A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6B706EB8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354833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C3A2D31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EE49FB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3CF42E8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7146B6EA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0E419E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D70627" w:rsidRPr="00CB72A3" w:rsidSect="00D70627">
          <w:head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15F555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5AC6DF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28C3D0A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เบอร์ล่า คาร์บอน (ไทยแลนด์) จำกัด (มหาชน)</w:t>
      </w:r>
    </w:p>
    <w:p w14:paraId="090E9548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81AD52" w14:textId="4FB21A02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ธันวาคม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694C1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และงบกระแสเงินสดรวมและงบกระแสเงินสดเฉพาะกิจการสำหรับงวดเก้าเดือนสิ้นสุดวันที่ </w:t>
      </w:r>
      <w:r w:rsidR="00984CCE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ธันวาคม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สอบทานของข้าพเจ้า</w:t>
      </w:r>
    </w:p>
    <w:p w14:paraId="7CE2E52C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7EC6A4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45974C95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861C326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9886C8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41B8948B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276AF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406B97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70627" w:rsidRPr="00CB72A3" w:rsidSect="00D70627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026C471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EF0F369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CEC0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2670CC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9C1FBCF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1E5E26D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2C7293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334385D" w14:textId="3C995E6F" w:rsidR="00D70627" w:rsidRPr="006B78AA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="00287918" w:rsidRPr="00287918">
        <w:rPr>
          <w:rFonts w:ascii="Angsana New" w:hAnsi="Angsana New"/>
          <w:sz w:val="30"/>
          <w:szCs w:val="30"/>
          <w:cs/>
        </w:rPr>
        <w:t>ธีรวัฒน์ วิทยาภาเลิศ</w:t>
      </w:r>
      <w:r w:rsidRPr="006B78AA">
        <w:rPr>
          <w:rFonts w:ascii="Angsana New" w:hAnsi="Angsana New"/>
          <w:sz w:val="30"/>
          <w:szCs w:val="30"/>
        </w:rPr>
        <w:t>)</w:t>
      </w:r>
    </w:p>
    <w:p w14:paraId="5562FBC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1622A1B" w14:textId="64967478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918" w:rsidRPr="00287918">
        <w:rPr>
          <w:rFonts w:ascii="Angsana New" w:hAnsi="Angsana New"/>
          <w:sz w:val="30"/>
          <w:szCs w:val="30"/>
        </w:rPr>
        <w:t>11464</w:t>
      </w:r>
    </w:p>
    <w:p w14:paraId="3DF630B7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B7AD54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8148FB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D99A60" w14:textId="3DAE9D92" w:rsidR="00D70627" w:rsidRPr="00287918" w:rsidRDefault="00287918" w:rsidP="00287918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87918">
        <w:rPr>
          <w:rFonts w:asciiTheme="majorBidi" w:hAnsiTheme="majorBidi" w:cstheme="majorBidi"/>
          <w:sz w:val="30"/>
          <w:szCs w:val="30"/>
        </w:rPr>
        <w:t>1</w:t>
      </w:r>
      <w:r w:rsidR="00734D27">
        <w:rPr>
          <w:rFonts w:asciiTheme="majorBidi" w:hAnsiTheme="majorBidi" w:cstheme="majorBidi"/>
          <w:sz w:val="30"/>
          <w:szCs w:val="30"/>
        </w:rPr>
        <w:t>3</w:t>
      </w:r>
      <w:r w:rsidRPr="0028791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70627" w:rsidRPr="00287918">
        <w:rPr>
          <w:rFonts w:asciiTheme="majorBidi" w:hAnsiTheme="majorBidi" w:cstheme="majorBidi"/>
          <w:sz w:val="30"/>
          <w:szCs w:val="30"/>
        </w:rPr>
        <w:t>2568</w:t>
      </w: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A8" w14:textId="77777777" w:rsidR="001D3393" w:rsidRDefault="001D3393">
      <w:r>
        <w:separator/>
      </w:r>
    </w:p>
  </w:endnote>
  <w:endnote w:type="continuationSeparator" w:id="0">
    <w:p w14:paraId="72DEF1DF" w14:textId="77777777" w:rsidR="001D3393" w:rsidRDefault="001D3393">
      <w:r>
        <w:continuationSeparator/>
      </w:r>
    </w:p>
  </w:endnote>
  <w:endnote w:type="continuationNotice" w:id="1">
    <w:p w14:paraId="76A10997" w14:textId="77777777" w:rsidR="001D3393" w:rsidRDefault="001D33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5934" w14:textId="77777777" w:rsidR="00D70627" w:rsidRPr="00371CAC" w:rsidRDefault="00D7062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E263" w14:textId="77777777" w:rsidR="00D70627" w:rsidRDefault="00D70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2EF9E" w14:textId="77777777" w:rsidR="001D3393" w:rsidRDefault="001D3393">
      <w:r>
        <w:separator/>
      </w:r>
    </w:p>
  </w:footnote>
  <w:footnote w:type="continuationSeparator" w:id="0">
    <w:p w14:paraId="52FF761D" w14:textId="77777777" w:rsidR="001D3393" w:rsidRDefault="001D3393">
      <w:r>
        <w:continuationSeparator/>
      </w:r>
    </w:p>
  </w:footnote>
  <w:footnote w:type="continuationNotice" w:id="1">
    <w:p w14:paraId="4E079292" w14:textId="77777777" w:rsidR="001D3393" w:rsidRDefault="001D33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9A25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8C663B8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021EF92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F61FA4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CBFB2B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9E77987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E641" w14:textId="77777777" w:rsidR="00D70627" w:rsidRDefault="00D70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0FAD" w14:textId="77777777" w:rsidR="00D70627" w:rsidRDefault="00D7062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609C4EE4" w14:textId="77777777" w:rsidR="00D70627" w:rsidRDefault="00D70627"/>
  <w:p w14:paraId="678B6228" w14:textId="77777777" w:rsidR="00D70627" w:rsidRDefault="00D7062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84235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293A74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533200F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C8083E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50D5026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575202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67EA9AB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1A6F18D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76B3BE0" w14:textId="77777777" w:rsidR="00D70627" w:rsidRP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7840F041" w14:textId="77777777" w:rsidR="008C2792" w:rsidRDefault="008C2792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3D8F8959" w14:textId="77777777" w:rsidR="008C2792" w:rsidRDefault="008C2792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59D3BE92" w14:textId="77777777" w:rsidR="008C2792" w:rsidRPr="008C2792" w:rsidRDefault="008C2792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792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4F95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5" ma:contentTypeDescription="Create a new document." ma:contentTypeScope="" ma:versionID="bc8ee7592e37a28a88207557f9448ee0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58a442c067ac5bf3f201de9e2fd88f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6B7FD8-2287-4A4B-9824-F974D39D8E1F}"/>
</file>

<file path=customXml/itemProps4.xml><?xml version="1.0" encoding="utf-8"?>
<ds:datastoreItem xmlns:ds="http://schemas.openxmlformats.org/officeDocument/2006/customXml" ds:itemID="{CF8875F3-A057-49BA-A166-B04243B013C5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425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2025-02-04T06:28:00Z</cp:lastPrinted>
  <dcterms:created xsi:type="dcterms:W3CDTF">2025-02-11T04:47:00Z</dcterms:created>
  <dcterms:modified xsi:type="dcterms:W3CDTF">2025-02-11T04:52:00Z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</Properties>
</file>