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AF5A63" w14:textId="77777777" w:rsidR="003E6A5C" w:rsidRPr="00CB72A3" w:rsidRDefault="003E6A5C" w:rsidP="00717650">
      <w:pPr>
        <w:pStyle w:val="IndexHeading1"/>
        <w:spacing w:after="0" w:line="320" w:lineRule="exac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CB72A3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CB72A3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CB72A3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182B4BB4" w14:textId="77777777" w:rsidR="002917E2" w:rsidRPr="00CB72A3" w:rsidRDefault="002917E2" w:rsidP="00B4233A">
      <w:pPr>
        <w:pStyle w:val="IndexHeading1"/>
        <w:spacing w:after="0" w:line="320" w:lineRule="exact"/>
        <w:ind w:left="1080" w:hanging="108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</w:pPr>
    </w:p>
    <w:p w14:paraId="5003F3A9" w14:textId="77777777" w:rsidR="003E6A5C" w:rsidRPr="00CB72A3" w:rsidRDefault="003E6A5C" w:rsidP="00B4233A">
      <w:pPr>
        <w:pStyle w:val="IndexHeading1"/>
        <w:spacing w:after="0" w:line="240" w:lineRule="auto"/>
        <w:ind w:left="1080" w:hanging="1080"/>
        <w:rPr>
          <w:rFonts w:asciiTheme="majorBidi" w:hAnsiTheme="majorBidi" w:cstheme="majorBidi"/>
          <w:b w:val="0"/>
          <w:bCs/>
          <w:sz w:val="6"/>
          <w:szCs w:val="6"/>
          <w:lang w:bidi="th-TH"/>
        </w:rPr>
      </w:pPr>
    </w:p>
    <w:p w14:paraId="42A767DF" w14:textId="77777777" w:rsidR="001876D1" w:rsidRPr="00CB72A3" w:rsidRDefault="001876D1" w:rsidP="00B4233A">
      <w:pPr>
        <w:pStyle w:val="index"/>
        <w:numPr>
          <w:ilvl w:val="0"/>
          <w:numId w:val="2"/>
        </w:numPr>
        <w:tabs>
          <w:tab w:val="num" w:pos="1080"/>
        </w:tabs>
        <w:spacing w:after="0" w:line="400" w:lineRule="exact"/>
        <w:ind w:left="1080" w:hanging="1080"/>
        <w:rPr>
          <w:rFonts w:asciiTheme="majorBidi" w:hAnsiTheme="majorBidi" w:cstheme="majorBidi"/>
        </w:rPr>
      </w:pPr>
      <w:r w:rsidRPr="00CB72A3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</w:t>
      </w:r>
      <w:r w:rsidR="00A043B0" w:rsidRPr="00CB72A3">
        <w:rPr>
          <w:rFonts w:asciiTheme="majorBidi" w:hAnsiTheme="majorBidi" w:cstheme="majorBidi"/>
          <w:sz w:val="30"/>
          <w:szCs w:val="30"/>
          <w:cs/>
          <w:lang w:bidi="th-TH"/>
        </w:rPr>
        <w:t>ระหว่างกาล</w:t>
      </w:r>
    </w:p>
    <w:p w14:paraId="2B48A8CF" w14:textId="77777777" w:rsidR="007A5E91" w:rsidRPr="00CB72A3" w:rsidRDefault="007A5E91" w:rsidP="00B4233A">
      <w:pPr>
        <w:pStyle w:val="index"/>
        <w:numPr>
          <w:ilvl w:val="0"/>
          <w:numId w:val="2"/>
        </w:numPr>
        <w:tabs>
          <w:tab w:val="num" w:pos="1080"/>
        </w:tabs>
        <w:spacing w:after="0" w:line="400" w:lineRule="exact"/>
        <w:ind w:left="1080" w:hanging="1080"/>
        <w:rPr>
          <w:rFonts w:asciiTheme="majorBidi" w:hAnsiTheme="majorBidi" w:cstheme="majorBidi"/>
          <w:sz w:val="30"/>
          <w:szCs w:val="30"/>
          <w:lang w:bidi="th-TH"/>
        </w:rPr>
      </w:pPr>
      <w:r w:rsidRPr="00CB72A3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1D80DC07" w14:textId="77777777" w:rsidR="009B5E50" w:rsidRPr="00CB72A3" w:rsidRDefault="009B5E50" w:rsidP="00B4233A">
      <w:pPr>
        <w:pStyle w:val="index"/>
        <w:numPr>
          <w:ilvl w:val="0"/>
          <w:numId w:val="2"/>
        </w:numPr>
        <w:tabs>
          <w:tab w:val="num" w:pos="1080"/>
        </w:tabs>
        <w:spacing w:after="0" w:line="400" w:lineRule="exact"/>
        <w:ind w:left="1080" w:hanging="1080"/>
        <w:rPr>
          <w:rFonts w:asciiTheme="majorBidi" w:hAnsiTheme="majorBidi" w:cstheme="majorBidi"/>
          <w:sz w:val="30"/>
          <w:szCs w:val="30"/>
          <w:lang w:bidi="th-TH"/>
        </w:rPr>
      </w:pPr>
      <w:r w:rsidRPr="00CB72A3">
        <w:rPr>
          <w:rFonts w:asciiTheme="majorBidi" w:hAnsiTheme="majorBidi" w:cstheme="majorBidi"/>
          <w:sz w:val="30"/>
          <w:szCs w:val="30"/>
          <w:cs/>
        </w:rPr>
        <w:t>เงินลงทุน</w:t>
      </w:r>
      <w:r w:rsidR="00A22604" w:rsidRPr="00CB72A3">
        <w:rPr>
          <w:rFonts w:asciiTheme="majorBidi" w:hAnsiTheme="majorBidi" w:cstheme="majorBidi"/>
          <w:sz w:val="30"/>
          <w:szCs w:val="30"/>
          <w:cs/>
          <w:lang w:bidi="th-TH"/>
        </w:rPr>
        <w:t>ในบริษัทร่วม</w:t>
      </w:r>
      <w:r w:rsidR="005C3AAC" w:rsidRPr="00CB72A3">
        <w:rPr>
          <w:rFonts w:asciiTheme="majorBidi" w:hAnsiTheme="majorBidi" w:cstheme="majorBidi"/>
          <w:sz w:val="30"/>
          <w:szCs w:val="30"/>
          <w:cs/>
          <w:lang w:bidi="th-TH"/>
        </w:rPr>
        <w:t>และบริษัทย่อย</w:t>
      </w:r>
    </w:p>
    <w:p w14:paraId="7385AF50" w14:textId="77777777" w:rsidR="003E6A5C" w:rsidRPr="00CB72A3" w:rsidRDefault="005E1EFC" w:rsidP="00B4233A">
      <w:pPr>
        <w:pStyle w:val="index"/>
        <w:numPr>
          <w:ilvl w:val="0"/>
          <w:numId w:val="2"/>
        </w:numPr>
        <w:tabs>
          <w:tab w:val="num" w:pos="1080"/>
        </w:tabs>
        <w:spacing w:after="0" w:line="400" w:lineRule="exact"/>
        <w:ind w:left="1080" w:hanging="1080"/>
        <w:rPr>
          <w:rFonts w:asciiTheme="majorBidi" w:hAnsiTheme="majorBidi" w:cstheme="majorBidi"/>
          <w:sz w:val="30"/>
          <w:szCs w:val="30"/>
          <w:lang w:bidi="th-TH"/>
        </w:rPr>
      </w:pPr>
      <w:r w:rsidRPr="00CB72A3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</w:p>
    <w:p w14:paraId="6AA387CC" w14:textId="77777777" w:rsidR="00C91C33" w:rsidRPr="00CB72A3" w:rsidRDefault="00C91C33" w:rsidP="00B4233A">
      <w:pPr>
        <w:pStyle w:val="index"/>
        <w:numPr>
          <w:ilvl w:val="0"/>
          <w:numId w:val="2"/>
        </w:numPr>
        <w:tabs>
          <w:tab w:val="num" w:pos="1080"/>
        </w:tabs>
        <w:spacing w:after="0" w:line="400" w:lineRule="exact"/>
        <w:ind w:left="1080" w:hanging="1080"/>
        <w:rPr>
          <w:rFonts w:asciiTheme="majorBidi" w:hAnsiTheme="majorBidi" w:cstheme="majorBidi"/>
          <w:sz w:val="30"/>
          <w:szCs w:val="30"/>
          <w:lang w:bidi="th-TH"/>
        </w:rPr>
      </w:pPr>
      <w:r w:rsidRPr="00CB72A3">
        <w:rPr>
          <w:rFonts w:asciiTheme="majorBidi" w:hAnsiTheme="majorBidi" w:cstheme="majorBidi"/>
          <w:sz w:val="30"/>
          <w:szCs w:val="30"/>
          <w:cs/>
          <w:lang w:bidi="th-TH"/>
        </w:rPr>
        <w:t>ส่วนงาน</w:t>
      </w:r>
      <w:r w:rsidR="00EC3994" w:rsidRPr="00CB72A3">
        <w:rPr>
          <w:rFonts w:asciiTheme="majorBidi" w:hAnsiTheme="majorBidi" w:cstheme="majorBidi"/>
          <w:sz w:val="30"/>
          <w:szCs w:val="30"/>
          <w:cs/>
          <w:lang w:bidi="th-TH"/>
        </w:rPr>
        <w:t>ดำเนินงาน</w:t>
      </w:r>
      <w:r w:rsidR="005C3AAC" w:rsidRPr="00CB72A3">
        <w:rPr>
          <w:rFonts w:asciiTheme="majorBidi" w:hAnsiTheme="majorBidi" w:cstheme="majorBidi"/>
          <w:sz w:val="30"/>
          <w:szCs w:val="30"/>
          <w:cs/>
          <w:lang w:bidi="th-TH"/>
        </w:rPr>
        <w:t>และการจำแนกรายได้</w:t>
      </w:r>
    </w:p>
    <w:p w14:paraId="4D7421D1" w14:textId="7E9C94BE" w:rsidR="00666660" w:rsidRDefault="00666660" w:rsidP="00B4233A">
      <w:pPr>
        <w:pStyle w:val="index"/>
        <w:numPr>
          <w:ilvl w:val="0"/>
          <w:numId w:val="2"/>
        </w:numPr>
        <w:tabs>
          <w:tab w:val="num" w:pos="1080"/>
        </w:tabs>
        <w:spacing w:after="0" w:line="400" w:lineRule="exact"/>
        <w:ind w:left="1080" w:hanging="108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กำไรต่อหุ้น</w:t>
      </w:r>
    </w:p>
    <w:p w14:paraId="19E82C9C" w14:textId="6FF2E9E5" w:rsidR="00CB3F7E" w:rsidRDefault="00CB3F7E" w:rsidP="00B4233A">
      <w:pPr>
        <w:pStyle w:val="index"/>
        <w:numPr>
          <w:ilvl w:val="0"/>
          <w:numId w:val="2"/>
        </w:numPr>
        <w:tabs>
          <w:tab w:val="num" w:pos="1080"/>
        </w:tabs>
        <w:spacing w:after="0" w:line="400" w:lineRule="exact"/>
        <w:ind w:left="1080" w:hanging="108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เงินปันผล</w:t>
      </w:r>
    </w:p>
    <w:p w14:paraId="1466BBCF" w14:textId="77777777" w:rsidR="00204A71" w:rsidRDefault="00204A71" w:rsidP="00204A71">
      <w:pPr>
        <w:pStyle w:val="index"/>
        <w:numPr>
          <w:ilvl w:val="0"/>
          <w:numId w:val="2"/>
        </w:numPr>
        <w:tabs>
          <w:tab w:val="num" w:pos="1080"/>
        </w:tabs>
        <w:spacing w:after="0" w:line="400" w:lineRule="exact"/>
        <w:ind w:left="1080" w:hanging="1080"/>
        <w:rPr>
          <w:rFonts w:asciiTheme="majorBidi" w:hAnsiTheme="majorBidi" w:cstheme="majorBidi"/>
          <w:sz w:val="30"/>
          <w:szCs w:val="30"/>
        </w:rPr>
      </w:pPr>
      <w:r w:rsidRPr="00CB72A3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443FC366" w14:textId="77777777" w:rsidR="00204A71" w:rsidRPr="00E70BCC" w:rsidRDefault="00204A71" w:rsidP="00204A71">
      <w:pPr>
        <w:pStyle w:val="index"/>
        <w:numPr>
          <w:ilvl w:val="0"/>
          <w:numId w:val="2"/>
        </w:numPr>
        <w:tabs>
          <w:tab w:val="clear" w:pos="3164"/>
          <w:tab w:val="num" w:pos="1080"/>
        </w:tabs>
        <w:spacing w:after="0" w:line="400" w:lineRule="exact"/>
        <w:ind w:left="1170" w:hanging="1170"/>
        <w:rPr>
          <w:rFonts w:ascii="Angsana New" w:hAnsi="Angsana New"/>
          <w:sz w:val="30"/>
          <w:szCs w:val="30"/>
        </w:rPr>
      </w:pPr>
      <w:r w:rsidRPr="00BA39FD">
        <w:rPr>
          <w:rFonts w:ascii="Angsana New" w:hAnsi="Angsana New" w:hint="cs"/>
          <w:sz w:val="30"/>
          <w:szCs w:val="30"/>
          <w:cs/>
          <w:lang w:val="en-US" w:bidi="th-TH"/>
        </w:rPr>
        <w:t>ภาระผูกพันกับกิจการที่ไม่เกี่ยวข้องกัน</w:t>
      </w:r>
    </w:p>
    <w:p w14:paraId="70939A0D" w14:textId="77777777" w:rsidR="00E6637C" w:rsidRPr="00CB72A3" w:rsidRDefault="00E6637C" w:rsidP="00B4233A">
      <w:pPr>
        <w:pStyle w:val="index"/>
        <w:tabs>
          <w:tab w:val="clear" w:pos="1134"/>
        </w:tabs>
        <w:spacing w:after="0" w:line="400" w:lineRule="exact"/>
        <w:ind w:left="1080" w:firstLine="0"/>
        <w:rPr>
          <w:rFonts w:asciiTheme="majorBidi" w:hAnsiTheme="majorBidi" w:cstheme="majorBidi"/>
          <w:sz w:val="30"/>
          <w:szCs w:val="30"/>
          <w:lang w:bidi="th-TH"/>
        </w:rPr>
      </w:pPr>
    </w:p>
    <w:p w14:paraId="5AFB133E" w14:textId="77777777" w:rsidR="003E6A5C" w:rsidRPr="00CB72A3" w:rsidRDefault="003E6A5C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CB72A3">
        <w:rPr>
          <w:rFonts w:asciiTheme="majorBidi" w:hAnsiTheme="majorBidi" w:cstheme="majorBidi"/>
          <w:sz w:val="30"/>
          <w:szCs w:val="30"/>
          <w:cs/>
        </w:rPr>
        <w:br w:type="page"/>
      </w:r>
      <w:r w:rsidR="00777B4A" w:rsidRPr="00CB72A3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5C3AAC" w:rsidRPr="00CB72A3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777B4A" w:rsidRPr="00CB72A3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6D1E2AFB" w14:textId="77777777" w:rsidR="003E6A5C" w:rsidRPr="00CB72A3" w:rsidRDefault="003E6A5C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444AFC1" w14:textId="08CD5EB7" w:rsidR="00C85C47" w:rsidRDefault="00A570EC" w:rsidP="009F14DD">
      <w:pPr>
        <w:tabs>
          <w:tab w:val="clear" w:pos="454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B72A3">
        <w:rPr>
          <w:rFonts w:asciiTheme="majorBidi" w:hAnsiTheme="majorBidi" w:cstheme="majorBidi"/>
          <w:sz w:val="30"/>
          <w:szCs w:val="30"/>
          <w:cs/>
        </w:rPr>
        <w:tab/>
      </w:r>
      <w:r w:rsidRPr="00CB72A3">
        <w:rPr>
          <w:rFonts w:asciiTheme="majorBidi" w:hAnsiTheme="majorBidi" w:cstheme="majorBidi"/>
          <w:sz w:val="30"/>
          <w:szCs w:val="30"/>
          <w:cs/>
        </w:rPr>
        <w:tab/>
      </w:r>
      <w:r w:rsidR="00777B4A" w:rsidRPr="00CB72A3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F614C8" w:rsidRPr="00CB72A3">
        <w:rPr>
          <w:rFonts w:asciiTheme="majorBidi" w:hAnsiTheme="majorBidi" w:cstheme="majorBidi"/>
          <w:sz w:val="30"/>
          <w:szCs w:val="30"/>
          <w:cs/>
        </w:rPr>
        <w:t>ระหว่างกาลนี้</w:t>
      </w:r>
      <w:r w:rsidR="00777B4A" w:rsidRPr="00CB72A3">
        <w:rPr>
          <w:rFonts w:asciiTheme="majorBidi" w:hAnsiTheme="majorBidi" w:cstheme="majorBidi"/>
          <w:sz w:val="30"/>
          <w:szCs w:val="30"/>
          <w:cs/>
        </w:rPr>
        <w:t>ได้รับอนุมัติให้ออกงบการเงินจาก</w:t>
      </w:r>
      <w:r w:rsidR="007D77F6" w:rsidRPr="00CB72A3">
        <w:rPr>
          <w:rFonts w:asciiTheme="majorBidi" w:hAnsiTheme="majorBidi" w:cstheme="majorBidi"/>
          <w:sz w:val="30"/>
          <w:szCs w:val="30"/>
          <w:cs/>
        </w:rPr>
        <w:t>คณะ</w:t>
      </w:r>
      <w:r w:rsidR="00777B4A" w:rsidRPr="00CB72A3">
        <w:rPr>
          <w:rFonts w:asciiTheme="majorBidi" w:hAnsiTheme="majorBidi" w:cstheme="majorBidi"/>
          <w:sz w:val="30"/>
          <w:szCs w:val="30"/>
          <w:cs/>
        </w:rPr>
        <w:t>กรรมการเมื่อวันที่</w:t>
      </w:r>
      <w:r w:rsidR="00972EB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87918">
        <w:rPr>
          <w:rFonts w:asciiTheme="majorBidi" w:hAnsiTheme="majorBidi" w:cstheme="majorBidi"/>
          <w:sz w:val="30"/>
          <w:szCs w:val="30"/>
        </w:rPr>
        <w:t>1</w:t>
      </w:r>
      <w:r w:rsidR="00D02EA5">
        <w:rPr>
          <w:rFonts w:asciiTheme="majorBidi" w:hAnsiTheme="majorBidi" w:cstheme="majorBidi"/>
          <w:sz w:val="30"/>
          <w:szCs w:val="30"/>
        </w:rPr>
        <w:t>3</w:t>
      </w:r>
      <w:r w:rsidR="00287918">
        <w:rPr>
          <w:rFonts w:asciiTheme="majorBidi" w:hAnsiTheme="majorBidi" w:cstheme="majorBidi"/>
          <w:sz w:val="30"/>
          <w:szCs w:val="30"/>
        </w:rPr>
        <w:t xml:space="preserve"> </w:t>
      </w:r>
      <w:r w:rsidR="00287918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9F14DD" w:rsidRPr="00BC267D">
        <w:rPr>
          <w:rFonts w:ascii="Angsana New" w:hAnsi="Angsana New"/>
          <w:sz w:val="30"/>
          <w:szCs w:val="30"/>
        </w:rPr>
        <w:t>256</w:t>
      </w:r>
      <w:r w:rsidR="00215B10">
        <w:rPr>
          <w:rFonts w:ascii="Angsana New" w:hAnsi="Angsana New"/>
          <w:sz w:val="30"/>
          <w:szCs w:val="30"/>
        </w:rPr>
        <w:t>8</w:t>
      </w:r>
    </w:p>
    <w:p w14:paraId="0805011B" w14:textId="77777777" w:rsidR="00CD63A7" w:rsidRPr="00CB72A3" w:rsidRDefault="00CD63A7" w:rsidP="009F14DD">
      <w:pPr>
        <w:tabs>
          <w:tab w:val="clear" w:pos="454"/>
          <w:tab w:val="left" w:pos="540"/>
        </w:tabs>
        <w:spacing w:line="240" w:lineRule="auto"/>
        <w:jc w:val="both"/>
        <w:rPr>
          <w:rFonts w:asciiTheme="majorBidi" w:eastAsia="Calibri" w:hAnsiTheme="majorBidi" w:cstheme="majorBidi"/>
          <w:i/>
          <w:iCs/>
          <w:color w:val="0000FF"/>
          <w:sz w:val="30"/>
          <w:szCs w:val="30"/>
          <w:shd w:val="clear" w:color="auto" w:fill="E0E0E0"/>
          <w:cs/>
          <w:lang w:val="en-GB"/>
        </w:rPr>
      </w:pPr>
    </w:p>
    <w:p w14:paraId="1A1751FD" w14:textId="77777777" w:rsidR="003E6A5C" w:rsidRPr="00CB72A3" w:rsidRDefault="000C4D8F" w:rsidP="00A86171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CB72A3">
        <w:rPr>
          <w:rFonts w:asciiTheme="majorBidi" w:hAnsiTheme="majorBidi" w:cstheme="majorBidi"/>
          <w:sz w:val="30"/>
          <w:szCs w:val="30"/>
          <w:u w:val="none"/>
          <w:lang w:val="en-US"/>
        </w:rPr>
        <w:t>1</w:t>
      </w:r>
      <w:r w:rsidR="00527ED0" w:rsidRPr="00CB72A3">
        <w:rPr>
          <w:rFonts w:asciiTheme="majorBidi" w:hAnsiTheme="majorBidi" w:cstheme="majorBidi"/>
          <w:sz w:val="30"/>
          <w:szCs w:val="30"/>
          <w:u w:val="none"/>
        </w:rPr>
        <w:tab/>
      </w:r>
      <w:r w:rsidR="00E07E6F" w:rsidRPr="00CB72A3">
        <w:rPr>
          <w:rFonts w:asciiTheme="majorBidi" w:hAnsiTheme="majorBidi" w:cstheme="majorBidi"/>
          <w:sz w:val="30"/>
          <w:szCs w:val="30"/>
          <w:u w:val="none"/>
          <w:cs/>
        </w:rPr>
        <w:t>เกณฑ์การจัดทำงบการเงิน</w:t>
      </w:r>
      <w:r w:rsidR="0065740C" w:rsidRPr="00CB72A3">
        <w:rPr>
          <w:rFonts w:asciiTheme="majorBidi" w:hAnsiTheme="majorBidi" w:cstheme="majorBidi"/>
          <w:sz w:val="30"/>
          <w:szCs w:val="30"/>
          <w:u w:val="none"/>
          <w:cs/>
        </w:rPr>
        <w:t>ระหว่างกาล</w:t>
      </w:r>
      <w:r w:rsidR="00E07E6F" w:rsidRPr="00CB72A3">
        <w:rPr>
          <w:rFonts w:asciiTheme="majorBidi" w:hAnsiTheme="majorBidi" w:cstheme="majorBidi"/>
          <w:i/>
          <w:iCs/>
          <w:sz w:val="30"/>
          <w:szCs w:val="30"/>
          <w:u w:val="none"/>
        </w:rPr>
        <w:t xml:space="preserve"> </w:t>
      </w:r>
    </w:p>
    <w:p w14:paraId="0BB10658" w14:textId="77777777" w:rsidR="00842A87" w:rsidRPr="00CB72A3" w:rsidRDefault="00842A87" w:rsidP="000C5C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14D109F" w14:textId="2D471C51" w:rsidR="00842A87" w:rsidRPr="00CB72A3" w:rsidRDefault="00612F8F" w:rsidP="000C5C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B72A3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3D6E95" w:rsidRPr="00CB72A3">
        <w:rPr>
          <w:rFonts w:asciiTheme="majorBidi" w:hAnsiTheme="majorBidi" w:cstheme="majorBidi"/>
          <w:sz w:val="30"/>
          <w:szCs w:val="30"/>
          <w:cs/>
        </w:rPr>
        <w:t>แบบย่อ</w:t>
      </w:r>
      <w:r w:rsidRPr="00CB72A3">
        <w:rPr>
          <w:rFonts w:asciiTheme="majorBidi" w:hAnsiTheme="majorBidi" w:cstheme="majorBidi"/>
          <w:sz w:val="30"/>
          <w:szCs w:val="30"/>
          <w:cs/>
        </w:rPr>
        <w:t>นี้นำเสนอรายการในงบการเงินในรูปแบบเดียวกับงบการเงินประจำปีและจัดทำ</w:t>
      </w:r>
      <w:r w:rsidR="003D6E95" w:rsidRPr="00CB72A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B72A3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="003D6E95" w:rsidRPr="00CB72A3">
        <w:rPr>
          <w:rFonts w:asciiTheme="majorBidi" w:hAnsiTheme="majorBidi" w:cstheme="majorBidi"/>
          <w:sz w:val="30"/>
          <w:szCs w:val="30"/>
          <w:cs/>
        </w:rPr>
        <w:t xml:space="preserve"> (“งบการเงินระหว่างกาล”) </w:t>
      </w:r>
      <w:r w:rsidRPr="00CB72A3">
        <w:rPr>
          <w:rFonts w:asciiTheme="majorBidi" w:hAnsiTheme="majorBidi" w:cstheme="majorBidi"/>
          <w:sz w:val="30"/>
          <w:szCs w:val="30"/>
          <w:cs/>
        </w:rPr>
        <w:t>ตามมาตรฐานการบัญชี</w:t>
      </w:r>
      <w:r w:rsidR="00025190" w:rsidRPr="00CB72A3">
        <w:rPr>
          <w:rFonts w:asciiTheme="majorBidi" w:hAnsiTheme="majorBidi" w:cstheme="majorBidi"/>
          <w:sz w:val="30"/>
          <w:szCs w:val="30"/>
        </w:rPr>
        <w:br/>
      </w:r>
      <w:r w:rsidRPr="00CB72A3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="004A24EA" w:rsidRPr="00CB72A3">
        <w:rPr>
          <w:rFonts w:asciiTheme="majorBidi" w:hAnsiTheme="majorBidi" w:cstheme="majorBidi"/>
          <w:sz w:val="30"/>
          <w:szCs w:val="30"/>
        </w:rPr>
        <w:t>34</w:t>
      </w:r>
      <w:r w:rsidRPr="00CB72A3">
        <w:rPr>
          <w:rFonts w:asciiTheme="majorBidi" w:hAnsiTheme="majorBidi" w:cstheme="majorBidi"/>
          <w:sz w:val="30"/>
          <w:szCs w:val="30"/>
          <w:cs/>
        </w:rPr>
        <w:t xml:space="preserve"> เรื่อง </w:t>
      </w:r>
      <w:r w:rsidRPr="00CB72A3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CB72A3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</w:t>
      </w:r>
      <w:r w:rsidR="008D0570">
        <w:rPr>
          <w:rFonts w:asciiTheme="majorBidi" w:hAnsiTheme="majorBidi" w:cstheme="majorBidi" w:hint="cs"/>
          <w:sz w:val="30"/>
          <w:szCs w:val="30"/>
          <w:cs/>
        </w:rPr>
        <w:t>ฯ</w:t>
      </w:r>
      <w:r w:rsidR="00807D39" w:rsidRPr="00CB72A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B72A3">
        <w:rPr>
          <w:rFonts w:asciiTheme="majorBidi" w:hAnsiTheme="majorBidi" w:cstheme="majorBidi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B4233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C5CE1" w:rsidRPr="00CB72A3">
        <w:rPr>
          <w:rFonts w:asciiTheme="majorBidi" w:hAnsiTheme="majorBidi" w:cstheme="majorBidi"/>
          <w:sz w:val="30"/>
          <w:szCs w:val="30"/>
          <w:cs/>
        </w:rPr>
        <w:t>โดย</w:t>
      </w:r>
      <w:r w:rsidR="00842A87" w:rsidRPr="00CB72A3">
        <w:rPr>
          <w:rFonts w:asciiTheme="majorBidi" w:hAnsiTheme="majorBidi" w:cstheme="majorBidi"/>
          <w:spacing w:val="-3"/>
          <w:sz w:val="30"/>
          <w:szCs w:val="30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</w:t>
      </w:r>
      <w:r w:rsidR="000C5CE1" w:rsidRPr="00CB72A3">
        <w:rPr>
          <w:rFonts w:asciiTheme="majorBidi" w:hAnsiTheme="majorBidi" w:cstheme="majorBidi"/>
          <w:spacing w:val="-3"/>
          <w:sz w:val="30"/>
          <w:szCs w:val="30"/>
          <w:cs/>
        </w:rPr>
        <w:t>อไปแล้วในงบการเงินประจำปี</w:t>
      </w:r>
      <w:r w:rsidR="00842A87" w:rsidRPr="00CB72A3">
        <w:rPr>
          <w:rFonts w:asciiTheme="majorBidi" w:hAnsiTheme="majorBidi" w:cstheme="majorBidi"/>
          <w:spacing w:val="-3"/>
          <w:sz w:val="30"/>
          <w:szCs w:val="30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842A87" w:rsidRPr="00CB72A3">
        <w:rPr>
          <w:rFonts w:asciiTheme="majorBidi" w:hAnsiTheme="majorBidi" w:cstheme="majorBidi"/>
          <w:spacing w:val="-3"/>
          <w:sz w:val="30"/>
          <w:szCs w:val="30"/>
        </w:rPr>
        <w:t>31</w:t>
      </w:r>
      <w:r w:rsidR="00842A87" w:rsidRPr="00CB72A3">
        <w:rPr>
          <w:rFonts w:asciiTheme="majorBidi" w:hAnsiTheme="majorBidi" w:cstheme="majorBidi"/>
          <w:spacing w:val="-3"/>
          <w:sz w:val="30"/>
          <w:szCs w:val="30"/>
          <w:cs/>
        </w:rPr>
        <w:t xml:space="preserve"> มีนาคม </w:t>
      </w:r>
      <w:r w:rsidR="00A41B30" w:rsidRPr="00CB72A3">
        <w:rPr>
          <w:rFonts w:asciiTheme="majorBidi" w:hAnsiTheme="majorBidi" w:cstheme="majorBidi"/>
          <w:spacing w:val="-3"/>
          <w:sz w:val="30"/>
          <w:szCs w:val="30"/>
        </w:rPr>
        <w:t>256</w:t>
      </w:r>
      <w:r w:rsidR="00891CFA">
        <w:rPr>
          <w:rFonts w:asciiTheme="majorBidi" w:hAnsiTheme="majorBidi" w:cstheme="majorBidi"/>
          <w:spacing w:val="-3"/>
          <w:sz w:val="30"/>
          <w:szCs w:val="30"/>
        </w:rPr>
        <w:t>7</w:t>
      </w:r>
    </w:p>
    <w:p w14:paraId="24837583" w14:textId="77777777" w:rsidR="000C5CE1" w:rsidRPr="00CB72A3" w:rsidRDefault="000C5CE1" w:rsidP="000C5C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23FDC95" w14:textId="17206B10" w:rsidR="009F2CB2" w:rsidRPr="00CB72A3" w:rsidRDefault="00842A87" w:rsidP="000B23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Theme="majorBidi" w:hAnsiTheme="majorBidi" w:cstheme="majorBidi"/>
          <w:sz w:val="30"/>
          <w:szCs w:val="30"/>
        </w:rPr>
      </w:pPr>
      <w:r w:rsidRPr="00CB72A3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</w:t>
      </w:r>
      <w:r w:rsidR="004C4809" w:rsidRPr="00CB72A3">
        <w:rPr>
          <w:rFonts w:asciiTheme="majorBidi" w:hAnsiTheme="majorBidi" w:cstheme="majorBidi"/>
          <w:sz w:val="30"/>
          <w:szCs w:val="30"/>
          <w:cs/>
        </w:rPr>
        <w:t>และการประมาณการ</w:t>
      </w:r>
      <w:r w:rsidRPr="00CB72A3">
        <w:rPr>
          <w:rFonts w:asciiTheme="majorBidi" w:hAnsiTheme="majorBidi" w:cstheme="majorBidi"/>
          <w:sz w:val="30"/>
          <w:szCs w:val="30"/>
          <w:cs/>
        </w:rPr>
        <w:t xml:space="preserve">ในการถือปฏิบัติตามนโยบายการบัญชีของกลุ่มบริษัท </w:t>
      </w:r>
      <w:r w:rsidR="00DA5EA7" w:rsidRPr="00CB72A3">
        <w:rPr>
          <w:rFonts w:asciiTheme="majorBidi" w:hAnsiTheme="majorBidi" w:cstheme="majorBidi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</w:t>
      </w:r>
      <w:r w:rsidRPr="00CB72A3">
        <w:rPr>
          <w:rFonts w:asciiTheme="majorBidi" w:hAnsiTheme="majorBidi" w:cstheme="majorBidi"/>
          <w:sz w:val="30"/>
          <w:szCs w:val="30"/>
          <w:cs/>
        </w:rPr>
        <w:t>และแหล่งข้อมูลสำคัญ</w:t>
      </w:r>
      <w:r w:rsidR="00DA5EA7" w:rsidRPr="00CB72A3">
        <w:rPr>
          <w:rFonts w:asciiTheme="majorBidi" w:hAnsiTheme="majorBidi" w:cstheme="majorBidi"/>
          <w:sz w:val="30"/>
          <w:szCs w:val="30"/>
          <w:cs/>
        </w:rPr>
        <w:t>ที่ใช้ในการประมาณการที่อาจมี</w:t>
      </w:r>
      <w:r w:rsidRPr="00CB72A3">
        <w:rPr>
          <w:rFonts w:asciiTheme="majorBidi" w:hAnsiTheme="majorBidi" w:cstheme="majorBidi"/>
          <w:sz w:val="30"/>
          <w:szCs w:val="30"/>
          <w:cs/>
        </w:rPr>
        <w:t>ความไม่แน่นอน</w:t>
      </w:r>
      <w:r w:rsidR="00572AF8" w:rsidRPr="00CB72A3">
        <w:rPr>
          <w:rFonts w:asciiTheme="majorBidi" w:hAnsiTheme="majorBidi" w:cstheme="majorBidi"/>
          <w:sz w:val="30"/>
          <w:szCs w:val="30"/>
          <w:cs/>
        </w:rPr>
        <w:t>นั้นไม่แตกต่างจากที่ได้อธิบายไว้ใน</w:t>
      </w:r>
      <w:r w:rsidRPr="00CB72A3">
        <w:rPr>
          <w:rFonts w:asciiTheme="majorBidi" w:hAnsiTheme="majorBidi" w:cstheme="majorBidi"/>
          <w:sz w:val="30"/>
          <w:szCs w:val="30"/>
          <w:cs/>
        </w:rPr>
        <w:t xml:space="preserve">งบการเงินสำหรับปีสิ้นสุดวันที่ </w:t>
      </w:r>
      <w:r w:rsidRPr="00CB72A3">
        <w:rPr>
          <w:rFonts w:asciiTheme="majorBidi" w:hAnsiTheme="majorBidi" w:cstheme="majorBidi"/>
          <w:sz w:val="30"/>
          <w:szCs w:val="30"/>
        </w:rPr>
        <w:t xml:space="preserve">31 </w:t>
      </w:r>
      <w:r w:rsidRPr="00CB72A3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A41B30" w:rsidRPr="00CB72A3">
        <w:rPr>
          <w:rFonts w:asciiTheme="majorBidi" w:hAnsiTheme="majorBidi" w:cstheme="majorBidi"/>
          <w:sz w:val="30"/>
          <w:szCs w:val="30"/>
        </w:rPr>
        <w:t>256</w:t>
      </w:r>
      <w:r w:rsidR="00891CFA">
        <w:rPr>
          <w:rFonts w:asciiTheme="majorBidi" w:hAnsiTheme="majorBidi" w:cstheme="majorBidi"/>
          <w:sz w:val="30"/>
          <w:szCs w:val="30"/>
        </w:rPr>
        <w:t>7</w:t>
      </w:r>
      <w:r w:rsidR="00FF7428" w:rsidRPr="00CB72A3">
        <w:rPr>
          <w:rFonts w:asciiTheme="majorBidi" w:hAnsiTheme="majorBidi" w:cstheme="majorBidi"/>
          <w:sz w:val="30"/>
          <w:szCs w:val="30"/>
        </w:rPr>
        <w:t xml:space="preserve"> </w:t>
      </w:r>
    </w:p>
    <w:p w14:paraId="51000B65" w14:textId="77777777" w:rsidR="00025190" w:rsidRPr="00CB72A3" w:rsidRDefault="000251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CB72A3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209B29B6" w14:textId="3EC2C4AE" w:rsidR="003E6A5C" w:rsidRPr="00CB72A3" w:rsidRDefault="005C3AAC" w:rsidP="00D1155B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CB72A3">
        <w:rPr>
          <w:rFonts w:asciiTheme="majorBidi" w:hAnsiTheme="majorBidi" w:cstheme="majorBidi"/>
          <w:sz w:val="30"/>
          <w:szCs w:val="30"/>
          <w:u w:val="none"/>
          <w:lang w:val="en-US"/>
        </w:rPr>
        <w:lastRenderedPageBreak/>
        <w:t>2</w:t>
      </w:r>
      <w:r w:rsidR="00B91DCD" w:rsidRPr="00CB72A3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ab/>
      </w:r>
      <w:r w:rsidR="009172C3" w:rsidRPr="00CB72A3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บุคคลหรือกิจการที่เกี่ยวข้องกัน</w:t>
      </w:r>
    </w:p>
    <w:p w14:paraId="7B9BF392" w14:textId="77777777" w:rsidR="008F16F0" w:rsidRDefault="008F16F0" w:rsidP="005C3AAC">
      <w:pPr>
        <w:spacing w:line="240" w:lineRule="auto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981"/>
        <w:gridCol w:w="279"/>
        <w:gridCol w:w="972"/>
        <w:gridCol w:w="270"/>
        <w:gridCol w:w="990"/>
        <w:gridCol w:w="270"/>
        <w:gridCol w:w="981"/>
      </w:tblGrid>
      <w:tr w:rsidR="00215B10" w:rsidRPr="00CB72A3" w14:paraId="358E259B" w14:textId="77777777" w:rsidTr="00745267">
        <w:trPr>
          <w:cantSplit/>
          <w:trHeight w:hRule="exact" w:val="374"/>
          <w:tblHeader/>
        </w:trPr>
        <w:tc>
          <w:tcPr>
            <w:tcW w:w="4410" w:type="dxa"/>
          </w:tcPr>
          <w:p w14:paraId="3F48290D" w14:textId="77777777" w:rsidR="00215B10" w:rsidRPr="00CB72A3" w:rsidRDefault="00215B10" w:rsidP="00745267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19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232" w:type="dxa"/>
            <w:gridSpan w:val="3"/>
          </w:tcPr>
          <w:p w14:paraId="4E5BA68C" w14:textId="77777777" w:rsidR="00215B10" w:rsidRPr="00CB72A3" w:rsidRDefault="00215B10" w:rsidP="00745267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2D1125FF" w14:textId="77777777" w:rsidR="00215B10" w:rsidRPr="00CB72A3" w:rsidRDefault="00215B10" w:rsidP="0074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241" w:type="dxa"/>
            <w:gridSpan w:val="3"/>
          </w:tcPr>
          <w:p w14:paraId="05EB7903" w14:textId="77777777" w:rsidR="00215B10" w:rsidRPr="00CB72A3" w:rsidRDefault="00215B10" w:rsidP="00745267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215B10" w:rsidRPr="00CB72A3" w14:paraId="2FB47012" w14:textId="77777777" w:rsidTr="00745267">
        <w:trPr>
          <w:cantSplit/>
          <w:trHeight w:hRule="exact" w:val="374"/>
          <w:tblHeader/>
        </w:trPr>
        <w:tc>
          <w:tcPr>
            <w:tcW w:w="4410" w:type="dxa"/>
          </w:tcPr>
          <w:p w14:paraId="29458A05" w14:textId="77777777" w:rsidR="00215B10" w:rsidRPr="00CB72A3" w:rsidRDefault="00215B10" w:rsidP="00745267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19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CB72A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31</w:t>
            </w:r>
            <w:r w:rsidRPr="00CB72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81" w:type="dxa"/>
          </w:tcPr>
          <w:p w14:paraId="6BCCAC11" w14:textId="1271B95E" w:rsidR="00215B10" w:rsidRPr="00CB72A3" w:rsidRDefault="00215B10" w:rsidP="0074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9" w:type="dxa"/>
          </w:tcPr>
          <w:p w14:paraId="25F2089B" w14:textId="77777777" w:rsidR="00215B10" w:rsidRPr="00CB72A3" w:rsidRDefault="00215B10" w:rsidP="0074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972" w:type="dxa"/>
          </w:tcPr>
          <w:p w14:paraId="5140E2AC" w14:textId="5BB74EC2" w:rsidR="00215B10" w:rsidRPr="00CB72A3" w:rsidRDefault="00215B10" w:rsidP="0074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4144BB73" w14:textId="77777777" w:rsidR="00215B10" w:rsidRPr="00CB72A3" w:rsidRDefault="00215B10" w:rsidP="0074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4D7F1E3" w14:textId="4AC68379" w:rsidR="00215B10" w:rsidRPr="00CB72A3" w:rsidRDefault="00215B10" w:rsidP="0074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6B675366" w14:textId="77777777" w:rsidR="00215B10" w:rsidRPr="00CB72A3" w:rsidRDefault="00215B10" w:rsidP="0074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981" w:type="dxa"/>
          </w:tcPr>
          <w:p w14:paraId="75F76A43" w14:textId="71B016D9" w:rsidR="00215B10" w:rsidRPr="00CB72A3" w:rsidRDefault="00215B10" w:rsidP="0074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215B10" w:rsidRPr="00CB72A3" w14:paraId="3610EF28" w14:textId="77777777" w:rsidTr="00745267">
        <w:trPr>
          <w:cantSplit/>
          <w:trHeight w:hRule="exact" w:val="374"/>
          <w:tblHeader/>
        </w:trPr>
        <w:tc>
          <w:tcPr>
            <w:tcW w:w="4410" w:type="dxa"/>
          </w:tcPr>
          <w:p w14:paraId="383C3363" w14:textId="77777777" w:rsidR="00215B10" w:rsidRPr="00CB72A3" w:rsidRDefault="00215B10" w:rsidP="00745267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19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743" w:type="dxa"/>
            <w:gridSpan w:val="7"/>
          </w:tcPr>
          <w:p w14:paraId="788C366D" w14:textId="77777777" w:rsidR="00215B10" w:rsidRPr="00CB72A3" w:rsidRDefault="00215B10" w:rsidP="0074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B72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CB72A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15B10" w:rsidRPr="00CB72A3" w14:paraId="4F3DBB00" w14:textId="77777777" w:rsidTr="00745267">
        <w:trPr>
          <w:cantSplit/>
          <w:trHeight w:hRule="exact" w:val="374"/>
        </w:trPr>
        <w:tc>
          <w:tcPr>
            <w:tcW w:w="4410" w:type="dxa"/>
          </w:tcPr>
          <w:p w14:paraId="42B3993D" w14:textId="77777777" w:rsidR="00215B10" w:rsidRPr="00CB72A3" w:rsidRDefault="00215B10" w:rsidP="0074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81" w:type="dxa"/>
          </w:tcPr>
          <w:p w14:paraId="7F0A8C7A" w14:textId="77777777" w:rsidR="00215B10" w:rsidRPr="00CB72A3" w:rsidRDefault="00215B10" w:rsidP="0074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</w:tcPr>
          <w:p w14:paraId="52BC23EC" w14:textId="77777777" w:rsidR="00215B10" w:rsidRPr="00CB72A3" w:rsidRDefault="00215B10" w:rsidP="0074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</w:tcPr>
          <w:p w14:paraId="16BAFB77" w14:textId="77777777" w:rsidR="00215B10" w:rsidRPr="00CB72A3" w:rsidRDefault="00215B10" w:rsidP="0074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E4DB8D5" w14:textId="77777777" w:rsidR="00215B10" w:rsidRPr="00CB72A3" w:rsidRDefault="00215B10" w:rsidP="0074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6B88A7D" w14:textId="77777777" w:rsidR="00215B10" w:rsidRPr="00CB72A3" w:rsidRDefault="00215B10" w:rsidP="0074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0A59F5A" w14:textId="77777777" w:rsidR="00215B10" w:rsidRPr="00CB72A3" w:rsidRDefault="00215B10" w:rsidP="0074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1" w:type="dxa"/>
          </w:tcPr>
          <w:p w14:paraId="3CDEED2D" w14:textId="77777777" w:rsidR="00215B10" w:rsidRPr="00CB72A3" w:rsidRDefault="00215B10" w:rsidP="0074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85D5E" w:rsidRPr="00CB72A3" w14:paraId="0AFBFB65" w14:textId="77777777" w:rsidTr="00745267">
        <w:trPr>
          <w:cantSplit/>
          <w:trHeight w:hRule="exact" w:val="374"/>
        </w:trPr>
        <w:tc>
          <w:tcPr>
            <w:tcW w:w="4410" w:type="dxa"/>
          </w:tcPr>
          <w:p w14:paraId="0E3BDF2C" w14:textId="77777777" w:rsidR="00385D5E" w:rsidRPr="00CB72A3" w:rsidRDefault="00385D5E" w:rsidP="00385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81" w:type="dxa"/>
          </w:tcPr>
          <w:p w14:paraId="29ED4B3D" w14:textId="37D7F9C0" w:rsidR="00385D5E" w:rsidRPr="00CB72A3" w:rsidRDefault="00287918" w:rsidP="00385D5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79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245,1</w:t>
            </w:r>
            <w:r w:rsidR="00945BD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Pr="002879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9" w:type="dxa"/>
          </w:tcPr>
          <w:p w14:paraId="0F6C3C1A" w14:textId="77777777" w:rsidR="00385D5E" w:rsidRPr="00CB72A3" w:rsidRDefault="00385D5E" w:rsidP="00385D5E">
            <w:pPr>
              <w:pStyle w:val="a3"/>
              <w:tabs>
                <w:tab w:val="decimal" w:pos="70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464A7C39" w14:textId="3E7A1C92" w:rsidR="00385D5E" w:rsidRPr="00CB72A3" w:rsidRDefault="00385D5E" w:rsidP="00385D5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524E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252,917</w:t>
            </w:r>
          </w:p>
        </w:tc>
        <w:tc>
          <w:tcPr>
            <w:tcW w:w="270" w:type="dxa"/>
          </w:tcPr>
          <w:p w14:paraId="328C7B30" w14:textId="77777777" w:rsidR="00385D5E" w:rsidRPr="00CB72A3" w:rsidRDefault="00385D5E" w:rsidP="00385D5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525EAA2B" w14:textId="3804A4E2" w:rsidR="00385D5E" w:rsidRPr="00CB72A3" w:rsidRDefault="00287918" w:rsidP="00385D5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  <w:r w:rsidRPr="002879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245,1</w:t>
            </w:r>
            <w:r w:rsidR="00945BD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Pr="002879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14B30346" w14:textId="77777777" w:rsidR="00385D5E" w:rsidRPr="00CB72A3" w:rsidRDefault="00385D5E" w:rsidP="00385D5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14:paraId="32914B21" w14:textId="6E8F1B8E" w:rsidR="00385D5E" w:rsidRPr="00CB72A3" w:rsidRDefault="00385D5E" w:rsidP="00385D5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524E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252,917</w:t>
            </w:r>
          </w:p>
        </w:tc>
      </w:tr>
      <w:tr w:rsidR="00385D5E" w:rsidRPr="00CB72A3" w14:paraId="1BEFB46A" w14:textId="77777777" w:rsidTr="00745267">
        <w:trPr>
          <w:cantSplit/>
          <w:trHeight w:hRule="exact" w:val="374"/>
        </w:trPr>
        <w:tc>
          <w:tcPr>
            <w:tcW w:w="4410" w:type="dxa"/>
          </w:tcPr>
          <w:p w14:paraId="7FE81353" w14:textId="77777777" w:rsidR="00385D5E" w:rsidRPr="00CB72A3" w:rsidRDefault="00385D5E" w:rsidP="00385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81" w:type="dxa"/>
          </w:tcPr>
          <w:p w14:paraId="053A5BDB" w14:textId="77777777" w:rsidR="00385D5E" w:rsidRPr="00CB72A3" w:rsidRDefault="00385D5E" w:rsidP="00385D5E">
            <w:pPr>
              <w:pStyle w:val="30"/>
              <w:tabs>
                <w:tab w:val="clear" w:pos="360"/>
                <w:tab w:val="clear" w:pos="720"/>
                <w:tab w:val="decimal" w:pos="52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14:paraId="2AE2880C" w14:textId="77777777" w:rsidR="00385D5E" w:rsidRPr="00CB72A3" w:rsidRDefault="00385D5E" w:rsidP="00385D5E">
            <w:pPr>
              <w:pStyle w:val="a3"/>
              <w:tabs>
                <w:tab w:val="decimal" w:pos="70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4F8A03A2" w14:textId="77777777" w:rsidR="00385D5E" w:rsidRPr="00CB72A3" w:rsidRDefault="00385D5E" w:rsidP="00385D5E">
            <w:pPr>
              <w:pStyle w:val="30"/>
              <w:tabs>
                <w:tab w:val="clear" w:pos="360"/>
                <w:tab w:val="clear" w:pos="720"/>
                <w:tab w:val="decimal" w:pos="52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CBA3E6E" w14:textId="77777777" w:rsidR="00385D5E" w:rsidRPr="00CB72A3" w:rsidRDefault="00385D5E" w:rsidP="00385D5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0FFA0756" w14:textId="77777777" w:rsidR="00385D5E" w:rsidRPr="00CB72A3" w:rsidRDefault="00385D5E" w:rsidP="00385D5E">
            <w:pPr>
              <w:pStyle w:val="30"/>
              <w:tabs>
                <w:tab w:val="clear" w:pos="360"/>
                <w:tab w:val="clear" w:pos="720"/>
                <w:tab w:val="decimal" w:pos="52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5F82E03" w14:textId="77777777" w:rsidR="00385D5E" w:rsidRPr="00CB72A3" w:rsidRDefault="00385D5E" w:rsidP="00385D5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14:paraId="1D09CC4F" w14:textId="77777777" w:rsidR="00385D5E" w:rsidRPr="00CB72A3" w:rsidRDefault="00385D5E" w:rsidP="00385D5E">
            <w:pPr>
              <w:pStyle w:val="30"/>
              <w:tabs>
                <w:tab w:val="clear" w:pos="360"/>
                <w:tab w:val="clear" w:pos="720"/>
                <w:tab w:val="decimal" w:pos="52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85D5E" w:rsidRPr="00CB72A3" w14:paraId="049DF2FB" w14:textId="77777777" w:rsidTr="00745267">
        <w:trPr>
          <w:cantSplit/>
          <w:trHeight w:hRule="exact" w:val="374"/>
        </w:trPr>
        <w:tc>
          <w:tcPr>
            <w:tcW w:w="4410" w:type="dxa"/>
          </w:tcPr>
          <w:p w14:paraId="55E90572" w14:textId="77777777" w:rsidR="00385D5E" w:rsidRPr="00CB72A3" w:rsidRDefault="00385D5E" w:rsidP="00385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981" w:type="dxa"/>
          </w:tcPr>
          <w:p w14:paraId="6782D66E" w14:textId="77777777" w:rsidR="00385D5E" w:rsidRPr="00CB72A3" w:rsidRDefault="00385D5E" w:rsidP="00385D5E">
            <w:pPr>
              <w:pStyle w:val="30"/>
              <w:tabs>
                <w:tab w:val="clear" w:pos="360"/>
                <w:tab w:val="clear" w:pos="720"/>
                <w:tab w:val="decimal" w:pos="522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14:paraId="21692902" w14:textId="77777777" w:rsidR="00385D5E" w:rsidRPr="00CB72A3" w:rsidRDefault="00385D5E" w:rsidP="00385D5E">
            <w:pPr>
              <w:pStyle w:val="30"/>
              <w:tabs>
                <w:tab w:val="clear" w:pos="360"/>
                <w:tab w:val="clear" w:pos="720"/>
                <w:tab w:val="decimal" w:pos="1181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5A56EC8B" w14:textId="77777777" w:rsidR="00385D5E" w:rsidRPr="00CB72A3" w:rsidRDefault="00385D5E" w:rsidP="00385D5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3BD80E3" w14:textId="77777777" w:rsidR="00385D5E" w:rsidRPr="00CB72A3" w:rsidRDefault="00385D5E" w:rsidP="00385D5E">
            <w:pPr>
              <w:pStyle w:val="30"/>
              <w:tabs>
                <w:tab w:val="clear" w:pos="360"/>
                <w:tab w:val="clear" w:pos="720"/>
                <w:tab w:val="decimal" w:pos="1181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28066FFD" w14:textId="77777777" w:rsidR="00385D5E" w:rsidRPr="00CB72A3" w:rsidRDefault="00385D5E" w:rsidP="00385D5E">
            <w:pPr>
              <w:pStyle w:val="30"/>
              <w:tabs>
                <w:tab w:val="clear" w:pos="360"/>
                <w:tab w:val="clear" w:pos="720"/>
                <w:tab w:val="decimal" w:pos="522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14:paraId="1A03097D" w14:textId="77777777" w:rsidR="00385D5E" w:rsidRPr="00CB72A3" w:rsidRDefault="00385D5E" w:rsidP="00385D5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14:paraId="018FCC51" w14:textId="77777777" w:rsidR="00385D5E" w:rsidRPr="00CB72A3" w:rsidRDefault="00385D5E" w:rsidP="00385D5E">
            <w:pPr>
              <w:pStyle w:val="30"/>
              <w:tabs>
                <w:tab w:val="clear" w:pos="360"/>
                <w:tab w:val="clear" w:pos="720"/>
                <w:tab w:val="decimal" w:pos="522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85D5E" w:rsidRPr="00CB72A3" w14:paraId="332B94E2" w14:textId="77777777" w:rsidTr="00745267">
        <w:trPr>
          <w:cantSplit/>
          <w:trHeight w:hRule="exact" w:val="374"/>
        </w:trPr>
        <w:tc>
          <w:tcPr>
            <w:tcW w:w="4410" w:type="dxa"/>
          </w:tcPr>
          <w:p w14:paraId="3A7F3976" w14:textId="77777777" w:rsidR="00385D5E" w:rsidRPr="00CB72A3" w:rsidRDefault="00385D5E" w:rsidP="00385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  <w:r w:rsidRPr="00CB72A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81" w:type="dxa"/>
          </w:tcPr>
          <w:p w14:paraId="3DCC44A2" w14:textId="77777777" w:rsidR="00385D5E" w:rsidRPr="00CB72A3" w:rsidRDefault="00385D5E" w:rsidP="00385D5E">
            <w:pPr>
              <w:pStyle w:val="30"/>
              <w:tabs>
                <w:tab w:val="clear" w:pos="360"/>
                <w:tab w:val="clear" w:pos="720"/>
                <w:tab w:val="decimal" w:pos="522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14:paraId="6071D07E" w14:textId="77777777" w:rsidR="00385D5E" w:rsidRPr="00CB72A3" w:rsidRDefault="00385D5E" w:rsidP="00385D5E">
            <w:pPr>
              <w:pStyle w:val="30"/>
              <w:tabs>
                <w:tab w:val="clear" w:pos="360"/>
                <w:tab w:val="clear" w:pos="720"/>
                <w:tab w:val="decimal" w:pos="1181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09586338" w14:textId="77777777" w:rsidR="00385D5E" w:rsidRPr="00CB72A3" w:rsidRDefault="00385D5E" w:rsidP="00385D5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EE30EF9" w14:textId="77777777" w:rsidR="00385D5E" w:rsidRPr="00CB72A3" w:rsidRDefault="00385D5E" w:rsidP="00385D5E">
            <w:pPr>
              <w:pStyle w:val="30"/>
              <w:tabs>
                <w:tab w:val="clear" w:pos="360"/>
                <w:tab w:val="clear" w:pos="720"/>
                <w:tab w:val="decimal" w:pos="1181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07C21FB5" w14:textId="77777777" w:rsidR="00385D5E" w:rsidRPr="00CB72A3" w:rsidRDefault="00385D5E" w:rsidP="00385D5E">
            <w:pPr>
              <w:pStyle w:val="30"/>
              <w:tabs>
                <w:tab w:val="clear" w:pos="360"/>
                <w:tab w:val="clear" w:pos="720"/>
                <w:tab w:val="decimal" w:pos="522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14:paraId="3D470D8A" w14:textId="77777777" w:rsidR="00385D5E" w:rsidRPr="00CB72A3" w:rsidRDefault="00385D5E" w:rsidP="00385D5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14:paraId="69DF361B" w14:textId="77777777" w:rsidR="00385D5E" w:rsidRPr="00CB72A3" w:rsidRDefault="00385D5E" w:rsidP="00385D5E">
            <w:pPr>
              <w:pStyle w:val="30"/>
              <w:tabs>
                <w:tab w:val="clear" w:pos="360"/>
                <w:tab w:val="clear" w:pos="720"/>
                <w:tab w:val="decimal" w:pos="522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85D5E" w:rsidRPr="00CB72A3" w14:paraId="12A3E214" w14:textId="77777777" w:rsidTr="00745267">
        <w:trPr>
          <w:cantSplit/>
          <w:trHeight w:hRule="exact" w:val="374"/>
        </w:trPr>
        <w:tc>
          <w:tcPr>
            <w:tcW w:w="4410" w:type="dxa"/>
          </w:tcPr>
          <w:p w14:paraId="29FB6B3C" w14:textId="77777777" w:rsidR="00385D5E" w:rsidRPr="00CB72A3" w:rsidRDefault="00385D5E" w:rsidP="00385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981" w:type="dxa"/>
          </w:tcPr>
          <w:p w14:paraId="2D4D9B10" w14:textId="2E8DB3EA" w:rsidR="00385D5E" w:rsidRPr="00CB72A3" w:rsidRDefault="001C4315" w:rsidP="00385D5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C431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15,19</w:t>
            </w:r>
            <w:r w:rsidR="00945BD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9" w:type="dxa"/>
          </w:tcPr>
          <w:p w14:paraId="15428C7B" w14:textId="77777777" w:rsidR="00385D5E" w:rsidRPr="00CB72A3" w:rsidRDefault="00385D5E" w:rsidP="00385D5E">
            <w:pPr>
              <w:pStyle w:val="a3"/>
              <w:tabs>
                <w:tab w:val="decimal" w:pos="70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35141217" w14:textId="36F41769" w:rsidR="00385D5E" w:rsidRPr="00CB72A3" w:rsidRDefault="00385D5E" w:rsidP="00385D5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12,572</w:t>
            </w:r>
          </w:p>
        </w:tc>
        <w:tc>
          <w:tcPr>
            <w:tcW w:w="270" w:type="dxa"/>
          </w:tcPr>
          <w:p w14:paraId="5E06DA2A" w14:textId="77777777" w:rsidR="00385D5E" w:rsidRPr="00CB72A3" w:rsidRDefault="00385D5E" w:rsidP="00385D5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47EC66FB" w14:textId="4E163663" w:rsidR="00385D5E" w:rsidRPr="00CB72A3" w:rsidRDefault="001C4315" w:rsidP="00385D5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C431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15,19</w:t>
            </w:r>
            <w:r w:rsidR="00945BD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53379056" w14:textId="77777777" w:rsidR="00385D5E" w:rsidRPr="00CB72A3" w:rsidRDefault="00385D5E" w:rsidP="00385D5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15A91554" w14:textId="26CA7CB0" w:rsidR="00385D5E" w:rsidRPr="00CB72A3" w:rsidRDefault="00385D5E" w:rsidP="00385D5E">
            <w:pPr>
              <w:pStyle w:val="30"/>
              <w:tabs>
                <w:tab w:val="clear" w:pos="360"/>
                <w:tab w:val="clear" w:pos="720"/>
                <w:tab w:val="decimal" w:pos="70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12,572</w:t>
            </w:r>
          </w:p>
        </w:tc>
      </w:tr>
      <w:tr w:rsidR="00385D5E" w:rsidRPr="00CB72A3" w14:paraId="55EFB5FF" w14:textId="77777777" w:rsidTr="00745267">
        <w:trPr>
          <w:cantSplit/>
          <w:trHeight w:hRule="exact" w:val="374"/>
        </w:trPr>
        <w:tc>
          <w:tcPr>
            <w:tcW w:w="4410" w:type="dxa"/>
          </w:tcPr>
          <w:p w14:paraId="3424D356" w14:textId="77777777" w:rsidR="00385D5E" w:rsidRPr="00CB72A3" w:rsidRDefault="00385D5E" w:rsidP="00385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03CC5B52" w14:textId="77777777" w:rsidR="00385D5E" w:rsidRPr="00CB72A3" w:rsidRDefault="00385D5E" w:rsidP="00385D5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14:paraId="51D7FA6E" w14:textId="77777777" w:rsidR="00385D5E" w:rsidRPr="00CB72A3" w:rsidRDefault="00385D5E" w:rsidP="00385D5E">
            <w:pPr>
              <w:pStyle w:val="a3"/>
              <w:tabs>
                <w:tab w:val="decimal" w:pos="70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65AF3D27" w14:textId="77777777" w:rsidR="00385D5E" w:rsidRPr="00CB72A3" w:rsidRDefault="00385D5E" w:rsidP="00385D5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EC9F04A" w14:textId="77777777" w:rsidR="00385D5E" w:rsidRPr="00CB72A3" w:rsidRDefault="00385D5E" w:rsidP="00385D5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741408AB" w14:textId="77777777" w:rsidR="00385D5E" w:rsidRPr="00CB72A3" w:rsidRDefault="00385D5E" w:rsidP="00385D5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14:paraId="3F9D7465" w14:textId="77777777" w:rsidR="00385D5E" w:rsidRPr="00CB72A3" w:rsidRDefault="00385D5E" w:rsidP="00385D5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16870C4D" w14:textId="77777777" w:rsidR="00385D5E" w:rsidRPr="00CB72A3" w:rsidRDefault="00385D5E" w:rsidP="00385D5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85D5E" w:rsidRPr="00CB72A3" w14:paraId="0E88DAF6" w14:textId="77777777" w:rsidTr="00745267">
        <w:trPr>
          <w:cantSplit/>
          <w:trHeight w:hRule="exact" w:val="374"/>
        </w:trPr>
        <w:tc>
          <w:tcPr>
            <w:tcW w:w="4410" w:type="dxa"/>
          </w:tcPr>
          <w:p w14:paraId="6825D12D" w14:textId="77777777" w:rsidR="00385D5E" w:rsidRPr="00CB72A3" w:rsidRDefault="00385D5E" w:rsidP="00385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81" w:type="dxa"/>
          </w:tcPr>
          <w:p w14:paraId="0DD68783" w14:textId="77777777" w:rsidR="00385D5E" w:rsidRPr="00CB72A3" w:rsidRDefault="00385D5E" w:rsidP="00385D5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9" w:type="dxa"/>
          </w:tcPr>
          <w:p w14:paraId="7A197019" w14:textId="77777777" w:rsidR="00385D5E" w:rsidRPr="00CB72A3" w:rsidRDefault="00385D5E" w:rsidP="00385D5E">
            <w:pPr>
              <w:pStyle w:val="a3"/>
              <w:tabs>
                <w:tab w:val="decimal" w:pos="70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3CEE622C" w14:textId="77777777" w:rsidR="00385D5E" w:rsidRPr="00CB72A3" w:rsidRDefault="00385D5E" w:rsidP="00385D5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20390BD3" w14:textId="77777777" w:rsidR="00385D5E" w:rsidRPr="00CB72A3" w:rsidRDefault="00385D5E" w:rsidP="00385D5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47876F53" w14:textId="77777777" w:rsidR="00385D5E" w:rsidRPr="00CB72A3" w:rsidRDefault="00385D5E" w:rsidP="00385D5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14:paraId="31C69C8B" w14:textId="77777777" w:rsidR="00385D5E" w:rsidRPr="00CB72A3" w:rsidRDefault="00385D5E" w:rsidP="00385D5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14:paraId="2B704EB9" w14:textId="77777777" w:rsidR="00385D5E" w:rsidRPr="00CB72A3" w:rsidRDefault="00385D5E" w:rsidP="00385D5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385D5E" w:rsidRPr="00CB72A3" w14:paraId="3B09B690" w14:textId="77777777" w:rsidTr="00745267">
        <w:trPr>
          <w:cantSplit/>
          <w:trHeight w:hRule="exact" w:val="374"/>
        </w:trPr>
        <w:tc>
          <w:tcPr>
            <w:tcW w:w="4410" w:type="dxa"/>
          </w:tcPr>
          <w:p w14:paraId="3344DB58" w14:textId="77777777" w:rsidR="00385D5E" w:rsidRPr="00CB72A3" w:rsidRDefault="00385D5E" w:rsidP="00385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2F2B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รายได้จากการขายไฟฟ้าและไอน้ำที่ได้จาก</w:t>
            </w:r>
          </w:p>
        </w:tc>
        <w:tc>
          <w:tcPr>
            <w:tcW w:w="981" w:type="dxa"/>
          </w:tcPr>
          <w:p w14:paraId="739F9FD9" w14:textId="77777777" w:rsidR="00385D5E" w:rsidRPr="00CB72A3" w:rsidRDefault="00385D5E" w:rsidP="00385D5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9" w:type="dxa"/>
          </w:tcPr>
          <w:p w14:paraId="4DC442B7" w14:textId="77777777" w:rsidR="00385D5E" w:rsidRPr="00CB72A3" w:rsidRDefault="00385D5E" w:rsidP="00385D5E">
            <w:pPr>
              <w:pStyle w:val="a3"/>
              <w:tabs>
                <w:tab w:val="decimal" w:pos="70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7D403C1F" w14:textId="77777777" w:rsidR="00385D5E" w:rsidRPr="00CB72A3" w:rsidRDefault="00385D5E" w:rsidP="00385D5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44F62B5" w14:textId="77777777" w:rsidR="00385D5E" w:rsidRPr="00CB72A3" w:rsidRDefault="00385D5E" w:rsidP="00385D5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148A6D88" w14:textId="77777777" w:rsidR="00385D5E" w:rsidRPr="00CB72A3" w:rsidRDefault="00385D5E" w:rsidP="00385D5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D98C197" w14:textId="77777777" w:rsidR="00385D5E" w:rsidRPr="00CB72A3" w:rsidRDefault="00385D5E" w:rsidP="00385D5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14:paraId="084786C4" w14:textId="77777777" w:rsidR="00385D5E" w:rsidRPr="00CB72A3" w:rsidRDefault="00385D5E" w:rsidP="00385D5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85D5E" w:rsidRPr="00CB72A3" w14:paraId="68422E43" w14:textId="77777777" w:rsidTr="00745267">
        <w:trPr>
          <w:cantSplit/>
          <w:trHeight w:hRule="exact" w:val="374"/>
        </w:trPr>
        <w:tc>
          <w:tcPr>
            <w:tcW w:w="4410" w:type="dxa"/>
          </w:tcPr>
          <w:p w14:paraId="7EAD9657" w14:textId="77777777" w:rsidR="00385D5E" w:rsidRPr="00CB72A3" w:rsidRDefault="00385D5E" w:rsidP="00385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02F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F02F2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กระบวนการผลิต</w:t>
            </w:r>
          </w:p>
        </w:tc>
        <w:tc>
          <w:tcPr>
            <w:tcW w:w="981" w:type="dxa"/>
          </w:tcPr>
          <w:p w14:paraId="646D7440" w14:textId="189CCD45" w:rsidR="00385D5E" w:rsidRPr="00CB72A3" w:rsidRDefault="00665D30" w:rsidP="00385D5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5D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107,588</w:t>
            </w:r>
          </w:p>
        </w:tc>
        <w:tc>
          <w:tcPr>
            <w:tcW w:w="279" w:type="dxa"/>
          </w:tcPr>
          <w:p w14:paraId="5611A3C6" w14:textId="77777777" w:rsidR="00385D5E" w:rsidRPr="00CB72A3" w:rsidRDefault="00385D5E" w:rsidP="00385D5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7DC4CBAD" w14:textId="364845BD" w:rsidR="00385D5E" w:rsidRPr="00CB72A3" w:rsidRDefault="00385D5E" w:rsidP="00385D5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107,915</w:t>
            </w:r>
          </w:p>
        </w:tc>
        <w:tc>
          <w:tcPr>
            <w:tcW w:w="270" w:type="dxa"/>
          </w:tcPr>
          <w:p w14:paraId="01C6A982" w14:textId="77777777" w:rsidR="00385D5E" w:rsidRPr="00CB72A3" w:rsidRDefault="00385D5E" w:rsidP="00385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D6184DE" w14:textId="385D5610" w:rsidR="00385D5E" w:rsidRPr="00CB72A3" w:rsidRDefault="00665D30" w:rsidP="00385D5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5D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107,588</w:t>
            </w:r>
          </w:p>
        </w:tc>
        <w:tc>
          <w:tcPr>
            <w:tcW w:w="270" w:type="dxa"/>
          </w:tcPr>
          <w:p w14:paraId="61330BAB" w14:textId="77777777" w:rsidR="00385D5E" w:rsidRPr="00CB72A3" w:rsidRDefault="00385D5E" w:rsidP="00385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7E5399DA" w14:textId="3D881896" w:rsidR="00385D5E" w:rsidRPr="00CB72A3" w:rsidRDefault="00385D5E" w:rsidP="00385D5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107,915</w:t>
            </w:r>
          </w:p>
        </w:tc>
      </w:tr>
      <w:tr w:rsidR="00385D5E" w:rsidRPr="00CB72A3" w14:paraId="6978416E" w14:textId="77777777" w:rsidTr="00745267">
        <w:trPr>
          <w:cantSplit/>
          <w:trHeight w:hRule="exact" w:val="374"/>
        </w:trPr>
        <w:tc>
          <w:tcPr>
            <w:tcW w:w="4410" w:type="dxa"/>
          </w:tcPr>
          <w:p w14:paraId="4DF5BA19" w14:textId="79DB5AF0" w:rsidR="00385D5E" w:rsidRPr="00CB72A3" w:rsidRDefault="001C4315" w:rsidP="00385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4315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ค่าบริการเรียกเก็บไปยังกิจการที่เกี่ยวข้องกัน</w:t>
            </w:r>
          </w:p>
        </w:tc>
        <w:tc>
          <w:tcPr>
            <w:tcW w:w="981" w:type="dxa"/>
          </w:tcPr>
          <w:p w14:paraId="66F1314A" w14:textId="2F4764B2" w:rsidR="00385D5E" w:rsidRPr="00CB72A3" w:rsidRDefault="00E56D0F" w:rsidP="00385D5E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56D0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7,854</w:t>
            </w:r>
          </w:p>
        </w:tc>
        <w:tc>
          <w:tcPr>
            <w:tcW w:w="279" w:type="dxa"/>
          </w:tcPr>
          <w:p w14:paraId="4DFCC66A" w14:textId="77777777" w:rsidR="00385D5E" w:rsidRPr="00CB72A3" w:rsidRDefault="00385D5E" w:rsidP="00385D5E">
            <w:pPr>
              <w:pStyle w:val="30"/>
              <w:tabs>
                <w:tab w:val="clear" w:pos="360"/>
                <w:tab w:val="clear" w:pos="720"/>
                <w:tab w:val="decimal" w:pos="1181"/>
              </w:tabs>
              <w:ind w:left="-108"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7554A4E0" w14:textId="618D4DA0" w:rsidR="00385D5E" w:rsidRPr="00CB72A3" w:rsidRDefault="00E56D0F" w:rsidP="00385D5E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56D0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5,656</w:t>
            </w:r>
          </w:p>
        </w:tc>
        <w:tc>
          <w:tcPr>
            <w:tcW w:w="270" w:type="dxa"/>
          </w:tcPr>
          <w:p w14:paraId="4B461372" w14:textId="77777777" w:rsidR="00385D5E" w:rsidRPr="00CB72A3" w:rsidRDefault="00385D5E" w:rsidP="00385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A64CFCF" w14:textId="55F43027" w:rsidR="00385D5E" w:rsidRPr="00CB72A3" w:rsidRDefault="00E56D0F" w:rsidP="00385D5E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  <w:r w:rsidRPr="00E56D0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7,854</w:t>
            </w:r>
          </w:p>
        </w:tc>
        <w:tc>
          <w:tcPr>
            <w:tcW w:w="270" w:type="dxa"/>
          </w:tcPr>
          <w:p w14:paraId="68851868" w14:textId="77777777" w:rsidR="00385D5E" w:rsidRPr="00CB72A3" w:rsidRDefault="00385D5E" w:rsidP="00385D5E">
            <w:pPr>
              <w:pStyle w:val="30"/>
              <w:tabs>
                <w:tab w:val="clear" w:pos="360"/>
                <w:tab w:val="clear" w:pos="720"/>
                <w:tab w:val="decimal" w:pos="1181"/>
              </w:tabs>
              <w:ind w:left="-108"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14:paraId="55063050" w14:textId="12E45FCB" w:rsidR="00385D5E" w:rsidRPr="00CB72A3" w:rsidRDefault="00665D30" w:rsidP="00385D5E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5D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5,656</w:t>
            </w:r>
          </w:p>
        </w:tc>
      </w:tr>
      <w:tr w:rsidR="001C4315" w:rsidRPr="00CB72A3" w14:paraId="6422F8A4" w14:textId="77777777" w:rsidTr="00745267">
        <w:trPr>
          <w:cantSplit/>
          <w:trHeight w:hRule="exact" w:val="374"/>
        </w:trPr>
        <w:tc>
          <w:tcPr>
            <w:tcW w:w="4410" w:type="dxa"/>
          </w:tcPr>
          <w:p w14:paraId="01EA2E76" w14:textId="3A6D52AD" w:rsidR="001C4315" w:rsidRPr="00CB72A3" w:rsidRDefault="001C4315" w:rsidP="00385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4315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ค่าใช้จ่ายที่เรียกเก็บไปยังกิจการที่เกี่ยวข้องกัน</w:t>
            </w:r>
          </w:p>
        </w:tc>
        <w:tc>
          <w:tcPr>
            <w:tcW w:w="981" w:type="dxa"/>
          </w:tcPr>
          <w:p w14:paraId="1005156D" w14:textId="622B887C" w:rsidR="001C4315" w:rsidRPr="001C4315" w:rsidRDefault="002845CC" w:rsidP="00385D5E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15,198</w:t>
            </w:r>
          </w:p>
        </w:tc>
        <w:tc>
          <w:tcPr>
            <w:tcW w:w="279" w:type="dxa"/>
          </w:tcPr>
          <w:p w14:paraId="2E139EB0" w14:textId="77777777" w:rsidR="001C4315" w:rsidRPr="00CB72A3" w:rsidRDefault="001C4315" w:rsidP="00385D5E">
            <w:pPr>
              <w:tabs>
                <w:tab w:val="clear" w:pos="680"/>
                <w:tab w:val="clear" w:pos="907"/>
                <w:tab w:val="decimal" w:pos="702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</w:tcPr>
          <w:p w14:paraId="41BB973C" w14:textId="49F570CD" w:rsidR="001C4315" w:rsidRPr="001D4F0A" w:rsidRDefault="00E56D0F" w:rsidP="00385D5E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56D0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</w:t>
            </w:r>
          </w:p>
        </w:tc>
        <w:tc>
          <w:tcPr>
            <w:tcW w:w="270" w:type="dxa"/>
          </w:tcPr>
          <w:p w14:paraId="54A5B5B5" w14:textId="77777777" w:rsidR="001C4315" w:rsidRPr="00CB72A3" w:rsidRDefault="001C4315" w:rsidP="00385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438C395" w14:textId="1D643B84" w:rsidR="001C4315" w:rsidRPr="001C4315" w:rsidRDefault="002845CC" w:rsidP="00385D5E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15,198</w:t>
            </w:r>
          </w:p>
        </w:tc>
        <w:tc>
          <w:tcPr>
            <w:tcW w:w="270" w:type="dxa"/>
          </w:tcPr>
          <w:p w14:paraId="40B41B5F" w14:textId="77777777" w:rsidR="001C4315" w:rsidRPr="00CB72A3" w:rsidRDefault="001C4315" w:rsidP="00385D5E">
            <w:pPr>
              <w:tabs>
                <w:tab w:val="clear" w:pos="680"/>
                <w:tab w:val="clear" w:pos="907"/>
                <w:tab w:val="decimal" w:pos="702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588AE93F" w14:textId="5E6D984F" w:rsidR="001C4315" w:rsidRPr="001D4F0A" w:rsidRDefault="00E56D0F" w:rsidP="00385D5E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56D0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</w:t>
            </w:r>
          </w:p>
        </w:tc>
      </w:tr>
      <w:tr w:rsidR="00385D5E" w:rsidRPr="00CB72A3" w14:paraId="0671E3C5" w14:textId="77777777" w:rsidTr="00745267">
        <w:trPr>
          <w:cantSplit/>
          <w:trHeight w:hRule="exact" w:val="374"/>
        </w:trPr>
        <w:tc>
          <w:tcPr>
            <w:tcW w:w="4410" w:type="dxa"/>
          </w:tcPr>
          <w:p w14:paraId="45730708" w14:textId="77777777" w:rsidR="00385D5E" w:rsidRPr="00CB72A3" w:rsidRDefault="00385D5E" w:rsidP="00385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981" w:type="dxa"/>
          </w:tcPr>
          <w:p w14:paraId="68E19139" w14:textId="3D2EC028" w:rsidR="00385D5E" w:rsidRPr="00CB72A3" w:rsidRDefault="001C4315" w:rsidP="00385D5E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C431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63,050</w:t>
            </w:r>
          </w:p>
        </w:tc>
        <w:tc>
          <w:tcPr>
            <w:tcW w:w="279" w:type="dxa"/>
          </w:tcPr>
          <w:p w14:paraId="308D3750" w14:textId="77777777" w:rsidR="00385D5E" w:rsidRPr="00CB72A3" w:rsidRDefault="00385D5E" w:rsidP="00385D5E">
            <w:pPr>
              <w:tabs>
                <w:tab w:val="clear" w:pos="680"/>
                <w:tab w:val="clear" w:pos="907"/>
                <w:tab w:val="decimal" w:pos="702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</w:tcPr>
          <w:p w14:paraId="348FB85A" w14:textId="642D12AD" w:rsidR="00385D5E" w:rsidRPr="00CB72A3" w:rsidRDefault="00385D5E" w:rsidP="00385D5E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D4F0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1,650,233</w:t>
            </w:r>
          </w:p>
        </w:tc>
        <w:tc>
          <w:tcPr>
            <w:tcW w:w="270" w:type="dxa"/>
          </w:tcPr>
          <w:p w14:paraId="08A028B2" w14:textId="77777777" w:rsidR="00385D5E" w:rsidRPr="00CB72A3" w:rsidRDefault="00385D5E" w:rsidP="00385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345D988" w14:textId="5B6927ED" w:rsidR="00385D5E" w:rsidRPr="00CB72A3" w:rsidRDefault="001C4315" w:rsidP="00385D5E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C431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63,050</w:t>
            </w:r>
          </w:p>
        </w:tc>
        <w:tc>
          <w:tcPr>
            <w:tcW w:w="270" w:type="dxa"/>
          </w:tcPr>
          <w:p w14:paraId="29B6F7F8" w14:textId="77777777" w:rsidR="00385D5E" w:rsidRPr="00CB72A3" w:rsidRDefault="00385D5E" w:rsidP="00385D5E">
            <w:pPr>
              <w:tabs>
                <w:tab w:val="clear" w:pos="680"/>
                <w:tab w:val="clear" w:pos="907"/>
                <w:tab w:val="decimal" w:pos="702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6B53BC76" w14:textId="36F4CDCC" w:rsidR="00385D5E" w:rsidRPr="00CB72A3" w:rsidRDefault="00385D5E" w:rsidP="00385D5E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D4F0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1,650,233</w:t>
            </w:r>
          </w:p>
        </w:tc>
      </w:tr>
      <w:tr w:rsidR="001C4315" w:rsidRPr="00CB72A3" w14:paraId="08F9E210" w14:textId="77777777" w:rsidTr="00745267">
        <w:trPr>
          <w:cantSplit/>
          <w:trHeight w:hRule="exact" w:val="374"/>
        </w:trPr>
        <w:tc>
          <w:tcPr>
            <w:tcW w:w="4410" w:type="dxa"/>
          </w:tcPr>
          <w:p w14:paraId="226BE110" w14:textId="47D08496" w:rsidR="001C4315" w:rsidRPr="00CB72A3" w:rsidRDefault="001C4315" w:rsidP="001C4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8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4315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ค่าบริการเรียกเก็บจากกิจการที่เกี่ยวข้องกัน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981" w:type="dxa"/>
          </w:tcPr>
          <w:p w14:paraId="1FA5D52B" w14:textId="7AF2B73E" w:rsidR="001C4315" w:rsidRPr="00CB72A3" w:rsidRDefault="00665D30" w:rsidP="00385D5E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5D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38,797</w:t>
            </w:r>
          </w:p>
        </w:tc>
        <w:tc>
          <w:tcPr>
            <w:tcW w:w="279" w:type="dxa"/>
          </w:tcPr>
          <w:p w14:paraId="37EF93FF" w14:textId="77777777" w:rsidR="001C4315" w:rsidRPr="00CB72A3" w:rsidRDefault="001C4315" w:rsidP="00385D5E">
            <w:pPr>
              <w:tabs>
                <w:tab w:val="clear" w:pos="680"/>
                <w:tab w:val="clear" w:pos="907"/>
                <w:tab w:val="decimal" w:pos="702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</w:tcPr>
          <w:p w14:paraId="7D0D76C3" w14:textId="6A52F712" w:rsidR="001C4315" w:rsidRDefault="00E56D0F" w:rsidP="00385D5E">
            <w:pPr>
              <w:pStyle w:val="30"/>
              <w:tabs>
                <w:tab w:val="clear" w:pos="360"/>
                <w:tab w:val="clear" w:pos="720"/>
                <w:tab w:val="decimal" w:pos="700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56D0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46,329</w:t>
            </w:r>
          </w:p>
        </w:tc>
        <w:tc>
          <w:tcPr>
            <w:tcW w:w="270" w:type="dxa"/>
          </w:tcPr>
          <w:p w14:paraId="08920630" w14:textId="77777777" w:rsidR="001C4315" w:rsidRPr="00CB72A3" w:rsidRDefault="001C4315" w:rsidP="00385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5040FEA" w14:textId="6AB15BA9" w:rsidR="001C4315" w:rsidRPr="00CB72A3" w:rsidRDefault="00665D30" w:rsidP="00385D5E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5D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38,797</w:t>
            </w:r>
          </w:p>
        </w:tc>
        <w:tc>
          <w:tcPr>
            <w:tcW w:w="270" w:type="dxa"/>
          </w:tcPr>
          <w:p w14:paraId="67E371DA" w14:textId="77777777" w:rsidR="001C4315" w:rsidRPr="00CB72A3" w:rsidRDefault="001C4315" w:rsidP="00385D5E">
            <w:pPr>
              <w:tabs>
                <w:tab w:val="clear" w:pos="680"/>
                <w:tab w:val="clear" w:pos="907"/>
                <w:tab w:val="decimal" w:pos="702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1B939CFA" w14:textId="10E44201" w:rsidR="001C4315" w:rsidRDefault="00E56D0F" w:rsidP="00385D5E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56D0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46,329</w:t>
            </w:r>
          </w:p>
        </w:tc>
      </w:tr>
      <w:tr w:rsidR="00385D5E" w:rsidRPr="00CB72A3" w14:paraId="0A19349E" w14:textId="77777777" w:rsidTr="00745267">
        <w:trPr>
          <w:cantSplit/>
          <w:trHeight w:hRule="exact" w:val="374"/>
        </w:trPr>
        <w:tc>
          <w:tcPr>
            <w:tcW w:w="4410" w:type="dxa"/>
          </w:tcPr>
          <w:p w14:paraId="5A3BBB6E" w14:textId="77777777" w:rsidR="00385D5E" w:rsidRPr="00CB72A3" w:rsidRDefault="00385D5E" w:rsidP="00385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ค่าใช้จ่ายที่เรียกเก็บจากกิจการที่เกี่ยวข้องกัน</w:t>
            </w:r>
          </w:p>
        </w:tc>
        <w:tc>
          <w:tcPr>
            <w:tcW w:w="981" w:type="dxa"/>
          </w:tcPr>
          <w:p w14:paraId="40925403" w14:textId="26D03648" w:rsidR="00385D5E" w:rsidRPr="00CB72A3" w:rsidRDefault="00665D30" w:rsidP="00385D5E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5D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4,706</w:t>
            </w:r>
          </w:p>
        </w:tc>
        <w:tc>
          <w:tcPr>
            <w:tcW w:w="279" w:type="dxa"/>
          </w:tcPr>
          <w:p w14:paraId="48ADC3E4" w14:textId="77777777" w:rsidR="00385D5E" w:rsidRPr="00CB72A3" w:rsidRDefault="00385D5E" w:rsidP="00385D5E">
            <w:pPr>
              <w:tabs>
                <w:tab w:val="clear" w:pos="680"/>
                <w:tab w:val="clear" w:pos="907"/>
                <w:tab w:val="decimal" w:pos="702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</w:tcPr>
          <w:p w14:paraId="4D40E2A3" w14:textId="1A74074F" w:rsidR="00385D5E" w:rsidRPr="00CB72A3" w:rsidRDefault="00E56D0F" w:rsidP="00385D5E">
            <w:pPr>
              <w:pStyle w:val="30"/>
              <w:tabs>
                <w:tab w:val="clear" w:pos="360"/>
                <w:tab w:val="clear" w:pos="720"/>
                <w:tab w:val="decimal" w:pos="700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56D0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3,000</w:t>
            </w:r>
          </w:p>
        </w:tc>
        <w:tc>
          <w:tcPr>
            <w:tcW w:w="270" w:type="dxa"/>
          </w:tcPr>
          <w:p w14:paraId="4D4354C4" w14:textId="77777777" w:rsidR="00385D5E" w:rsidRPr="00CB72A3" w:rsidRDefault="00385D5E" w:rsidP="00385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B17BCF8" w14:textId="043926EE" w:rsidR="00385D5E" w:rsidRPr="00CB72A3" w:rsidRDefault="00665D30" w:rsidP="00385D5E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5D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4,706</w:t>
            </w:r>
          </w:p>
        </w:tc>
        <w:tc>
          <w:tcPr>
            <w:tcW w:w="270" w:type="dxa"/>
          </w:tcPr>
          <w:p w14:paraId="48B940CC" w14:textId="77777777" w:rsidR="00385D5E" w:rsidRPr="00CB72A3" w:rsidRDefault="00385D5E" w:rsidP="00385D5E">
            <w:pPr>
              <w:tabs>
                <w:tab w:val="clear" w:pos="680"/>
                <w:tab w:val="clear" w:pos="907"/>
                <w:tab w:val="decimal" w:pos="702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05F7AFA0" w14:textId="17C9691C" w:rsidR="00385D5E" w:rsidRPr="00CB72A3" w:rsidRDefault="00E56D0F" w:rsidP="00385D5E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56D0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3,000</w:t>
            </w:r>
          </w:p>
        </w:tc>
      </w:tr>
      <w:tr w:rsidR="00385D5E" w:rsidRPr="00CB72A3" w14:paraId="358C83CE" w14:textId="77777777" w:rsidTr="00745267">
        <w:trPr>
          <w:cantSplit/>
          <w:trHeight w:hRule="exact" w:val="374"/>
        </w:trPr>
        <w:tc>
          <w:tcPr>
            <w:tcW w:w="4410" w:type="dxa"/>
          </w:tcPr>
          <w:p w14:paraId="04043A50" w14:textId="77777777" w:rsidR="00385D5E" w:rsidRPr="00CB72A3" w:rsidRDefault="00385D5E" w:rsidP="00385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</w:t>
            </w:r>
          </w:p>
        </w:tc>
        <w:tc>
          <w:tcPr>
            <w:tcW w:w="981" w:type="dxa"/>
          </w:tcPr>
          <w:p w14:paraId="313DC948" w14:textId="07AD2CBB" w:rsidR="00385D5E" w:rsidRPr="00CB72A3" w:rsidRDefault="00E56D0F" w:rsidP="00385D5E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56D0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26,012</w:t>
            </w:r>
          </w:p>
        </w:tc>
        <w:tc>
          <w:tcPr>
            <w:tcW w:w="279" w:type="dxa"/>
          </w:tcPr>
          <w:p w14:paraId="2A5FAE2B" w14:textId="77777777" w:rsidR="00385D5E" w:rsidRPr="00CB72A3" w:rsidRDefault="00385D5E" w:rsidP="00385D5E">
            <w:pPr>
              <w:tabs>
                <w:tab w:val="clear" w:pos="680"/>
                <w:tab w:val="clear" w:pos="907"/>
                <w:tab w:val="decimal" w:pos="702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</w:tcPr>
          <w:p w14:paraId="33A96763" w14:textId="43786DD2" w:rsidR="00385D5E" w:rsidRPr="00CB72A3" w:rsidRDefault="00385D5E" w:rsidP="00385D5E">
            <w:pPr>
              <w:pStyle w:val="30"/>
              <w:tabs>
                <w:tab w:val="clear" w:pos="360"/>
                <w:tab w:val="clear" w:pos="720"/>
                <w:tab w:val="decimal" w:pos="707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35,488</w:t>
            </w:r>
          </w:p>
        </w:tc>
        <w:tc>
          <w:tcPr>
            <w:tcW w:w="270" w:type="dxa"/>
          </w:tcPr>
          <w:p w14:paraId="04F00A8C" w14:textId="77777777" w:rsidR="00385D5E" w:rsidRPr="00CB72A3" w:rsidRDefault="00385D5E" w:rsidP="00385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7D15E93" w14:textId="47B1DE59" w:rsidR="00385D5E" w:rsidRPr="00CB72A3" w:rsidRDefault="00E56D0F" w:rsidP="00385D5E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56D0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26,012</w:t>
            </w:r>
          </w:p>
        </w:tc>
        <w:tc>
          <w:tcPr>
            <w:tcW w:w="270" w:type="dxa"/>
          </w:tcPr>
          <w:p w14:paraId="0625EC59" w14:textId="77777777" w:rsidR="00385D5E" w:rsidRPr="00CB72A3" w:rsidRDefault="00385D5E" w:rsidP="00385D5E">
            <w:pPr>
              <w:tabs>
                <w:tab w:val="clear" w:pos="680"/>
                <w:tab w:val="clear" w:pos="907"/>
                <w:tab w:val="decimal" w:pos="702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77E8B59F" w14:textId="7B5292C2" w:rsidR="00385D5E" w:rsidRPr="00CB72A3" w:rsidRDefault="00385D5E" w:rsidP="00385D5E">
            <w:pPr>
              <w:pStyle w:val="30"/>
              <w:tabs>
                <w:tab w:val="clear" w:pos="360"/>
                <w:tab w:val="clear" w:pos="720"/>
                <w:tab w:val="decimal" w:pos="707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35,488</w:t>
            </w:r>
          </w:p>
        </w:tc>
      </w:tr>
    </w:tbl>
    <w:p w14:paraId="29D5A88F" w14:textId="634813D3" w:rsidR="00665D30" w:rsidRDefault="00665D30" w:rsidP="005C3AAC">
      <w:pPr>
        <w:spacing w:line="240" w:lineRule="auto"/>
        <w:jc w:val="both"/>
        <w:rPr>
          <w:rFonts w:asciiTheme="majorBidi" w:hAnsiTheme="majorBidi" w:cstheme="majorBidi"/>
          <w:sz w:val="28"/>
          <w:szCs w:val="28"/>
        </w:rPr>
      </w:pPr>
    </w:p>
    <w:p w14:paraId="2F90DBAC" w14:textId="6B6D2E2B" w:rsidR="00215B10" w:rsidRDefault="00665D30" w:rsidP="00665D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981"/>
        <w:gridCol w:w="279"/>
        <w:gridCol w:w="972"/>
        <w:gridCol w:w="270"/>
        <w:gridCol w:w="990"/>
        <w:gridCol w:w="270"/>
        <w:gridCol w:w="981"/>
      </w:tblGrid>
      <w:tr w:rsidR="00385D5E" w:rsidRPr="00CB72A3" w14:paraId="73E44627" w14:textId="77777777" w:rsidTr="00745267">
        <w:trPr>
          <w:cantSplit/>
          <w:tblHeader/>
        </w:trPr>
        <w:tc>
          <w:tcPr>
            <w:tcW w:w="4410" w:type="dxa"/>
          </w:tcPr>
          <w:p w14:paraId="593B0C6F" w14:textId="77777777" w:rsidR="00385D5E" w:rsidRPr="00CB72A3" w:rsidRDefault="00385D5E" w:rsidP="00745267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19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232" w:type="dxa"/>
            <w:gridSpan w:val="3"/>
          </w:tcPr>
          <w:p w14:paraId="4958E49A" w14:textId="77777777" w:rsidR="00385D5E" w:rsidRPr="00CB72A3" w:rsidRDefault="00385D5E" w:rsidP="00745267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7246BF75" w14:textId="77777777" w:rsidR="00385D5E" w:rsidRPr="00CB72A3" w:rsidRDefault="00385D5E" w:rsidP="0074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241" w:type="dxa"/>
            <w:gridSpan w:val="3"/>
          </w:tcPr>
          <w:p w14:paraId="1F2BF1B4" w14:textId="77777777" w:rsidR="00385D5E" w:rsidRPr="00CB72A3" w:rsidRDefault="00385D5E" w:rsidP="00745267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385D5E" w:rsidRPr="00CB72A3" w14:paraId="37AF43C7" w14:textId="77777777" w:rsidTr="00745267">
        <w:trPr>
          <w:cantSplit/>
          <w:tblHeader/>
        </w:trPr>
        <w:tc>
          <w:tcPr>
            <w:tcW w:w="4410" w:type="dxa"/>
          </w:tcPr>
          <w:p w14:paraId="1764361D" w14:textId="77777777" w:rsidR="00385D5E" w:rsidRPr="00CB72A3" w:rsidRDefault="00385D5E" w:rsidP="00385D5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19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CB72A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31</w:t>
            </w:r>
            <w:r w:rsidRPr="00CB72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81" w:type="dxa"/>
          </w:tcPr>
          <w:p w14:paraId="7A7CB865" w14:textId="67354D9A" w:rsidR="00385D5E" w:rsidRPr="00CB72A3" w:rsidRDefault="00385D5E" w:rsidP="00385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9" w:type="dxa"/>
          </w:tcPr>
          <w:p w14:paraId="1DBAEDEF" w14:textId="77777777" w:rsidR="00385D5E" w:rsidRPr="00CB72A3" w:rsidRDefault="00385D5E" w:rsidP="00385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972" w:type="dxa"/>
          </w:tcPr>
          <w:p w14:paraId="2746AB63" w14:textId="273FE355" w:rsidR="00385D5E" w:rsidRPr="00CB72A3" w:rsidRDefault="00385D5E" w:rsidP="00385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5D29CC54" w14:textId="77777777" w:rsidR="00385D5E" w:rsidRPr="00CB72A3" w:rsidRDefault="00385D5E" w:rsidP="00385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790AAC7" w14:textId="16A3A99A" w:rsidR="00385D5E" w:rsidRPr="00CB72A3" w:rsidRDefault="00385D5E" w:rsidP="00385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73F45C39" w14:textId="77777777" w:rsidR="00385D5E" w:rsidRPr="00CB72A3" w:rsidRDefault="00385D5E" w:rsidP="00385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981" w:type="dxa"/>
          </w:tcPr>
          <w:p w14:paraId="0082DEF0" w14:textId="796C2B93" w:rsidR="00385D5E" w:rsidRPr="00CB72A3" w:rsidRDefault="00385D5E" w:rsidP="00385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385D5E" w:rsidRPr="00CB72A3" w14:paraId="222E8843" w14:textId="77777777" w:rsidTr="00745267">
        <w:trPr>
          <w:cantSplit/>
          <w:tblHeader/>
        </w:trPr>
        <w:tc>
          <w:tcPr>
            <w:tcW w:w="4410" w:type="dxa"/>
          </w:tcPr>
          <w:p w14:paraId="59C7F1AC" w14:textId="77777777" w:rsidR="00385D5E" w:rsidRPr="00CB72A3" w:rsidRDefault="00385D5E" w:rsidP="00745267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19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743" w:type="dxa"/>
            <w:gridSpan w:val="7"/>
          </w:tcPr>
          <w:p w14:paraId="668F4A9E" w14:textId="77777777" w:rsidR="00385D5E" w:rsidRPr="00CB72A3" w:rsidRDefault="00385D5E" w:rsidP="0074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B72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CB72A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85D5E" w:rsidRPr="00CB72A3" w14:paraId="3D30FF7D" w14:textId="77777777" w:rsidTr="00745267">
        <w:trPr>
          <w:cantSplit/>
        </w:trPr>
        <w:tc>
          <w:tcPr>
            <w:tcW w:w="4410" w:type="dxa"/>
          </w:tcPr>
          <w:p w14:paraId="6E2E254A" w14:textId="77777777" w:rsidR="00385D5E" w:rsidRPr="00CB72A3" w:rsidRDefault="00385D5E" w:rsidP="0074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81" w:type="dxa"/>
          </w:tcPr>
          <w:p w14:paraId="7B597580" w14:textId="77777777" w:rsidR="00385D5E" w:rsidRPr="00CB72A3" w:rsidRDefault="00385D5E" w:rsidP="0074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</w:tcPr>
          <w:p w14:paraId="31FDA5D0" w14:textId="77777777" w:rsidR="00385D5E" w:rsidRPr="00CB72A3" w:rsidRDefault="00385D5E" w:rsidP="0074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</w:tcPr>
          <w:p w14:paraId="6ACEEF35" w14:textId="77777777" w:rsidR="00385D5E" w:rsidRPr="00CB72A3" w:rsidRDefault="00385D5E" w:rsidP="0074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FBBAB82" w14:textId="77777777" w:rsidR="00385D5E" w:rsidRPr="00CB72A3" w:rsidRDefault="00385D5E" w:rsidP="0074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DAF5963" w14:textId="77777777" w:rsidR="00385D5E" w:rsidRPr="00CB72A3" w:rsidRDefault="00385D5E" w:rsidP="0074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B052FE3" w14:textId="77777777" w:rsidR="00385D5E" w:rsidRPr="00CB72A3" w:rsidRDefault="00385D5E" w:rsidP="0074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1" w:type="dxa"/>
          </w:tcPr>
          <w:p w14:paraId="210AFA4C" w14:textId="77777777" w:rsidR="00385D5E" w:rsidRPr="00CB72A3" w:rsidRDefault="00385D5E" w:rsidP="0074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85D5E" w:rsidRPr="00CB72A3" w14:paraId="3746D2C8" w14:textId="77777777" w:rsidTr="00745267">
        <w:trPr>
          <w:cantSplit/>
        </w:trPr>
        <w:tc>
          <w:tcPr>
            <w:tcW w:w="4410" w:type="dxa"/>
          </w:tcPr>
          <w:p w14:paraId="1BC63C00" w14:textId="77777777" w:rsidR="00385D5E" w:rsidRPr="00CB72A3" w:rsidRDefault="00385D5E" w:rsidP="00385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81" w:type="dxa"/>
          </w:tcPr>
          <w:p w14:paraId="1EF87A75" w14:textId="23BB9C97" w:rsidR="00385D5E" w:rsidRPr="00CB72A3" w:rsidRDefault="00703E88" w:rsidP="00385D5E">
            <w:pPr>
              <w:pStyle w:val="30"/>
              <w:tabs>
                <w:tab w:val="clear" w:pos="360"/>
                <w:tab w:val="clear" w:pos="720"/>
                <w:tab w:val="decimal" w:pos="6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03E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778,676</w:t>
            </w:r>
          </w:p>
        </w:tc>
        <w:tc>
          <w:tcPr>
            <w:tcW w:w="279" w:type="dxa"/>
          </w:tcPr>
          <w:p w14:paraId="3D7EA5A8" w14:textId="77777777" w:rsidR="00385D5E" w:rsidRPr="00CB72A3" w:rsidRDefault="00385D5E" w:rsidP="00385D5E">
            <w:pPr>
              <w:pStyle w:val="a3"/>
              <w:tabs>
                <w:tab w:val="decimal" w:pos="699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3EA5FEFD" w14:textId="0F6017D4" w:rsidR="00385D5E" w:rsidRPr="00CB72A3" w:rsidRDefault="00385D5E" w:rsidP="00385D5E">
            <w:pPr>
              <w:pStyle w:val="30"/>
              <w:tabs>
                <w:tab w:val="clear" w:pos="360"/>
                <w:tab w:val="clear" w:pos="720"/>
                <w:tab w:val="decimal" w:pos="6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1E0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716,319</w:t>
            </w:r>
          </w:p>
        </w:tc>
        <w:tc>
          <w:tcPr>
            <w:tcW w:w="270" w:type="dxa"/>
          </w:tcPr>
          <w:p w14:paraId="01340B67" w14:textId="77777777" w:rsidR="00385D5E" w:rsidRPr="00CB72A3" w:rsidRDefault="00385D5E" w:rsidP="00385D5E">
            <w:pPr>
              <w:pStyle w:val="30"/>
              <w:tabs>
                <w:tab w:val="clear" w:pos="360"/>
                <w:tab w:val="clear" w:pos="720"/>
                <w:tab w:val="decimal" w:pos="6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44A61994" w14:textId="6F4A76B6" w:rsidR="00385D5E" w:rsidRPr="00CB72A3" w:rsidRDefault="00703E88" w:rsidP="00385D5E">
            <w:pPr>
              <w:pStyle w:val="30"/>
              <w:tabs>
                <w:tab w:val="clear" w:pos="360"/>
                <w:tab w:val="clear" w:pos="720"/>
                <w:tab w:val="decimal" w:pos="6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03E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778,676</w:t>
            </w:r>
          </w:p>
        </w:tc>
        <w:tc>
          <w:tcPr>
            <w:tcW w:w="270" w:type="dxa"/>
          </w:tcPr>
          <w:p w14:paraId="33300E38" w14:textId="77777777" w:rsidR="00385D5E" w:rsidRPr="00CB72A3" w:rsidRDefault="00385D5E" w:rsidP="00385D5E">
            <w:pPr>
              <w:pStyle w:val="30"/>
              <w:tabs>
                <w:tab w:val="clear" w:pos="360"/>
                <w:tab w:val="clear" w:pos="720"/>
                <w:tab w:val="decimal" w:pos="6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14:paraId="559E5C46" w14:textId="21A15F89" w:rsidR="00385D5E" w:rsidRPr="00CB72A3" w:rsidRDefault="00385D5E" w:rsidP="00385D5E">
            <w:pPr>
              <w:pStyle w:val="30"/>
              <w:tabs>
                <w:tab w:val="clear" w:pos="360"/>
                <w:tab w:val="clear" w:pos="720"/>
                <w:tab w:val="decimal" w:pos="6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716,319</w:t>
            </w:r>
          </w:p>
        </w:tc>
      </w:tr>
      <w:tr w:rsidR="00385D5E" w:rsidRPr="00CB72A3" w14:paraId="630DFBC6" w14:textId="77777777" w:rsidTr="00745267">
        <w:trPr>
          <w:cantSplit/>
        </w:trPr>
        <w:tc>
          <w:tcPr>
            <w:tcW w:w="4410" w:type="dxa"/>
          </w:tcPr>
          <w:p w14:paraId="331104F8" w14:textId="77777777" w:rsidR="00385D5E" w:rsidRPr="00CB72A3" w:rsidRDefault="00385D5E" w:rsidP="00385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981" w:type="dxa"/>
          </w:tcPr>
          <w:p w14:paraId="2EF86E6B" w14:textId="175E91ED" w:rsidR="00385D5E" w:rsidRPr="00CB72A3" w:rsidRDefault="00703E88" w:rsidP="00385D5E">
            <w:pPr>
              <w:pStyle w:val="30"/>
              <w:tabs>
                <w:tab w:val="clear" w:pos="360"/>
                <w:tab w:val="clear" w:pos="720"/>
                <w:tab w:val="decimal" w:pos="43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03E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14:paraId="0BB0CDED" w14:textId="77777777" w:rsidR="00385D5E" w:rsidRPr="00CB72A3" w:rsidRDefault="00385D5E" w:rsidP="00385D5E">
            <w:pPr>
              <w:pStyle w:val="a3"/>
              <w:tabs>
                <w:tab w:val="decimal" w:pos="699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18D8A26A" w14:textId="3FA42488" w:rsidR="00385D5E" w:rsidRPr="00CB72A3" w:rsidRDefault="00385D5E" w:rsidP="00385D5E">
            <w:pPr>
              <w:pStyle w:val="30"/>
              <w:tabs>
                <w:tab w:val="clear" w:pos="360"/>
                <w:tab w:val="clear" w:pos="720"/>
                <w:tab w:val="decimal" w:pos="4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9DB8184" w14:textId="77777777" w:rsidR="00385D5E" w:rsidRPr="00CB72A3" w:rsidRDefault="00385D5E" w:rsidP="00385D5E">
            <w:pPr>
              <w:pStyle w:val="30"/>
              <w:tabs>
                <w:tab w:val="clear" w:pos="360"/>
                <w:tab w:val="clear" w:pos="720"/>
                <w:tab w:val="decimal" w:pos="6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050489F6" w14:textId="3D812773" w:rsidR="00385D5E" w:rsidRPr="00CB72A3" w:rsidRDefault="00703E88" w:rsidP="00385D5E">
            <w:pPr>
              <w:pStyle w:val="30"/>
              <w:tabs>
                <w:tab w:val="clear" w:pos="360"/>
                <w:tab w:val="clear" w:pos="720"/>
                <w:tab w:val="decimal" w:pos="6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03E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25,491</w:t>
            </w:r>
          </w:p>
        </w:tc>
        <w:tc>
          <w:tcPr>
            <w:tcW w:w="270" w:type="dxa"/>
          </w:tcPr>
          <w:p w14:paraId="1A2D5027" w14:textId="77777777" w:rsidR="00385D5E" w:rsidRPr="00CB72A3" w:rsidRDefault="00385D5E" w:rsidP="00385D5E">
            <w:pPr>
              <w:pStyle w:val="30"/>
              <w:tabs>
                <w:tab w:val="clear" w:pos="360"/>
                <w:tab w:val="clear" w:pos="720"/>
                <w:tab w:val="decimal" w:pos="6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14:paraId="57689AF8" w14:textId="52FA6EF4" w:rsidR="00385D5E" w:rsidRPr="00CB72A3" w:rsidRDefault="00385D5E" w:rsidP="00385D5E">
            <w:pPr>
              <w:pStyle w:val="30"/>
              <w:tabs>
                <w:tab w:val="clear" w:pos="360"/>
                <w:tab w:val="clear" w:pos="720"/>
                <w:tab w:val="decimal" w:pos="6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25,491</w:t>
            </w:r>
          </w:p>
        </w:tc>
      </w:tr>
      <w:tr w:rsidR="00703E88" w:rsidRPr="00CB72A3" w14:paraId="7E729F74" w14:textId="77777777" w:rsidTr="00745267">
        <w:trPr>
          <w:cantSplit/>
        </w:trPr>
        <w:tc>
          <w:tcPr>
            <w:tcW w:w="4410" w:type="dxa"/>
          </w:tcPr>
          <w:p w14:paraId="2A80D969" w14:textId="77777777" w:rsidR="00703E88" w:rsidRPr="00CB72A3" w:rsidRDefault="00703E88" w:rsidP="00703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9F"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ค่าใช้จ่ายที่เรียกเก็บไปยังบริษัทร่วม</w:t>
            </w:r>
          </w:p>
        </w:tc>
        <w:tc>
          <w:tcPr>
            <w:tcW w:w="981" w:type="dxa"/>
          </w:tcPr>
          <w:p w14:paraId="2C215C00" w14:textId="45242CC8" w:rsidR="00703E88" w:rsidRPr="00CB72A3" w:rsidRDefault="00703E88" w:rsidP="00703E88">
            <w:pPr>
              <w:pStyle w:val="30"/>
              <w:tabs>
                <w:tab w:val="clear" w:pos="360"/>
                <w:tab w:val="clear" w:pos="720"/>
                <w:tab w:val="decimal" w:pos="43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03E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14:paraId="16D33116" w14:textId="77777777" w:rsidR="00703E88" w:rsidRPr="00CB72A3" w:rsidRDefault="00703E88" w:rsidP="00703E88">
            <w:pPr>
              <w:pStyle w:val="a3"/>
              <w:tabs>
                <w:tab w:val="decimal" w:pos="699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3F0EDE9A" w14:textId="697B5D3E" w:rsidR="00703E88" w:rsidRPr="00CB72A3" w:rsidRDefault="00703E88" w:rsidP="00703E88">
            <w:pPr>
              <w:pStyle w:val="30"/>
              <w:tabs>
                <w:tab w:val="clear" w:pos="360"/>
                <w:tab w:val="clear" w:pos="720"/>
                <w:tab w:val="decimal" w:pos="6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1E0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</w:p>
        </w:tc>
        <w:tc>
          <w:tcPr>
            <w:tcW w:w="270" w:type="dxa"/>
          </w:tcPr>
          <w:p w14:paraId="387E89F8" w14:textId="77777777" w:rsidR="00703E88" w:rsidRPr="00CB72A3" w:rsidRDefault="00703E88" w:rsidP="00703E88">
            <w:pPr>
              <w:pStyle w:val="30"/>
              <w:tabs>
                <w:tab w:val="clear" w:pos="360"/>
                <w:tab w:val="clear" w:pos="720"/>
                <w:tab w:val="decimal" w:pos="6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697FC8A1" w14:textId="6FBD0753" w:rsidR="00703E88" w:rsidRPr="00CB72A3" w:rsidRDefault="00703E88" w:rsidP="00703E88">
            <w:pPr>
              <w:pStyle w:val="30"/>
              <w:tabs>
                <w:tab w:val="clear" w:pos="360"/>
                <w:tab w:val="clear" w:pos="720"/>
                <w:tab w:val="decimal" w:pos="43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03E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640CB03" w14:textId="77777777" w:rsidR="00703E88" w:rsidRPr="00CB72A3" w:rsidRDefault="00703E88" w:rsidP="00703E88">
            <w:pPr>
              <w:pStyle w:val="30"/>
              <w:tabs>
                <w:tab w:val="clear" w:pos="360"/>
                <w:tab w:val="clear" w:pos="720"/>
                <w:tab w:val="decimal" w:pos="6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14:paraId="5EB91BF6" w14:textId="6C0732FA" w:rsidR="00703E88" w:rsidRPr="00CB72A3" w:rsidRDefault="00703E88" w:rsidP="00703E88">
            <w:pPr>
              <w:pStyle w:val="30"/>
              <w:tabs>
                <w:tab w:val="clear" w:pos="360"/>
                <w:tab w:val="clear" w:pos="720"/>
                <w:tab w:val="decimal" w:pos="6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</w:p>
        </w:tc>
      </w:tr>
      <w:tr w:rsidR="00703E88" w:rsidRPr="00CB72A3" w14:paraId="6119EB41" w14:textId="77777777" w:rsidTr="00745267">
        <w:trPr>
          <w:cantSplit/>
        </w:trPr>
        <w:tc>
          <w:tcPr>
            <w:tcW w:w="4410" w:type="dxa"/>
          </w:tcPr>
          <w:p w14:paraId="0E5C2559" w14:textId="77777777" w:rsidR="00703E88" w:rsidRPr="00CB72A3" w:rsidRDefault="00703E88" w:rsidP="00703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81" w:type="dxa"/>
          </w:tcPr>
          <w:p w14:paraId="001172B8" w14:textId="77777777" w:rsidR="00703E88" w:rsidRPr="00CB72A3" w:rsidRDefault="00703E88" w:rsidP="00703E88">
            <w:pPr>
              <w:pStyle w:val="30"/>
              <w:tabs>
                <w:tab w:val="clear" w:pos="360"/>
                <w:tab w:val="clear" w:pos="720"/>
                <w:tab w:val="decimal" w:pos="699"/>
              </w:tabs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79" w:type="dxa"/>
          </w:tcPr>
          <w:p w14:paraId="386AB6D7" w14:textId="77777777" w:rsidR="00703E88" w:rsidRPr="00CB72A3" w:rsidRDefault="00703E88" w:rsidP="00703E88">
            <w:pPr>
              <w:pStyle w:val="30"/>
              <w:tabs>
                <w:tab w:val="clear" w:pos="360"/>
                <w:tab w:val="clear" w:pos="720"/>
                <w:tab w:val="decimal" w:pos="699"/>
              </w:tabs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72" w:type="dxa"/>
          </w:tcPr>
          <w:p w14:paraId="70F52035" w14:textId="77777777" w:rsidR="00703E88" w:rsidRPr="00CB72A3" w:rsidRDefault="00703E88" w:rsidP="00703E88">
            <w:pPr>
              <w:pStyle w:val="30"/>
              <w:tabs>
                <w:tab w:val="clear" w:pos="360"/>
                <w:tab w:val="clear" w:pos="720"/>
                <w:tab w:val="decimal" w:pos="699"/>
              </w:tabs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06E19163" w14:textId="77777777" w:rsidR="00703E88" w:rsidRPr="00CB72A3" w:rsidRDefault="00703E88" w:rsidP="00703E88">
            <w:pPr>
              <w:pStyle w:val="30"/>
              <w:tabs>
                <w:tab w:val="clear" w:pos="360"/>
                <w:tab w:val="clear" w:pos="720"/>
                <w:tab w:val="decimal" w:pos="699"/>
              </w:tabs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90" w:type="dxa"/>
          </w:tcPr>
          <w:p w14:paraId="16932775" w14:textId="77777777" w:rsidR="00703E88" w:rsidRPr="00CB72A3" w:rsidRDefault="00703E88" w:rsidP="00703E88">
            <w:pPr>
              <w:pStyle w:val="30"/>
              <w:tabs>
                <w:tab w:val="clear" w:pos="360"/>
                <w:tab w:val="clear" w:pos="720"/>
                <w:tab w:val="decimal" w:pos="699"/>
              </w:tabs>
              <w:ind w:left="-108" w:right="-108"/>
              <w:rPr>
                <w:rFonts w:asciiTheme="majorBidi" w:hAnsiTheme="majorBidi" w:cstheme="majorBidi"/>
                <w:sz w:val="16"/>
                <w:szCs w:val="16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14:paraId="265D7897" w14:textId="77777777" w:rsidR="00703E88" w:rsidRPr="00CB72A3" w:rsidRDefault="00703E88" w:rsidP="00703E88">
            <w:pPr>
              <w:pStyle w:val="30"/>
              <w:tabs>
                <w:tab w:val="clear" w:pos="360"/>
                <w:tab w:val="clear" w:pos="720"/>
                <w:tab w:val="decimal" w:pos="699"/>
              </w:tabs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81" w:type="dxa"/>
          </w:tcPr>
          <w:p w14:paraId="6AE7FE76" w14:textId="77777777" w:rsidR="00703E88" w:rsidRPr="00CB72A3" w:rsidRDefault="00703E88" w:rsidP="00703E88">
            <w:pPr>
              <w:pStyle w:val="30"/>
              <w:tabs>
                <w:tab w:val="clear" w:pos="360"/>
                <w:tab w:val="clear" w:pos="720"/>
                <w:tab w:val="decimal" w:pos="699"/>
              </w:tabs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703E88" w:rsidRPr="00CB72A3" w14:paraId="3A343760" w14:textId="77777777" w:rsidTr="00745267">
        <w:trPr>
          <w:cantSplit/>
        </w:trPr>
        <w:tc>
          <w:tcPr>
            <w:tcW w:w="4410" w:type="dxa"/>
          </w:tcPr>
          <w:p w14:paraId="3A62F627" w14:textId="77777777" w:rsidR="00703E88" w:rsidRPr="00CB72A3" w:rsidRDefault="00703E88" w:rsidP="00703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981" w:type="dxa"/>
          </w:tcPr>
          <w:p w14:paraId="018A1255" w14:textId="77777777" w:rsidR="00703E88" w:rsidRPr="00CB72A3" w:rsidRDefault="00703E88" w:rsidP="00703E88">
            <w:pPr>
              <w:pStyle w:val="30"/>
              <w:tabs>
                <w:tab w:val="clear" w:pos="360"/>
                <w:tab w:val="clear" w:pos="720"/>
                <w:tab w:val="decimal" w:pos="6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14:paraId="28EE0A64" w14:textId="77777777" w:rsidR="00703E88" w:rsidRPr="00CB72A3" w:rsidRDefault="00703E88" w:rsidP="00703E88">
            <w:pPr>
              <w:pStyle w:val="30"/>
              <w:tabs>
                <w:tab w:val="clear" w:pos="360"/>
                <w:tab w:val="clear" w:pos="720"/>
                <w:tab w:val="decimal" w:pos="6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4F116B0E" w14:textId="77777777" w:rsidR="00703E88" w:rsidRPr="00CB72A3" w:rsidRDefault="00703E88" w:rsidP="00703E88">
            <w:pPr>
              <w:pStyle w:val="30"/>
              <w:tabs>
                <w:tab w:val="clear" w:pos="360"/>
                <w:tab w:val="clear" w:pos="720"/>
                <w:tab w:val="decimal" w:pos="6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A44DD6D" w14:textId="77777777" w:rsidR="00703E88" w:rsidRPr="00CB72A3" w:rsidRDefault="00703E88" w:rsidP="00703E88">
            <w:pPr>
              <w:pStyle w:val="30"/>
              <w:tabs>
                <w:tab w:val="clear" w:pos="360"/>
                <w:tab w:val="clear" w:pos="720"/>
                <w:tab w:val="decimal" w:pos="6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6EEF7EF4" w14:textId="77777777" w:rsidR="00703E88" w:rsidRPr="00CB72A3" w:rsidRDefault="00703E88" w:rsidP="00703E88">
            <w:pPr>
              <w:pStyle w:val="30"/>
              <w:tabs>
                <w:tab w:val="clear" w:pos="360"/>
                <w:tab w:val="clear" w:pos="720"/>
                <w:tab w:val="decimal" w:pos="6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14:paraId="74E6471B" w14:textId="77777777" w:rsidR="00703E88" w:rsidRPr="00CB72A3" w:rsidRDefault="00703E88" w:rsidP="00703E88">
            <w:pPr>
              <w:pStyle w:val="30"/>
              <w:tabs>
                <w:tab w:val="clear" w:pos="360"/>
                <w:tab w:val="clear" w:pos="720"/>
                <w:tab w:val="decimal" w:pos="6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14:paraId="4142C960" w14:textId="77777777" w:rsidR="00703E88" w:rsidRPr="00CB72A3" w:rsidRDefault="00703E88" w:rsidP="00703E88">
            <w:pPr>
              <w:pStyle w:val="30"/>
              <w:tabs>
                <w:tab w:val="clear" w:pos="360"/>
                <w:tab w:val="clear" w:pos="720"/>
                <w:tab w:val="decimal" w:pos="6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03E88" w:rsidRPr="00CB72A3" w14:paraId="73FA0789" w14:textId="77777777" w:rsidTr="00745267">
        <w:trPr>
          <w:cantSplit/>
        </w:trPr>
        <w:tc>
          <w:tcPr>
            <w:tcW w:w="4410" w:type="dxa"/>
          </w:tcPr>
          <w:p w14:paraId="003D2D01" w14:textId="77777777" w:rsidR="00703E88" w:rsidRPr="00CB72A3" w:rsidRDefault="00703E88" w:rsidP="00703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  <w:r w:rsidRPr="00CB72A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81" w:type="dxa"/>
          </w:tcPr>
          <w:p w14:paraId="45F42BA5" w14:textId="77777777" w:rsidR="00703E88" w:rsidRPr="00CB72A3" w:rsidRDefault="00703E88" w:rsidP="00703E88">
            <w:pPr>
              <w:pStyle w:val="30"/>
              <w:tabs>
                <w:tab w:val="clear" w:pos="360"/>
                <w:tab w:val="clear" w:pos="720"/>
                <w:tab w:val="decimal" w:pos="6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14:paraId="433B4032" w14:textId="77777777" w:rsidR="00703E88" w:rsidRPr="00CB72A3" w:rsidRDefault="00703E88" w:rsidP="00703E88">
            <w:pPr>
              <w:pStyle w:val="a3"/>
              <w:tabs>
                <w:tab w:val="decimal" w:pos="699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531A8B90" w14:textId="77777777" w:rsidR="00703E88" w:rsidRPr="00CB72A3" w:rsidRDefault="00703E88" w:rsidP="00703E88">
            <w:pPr>
              <w:pStyle w:val="30"/>
              <w:tabs>
                <w:tab w:val="clear" w:pos="360"/>
                <w:tab w:val="clear" w:pos="720"/>
                <w:tab w:val="decimal" w:pos="6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C690581" w14:textId="77777777" w:rsidR="00703E88" w:rsidRPr="00CB72A3" w:rsidRDefault="00703E88" w:rsidP="00703E88">
            <w:pPr>
              <w:pStyle w:val="30"/>
              <w:tabs>
                <w:tab w:val="clear" w:pos="360"/>
                <w:tab w:val="clear" w:pos="720"/>
                <w:tab w:val="decimal" w:pos="6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2404F8D0" w14:textId="77777777" w:rsidR="00703E88" w:rsidRPr="00CB72A3" w:rsidRDefault="00703E88" w:rsidP="00703E88">
            <w:pPr>
              <w:pStyle w:val="30"/>
              <w:tabs>
                <w:tab w:val="clear" w:pos="360"/>
                <w:tab w:val="clear" w:pos="720"/>
                <w:tab w:val="decimal" w:pos="6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14:paraId="6DC9F9F5" w14:textId="77777777" w:rsidR="00703E88" w:rsidRPr="00CB72A3" w:rsidRDefault="00703E88" w:rsidP="00703E88">
            <w:pPr>
              <w:pStyle w:val="30"/>
              <w:tabs>
                <w:tab w:val="clear" w:pos="360"/>
                <w:tab w:val="clear" w:pos="720"/>
                <w:tab w:val="decimal" w:pos="6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14:paraId="78872742" w14:textId="77777777" w:rsidR="00703E88" w:rsidRPr="00CB72A3" w:rsidRDefault="00703E88" w:rsidP="00703E88">
            <w:pPr>
              <w:pStyle w:val="30"/>
              <w:tabs>
                <w:tab w:val="clear" w:pos="360"/>
                <w:tab w:val="clear" w:pos="720"/>
                <w:tab w:val="decimal" w:pos="6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03E88" w:rsidRPr="00CB72A3" w14:paraId="298E285E" w14:textId="77777777" w:rsidTr="00745267">
        <w:trPr>
          <w:cantSplit/>
        </w:trPr>
        <w:tc>
          <w:tcPr>
            <w:tcW w:w="4410" w:type="dxa"/>
          </w:tcPr>
          <w:p w14:paraId="59FFF6A6" w14:textId="77777777" w:rsidR="00703E88" w:rsidRPr="00CB72A3" w:rsidRDefault="00703E88" w:rsidP="00703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981" w:type="dxa"/>
          </w:tcPr>
          <w:p w14:paraId="4BA61D17" w14:textId="0D9FBF3D" w:rsidR="00703E88" w:rsidRPr="00CB72A3" w:rsidRDefault="00703E88" w:rsidP="00703E88">
            <w:pPr>
              <w:pStyle w:val="30"/>
              <w:tabs>
                <w:tab w:val="clear" w:pos="360"/>
                <w:tab w:val="clear" w:pos="720"/>
                <w:tab w:val="decimal" w:pos="6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03E8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52,13</w:t>
            </w:r>
            <w:r w:rsidR="00945BD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</w:t>
            </w:r>
          </w:p>
        </w:tc>
        <w:tc>
          <w:tcPr>
            <w:tcW w:w="279" w:type="dxa"/>
          </w:tcPr>
          <w:p w14:paraId="3EB6CC94" w14:textId="77777777" w:rsidR="00703E88" w:rsidRPr="00CB72A3" w:rsidRDefault="00703E88" w:rsidP="00703E88">
            <w:pPr>
              <w:pStyle w:val="a3"/>
              <w:tabs>
                <w:tab w:val="decimal" w:pos="699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05D31FB6" w14:textId="0891E5F4" w:rsidR="00703E88" w:rsidRPr="00CB72A3" w:rsidRDefault="00703E88" w:rsidP="00703E88">
            <w:pPr>
              <w:pStyle w:val="30"/>
              <w:tabs>
                <w:tab w:val="clear" w:pos="360"/>
                <w:tab w:val="clear" w:pos="720"/>
                <w:tab w:val="decimal" w:pos="6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2018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40,418</w:t>
            </w:r>
          </w:p>
        </w:tc>
        <w:tc>
          <w:tcPr>
            <w:tcW w:w="270" w:type="dxa"/>
          </w:tcPr>
          <w:p w14:paraId="0F7449B5" w14:textId="77777777" w:rsidR="00703E88" w:rsidRPr="00CB72A3" w:rsidRDefault="00703E88" w:rsidP="00703E88">
            <w:pPr>
              <w:pStyle w:val="30"/>
              <w:tabs>
                <w:tab w:val="clear" w:pos="360"/>
                <w:tab w:val="clear" w:pos="720"/>
                <w:tab w:val="decimal" w:pos="6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7B3C6E41" w14:textId="53A20E8F" w:rsidR="00703E88" w:rsidRPr="00CB72A3" w:rsidRDefault="00703E88" w:rsidP="00703E88">
            <w:pPr>
              <w:pStyle w:val="30"/>
              <w:tabs>
                <w:tab w:val="clear" w:pos="360"/>
                <w:tab w:val="clear" w:pos="720"/>
                <w:tab w:val="decimal" w:pos="6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  <w:r w:rsidRPr="00703E8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52,13</w:t>
            </w:r>
            <w:r w:rsidR="00945BD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</w:t>
            </w:r>
          </w:p>
        </w:tc>
        <w:tc>
          <w:tcPr>
            <w:tcW w:w="270" w:type="dxa"/>
          </w:tcPr>
          <w:p w14:paraId="585EBB15" w14:textId="77777777" w:rsidR="00703E88" w:rsidRPr="00CB72A3" w:rsidRDefault="00703E88" w:rsidP="00703E88">
            <w:pPr>
              <w:pStyle w:val="30"/>
              <w:tabs>
                <w:tab w:val="clear" w:pos="360"/>
                <w:tab w:val="clear" w:pos="720"/>
                <w:tab w:val="decimal" w:pos="6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453BFE0E" w14:textId="6683D89E" w:rsidR="00703E88" w:rsidRPr="00CB72A3" w:rsidRDefault="00703E88" w:rsidP="00703E88">
            <w:pPr>
              <w:pStyle w:val="30"/>
              <w:tabs>
                <w:tab w:val="clear" w:pos="360"/>
                <w:tab w:val="clear" w:pos="720"/>
                <w:tab w:val="decimal" w:pos="6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2018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40,418</w:t>
            </w:r>
          </w:p>
        </w:tc>
      </w:tr>
      <w:tr w:rsidR="00703E88" w:rsidRPr="00984CCE" w14:paraId="6BD0E1F0" w14:textId="77777777" w:rsidTr="00984CCE">
        <w:trPr>
          <w:cantSplit/>
          <w:trHeight w:val="216"/>
        </w:trPr>
        <w:tc>
          <w:tcPr>
            <w:tcW w:w="4410" w:type="dxa"/>
          </w:tcPr>
          <w:p w14:paraId="4DAF6A5A" w14:textId="77777777" w:rsidR="00703E88" w:rsidRPr="00984CCE" w:rsidRDefault="00703E88" w:rsidP="00984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81" w:type="dxa"/>
          </w:tcPr>
          <w:p w14:paraId="5D8FCE1E" w14:textId="77777777" w:rsidR="00703E88" w:rsidRPr="00984CCE" w:rsidRDefault="00703E88" w:rsidP="00984CCE">
            <w:pPr>
              <w:pStyle w:val="30"/>
              <w:tabs>
                <w:tab w:val="clear" w:pos="360"/>
                <w:tab w:val="clear" w:pos="720"/>
                <w:tab w:val="decimal" w:pos="699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279" w:type="dxa"/>
          </w:tcPr>
          <w:p w14:paraId="70E3436A" w14:textId="77777777" w:rsidR="00703E88" w:rsidRPr="00984CCE" w:rsidRDefault="00703E88" w:rsidP="00984CCE">
            <w:pPr>
              <w:pStyle w:val="a3"/>
              <w:tabs>
                <w:tab w:val="decimal" w:pos="699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72" w:type="dxa"/>
          </w:tcPr>
          <w:p w14:paraId="599E36A3" w14:textId="77777777" w:rsidR="00703E88" w:rsidRPr="00984CCE" w:rsidRDefault="00703E88" w:rsidP="00984CCE">
            <w:pPr>
              <w:pStyle w:val="30"/>
              <w:tabs>
                <w:tab w:val="clear" w:pos="360"/>
                <w:tab w:val="clear" w:pos="720"/>
                <w:tab w:val="decimal" w:pos="699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25A2F23E" w14:textId="77777777" w:rsidR="00703E88" w:rsidRPr="00984CCE" w:rsidRDefault="00703E88" w:rsidP="00984CCE">
            <w:pPr>
              <w:pStyle w:val="30"/>
              <w:tabs>
                <w:tab w:val="clear" w:pos="360"/>
                <w:tab w:val="clear" w:pos="720"/>
                <w:tab w:val="decimal" w:pos="699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0" w:type="dxa"/>
          </w:tcPr>
          <w:p w14:paraId="773404FE" w14:textId="77777777" w:rsidR="00703E88" w:rsidRPr="00984CCE" w:rsidRDefault="00703E88" w:rsidP="00984CCE">
            <w:pPr>
              <w:pStyle w:val="30"/>
              <w:tabs>
                <w:tab w:val="clear" w:pos="360"/>
                <w:tab w:val="clear" w:pos="720"/>
                <w:tab w:val="decimal" w:pos="699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21B087A0" w14:textId="77777777" w:rsidR="00703E88" w:rsidRPr="00984CCE" w:rsidRDefault="00703E88" w:rsidP="00984CCE">
            <w:pPr>
              <w:pStyle w:val="30"/>
              <w:tabs>
                <w:tab w:val="clear" w:pos="360"/>
                <w:tab w:val="clear" w:pos="720"/>
                <w:tab w:val="decimal" w:pos="699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0C4FC8A4" w14:textId="77777777" w:rsidR="00703E88" w:rsidRPr="00984CCE" w:rsidRDefault="00703E88" w:rsidP="00984CCE">
            <w:pPr>
              <w:pStyle w:val="30"/>
              <w:tabs>
                <w:tab w:val="clear" w:pos="360"/>
                <w:tab w:val="clear" w:pos="720"/>
                <w:tab w:val="decimal" w:pos="699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</w:tr>
      <w:tr w:rsidR="00703E88" w:rsidRPr="00CB72A3" w14:paraId="67C8CA20" w14:textId="77777777" w:rsidTr="00745267">
        <w:trPr>
          <w:cantSplit/>
        </w:trPr>
        <w:tc>
          <w:tcPr>
            <w:tcW w:w="4410" w:type="dxa"/>
          </w:tcPr>
          <w:p w14:paraId="4778B464" w14:textId="77777777" w:rsidR="00703E88" w:rsidRPr="00CB72A3" w:rsidRDefault="00703E88" w:rsidP="00703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81" w:type="dxa"/>
          </w:tcPr>
          <w:p w14:paraId="7CAD3212" w14:textId="77777777" w:rsidR="00703E88" w:rsidRPr="00CB72A3" w:rsidRDefault="00703E88" w:rsidP="00703E88">
            <w:pPr>
              <w:pStyle w:val="30"/>
              <w:tabs>
                <w:tab w:val="clear" w:pos="360"/>
                <w:tab w:val="clear" w:pos="720"/>
                <w:tab w:val="decimal" w:pos="6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14:paraId="1B66E343" w14:textId="77777777" w:rsidR="00703E88" w:rsidRPr="00CB72A3" w:rsidRDefault="00703E88" w:rsidP="00703E88">
            <w:pPr>
              <w:pStyle w:val="30"/>
              <w:tabs>
                <w:tab w:val="clear" w:pos="360"/>
                <w:tab w:val="clear" w:pos="720"/>
                <w:tab w:val="decimal" w:pos="6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55294B98" w14:textId="77777777" w:rsidR="00703E88" w:rsidRPr="00CB72A3" w:rsidRDefault="00703E88" w:rsidP="00703E88">
            <w:pPr>
              <w:pStyle w:val="30"/>
              <w:tabs>
                <w:tab w:val="clear" w:pos="360"/>
                <w:tab w:val="clear" w:pos="720"/>
                <w:tab w:val="decimal" w:pos="6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C45E049" w14:textId="77777777" w:rsidR="00703E88" w:rsidRPr="00CB72A3" w:rsidRDefault="00703E88" w:rsidP="00703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FBA10BD" w14:textId="77777777" w:rsidR="00703E88" w:rsidRPr="00CB72A3" w:rsidRDefault="00703E88" w:rsidP="00703E88">
            <w:pPr>
              <w:pStyle w:val="30"/>
              <w:tabs>
                <w:tab w:val="clear" w:pos="360"/>
                <w:tab w:val="clear" w:pos="720"/>
                <w:tab w:val="decimal" w:pos="6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020C952" w14:textId="77777777" w:rsidR="00703E88" w:rsidRPr="00CB72A3" w:rsidRDefault="00703E88" w:rsidP="00703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34D84481" w14:textId="77777777" w:rsidR="00703E88" w:rsidRPr="00CB72A3" w:rsidRDefault="00703E88" w:rsidP="00703E88">
            <w:pPr>
              <w:pStyle w:val="30"/>
              <w:tabs>
                <w:tab w:val="clear" w:pos="360"/>
                <w:tab w:val="clear" w:pos="720"/>
                <w:tab w:val="decimal" w:pos="6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03E88" w:rsidRPr="00CB72A3" w14:paraId="5550BD19" w14:textId="77777777" w:rsidTr="00745267">
        <w:trPr>
          <w:cantSplit/>
        </w:trPr>
        <w:tc>
          <w:tcPr>
            <w:tcW w:w="4410" w:type="dxa"/>
          </w:tcPr>
          <w:p w14:paraId="1CFF0F7C" w14:textId="77777777" w:rsidR="00703E88" w:rsidRPr="00CB72A3" w:rsidRDefault="00703E88" w:rsidP="00703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35CB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รายได้จากการขายไฟฟ้าและไอน้ำที่ได้จาก</w:t>
            </w:r>
          </w:p>
        </w:tc>
        <w:tc>
          <w:tcPr>
            <w:tcW w:w="981" w:type="dxa"/>
          </w:tcPr>
          <w:p w14:paraId="0001C412" w14:textId="77777777" w:rsidR="00703E88" w:rsidRPr="00CB72A3" w:rsidRDefault="00703E88" w:rsidP="00703E88">
            <w:pPr>
              <w:pStyle w:val="30"/>
              <w:tabs>
                <w:tab w:val="clear" w:pos="360"/>
                <w:tab w:val="clear" w:pos="720"/>
                <w:tab w:val="decimal" w:pos="6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14:paraId="5ECB869B" w14:textId="77777777" w:rsidR="00703E88" w:rsidRPr="00CB72A3" w:rsidRDefault="00703E88" w:rsidP="00703E88">
            <w:pPr>
              <w:pStyle w:val="30"/>
              <w:tabs>
                <w:tab w:val="clear" w:pos="360"/>
                <w:tab w:val="clear" w:pos="720"/>
                <w:tab w:val="decimal" w:pos="6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40F7DE9F" w14:textId="77777777" w:rsidR="00703E88" w:rsidRPr="00CB72A3" w:rsidRDefault="00703E88" w:rsidP="00703E88">
            <w:pPr>
              <w:pStyle w:val="30"/>
              <w:tabs>
                <w:tab w:val="clear" w:pos="360"/>
                <w:tab w:val="clear" w:pos="720"/>
                <w:tab w:val="decimal" w:pos="6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0245A33" w14:textId="77777777" w:rsidR="00703E88" w:rsidRPr="00CB72A3" w:rsidRDefault="00703E88" w:rsidP="00703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DA5013D" w14:textId="77777777" w:rsidR="00703E88" w:rsidRPr="00CB72A3" w:rsidRDefault="00703E88" w:rsidP="00703E88">
            <w:pPr>
              <w:pStyle w:val="30"/>
              <w:tabs>
                <w:tab w:val="clear" w:pos="360"/>
                <w:tab w:val="clear" w:pos="720"/>
                <w:tab w:val="decimal" w:pos="6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14:paraId="0E2D492C" w14:textId="77777777" w:rsidR="00703E88" w:rsidRPr="00CB72A3" w:rsidRDefault="00703E88" w:rsidP="00703E88">
            <w:pPr>
              <w:pStyle w:val="30"/>
              <w:tabs>
                <w:tab w:val="clear" w:pos="360"/>
                <w:tab w:val="clear" w:pos="720"/>
                <w:tab w:val="decimal" w:pos="6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14:paraId="7A5CCDD1" w14:textId="77777777" w:rsidR="00703E88" w:rsidRPr="00CB72A3" w:rsidRDefault="00703E88" w:rsidP="00703E88">
            <w:pPr>
              <w:pStyle w:val="30"/>
              <w:tabs>
                <w:tab w:val="clear" w:pos="360"/>
                <w:tab w:val="clear" w:pos="720"/>
                <w:tab w:val="decimal" w:pos="6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03E88" w:rsidRPr="00CB72A3" w14:paraId="7229314B" w14:textId="77777777" w:rsidTr="00745267">
        <w:trPr>
          <w:cantSplit/>
        </w:trPr>
        <w:tc>
          <w:tcPr>
            <w:tcW w:w="4410" w:type="dxa"/>
          </w:tcPr>
          <w:p w14:paraId="157342F9" w14:textId="77777777" w:rsidR="00703E88" w:rsidRPr="00CB72A3" w:rsidRDefault="00703E88" w:rsidP="00703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กระบวนการผลิต</w:t>
            </w:r>
          </w:p>
        </w:tc>
        <w:tc>
          <w:tcPr>
            <w:tcW w:w="981" w:type="dxa"/>
          </w:tcPr>
          <w:p w14:paraId="01DD0A9A" w14:textId="328554AA" w:rsidR="00703E88" w:rsidRPr="00CB72A3" w:rsidRDefault="009350EA" w:rsidP="00703E88">
            <w:pPr>
              <w:pStyle w:val="30"/>
              <w:tabs>
                <w:tab w:val="clear" w:pos="360"/>
                <w:tab w:val="clear" w:pos="720"/>
                <w:tab w:val="decimal" w:pos="6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350E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389,196</w:t>
            </w:r>
          </w:p>
        </w:tc>
        <w:tc>
          <w:tcPr>
            <w:tcW w:w="279" w:type="dxa"/>
          </w:tcPr>
          <w:p w14:paraId="17EC55A5" w14:textId="77777777" w:rsidR="00703E88" w:rsidRPr="00CB72A3" w:rsidRDefault="00703E88" w:rsidP="00703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</w:tcPr>
          <w:p w14:paraId="609E480D" w14:textId="39F2CF72" w:rsidR="00703E88" w:rsidRPr="00CB72A3" w:rsidRDefault="00703E88" w:rsidP="00703E88">
            <w:pPr>
              <w:pStyle w:val="30"/>
              <w:tabs>
                <w:tab w:val="clear" w:pos="360"/>
                <w:tab w:val="clear" w:pos="720"/>
                <w:tab w:val="decimal" w:pos="6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1E0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421,010</w:t>
            </w:r>
          </w:p>
        </w:tc>
        <w:tc>
          <w:tcPr>
            <w:tcW w:w="270" w:type="dxa"/>
          </w:tcPr>
          <w:p w14:paraId="333EF28A" w14:textId="77777777" w:rsidR="00703E88" w:rsidRPr="00CB72A3" w:rsidRDefault="00703E88" w:rsidP="00703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0EB6D7B" w14:textId="5FCFEE52" w:rsidR="00703E88" w:rsidRPr="00CB72A3" w:rsidRDefault="009350EA" w:rsidP="00703E88">
            <w:pPr>
              <w:pStyle w:val="30"/>
              <w:tabs>
                <w:tab w:val="clear" w:pos="360"/>
                <w:tab w:val="clear" w:pos="720"/>
                <w:tab w:val="decimal" w:pos="6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350E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389,196</w:t>
            </w:r>
          </w:p>
        </w:tc>
        <w:tc>
          <w:tcPr>
            <w:tcW w:w="270" w:type="dxa"/>
          </w:tcPr>
          <w:p w14:paraId="32D3B6E4" w14:textId="77777777" w:rsidR="00703E88" w:rsidRPr="00CB72A3" w:rsidRDefault="00703E88" w:rsidP="00703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7F1C0CEF" w14:textId="36858F47" w:rsidR="00703E88" w:rsidRPr="00CB72A3" w:rsidRDefault="00703E88" w:rsidP="00703E88">
            <w:pPr>
              <w:pStyle w:val="30"/>
              <w:tabs>
                <w:tab w:val="clear" w:pos="360"/>
                <w:tab w:val="clear" w:pos="720"/>
                <w:tab w:val="decimal" w:pos="6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421,010</w:t>
            </w:r>
          </w:p>
        </w:tc>
      </w:tr>
      <w:tr w:rsidR="00703E88" w:rsidRPr="00CB72A3" w14:paraId="036F3BEC" w14:textId="77777777" w:rsidTr="00745267">
        <w:trPr>
          <w:cantSplit/>
        </w:trPr>
        <w:tc>
          <w:tcPr>
            <w:tcW w:w="4410" w:type="dxa"/>
          </w:tcPr>
          <w:p w14:paraId="319BC008" w14:textId="273BCB23" w:rsidR="00703E88" w:rsidRPr="00CB72A3" w:rsidRDefault="00703E88" w:rsidP="00703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7E94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ค่าบริการเรียกเก็บไปยังกิจการที่เกี่ยวข้องกัน</w:t>
            </w:r>
          </w:p>
        </w:tc>
        <w:tc>
          <w:tcPr>
            <w:tcW w:w="981" w:type="dxa"/>
          </w:tcPr>
          <w:p w14:paraId="3F22C421" w14:textId="404F5BB3" w:rsidR="00703E88" w:rsidRPr="00CB72A3" w:rsidRDefault="00703E88" w:rsidP="00703E88">
            <w:pPr>
              <w:pStyle w:val="30"/>
              <w:tabs>
                <w:tab w:val="clear" w:pos="360"/>
                <w:tab w:val="clear" w:pos="720"/>
                <w:tab w:val="decimal" w:pos="6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03E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27,796</w:t>
            </w:r>
          </w:p>
        </w:tc>
        <w:tc>
          <w:tcPr>
            <w:tcW w:w="279" w:type="dxa"/>
          </w:tcPr>
          <w:p w14:paraId="33CAFBEF" w14:textId="77777777" w:rsidR="00703E88" w:rsidRPr="00CB72A3" w:rsidRDefault="00703E88" w:rsidP="00703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</w:tcPr>
          <w:p w14:paraId="0D2FC06A" w14:textId="4EBC55F3" w:rsidR="00703E88" w:rsidRPr="00211E05" w:rsidRDefault="00703E88" w:rsidP="00703E88">
            <w:pPr>
              <w:pStyle w:val="30"/>
              <w:tabs>
                <w:tab w:val="clear" w:pos="360"/>
                <w:tab w:val="clear" w:pos="720"/>
                <w:tab w:val="decimal" w:pos="6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03E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27,632</w:t>
            </w:r>
          </w:p>
        </w:tc>
        <w:tc>
          <w:tcPr>
            <w:tcW w:w="270" w:type="dxa"/>
          </w:tcPr>
          <w:p w14:paraId="7BF56C02" w14:textId="77777777" w:rsidR="00703E88" w:rsidRPr="00CB72A3" w:rsidRDefault="00703E88" w:rsidP="00703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13D9033" w14:textId="4CA41D94" w:rsidR="00703E88" w:rsidRPr="00CB72A3" w:rsidRDefault="00703E88" w:rsidP="00703E88">
            <w:pPr>
              <w:pStyle w:val="30"/>
              <w:tabs>
                <w:tab w:val="clear" w:pos="360"/>
                <w:tab w:val="clear" w:pos="720"/>
                <w:tab w:val="decimal" w:pos="6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03E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27,796</w:t>
            </w:r>
          </w:p>
        </w:tc>
        <w:tc>
          <w:tcPr>
            <w:tcW w:w="270" w:type="dxa"/>
          </w:tcPr>
          <w:p w14:paraId="01D1B798" w14:textId="77777777" w:rsidR="00703E88" w:rsidRPr="00CB72A3" w:rsidRDefault="00703E88" w:rsidP="00703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657CE522" w14:textId="6DC11F7E" w:rsidR="00703E88" w:rsidRDefault="00703E88" w:rsidP="00703E88">
            <w:pPr>
              <w:pStyle w:val="30"/>
              <w:tabs>
                <w:tab w:val="clear" w:pos="360"/>
                <w:tab w:val="clear" w:pos="720"/>
                <w:tab w:val="decimal" w:pos="6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03E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27,632</w:t>
            </w:r>
          </w:p>
        </w:tc>
      </w:tr>
      <w:tr w:rsidR="00703E88" w:rsidRPr="00CB72A3" w14:paraId="6982AD1D" w14:textId="77777777" w:rsidTr="00745267">
        <w:trPr>
          <w:cantSplit/>
        </w:trPr>
        <w:tc>
          <w:tcPr>
            <w:tcW w:w="4410" w:type="dxa"/>
          </w:tcPr>
          <w:p w14:paraId="31550FD8" w14:textId="77777777" w:rsidR="00703E88" w:rsidRPr="00CB72A3" w:rsidRDefault="00703E88" w:rsidP="00703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ค่าใช้จ่ายที่เรียกเก็บไปยังกิจการที่เกี่ยวข้องกัน</w:t>
            </w:r>
          </w:p>
        </w:tc>
        <w:tc>
          <w:tcPr>
            <w:tcW w:w="981" w:type="dxa"/>
          </w:tcPr>
          <w:p w14:paraId="274DA637" w14:textId="4B57B79E" w:rsidR="00703E88" w:rsidRPr="00CB72A3" w:rsidRDefault="009350EA" w:rsidP="00703E88">
            <w:pPr>
              <w:pStyle w:val="30"/>
              <w:tabs>
                <w:tab w:val="clear" w:pos="360"/>
                <w:tab w:val="clear" w:pos="720"/>
                <w:tab w:val="decimal" w:pos="6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350E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15,319</w:t>
            </w:r>
          </w:p>
        </w:tc>
        <w:tc>
          <w:tcPr>
            <w:tcW w:w="279" w:type="dxa"/>
          </w:tcPr>
          <w:p w14:paraId="68EE502A" w14:textId="77777777" w:rsidR="00703E88" w:rsidRPr="00CB72A3" w:rsidRDefault="00703E88" w:rsidP="00703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</w:tcPr>
          <w:p w14:paraId="19864057" w14:textId="0ED7DD9C" w:rsidR="00703E88" w:rsidRPr="00CB72A3" w:rsidRDefault="00703E88" w:rsidP="00703E88">
            <w:pPr>
              <w:pStyle w:val="30"/>
              <w:tabs>
                <w:tab w:val="clear" w:pos="360"/>
                <w:tab w:val="clear" w:pos="720"/>
                <w:tab w:val="decimal" w:pos="6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03E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1,547</w:t>
            </w:r>
          </w:p>
        </w:tc>
        <w:tc>
          <w:tcPr>
            <w:tcW w:w="270" w:type="dxa"/>
          </w:tcPr>
          <w:p w14:paraId="4E5EFE5B" w14:textId="77777777" w:rsidR="00703E88" w:rsidRPr="00CB72A3" w:rsidRDefault="00703E88" w:rsidP="00703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D50BE1B" w14:textId="39944AE3" w:rsidR="00703E88" w:rsidRPr="00CB72A3" w:rsidRDefault="009350EA" w:rsidP="00703E88">
            <w:pPr>
              <w:pStyle w:val="30"/>
              <w:tabs>
                <w:tab w:val="clear" w:pos="360"/>
                <w:tab w:val="clear" w:pos="720"/>
                <w:tab w:val="decimal" w:pos="6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350E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15,319</w:t>
            </w:r>
          </w:p>
        </w:tc>
        <w:tc>
          <w:tcPr>
            <w:tcW w:w="270" w:type="dxa"/>
          </w:tcPr>
          <w:p w14:paraId="0D99CB82" w14:textId="77777777" w:rsidR="00703E88" w:rsidRPr="00CB72A3" w:rsidRDefault="00703E88" w:rsidP="00703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6020E875" w14:textId="70E0CD44" w:rsidR="00703E88" w:rsidRPr="00CB72A3" w:rsidRDefault="00703E88" w:rsidP="00703E88">
            <w:pPr>
              <w:pStyle w:val="30"/>
              <w:tabs>
                <w:tab w:val="clear" w:pos="360"/>
                <w:tab w:val="clear" w:pos="720"/>
                <w:tab w:val="decimal" w:pos="6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03E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1,547</w:t>
            </w:r>
          </w:p>
        </w:tc>
      </w:tr>
      <w:tr w:rsidR="00703E88" w:rsidRPr="00CB72A3" w14:paraId="610D4BBE" w14:textId="77777777" w:rsidTr="00745267">
        <w:trPr>
          <w:cantSplit/>
        </w:trPr>
        <w:tc>
          <w:tcPr>
            <w:tcW w:w="4410" w:type="dxa"/>
          </w:tcPr>
          <w:p w14:paraId="55381EDB" w14:textId="77777777" w:rsidR="00703E88" w:rsidRPr="00CB72A3" w:rsidRDefault="00703E88" w:rsidP="00703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981" w:type="dxa"/>
          </w:tcPr>
          <w:p w14:paraId="650491EC" w14:textId="5B661641" w:rsidR="00703E88" w:rsidRPr="00CB72A3" w:rsidRDefault="00703E88" w:rsidP="00703E88">
            <w:pPr>
              <w:pStyle w:val="30"/>
              <w:tabs>
                <w:tab w:val="clear" w:pos="360"/>
                <w:tab w:val="clear" w:pos="720"/>
                <w:tab w:val="decimal" w:pos="6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03E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2,402,080</w:t>
            </w:r>
          </w:p>
        </w:tc>
        <w:tc>
          <w:tcPr>
            <w:tcW w:w="279" w:type="dxa"/>
          </w:tcPr>
          <w:p w14:paraId="7B5EE6D1" w14:textId="77777777" w:rsidR="00703E88" w:rsidRPr="00CB72A3" w:rsidRDefault="00703E88" w:rsidP="00703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</w:tcPr>
          <w:p w14:paraId="02C9E933" w14:textId="414A6C79" w:rsidR="00703E88" w:rsidRPr="00CB72A3" w:rsidRDefault="00703E88" w:rsidP="00703E88">
            <w:pPr>
              <w:pStyle w:val="30"/>
              <w:tabs>
                <w:tab w:val="clear" w:pos="360"/>
                <w:tab w:val="clear" w:pos="720"/>
                <w:tab w:val="decimal" w:pos="6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D4F0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4,982,135</w:t>
            </w:r>
          </w:p>
        </w:tc>
        <w:tc>
          <w:tcPr>
            <w:tcW w:w="270" w:type="dxa"/>
          </w:tcPr>
          <w:p w14:paraId="1703F404" w14:textId="77777777" w:rsidR="00703E88" w:rsidRPr="00CB72A3" w:rsidRDefault="00703E88" w:rsidP="00703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DB4F08F" w14:textId="1868329C" w:rsidR="00703E88" w:rsidRPr="00CB72A3" w:rsidRDefault="00703E88" w:rsidP="00703E88">
            <w:pPr>
              <w:pStyle w:val="30"/>
              <w:tabs>
                <w:tab w:val="clear" w:pos="360"/>
                <w:tab w:val="clear" w:pos="720"/>
                <w:tab w:val="decimal" w:pos="6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03E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2,402,080</w:t>
            </w:r>
          </w:p>
        </w:tc>
        <w:tc>
          <w:tcPr>
            <w:tcW w:w="270" w:type="dxa"/>
          </w:tcPr>
          <w:p w14:paraId="717D63C8" w14:textId="77777777" w:rsidR="00703E88" w:rsidRPr="00CB72A3" w:rsidRDefault="00703E88" w:rsidP="00703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7269D495" w14:textId="4F4C7D11" w:rsidR="00703E88" w:rsidRPr="00CB72A3" w:rsidRDefault="00703E88" w:rsidP="00703E88">
            <w:pPr>
              <w:pStyle w:val="30"/>
              <w:tabs>
                <w:tab w:val="clear" w:pos="360"/>
                <w:tab w:val="clear" w:pos="720"/>
                <w:tab w:val="decimal" w:pos="6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D4F0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4,982,135</w:t>
            </w:r>
          </w:p>
        </w:tc>
      </w:tr>
      <w:tr w:rsidR="00703E88" w:rsidRPr="00CB72A3" w14:paraId="1F290501" w14:textId="77777777" w:rsidTr="00745267">
        <w:trPr>
          <w:cantSplit/>
        </w:trPr>
        <w:tc>
          <w:tcPr>
            <w:tcW w:w="4410" w:type="dxa"/>
          </w:tcPr>
          <w:p w14:paraId="0FEFF402" w14:textId="574CBFC1" w:rsidR="00703E88" w:rsidRPr="00CB72A3" w:rsidRDefault="00703E88" w:rsidP="00703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7E94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ค่าบริการเรียกเก็บจากกิจการที่เกี่ยวข้องกัน</w:t>
            </w:r>
          </w:p>
        </w:tc>
        <w:tc>
          <w:tcPr>
            <w:tcW w:w="981" w:type="dxa"/>
          </w:tcPr>
          <w:p w14:paraId="0370B777" w14:textId="00F415E8" w:rsidR="00703E88" w:rsidRPr="00CB72A3" w:rsidRDefault="009350EA" w:rsidP="00703E88">
            <w:pPr>
              <w:pStyle w:val="30"/>
              <w:tabs>
                <w:tab w:val="clear" w:pos="360"/>
                <w:tab w:val="clear" w:pos="720"/>
                <w:tab w:val="decimal" w:pos="6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350E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123,495</w:t>
            </w:r>
          </w:p>
        </w:tc>
        <w:tc>
          <w:tcPr>
            <w:tcW w:w="279" w:type="dxa"/>
          </w:tcPr>
          <w:p w14:paraId="163AEF54" w14:textId="77777777" w:rsidR="00703E88" w:rsidRPr="00CB72A3" w:rsidRDefault="00703E88" w:rsidP="00703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</w:tcPr>
          <w:p w14:paraId="6DFC2B9A" w14:textId="62D1C8CE" w:rsidR="00703E88" w:rsidRPr="001D4F0A" w:rsidRDefault="00703E88" w:rsidP="00703E88">
            <w:pPr>
              <w:pStyle w:val="30"/>
              <w:tabs>
                <w:tab w:val="clear" w:pos="360"/>
                <w:tab w:val="clear" w:pos="720"/>
                <w:tab w:val="decimal" w:pos="6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03E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113,183</w:t>
            </w:r>
          </w:p>
        </w:tc>
        <w:tc>
          <w:tcPr>
            <w:tcW w:w="270" w:type="dxa"/>
          </w:tcPr>
          <w:p w14:paraId="7E2194B9" w14:textId="77777777" w:rsidR="00703E88" w:rsidRPr="00CB72A3" w:rsidRDefault="00703E88" w:rsidP="00703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9537F0E" w14:textId="12A8477F" w:rsidR="00703E88" w:rsidRPr="00CB72A3" w:rsidRDefault="009350EA" w:rsidP="00703E88">
            <w:pPr>
              <w:pStyle w:val="30"/>
              <w:tabs>
                <w:tab w:val="clear" w:pos="360"/>
                <w:tab w:val="clear" w:pos="720"/>
                <w:tab w:val="decimal" w:pos="6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350E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123,495</w:t>
            </w:r>
          </w:p>
        </w:tc>
        <w:tc>
          <w:tcPr>
            <w:tcW w:w="270" w:type="dxa"/>
          </w:tcPr>
          <w:p w14:paraId="433E340C" w14:textId="77777777" w:rsidR="00703E88" w:rsidRPr="00CB72A3" w:rsidRDefault="00703E88" w:rsidP="00703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445F82C8" w14:textId="48EE4881" w:rsidR="00703E88" w:rsidRPr="001D4F0A" w:rsidRDefault="00703E88" w:rsidP="00703E88">
            <w:pPr>
              <w:pStyle w:val="30"/>
              <w:tabs>
                <w:tab w:val="clear" w:pos="360"/>
                <w:tab w:val="clear" w:pos="720"/>
                <w:tab w:val="decimal" w:pos="6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03E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113,183</w:t>
            </w:r>
          </w:p>
        </w:tc>
      </w:tr>
      <w:tr w:rsidR="00703E88" w:rsidRPr="00CB72A3" w14:paraId="069AA41D" w14:textId="77777777" w:rsidTr="00745267">
        <w:trPr>
          <w:cantSplit/>
        </w:trPr>
        <w:tc>
          <w:tcPr>
            <w:tcW w:w="4410" w:type="dxa"/>
          </w:tcPr>
          <w:p w14:paraId="561F9C5A" w14:textId="77777777" w:rsidR="00703E88" w:rsidRPr="00CB72A3" w:rsidRDefault="00703E88" w:rsidP="00703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ค่าใช้จ่ายที่เรียกเก็บจากกิจการที่เกี่ยวข้องกัน</w:t>
            </w:r>
          </w:p>
        </w:tc>
        <w:tc>
          <w:tcPr>
            <w:tcW w:w="981" w:type="dxa"/>
          </w:tcPr>
          <w:p w14:paraId="15BE0ADB" w14:textId="5800D597" w:rsidR="00703E88" w:rsidRPr="00CB72A3" w:rsidRDefault="009350EA" w:rsidP="00703E88">
            <w:pPr>
              <w:pStyle w:val="30"/>
              <w:tabs>
                <w:tab w:val="clear" w:pos="360"/>
                <w:tab w:val="clear" w:pos="720"/>
                <w:tab w:val="decimal" w:pos="6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350E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12,452</w:t>
            </w:r>
          </w:p>
        </w:tc>
        <w:tc>
          <w:tcPr>
            <w:tcW w:w="279" w:type="dxa"/>
          </w:tcPr>
          <w:p w14:paraId="36B32516" w14:textId="77777777" w:rsidR="00703E88" w:rsidRPr="00CB72A3" w:rsidRDefault="00703E88" w:rsidP="00703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</w:tcPr>
          <w:p w14:paraId="11A2994F" w14:textId="5EA87355" w:rsidR="00703E88" w:rsidRPr="00CB72A3" w:rsidRDefault="00703E88" w:rsidP="00703E88">
            <w:pPr>
              <w:pStyle w:val="30"/>
              <w:tabs>
                <w:tab w:val="clear" w:pos="360"/>
                <w:tab w:val="clear" w:pos="720"/>
                <w:tab w:val="decimal" w:pos="6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03E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12,605</w:t>
            </w:r>
          </w:p>
        </w:tc>
        <w:tc>
          <w:tcPr>
            <w:tcW w:w="270" w:type="dxa"/>
          </w:tcPr>
          <w:p w14:paraId="25E016C9" w14:textId="77777777" w:rsidR="00703E88" w:rsidRPr="00CB72A3" w:rsidRDefault="00703E88" w:rsidP="00703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0D6E182" w14:textId="76F19BD4" w:rsidR="00703E88" w:rsidRPr="00CB72A3" w:rsidRDefault="009350EA" w:rsidP="00703E88">
            <w:pPr>
              <w:pStyle w:val="30"/>
              <w:tabs>
                <w:tab w:val="clear" w:pos="360"/>
                <w:tab w:val="clear" w:pos="720"/>
                <w:tab w:val="decimal" w:pos="6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350E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12,452</w:t>
            </w:r>
          </w:p>
        </w:tc>
        <w:tc>
          <w:tcPr>
            <w:tcW w:w="270" w:type="dxa"/>
          </w:tcPr>
          <w:p w14:paraId="6E95EC73" w14:textId="77777777" w:rsidR="00703E88" w:rsidRPr="00CB72A3" w:rsidRDefault="00703E88" w:rsidP="00703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089CE8C6" w14:textId="07A78F76" w:rsidR="00703E88" w:rsidRPr="00CB72A3" w:rsidRDefault="00703E88" w:rsidP="00703E88">
            <w:pPr>
              <w:pStyle w:val="30"/>
              <w:tabs>
                <w:tab w:val="clear" w:pos="360"/>
                <w:tab w:val="clear" w:pos="720"/>
                <w:tab w:val="decimal" w:pos="6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03E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12,605</w:t>
            </w:r>
          </w:p>
        </w:tc>
      </w:tr>
      <w:tr w:rsidR="00703E88" w:rsidRPr="00CB72A3" w14:paraId="7719BDE5" w14:textId="77777777" w:rsidTr="00745267">
        <w:trPr>
          <w:cantSplit/>
        </w:trPr>
        <w:tc>
          <w:tcPr>
            <w:tcW w:w="4410" w:type="dxa"/>
          </w:tcPr>
          <w:p w14:paraId="75969824" w14:textId="77777777" w:rsidR="00703E88" w:rsidRPr="00CB72A3" w:rsidRDefault="00703E88" w:rsidP="00703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</w:t>
            </w:r>
          </w:p>
        </w:tc>
        <w:tc>
          <w:tcPr>
            <w:tcW w:w="981" w:type="dxa"/>
          </w:tcPr>
          <w:p w14:paraId="2D579258" w14:textId="702FC90F" w:rsidR="00703E88" w:rsidRPr="00CB72A3" w:rsidRDefault="00703E88" w:rsidP="00703E88">
            <w:pPr>
              <w:pStyle w:val="30"/>
              <w:tabs>
                <w:tab w:val="clear" w:pos="360"/>
                <w:tab w:val="clear" w:pos="720"/>
                <w:tab w:val="decimal" w:pos="6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03E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81,048</w:t>
            </w:r>
          </w:p>
        </w:tc>
        <w:tc>
          <w:tcPr>
            <w:tcW w:w="279" w:type="dxa"/>
          </w:tcPr>
          <w:p w14:paraId="1395F7CA" w14:textId="77777777" w:rsidR="00703E88" w:rsidRPr="00CB72A3" w:rsidRDefault="00703E88" w:rsidP="00703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</w:tcPr>
          <w:p w14:paraId="7B4FAE3C" w14:textId="7006AA82" w:rsidR="00703E88" w:rsidRPr="00CB72A3" w:rsidRDefault="00703E88" w:rsidP="00703E88">
            <w:pPr>
              <w:pStyle w:val="30"/>
              <w:tabs>
                <w:tab w:val="clear" w:pos="360"/>
                <w:tab w:val="clear" w:pos="720"/>
                <w:tab w:val="decimal" w:pos="6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1E0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88,915</w:t>
            </w:r>
          </w:p>
        </w:tc>
        <w:tc>
          <w:tcPr>
            <w:tcW w:w="270" w:type="dxa"/>
          </w:tcPr>
          <w:p w14:paraId="3ADC3A4B" w14:textId="77777777" w:rsidR="00703E88" w:rsidRPr="00CB72A3" w:rsidRDefault="00703E88" w:rsidP="00703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DB52AE3" w14:textId="6B94A5F1" w:rsidR="00703E88" w:rsidRPr="00CB72A3" w:rsidRDefault="00703E88" w:rsidP="00703E88">
            <w:pPr>
              <w:pStyle w:val="30"/>
              <w:tabs>
                <w:tab w:val="clear" w:pos="360"/>
                <w:tab w:val="clear" w:pos="720"/>
                <w:tab w:val="decimal" w:pos="6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03E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81,048</w:t>
            </w:r>
          </w:p>
        </w:tc>
        <w:tc>
          <w:tcPr>
            <w:tcW w:w="270" w:type="dxa"/>
          </w:tcPr>
          <w:p w14:paraId="1A3AFF90" w14:textId="77777777" w:rsidR="00703E88" w:rsidRPr="00CB72A3" w:rsidRDefault="00703E88" w:rsidP="00703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646AFA85" w14:textId="47728D9C" w:rsidR="00703E88" w:rsidRPr="00CB72A3" w:rsidRDefault="00703E88" w:rsidP="00703E88">
            <w:pPr>
              <w:pStyle w:val="30"/>
              <w:tabs>
                <w:tab w:val="clear" w:pos="360"/>
                <w:tab w:val="clear" w:pos="720"/>
                <w:tab w:val="decimal" w:pos="6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88,915</w:t>
            </w:r>
          </w:p>
        </w:tc>
      </w:tr>
    </w:tbl>
    <w:p w14:paraId="7AA70D6A" w14:textId="77777777" w:rsidR="00215B10" w:rsidRPr="00B32202" w:rsidRDefault="00215B10" w:rsidP="00B322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29F0DA7C" w14:textId="18C46867" w:rsidR="00F4336B" w:rsidRPr="00B32202" w:rsidRDefault="003E6A5C" w:rsidP="00B322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B32202">
        <w:rPr>
          <w:rFonts w:asciiTheme="majorBidi" w:hAnsiTheme="majorBidi" w:cstheme="majorBidi"/>
          <w:sz w:val="30"/>
          <w:szCs w:val="30"/>
          <w:cs/>
        </w:rPr>
        <w:t>ยอดคงเหลือ</w:t>
      </w:r>
      <w:r w:rsidR="006C00A9" w:rsidRPr="00B32202">
        <w:rPr>
          <w:rFonts w:asciiTheme="majorBidi" w:hAnsiTheme="majorBidi" w:cstheme="majorBidi"/>
          <w:sz w:val="30"/>
          <w:szCs w:val="30"/>
          <w:cs/>
        </w:rPr>
        <w:t>กับ</w:t>
      </w:r>
      <w:r w:rsidR="00F4336B" w:rsidRPr="00B32202">
        <w:rPr>
          <w:rFonts w:asciiTheme="majorBidi" w:hAnsiTheme="majorBidi" w:cstheme="majorBidi"/>
          <w:sz w:val="30"/>
          <w:szCs w:val="30"/>
          <w:cs/>
        </w:rPr>
        <w:t>กิจการที่เกี่ยวข้องกัน</w:t>
      </w:r>
      <w:r w:rsidRPr="00B3220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4336B" w:rsidRPr="00B32202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="00F4336B" w:rsidRPr="00B32202">
        <w:rPr>
          <w:rFonts w:asciiTheme="majorBidi" w:hAnsiTheme="majorBidi" w:cstheme="majorBidi"/>
          <w:sz w:val="30"/>
          <w:szCs w:val="30"/>
        </w:rPr>
        <w:t xml:space="preserve"> </w:t>
      </w:r>
      <w:r w:rsidR="00B32202" w:rsidRPr="00CB72A3">
        <w:rPr>
          <w:rFonts w:asciiTheme="majorBidi" w:hAnsiTheme="majorBidi" w:cstheme="majorBidi"/>
          <w:sz w:val="30"/>
          <w:szCs w:val="30"/>
        </w:rPr>
        <w:t>31</w:t>
      </w:r>
      <w:r w:rsidR="00B32202" w:rsidRPr="00CB72A3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4A24EA" w:rsidRPr="00B32202">
        <w:rPr>
          <w:rFonts w:asciiTheme="majorBidi" w:hAnsiTheme="majorBidi" w:cstheme="majorBidi"/>
          <w:sz w:val="30"/>
          <w:szCs w:val="30"/>
        </w:rPr>
        <w:t>256</w:t>
      </w:r>
      <w:r w:rsidR="00233EA1" w:rsidRPr="00B32202">
        <w:rPr>
          <w:rFonts w:asciiTheme="majorBidi" w:hAnsiTheme="majorBidi" w:cstheme="majorBidi"/>
          <w:sz w:val="30"/>
          <w:szCs w:val="30"/>
        </w:rPr>
        <w:t>7</w:t>
      </w:r>
      <w:r w:rsidR="00A41B30" w:rsidRPr="00B32202">
        <w:rPr>
          <w:rFonts w:asciiTheme="majorBidi" w:hAnsiTheme="majorBidi" w:cstheme="majorBidi"/>
          <w:sz w:val="30"/>
          <w:szCs w:val="30"/>
        </w:rPr>
        <w:t xml:space="preserve"> </w:t>
      </w:r>
      <w:r w:rsidR="008F16F0" w:rsidRPr="00B32202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8F16F0" w:rsidRPr="00B32202">
        <w:rPr>
          <w:rFonts w:asciiTheme="majorBidi" w:hAnsiTheme="majorBidi" w:cstheme="majorBidi"/>
          <w:sz w:val="30"/>
          <w:szCs w:val="30"/>
        </w:rPr>
        <w:t>31</w:t>
      </w:r>
      <w:r w:rsidR="008F16F0" w:rsidRPr="00B32202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8F16F0" w:rsidRPr="00B32202">
        <w:rPr>
          <w:rFonts w:asciiTheme="majorBidi" w:hAnsiTheme="majorBidi" w:cstheme="majorBidi"/>
          <w:sz w:val="30"/>
          <w:szCs w:val="30"/>
        </w:rPr>
        <w:t>25</w:t>
      </w:r>
      <w:r w:rsidR="004A24EA" w:rsidRPr="00B32202">
        <w:rPr>
          <w:rFonts w:asciiTheme="majorBidi" w:hAnsiTheme="majorBidi" w:cstheme="majorBidi"/>
          <w:sz w:val="30"/>
          <w:szCs w:val="30"/>
        </w:rPr>
        <w:t>6</w:t>
      </w:r>
      <w:r w:rsidR="00005418" w:rsidRPr="00B32202">
        <w:rPr>
          <w:rFonts w:asciiTheme="majorBidi" w:hAnsiTheme="majorBidi" w:cstheme="majorBidi"/>
          <w:sz w:val="30"/>
          <w:szCs w:val="30"/>
        </w:rPr>
        <w:t>7</w:t>
      </w:r>
      <w:r w:rsidR="008F16F0" w:rsidRPr="00B3220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4336B" w:rsidRPr="00B32202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17FA9CD8" w14:textId="77777777" w:rsidR="00E03B6D" w:rsidRPr="00B32202" w:rsidRDefault="00E03B6D" w:rsidP="00B322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79"/>
        <w:gridCol w:w="270"/>
        <w:gridCol w:w="1083"/>
        <w:gridCol w:w="270"/>
        <w:gridCol w:w="1077"/>
        <w:gridCol w:w="253"/>
        <w:gridCol w:w="1096"/>
      </w:tblGrid>
      <w:tr w:rsidR="00076626" w:rsidRPr="00B32202" w14:paraId="56417E35" w14:textId="77777777" w:rsidTr="00AE5D94">
        <w:trPr>
          <w:tblHeader/>
        </w:trPr>
        <w:tc>
          <w:tcPr>
            <w:tcW w:w="2206" w:type="pct"/>
          </w:tcPr>
          <w:p w14:paraId="045FBD20" w14:textId="77777777" w:rsidR="003E6A5C" w:rsidRPr="00B32202" w:rsidRDefault="003E6A5C" w:rsidP="008F16F0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25" w:type="pct"/>
            <w:gridSpan w:val="3"/>
          </w:tcPr>
          <w:p w14:paraId="67E72002" w14:textId="77777777" w:rsidR="003E6A5C" w:rsidRPr="00B32202" w:rsidRDefault="003E6A5C" w:rsidP="008F1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3220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  <w:r w:rsidRPr="00B3220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  <w:tc>
          <w:tcPr>
            <w:tcW w:w="147" w:type="pct"/>
          </w:tcPr>
          <w:p w14:paraId="28C3CD16" w14:textId="77777777" w:rsidR="003E6A5C" w:rsidRPr="00B32202" w:rsidRDefault="003E6A5C" w:rsidP="008F1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22" w:type="pct"/>
            <w:gridSpan w:val="3"/>
          </w:tcPr>
          <w:p w14:paraId="7A9F8F18" w14:textId="77777777" w:rsidR="003E6A5C" w:rsidRPr="00B32202" w:rsidRDefault="003E6A5C" w:rsidP="008F1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3220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B32202" w:rsidRPr="00B32202" w14:paraId="15389BEA" w14:textId="77777777" w:rsidTr="00AE5D94">
        <w:trPr>
          <w:tblHeader/>
        </w:trPr>
        <w:tc>
          <w:tcPr>
            <w:tcW w:w="2206" w:type="pct"/>
          </w:tcPr>
          <w:p w14:paraId="2993A613" w14:textId="77777777" w:rsidR="00B32202" w:rsidRPr="00B32202" w:rsidRDefault="00B32202" w:rsidP="00B32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</w:tcPr>
          <w:p w14:paraId="2056F32E" w14:textId="00576A1E" w:rsidR="00B32202" w:rsidRPr="00B32202" w:rsidRDefault="00B32202" w:rsidP="00B32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2202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B32202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7" w:type="pct"/>
          </w:tcPr>
          <w:p w14:paraId="42BC021A" w14:textId="77777777" w:rsidR="00B32202" w:rsidRPr="00B32202" w:rsidRDefault="00B32202" w:rsidP="00B32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41A989D8" w14:textId="77777777" w:rsidR="00B32202" w:rsidRPr="00B32202" w:rsidRDefault="00B32202" w:rsidP="00B32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2202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B32202">
              <w:rPr>
                <w:rFonts w:ascii="Angsana New" w:hAnsi="Angsana New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7" w:type="pct"/>
          </w:tcPr>
          <w:p w14:paraId="2019FA9D" w14:textId="77777777" w:rsidR="00B32202" w:rsidRPr="00B32202" w:rsidRDefault="00B32202" w:rsidP="00B32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1FB01607" w14:textId="71013F73" w:rsidR="00B32202" w:rsidRPr="00B32202" w:rsidRDefault="00B32202" w:rsidP="00B32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2202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B32202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8" w:type="pct"/>
          </w:tcPr>
          <w:p w14:paraId="4149DED6" w14:textId="77777777" w:rsidR="00B32202" w:rsidRPr="00B32202" w:rsidRDefault="00B32202" w:rsidP="00B32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49F69ED8" w14:textId="5558CC6E" w:rsidR="00B32202" w:rsidRPr="00B32202" w:rsidRDefault="00B32202" w:rsidP="00B32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2202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B32202">
              <w:rPr>
                <w:rFonts w:ascii="Angsana New" w:hAnsi="Angsana New"/>
                <w:sz w:val="30"/>
                <w:szCs w:val="30"/>
                <w:cs/>
              </w:rPr>
              <w:t xml:space="preserve"> มีนาคม</w:t>
            </w:r>
          </w:p>
        </w:tc>
      </w:tr>
      <w:tr w:rsidR="00B32202" w:rsidRPr="00B32202" w14:paraId="4CEDFA1D" w14:textId="77777777" w:rsidTr="00AE5D94">
        <w:trPr>
          <w:tblHeader/>
        </w:trPr>
        <w:tc>
          <w:tcPr>
            <w:tcW w:w="2206" w:type="pct"/>
          </w:tcPr>
          <w:p w14:paraId="37C21283" w14:textId="77777777" w:rsidR="00B32202" w:rsidRPr="00B32202" w:rsidRDefault="00B32202" w:rsidP="00B32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</w:tcPr>
          <w:p w14:paraId="2B4CEF67" w14:textId="7262B228" w:rsidR="00B32202" w:rsidRPr="00B32202" w:rsidRDefault="00B32202" w:rsidP="00B32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2202">
              <w:rPr>
                <w:rFonts w:ascii="Angsana New" w:hAnsi="Angsana New"/>
                <w:sz w:val="30"/>
                <w:szCs w:val="30"/>
                <w:lang w:val="en-US" w:eastAsia="en-US"/>
              </w:rPr>
              <w:t>2567</w:t>
            </w:r>
          </w:p>
        </w:tc>
        <w:tc>
          <w:tcPr>
            <w:tcW w:w="147" w:type="pct"/>
          </w:tcPr>
          <w:p w14:paraId="418904A8" w14:textId="77777777" w:rsidR="00B32202" w:rsidRPr="00B32202" w:rsidRDefault="00B32202" w:rsidP="00B32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40846A63" w14:textId="3C2F971D" w:rsidR="00B32202" w:rsidRPr="00B32202" w:rsidRDefault="00B32202" w:rsidP="00B32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2202">
              <w:rPr>
                <w:rFonts w:ascii="Angsana New" w:hAnsi="Angsana New"/>
                <w:sz w:val="30"/>
                <w:szCs w:val="30"/>
                <w:lang w:val="en-US" w:eastAsia="en-US"/>
              </w:rPr>
              <w:t>2567</w:t>
            </w:r>
          </w:p>
        </w:tc>
        <w:tc>
          <w:tcPr>
            <w:tcW w:w="147" w:type="pct"/>
          </w:tcPr>
          <w:p w14:paraId="32F22B23" w14:textId="77777777" w:rsidR="00B32202" w:rsidRPr="00B32202" w:rsidRDefault="00B32202" w:rsidP="00B32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0F6DA905" w14:textId="15834E9D" w:rsidR="00B32202" w:rsidRPr="00B32202" w:rsidRDefault="00B32202" w:rsidP="00B32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2202">
              <w:rPr>
                <w:rFonts w:ascii="Angsana New" w:hAnsi="Angsana New"/>
                <w:sz w:val="30"/>
                <w:szCs w:val="30"/>
                <w:lang w:val="en-US" w:eastAsia="en-US"/>
              </w:rPr>
              <w:t>2567</w:t>
            </w:r>
          </w:p>
        </w:tc>
        <w:tc>
          <w:tcPr>
            <w:tcW w:w="138" w:type="pct"/>
          </w:tcPr>
          <w:p w14:paraId="7CF9ED58" w14:textId="77777777" w:rsidR="00B32202" w:rsidRPr="00B32202" w:rsidRDefault="00B32202" w:rsidP="00B32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1B134294" w14:textId="5DFE49FC" w:rsidR="00B32202" w:rsidRPr="00B32202" w:rsidRDefault="00B32202" w:rsidP="00B32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2202">
              <w:rPr>
                <w:rFonts w:ascii="Angsana New" w:hAnsi="Angsana New"/>
                <w:sz w:val="30"/>
                <w:szCs w:val="30"/>
                <w:lang w:val="en-US" w:eastAsia="en-US"/>
              </w:rPr>
              <w:t>2567</w:t>
            </w:r>
          </w:p>
        </w:tc>
      </w:tr>
      <w:tr w:rsidR="00B32202" w:rsidRPr="00B32202" w14:paraId="1506075B" w14:textId="77777777" w:rsidTr="007139B7">
        <w:trPr>
          <w:tblHeader/>
        </w:trPr>
        <w:tc>
          <w:tcPr>
            <w:tcW w:w="2206" w:type="pct"/>
          </w:tcPr>
          <w:p w14:paraId="60A0F5E9" w14:textId="77777777" w:rsidR="00B32202" w:rsidRPr="00B32202" w:rsidRDefault="00B32202" w:rsidP="00B32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94" w:type="pct"/>
            <w:gridSpan w:val="7"/>
          </w:tcPr>
          <w:p w14:paraId="1A06E182" w14:textId="77777777" w:rsidR="00B32202" w:rsidRPr="00B32202" w:rsidRDefault="00B32202" w:rsidP="00B32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32202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B32202" w:rsidRPr="00B32202" w14:paraId="55CB10F0" w14:textId="77777777" w:rsidTr="007139B7">
        <w:tc>
          <w:tcPr>
            <w:tcW w:w="2206" w:type="pct"/>
          </w:tcPr>
          <w:p w14:paraId="2354DA58" w14:textId="77777777" w:rsidR="00B32202" w:rsidRPr="00B32202" w:rsidRDefault="00B32202" w:rsidP="00B32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B3220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94" w:type="pct"/>
            <w:gridSpan w:val="7"/>
          </w:tcPr>
          <w:p w14:paraId="094922DC" w14:textId="77777777" w:rsidR="00B32202" w:rsidRPr="00B32202" w:rsidRDefault="00B32202" w:rsidP="00B32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</w:tr>
      <w:tr w:rsidR="00B32202" w:rsidRPr="00B32202" w14:paraId="4016BA97" w14:textId="77777777" w:rsidTr="00AE5D94">
        <w:tc>
          <w:tcPr>
            <w:tcW w:w="2206" w:type="pct"/>
          </w:tcPr>
          <w:p w14:paraId="6A5597CF" w14:textId="77777777" w:rsidR="00B32202" w:rsidRPr="00B32202" w:rsidRDefault="00B32202" w:rsidP="00B32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sz w:val="30"/>
                <w:szCs w:val="30"/>
              </w:rPr>
            </w:pPr>
            <w:r w:rsidRPr="00B32202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8" w:type="pct"/>
          </w:tcPr>
          <w:p w14:paraId="70ADCB1F" w14:textId="73B909D4" w:rsidR="00B32202" w:rsidRPr="00B32202" w:rsidRDefault="00166507" w:rsidP="00B32202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6507">
              <w:rPr>
                <w:rFonts w:ascii="Angsana New" w:hAnsi="Angsana New"/>
                <w:sz w:val="30"/>
                <w:szCs w:val="30"/>
                <w:lang w:val="en-US"/>
              </w:rPr>
              <w:t>72,517</w:t>
            </w:r>
          </w:p>
        </w:tc>
        <w:tc>
          <w:tcPr>
            <w:tcW w:w="147" w:type="pct"/>
            <w:vAlign w:val="bottom"/>
          </w:tcPr>
          <w:p w14:paraId="565645D1" w14:textId="77777777" w:rsidR="00B32202" w:rsidRPr="00B32202" w:rsidRDefault="00B32202" w:rsidP="00B32202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</w:tcPr>
          <w:p w14:paraId="46C14FF2" w14:textId="38C1BBB9" w:rsidR="00B32202" w:rsidRPr="00B32202" w:rsidRDefault="00B32202" w:rsidP="00B32202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2202">
              <w:rPr>
                <w:rFonts w:ascii="Angsana New" w:hAnsi="Angsana New"/>
                <w:sz w:val="30"/>
                <w:szCs w:val="30"/>
                <w:lang w:val="en-US"/>
              </w:rPr>
              <w:t>83,120</w:t>
            </w:r>
          </w:p>
        </w:tc>
        <w:tc>
          <w:tcPr>
            <w:tcW w:w="147" w:type="pct"/>
            <w:vAlign w:val="bottom"/>
          </w:tcPr>
          <w:p w14:paraId="0124DBC6" w14:textId="77777777" w:rsidR="00B32202" w:rsidRPr="00B32202" w:rsidRDefault="00B32202" w:rsidP="00B32202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7E0FDAC5" w14:textId="07C455C8" w:rsidR="00B32202" w:rsidRPr="00B32202" w:rsidRDefault="00166507" w:rsidP="00B32202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66507">
              <w:rPr>
                <w:rFonts w:ascii="Angsana New" w:hAnsi="Angsana New"/>
                <w:sz w:val="30"/>
                <w:szCs w:val="30"/>
                <w:lang w:val="en-US"/>
              </w:rPr>
              <w:t>72,517</w:t>
            </w:r>
          </w:p>
        </w:tc>
        <w:tc>
          <w:tcPr>
            <w:tcW w:w="138" w:type="pct"/>
            <w:vAlign w:val="bottom"/>
          </w:tcPr>
          <w:p w14:paraId="4148BF56" w14:textId="77777777" w:rsidR="00B32202" w:rsidRPr="00B32202" w:rsidRDefault="00B32202" w:rsidP="00B32202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</w:tcPr>
          <w:p w14:paraId="1EE130B8" w14:textId="42C8157F" w:rsidR="00B32202" w:rsidRPr="00B32202" w:rsidRDefault="00B32202" w:rsidP="00B32202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2202">
              <w:rPr>
                <w:rFonts w:ascii="Angsana New" w:hAnsi="Angsana New"/>
                <w:sz w:val="30"/>
                <w:szCs w:val="30"/>
                <w:lang w:val="en-US"/>
              </w:rPr>
              <w:t>83,120</w:t>
            </w:r>
          </w:p>
        </w:tc>
      </w:tr>
      <w:tr w:rsidR="00B32202" w:rsidRPr="00B32202" w14:paraId="453DE341" w14:textId="77777777" w:rsidTr="00AE5D94">
        <w:tc>
          <w:tcPr>
            <w:tcW w:w="2206" w:type="pct"/>
          </w:tcPr>
          <w:p w14:paraId="43BE5E6B" w14:textId="112FB5E5" w:rsidR="00B32202" w:rsidRPr="00B32202" w:rsidRDefault="00B32202" w:rsidP="00B32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B3220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B32202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7938F646" w14:textId="09E17486" w:rsidR="00B32202" w:rsidRPr="00B32202" w:rsidRDefault="00166507" w:rsidP="00B32202">
            <w:pPr>
              <w:pStyle w:val="a3"/>
              <w:tabs>
                <w:tab w:val="decimal" w:pos="610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650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14:paraId="194CDF9B" w14:textId="77777777" w:rsidR="00B32202" w:rsidRPr="00B32202" w:rsidRDefault="00B32202" w:rsidP="00B32202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352B00AC" w14:textId="18A9907A" w:rsidR="00B32202" w:rsidRPr="00B32202" w:rsidRDefault="00B32202" w:rsidP="00B32202">
            <w:pPr>
              <w:pStyle w:val="a3"/>
              <w:tabs>
                <w:tab w:val="decimal" w:pos="610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220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vAlign w:val="bottom"/>
          </w:tcPr>
          <w:p w14:paraId="4DC58546" w14:textId="77777777" w:rsidR="00B32202" w:rsidRPr="00B32202" w:rsidRDefault="00B32202" w:rsidP="00B32202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</w:tcPr>
          <w:p w14:paraId="2D96B083" w14:textId="29213995" w:rsidR="00B32202" w:rsidRPr="00B32202" w:rsidRDefault="00166507" w:rsidP="00B32202">
            <w:pPr>
              <w:pStyle w:val="a3"/>
              <w:tabs>
                <w:tab w:val="decimal" w:pos="611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6650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8" w:type="pct"/>
          </w:tcPr>
          <w:p w14:paraId="08FE6284" w14:textId="77777777" w:rsidR="00B32202" w:rsidRPr="00B32202" w:rsidRDefault="00B32202" w:rsidP="00B32202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22161C06" w14:textId="032B1DF8" w:rsidR="00B32202" w:rsidRPr="00B32202" w:rsidRDefault="00B32202" w:rsidP="00B32202">
            <w:pPr>
              <w:pStyle w:val="a3"/>
              <w:tabs>
                <w:tab w:val="decimal" w:pos="630"/>
              </w:tabs>
              <w:ind w:left="-270" w:right="-108" w:firstLine="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220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B32202" w:rsidRPr="00B32202" w14:paraId="79850B0E" w14:textId="77777777" w:rsidTr="00AE5D94">
        <w:tc>
          <w:tcPr>
            <w:tcW w:w="2206" w:type="pct"/>
          </w:tcPr>
          <w:p w14:paraId="2D8CB1F9" w14:textId="092029C7" w:rsidR="00B32202" w:rsidRPr="00B32202" w:rsidRDefault="00B32202" w:rsidP="00B32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322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09946804" w14:textId="0DE8A53F" w:rsidR="00B32202" w:rsidRPr="00B32202" w:rsidRDefault="00166507" w:rsidP="00B32202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665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72,517</w:t>
            </w:r>
          </w:p>
        </w:tc>
        <w:tc>
          <w:tcPr>
            <w:tcW w:w="147" w:type="pct"/>
          </w:tcPr>
          <w:p w14:paraId="1D67162B" w14:textId="77777777" w:rsidR="00B32202" w:rsidRPr="00B32202" w:rsidRDefault="00B32202" w:rsidP="00B32202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16CA2E00" w14:textId="0CCFCF63" w:rsidR="00B32202" w:rsidRPr="00B32202" w:rsidRDefault="00B32202" w:rsidP="00B32202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220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83,120</w:t>
            </w:r>
          </w:p>
        </w:tc>
        <w:tc>
          <w:tcPr>
            <w:tcW w:w="147" w:type="pct"/>
            <w:vAlign w:val="bottom"/>
          </w:tcPr>
          <w:p w14:paraId="655384EF" w14:textId="77777777" w:rsidR="00B32202" w:rsidRPr="00B32202" w:rsidRDefault="00B32202" w:rsidP="00B32202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1FBF98" w14:textId="424469BB" w:rsidR="00B32202" w:rsidRPr="00B32202" w:rsidRDefault="00166507" w:rsidP="00B32202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665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72,517</w:t>
            </w:r>
          </w:p>
        </w:tc>
        <w:tc>
          <w:tcPr>
            <w:tcW w:w="138" w:type="pct"/>
          </w:tcPr>
          <w:p w14:paraId="6D0608A0" w14:textId="77777777" w:rsidR="00B32202" w:rsidRPr="00B32202" w:rsidRDefault="00B32202" w:rsidP="00B32202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1B85DD3C" w14:textId="58A11195" w:rsidR="00B32202" w:rsidRPr="00B32202" w:rsidRDefault="00B32202" w:rsidP="00B32202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220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83,120</w:t>
            </w:r>
          </w:p>
        </w:tc>
      </w:tr>
      <w:tr w:rsidR="00B32202" w:rsidRPr="00B32202" w14:paraId="34A381C7" w14:textId="77777777" w:rsidTr="00E56DD1">
        <w:tc>
          <w:tcPr>
            <w:tcW w:w="2206" w:type="pct"/>
          </w:tcPr>
          <w:p w14:paraId="17A55548" w14:textId="77777777" w:rsidR="00B32202" w:rsidRPr="00B32202" w:rsidRDefault="00B32202" w:rsidP="00B32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3CC5665A" w14:textId="0DEE3A97" w:rsidR="00B32202" w:rsidRPr="00B32202" w:rsidRDefault="00B32202" w:rsidP="00B32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7" w:type="pct"/>
          </w:tcPr>
          <w:p w14:paraId="7BF45133" w14:textId="77777777" w:rsidR="00B32202" w:rsidRPr="00B32202" w:rsidRDefault="00B32202" w:rsidP="00B32202">
            <w:pPr>
              <w:pStyle w:val="30"/>
              <w:tabs>
                <w:tab w:val="clear" w:pos="360"/>
                <w:tab w:val="clear" w:pos="720"/>
                <w:tab w:val="decimal" w:pos="52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</w:tcPr>
          <w:p w14:paraId="66DC0ECE" w14:textId="2AB21C23" w:rsidR="00B32202" w:rsidRPr="00B32202" w:rsidRDefault="00B32202" w:rsidP="00B32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  <w:vAlign w:val="bottom"/>
          </w:tcPr>
          <w:p w14:paraId="2330E9A7" w14:textId="77777777" w:rsidR="00B32202" w:rsidRPr="00B32202" w:rsidRDefault="00B32202" w:rsidP="00B32202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268065F7" w14:textId="40417855" w:rsidR="00B32202" w:rsidRPr="00B32202" w:rsidRDefault="00B32202" w:rsidP="00B32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</w:tcPr>
          <w:p w14:paraId="26D47459" w14:textId="77777777" w:rsidR="00B32202" w:rsidRPr="00B32202" w:rsidRDefault="00B32202" w:rsidP="00B32202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</w:tcPr>
          <w:p w14:paraId="3F8035FA" w14:textId="73FCB1E4" w:rsidR="00B32202" w:rsidRPr="00B32202" w:rsidRDefault="00B32202" w:rsidP="00B32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32202" w:rsidRPr="00B32202" w14:paraId="0A3C0257" w14:textId="77777777" w:rsidTr="00E56DD1">
        <w:tc>
          <w:tcPr>
            <w:tcW w:w="2206" w:type="pct"/>
          </w:tcPr>
          <w:p w14:paraId="5D654793" w14:textId="666233D2" w:rsidR="00B32202" w:rsidRPr="00B32202" w:rsidRDefault="00B32202" w:rsidP="00B32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3220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ลูกหนี้อื่น</w:t>
            </w:r>
          </w:p>
        </w:tc>
        <w:tc>
          <w:tcPr>
            <w:tcW w:w="588" w:type="pct"/>
          </w:tcPr>
          <w:p w14:paraId="1177AB6C" w14:textId="77777777" w:rsidR="00B32202" w:rsidRPr="00B32202" w:rsidRDefault="00B32202" w:rsidP="00B32202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36F7F99E" w14:textId="77777777" w:rsidR="00B32202" w:rsidRPr="00B32202" w:rsidRDefault="00B32202" w:rsidP="00B32202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</w:tcPr>
          <w:p w14:paraId="623002C1" w14:textId="77777777" w:rsidR="00B32202" w:rsidRPr="00B32202" w:rsidRDefault="00B32202" w:rsidP="00B32202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  <w:vAlign w:val="bottom"/>
          </w:tcPr>
          <w:p w14:paraId="66E69694" w14:textId="77777777" w:rsidR="00B32202" w:rsidRPr="00B32202" w:rsidRDefault="00B32202" w:rsidP="00B32202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372B9E42" w14:textId="77777777" w:rsidR="00B32202" w:rsidRPr="00B32202" w:rsidRDefault="00B32202" w:rsidP="00B32202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</w:tcPr>
          <w:p w14:paraId="1F63126F" w14:textId="77777777" w:rsidR="00B32202" w:rsidRPr="00B32202" w:rsidRDefault="00B32202" w:rsidP="00B32202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</w:tcPr>
          <w:p w14:paraId="36C6F89A" w14:textId="77777777" w:rsidR="00B32202" w:rsidRPr="00B32202" w:rsidRDefault="00B32202" w:rsidP="00B32202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32202" w:rsidRPr="00B32202" w14:paraId="61D03B85" w14:textId="77777777" w:rsidTr="00E56DD1">
        <w:tc>
          <w:tcPr>
            <w:tcW w:w="2206" w:type="pct"/>
          </w:tcPr>
          <w:p w14:paraId="6F46D6EF" w14:textId="77777777" w:rsidR="00B32202" w:rsidRPr="00B32202" w:rsidRDefault="00B32202" w:rsidP="00B32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B32202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8" w:type="pct"/>
          </w:tcPr>
          <w:p w14:paraId="0BB094A6" w14:textId="1E0E02EE" w:rsidR="00B32202" w:rsidRPr="00B32202" w:rsidRDefault="00166507" w:rsidP="00B32202">
            <w:pPr>
              <w:pStyle w:val="a3"/>
              <w:tabs>
                <w:tab w:val="decimal" w:pos="880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6507">
              <w:rPr>
                <w:rFonts w:ascii="Angsana New" w:hAnsi="Angsana New"/>
                <w:sz w:val="30"/>
                <w:szCs w:val="30"/>
                <w:lang w:val="en-US"/>
              </w:rPr>
              <w:t>4,583</w:t>
            </w:r>
          </w:p>
        </w:tc>
        <w:tc>
          <w:tcPr>
            <w:tcW w:w="147" w:type="pct"/>
          </w:tcPr>
          <w:p w14:paraId="104367AB" w14:textId="77777777" w:rsidR="00B32202" w:rsidRPr="00B32202" w:rsidRDefault="00B32202" w:rsidP="00B32202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</w:tcPr>
          <w:p w14:paraId="04ECC9EA" w14:textId="77777777" w:rsidR="00B32202" w:rsidRPr="00B32202" w:rsidRDefault="00B32202" w:rsidP="00B32202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2202">
              <w:rPr>
                <w:rFonts w:ascii="Angsana New" w:hAnsi="Angsana New"/>
                <w:sz w:val="30"/>
                <w:szCs w:val="30"/>
                <w:lang w:val="en-US"/>
              </w:rPr>
              <w:t>8,240</w:t>
            </w:r>
          </w:p>
        </w:tc>
        <w:tc>
          <w:tcPr>
            <w:tcW w:w="147" w:type="pct"/>
            <w:vAlign w:val="bottom"/>
          </w:tcPr>
          <w:p w14:paraId="0B0AD1BB" w14:textId="77777777" w:rsidR="00B32202" w:rsidRPr="00B32202" w:rsidRDefault="00B32202" w:rsidP="00B32202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391C9D7E" w14:textId="7A86C3CE" w:rsidR="00B32202" w:rsidRPr="00B32202" w:rsidRDefault="00166507" w:rsidP="00B32202">
            <w:pPr>
              <w:pStyle w:val="a3"/>
              <w:tabs>
                <w:tab w:val="decimal" w:pos="880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6507">
              <w:rPr>
                <w:rFonts w:ascii="Angsana New" w:hAnsi="Angsana New"/>
                <w:sz w:val="30"/>
                <w:szCs w:val="30"/>
                <w:lang w:val="en-US"/>
              </w:rPr>
              <w:t>4,583</w:t>
            </w:r>
          </w:p>
        </w:tc>
        <w:tc>
          <w:tcPr>
            <w:tcW w:w="138" w:type="pct"/>
          </w:tcPr>
          <w:p w14:paraId="19D2CB35" w14:textId="77777777" w:rsidR="00B32202" w:rsidRPr="00B32202" w:rsidRDefault="00B32202" w:rsidP="00B32202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</w:tcPr>
          <w:p w14:paraId="46CA8154" w14:textId="77777777" w:rsidR="00B32202" w:rsidRPr="00B32202" w:rsidRDefault="00B32202" w:rsidP="00B32202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2202">
              <w:rPr>
                <w:rFonts w:ascii="Angsana New" w:hAnsi="Angsana New"/>
                <w:sz w:val="30"/>
                <w:szCs w:val="30"/>
                <w:lang w:val="en-US"/>
              </w:rPr>
              <w:t>8,240</w:t>
            </w:r>
          </w:p>
        </w:tc>
      </w:tr>
      <w:tr w:rsidR="00B32202" w:rsidRPr="00B32202" w14:paraId="27A4DCC4" w14:textId="77777777" w:rsidTr="00E56DD1">
        <w:tc>
          <w:tcPr>
            <w:tcW w:w="2206" w:type="pct"/>
          </w:tcPr>
          <w:p w14:paraId="0C884C83" w14:textId="77777777" w:rsidR="00B32202" w:rsidRPr="00B32202" w:rsidRDefault="00B32202" w:rsidP="00B32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B3220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B32202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63EC0658" w14:textId="5AF9147D" w:rsidR="00B32202" w:rsidRPr="00B32202" w:rsidRDefault="00166507" w:rsidP="00B32202">
            <w:pPr>
              <w:pStyle w:val="a3"/>
              <w:tabs>
                <w:tab w:val="decimal" w:pos="610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650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14:paraId="70BC461E" w14:textId="77777777" w:rsidR="00B32202" w:rsidRPr="00B32202" w:rsidRDefault="00B32202" w:rsidP="00B32202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01DAD92D" w14:textId="77777777" w:rsidR="00B32202" w:rsidRPr="00B32202" w:rsidRDefault="00B32202" w:rsidP="0073271C">
            <w:pPr>
              <w:pStyle w:val="a3"/>
              <w:tabs>
                <w:tab w:val="decimal" w:pos="609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220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vAlign w:val="bottom"/>
          </w:tcPr>
          <w:p w14:paraId="43CA3298" w14:textId="77777777" w:rsidR="00B32202" w:rsidRPr="00B32202" w:rsidRDefault="00B32202" w:rsidP="00B32202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</w:tcPr>
          <w:p w14:paraId="3F03C13F" w14:textId="67A9A80B" w:rsidR="00B32202" w:rsidRPr="00B32202" w:rsidRDefault="00166507" w:rsidP="0073271C">
            <w:pPr>
              <w:pStyle w:val="a3"/>
              <w:tabs>
                <w:tab w:val="decimal" w:pos="609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650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8" w:type="pct"/>
          </w:tcPr>
          <w:p w14:paraId="0E195812" w14:textId="77777777" w:rsidR="00B32202" w:rsidRPr="00B32202" w:rsidRDefault="00B32202" w:rsidP="00B32202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7D545745" w14:textId="77777777" w:rsidR="00B32202" w:rsidRPr="00B32202" w:rsidRDefault="00B32202" w:rsidP="0073271C">
            <w:pPr>
              <w:pStyle w:val="a3"/>
              <w:tabs>
                <w:tab w:val="decimal" w:pos="630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220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B32202" w:rsidRPr="00B32202" w14:paraId="35FABC1B" w14:textId="77777777" w:rsidTr="00E56DD1">
        <w:tc>
          <w:tcPr>
            <w:tcW w:w="2206" w:type="pct"/>
          </w:tcPr>
          <w:p w14:paraId="7AB617DA" w14:textId="77777777" w:rsidR="00B32202" w:rsidRPr="00B32202" w:rsidRDefault="00B32202" w:rsidP="00B32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B322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36BDFF6E" w14:textId="44A626CC" w:rsidR="00B32202" w:rsidRPr="00B32202" w:rsidRDefault="00166507" w:rsidP="00B32202">
            <w:pPr>
              <w:pStyle w:val="a3"/>
              <w:tabs>
                <w:tab w:val="decimal" w:pos="880"/>
              </w:tabs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665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4,583</w:t>
            </w:r>
          </w:p>
        </w:tc>
        <w:tc>
          <w:tcPr>
            <w:tcW w:w="147" w:type="pct"/>
          </w:tcPr>
          <w:p w14:paraId="31FCF4E8" w14:textId="77777777" w:rsidR="00B32202" w:rsidRPr="00B32202" w:rsidRDefault="00B32202" w:rsidP="00B32202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504C28DE" w14:textId="77777777" w:rsidR="00B32202" w:rsidRPr="00B32202" w:rsidRDefault="00B32202" w:rsidP="00B32202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220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8,240</w:t>
            </w:r>
          </w:p>
        </w:tc>
        <w:tc>
          <w:tcPr>
            <w:tcW w:w="147" w:type="pct"/>
            <w:vAlign w:val="bottom"/>
          </w:tcPr>
          <w:p w14:paraId="14C8BC85" w14:textId="77777777" w:rsidR="00B32202" w:rsidRPr="00B32202" w:rsidRDefault="00B32202" w:rsidP="00B32202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F4F50F" w14:textId="5101FBC2" w:rsidR="00B32202" w:rsidRPr="00B32202" w:rsidRDefault="00166507" w:rsidP="00B32202">
            <w:pPr>
              <w:pStyle w:val="a3"/>
              <w:tabs>
                <w:tab w:val="decimal" w:pos="860"/>
              </w:tabs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665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4,583</w:t>
            </w:r>
          </w:p>
        </w:tc>
        <w:tc>
          <w:tcPr>
            <w:tcW w:w="138" w:type="pct"/>
          </w:tcPr>
          <w:p w14:paraId="176A29E0" w14:textId="77777777" w:rsidR="00B32202" w:rsidRPr="00B32202" w:rsidRDefault="00B32202" w:rsidP="00B32202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5ED53FBA" w14:textId="77777777" w:rsidR="00B32202" w:rsidRPr="00B32202" w:rsidRDefault="00B32202" w:rsidP="00B32202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220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8,240</w:t>
            </w:r>
          </w:p>
        </w:tc>
      </w:tr>
      <w:tr w:rsidR="00B32202" w:rsidRPr="00B32202" w14:paraId="689B6B90" w14:textId="77777777" w:rsidTr="00E56DD1">
        <w:tc>
          <w:tcPr>
            <w:tcW w:w="2206" w:type="pct"/>
          </w:tcPr>
          <w:p w14:paraId="6F0F231C" w14:textId="77777777" w:rsidR="00B32202" w:rsidRPr="00B32202" w:rsidRDefault="00B32202" w:rsidP="00B32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32C2D811" w14:textId="77777777" w:rsidR="00B32202" w:rsidRPr="00B32202" w:rsidRDefault="00B32202" w:rsidP="00B32202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77E7D76B" w14:textId="77777777" w:rsidR="00B32202" w:rsidRPr="00B32202" w:rsidRDefault="00B32202" w:rsidP="00B32202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</w:tcPr>
          <w:p w14:paraId="14401C82" w14:textId="77777777" w:rsidR="00B32202" w:rsidRPr="00B32202" w:rsidRDefault="00B32202" w:rsidP="00B32202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  <w:vAlign w:val="bottom"/>
          </w:tcPr>
          <w:p w14:paraId="7A926BC8" w14:textId="77777777" w:rsidR="00B32202" w:rsidRPr="00B32202" w:rsidRDefault="00B32202" w:rsidP="00B32202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5E3DDF93" w14:textId="77777777" w:rsidR="00B32202" w:rsidRPr="00B32202" w:rsidRDefault="00B32202" w:rsidP="00B32202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</w:tcPr>
          <w:p w14:paraId="06B6F76D" w14:textId="77777777" w:rsidR="00B32202" w:rsidRPr="00B32202" w:rsidRDefault="00B32202" w:rsidP="00B32202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</w:tcPr>
          <w:p w14:paraId="343ECF17" w14:textId="77777777" w:rsidR="00B32202" w:rsidRPr="00B32202" w:rsidRDefault="00B32202" w:rsidP="00B32202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32202" w:rsidRPr="00B32202" w14:paraId="3C47CC7D" w14:textId="77777777" w:rsidTr="00E56DD1">
        <w:tc>
          <w:tcPr>
            <w:tcW w:w="2206" w:type="pct"/>
          </w:tcPr>
          <w:p w14:paraId="06323638" w14:textId="77777777" w:rsidR="00B32202" w:rsidRPr="00B32202" w:rsidRDefault="00B32202" w:rsidP="00B32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4F56ADF4" w14:textId="77777777" w:rsidR="00B32202" w:rsidRPr="00B32202" w:rsidRDefault="00B32202" w:rsidP="00B32202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4B5C388A" w14:textId="77777777" w:rsidR="00B32202" w:rsidRPr="00B32202" w:rsidRDefault="00B32202" w:rsidP="00B32202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</w:tcPr>
          <w:p w14:paraId="2BF1EA3D" w14:textId="77777777" w:rsidR="00B32202" w:rsidRPr="00B32202" w:rsidRDefault="00B32202" w:rsidP="00B32202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  <w:vAlign w:val="bottom"/>
          </w:tcPr>
          <w:p w14:paraId="7AB3F368" w14:textId="77777777" w:rsidR="00B32202" w:rsidRPr="00B32202" w:rsidRDefault="00B32202" w:rsidP="00B32202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648DE766" w14:textId="77777777" w:rsidR="00B32202" w:rsidRPr="00B32202" w:rsidRDefault="00B32202" w:rsidP="00B32202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</w:tcPr>
          <w:p w14:paraId="32F30F65" w14:textId="77777777" w:rsidR="00B32202" w:rsidRPr="00B32202" w:rsidRDefault="00B32202" w:rsidP="00B32202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</w:tcPr>
          <w:p w14:paraId="31A25947" w14:textId="77777777" w:rsidR="00B32202" w:rsidRPr="00B32202" w:rsidRDefault="00B32202" w:rsidP="00B32202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32202" w:rsidRPr="00B32202" w14:paraId="446019AA" w14:textId="77777777" w:rsidTr="00E56DD1">
        <w:tc>
          <w:tcPr>
            <w:tcW w:w="2206" w:type="pct"/>
          </w:tcPr>
          <w:p w14:paraId="07C83BA6" w14:textId="77777777" w:rsidR="00B32202" w:rsidRPr="00B32202" w:rsidRDefault="00B32202" w:rsidP="00B32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27A5166A" w14:textId="77777777" w:rsidR="00B32202" w:rsidRPr="00B32202" w:rsidRDefault="00B32202" w:rsidP="00B32202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0359A273" w14:textId="77777777" w:rsidR="00B32202" w:rsidRPr="00B32202" w:rsidRDefault="00B32202" w:rsidP="00B32202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</w:tcPr>
          <w:p w14:paraId="20B9C343" w14:textId="77777777" w:rsidR="00B32202" w:rsidRPr="00B32202" w:rsidRDefault="00B32202" w:rsidP="00B32202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  <w:vAlign w:val="bottom"/>
          </w:tcPr>
          <w:p w14:paraId="11849EA2" w14:textId="77777777" w:rsidR="00B32202" w:rsidRPr="00B32202" w:rsidRDefault="00B32202" w:rsidP="00B32202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27C676A8" w14:textId="77777777" w:rsidR="00B32202" w:rsidRPr="00B32202" w:rsidRDefault="00B32202" w:rsidP="00B32202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</w:tcPr>
          <w:p w14:paraId="03C2E1A7" w14:textId="77777777" w:rsidR="00B32202" w:rsidRPr="00B32202" w:rsidRDefault="00B32202" w:rsidP="00B32202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</w:tcPr>
          <w:p w14:paraId="6657763E" w14:textId="77777777" w:rsidR="00B32202" w:rsidRPr="00B32202" w:rsidRDefault="00B32202" w:rsidP="00B32202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32202" w:rsidRPr="00B32202" w14:paraId="4F8A456C" w14:textId="77777777" w:rsidTr="00E56DD1">
        <w:tc>
          <w:tcPr>
            <w:tcW w:w="2206" w:type="pct"/>
          </w:tcPr>
          <w:p w14:paraId="2D7A54B9" w14:textId="77777777" w:rsidR="00B32202" w:rsidRPr="00B32202" w:rsidRDefault="00B32202" w:rsidP="00B32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B3220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เงินให้กู้ยืมระยะยาวและดอกเบี้ยค้างรับ</w:t>
            </w:r>
          </w:p>
        </w:tc>
        <w:tc>
          <w:tcPr>
            <w:tcW w:w="588" w:type="pct"/>
          </w:tcPr>
          <w:p w14:paraId="4910F5C7" w14:textId="77777777" w:rsidR="00B32202" w:rsidRPr="00B32202" w:rsidRDefault="00B32202" w:rsidP="00B32202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2AB1B274" w14:textId="77777777" w:rsidR="00B32202" w:rsidRPr="00B32202" w:rsidRDefault="00B32202" w:rsidP="00B32202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</w:tcPr>
          <w:p w14:paraId="7E17D9D6" w14:textId="77777777" w:rsidR="00B32202" w:rsidRPr="00B32202" w:rsidRDefault="00B32202" w:rsidP="00B32202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  <w:vAlign w:val="bottom"/>
          </w:tcPr>
          <w:p w14:paraId="740CF4CE" w14:textId="77777777" w:rsidR="00B32202" w:rsidRPr="00B32202" w:rsidRDefault="00B32202" w:rsidP="00B32202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30186BA9" w14:textId="77777777" w:rsidR="00B32202" w:rsidRPr="00B32202" w:rsidRDefault="00B32202" w:rsidP="00B32202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</w:tcPr>
          <w:p w14:paraId="33E710BB" w14:textId="77777777" w:rsidR="00B32202" w:rsidRPr="00B32202" w:rsidRDefault="00B32202" w:rsidP="00B32202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</w:tcPr>
          <w:p w14:paraId="4279A3B6" w14:textId="77777777" w:rsidR="00B32202" w:rsidRPr="00B32202" w:rsidRDefault="00B32202" w:rsidP="00B32202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32202" w:rsidRPr="00B32202" w14:paraId="62AA5B0F" w14:textId="77777777" w:rsidTr="00E56DD1">
        <w:tc>
          <w:tcPr>
            <w:tcW w:w="2206" w:type="pct"/>
          </w:tcPr>
          <w:p w14:paraId="069624F1" w14:textId="77777777" w:rsidR="00B32202" w:rsidRPr="00B32202" w:rsidRDefault="00B32202" w:rsidP="00B32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32202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8" w:type="pct"/>
          </w:tcPr>
          <w:p w14:paraId="4913E9D2" w14:textId="77777777" w:rsidR="00B32202" w:rsidRPr="00B32202" w:rsidRDefault="00B32202" w:rsidP="00B32202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  <w:vAlign w:val="bottom"/>
          </w:tcPr>
          <w:p w14:paraId="1BFE06F1" w14:textId="77777777" w:rsidR="00B32202" w:rsidRPr="00B32202" w:rsidRDefault="00B32202" w:rsidP="00B32202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</w:tcPr>
          <w:p w14:paraId="7B5D035E" w14:textId="77777777" w:rsidR="00B32202" w:rsidRPr="00B32202" w:rsidRDefault="00B32202" w:rsidP="00B32202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3A5739B7" w14:textId="77777777" w:rsidR="00B32202" w:rsidRPr="00B32202" w:rsidRDefault="00B32202" w:rsidP="00B32202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3F4DF207" w14:textId="77777777" w:rsidR="00B32202" w:rsidRPr="00B32202" w:rsidRDefault="00B32202" w:rsidP="00B32202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  <w:vAlign w:val="bottom"/>
          </w:tcPr>
          <w:p w14:paraId="2C4ADA80" w14:textId="77777777" w:rsidR="00B32202" w:rsidRPr="00B32202" w:rsidRDefault="00B32202" w:rsidP="00B32202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</w:tcPr>
          <w:p w14:paraId="4EAD1FD0" w14:textId="77777777" w:rsidR="00B32202" w:rsidRPr="00B32202" w:rsidRDefault="00B32202" w:rsidP="00B32202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32202" w:rsidRPr="00B32202" w14:paraId="53D2B98E" w14:textId="77777777" w:rsidTr="00E56DD1">
        <w:tc>
          <w:tcPr>
            <w:tcW w:w="2206" w:type="pct"/>
          </w:tcPr>
          <w:p w14:paraId="3C7428E3" w14:textId="77777777" w:rsidR="00B32202" w:rsidRPr="00B32202" w:rsidRDefault="00B32202" w:rsidP="00B32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32202">
              <w:rPr>
                <w:rFonts w:ascii="Angsana New" w:hAnsi="Angsana New"/>
                <w:sz w:val="30"/>
                <w:szCs w:val="30"/>
                <w:cs/>
              </w:rPr>
              <w:t xml:space="preserve">   เงินให้กู้ยืมระยะยาว</w:t>
            </w:r>
          </w:p>
        </w:tc>
        <w:tc>
          <w:tcPr>
            <w:tcW w:w="588" w:type="pct"/>
          </w:tcPr>
          <w:p w14:paraId="4F516F85" w14:textId="6B80E8AF" w:rsidR="00B32202" w:rsidRPr="00B32202" w:rsidRDefault="00166507" w:rsidP="00B32202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6507">
              <w:rPr>
                <w:rFonts w:ascii="Angsana New" w:hAnsi="Angsana New"/>
                <w:sz w:val="30"/>
                <w:szCs w:val="30"/>
                <w:lang w:val="en-GB"/>
              </w:rPr>
              <w:t>5,877,901</w:t>
            </w:r>
          </w:p>
        </w:tc>
        <w:tc>
          <w:tcPr>
            <w:tcW w:w="147" w:type="pct"/>
            <w:vAlign w:val="bottom"/>
          </w:tcPr>
          <w:p w14:paraId="0230201B" w14:textId="77777777" w:rsidR="00B32202" w:rsidRPr="00B32202" w:rsidRDefault="00B32202" w:rsidP="00B32202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</w:tcPr>
          <w:p w14:paraId="0B4C56AC" w14:textId="77777777" w:rsidR="00B32202" w:rsidRPr="00B32202" w:rsidRDefault="00B32202" w:rsidP="00B32202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2202">
              <w:rPr>
                <w:rFonts w:ascii="Angsana New" w:hAnsi="Angsana New"/>
                <w:sz w:val="30"/>
                <w:szCs w:val="30"/>
                <w:lang w:val="en-US"/>
              </w:rPr>
              <w:t>6,306,311</w:t>
            </w:r>
          </w:p>
        </w:tc>
        <w:tc>
          <w:tcPr>
            <w:tcW w:w="147" w:type="pct"/>
          </w:tcPr>
          <w:p w14:paraId="0AA5B412" w14:textId="77777777" w:rsidR="00B32202" w:rsidRPr="00B32202" w:rsidRDefault="00B32202" w:rsidP="00B32202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11F9C7C3" w14:textId="6DE06EBE" w:rsidR="00B32202" w:rsidRPr="00B32202" w:rsidRDefault="00166507" w:rsidP="00B32202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6507">
              <w:rPr>
                <w:rFonts w:ascii="Angsana New" w:hAnsi="Angsana New"/>
                <w:sz w:val="30"/>
                <w:szCs w:val="30"/>
                <w:lang w:val="en-GB"/>
              </w:rPr>
              <w:t>5,877,901</w:t>
            </w:r>
          </w:p>
        </w:tc>
        <w:tc>
          <w:tcPr>
            <w:tcW w:w="138" w:type="pct"/>
            <w:vAlign w:val="bottom"/>
          </w:tcPr>
          <w:p w14:paraId="36713506" w14:textId="77777777" w:rsidR="00B32202" w:rsidRPr="00B32202" w:rsidRDefault="00B32202" w:rsidP="00B32202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</w:tcPr>
          <w:p w14:paraId="300BE812" w14:textId="77777777" w:rsidR="00B32202" w:rsidRPr="00B32202" w:rsidRDefault="00B32202" w:rsidP="00B32202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2202">
              <w:rPr>
                <w:rFonts w:ascii="Angsana New" w:hAnsi="Angsana New"/>
                <w:sz w:val="30"/>
                <w:szCs w:val="30"/>
                <w:lang w:val="en-US"/>
              </w:rPr>
              <w:t>6,306,311</w:t>
            </w:r>
          </w:p>
        </w:tc>
      </w:tr>
      <w:tr w:rsidR="00B32202" w:rsidRPr="00B32202" w14:paraId="3E19D410" w14:textId="77777777" w:rsidTr="00E56DD1">
        <w:tc>
          <w:tcPr>
            <w:tcW w:w="2206" w:type="pct"/>
          </w:tcPr>
          <w:p w14:paraId="56254D35" w14:textId="77777777" w:rsidR="00B32202" w:rsidRPr="00B32202" w:rsidRDefault="00B32202" w:rsidP="00B32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32202">
              <w:rPr>
                <w:rFonts w:ascii="Angsana New" w:hAnsi="Angsana New"/>
                <w:sz w:val="30"/>
                <w:szCs w:val="30"/>
                <w:cs/>
              </w:rPr>
              <w:t xml:space="preserve">   ดอกเบี้ยค้างรับ</w:t>
            </w: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700FD52D" w14:textId="5B0DB92E" w:rsidR="00B32202" w:rsidRPr="00B32202" w:rsidRDefault="00166507" w:rsidP="00B32202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6507">
              <w:rPr>
                <w:rFonts w:ascii="Angsana New" w:hAnsi="Angsana New"/>
                <w:sz w:val="30"/>
                <w:szCs w:val="30"/>
                <w:lang w:val="en-GB"/>
              </w:rPr>
              <w:t>5,833,712</w:t>
            </w:r>
          </w:p>
        </w:tc>
        <w:tc>
          <w:tcPr>
            <w:tcW w:w="147" w:type="pct"/>
            <w:vAlign w:val="bottom"/>
          </w:tcPr>
          <w:p w14:paraId="2A7200E8" w14:textId="77777777" w:rsidR="00B32202" w:rsidRPr="00B32202" w:rsidRDefault="00B32202" w:rsidP="00B32202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72998AF0" w14:textId="77777777" w:rsidR="00B32202" w:rsidRPr="00B32202" w:rsidRDefault="00B32202" w:rsidP="00B32202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2202">
              <w:rPr>
                <w:rFonts w:ascii="Angsana New" w:hAnsi="Angsana New"/>
                <w:sz w:val="30"/>
                <w:szCs w:val="30"/>
                <w:lang w:val="en-US"/>
              </w:rPr>
              <w:t>5,451,700</w:t>
            </w:r>
          </w:p>
        </w:tc>
        <w:tc>
          <w:tcPr>
            <w:tcW w:w="147" w:type="pct"/>
          </w:tcPr>
          <w:p w14:paraId="0773FE0B" w14:textId="77777777" w:rsidR="00B32202" w:rsidRPr="00B32202" w:rsidRDefault="00B32202" w:rsidP="00B32202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</w:tcPr>
          <w:p w14:paraId="07E5B25C" w14:textId="1355514A" w:rsidR="00B32202" w:rsidRPr="00B32202" w:rsidRDefault="00166507" w:rsidP="00B32202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6507">
              <w:rPr>
                <w:rFonts w:ascii="Angsana New" w:hAnsi="Angsana New"/>
                <w:sz w:val="30"/>
                <w:szCs w:val="30"/>
                <w:lang w:val="en-GB"/>
              </w:rPr>
              <w:t>5,833,712</w:t>
            </w:r>
          </w:p>
        </w:tc>
        <w:tc>
          <w:tcPr>
            <w:tcW w:w="138" w:type="pct"/>
            <w:vAlign w:val="bottom"/>
          </w:tcPr>
          <w:p w14:paraId="11F8160B" w14:textId="77777777" w:rsidR="00B32202" w:rsidRPr="00B32202" w:rsidRDefault="00B32202" w:rsidP="00B32202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75725452" w14:textId="77777777" w:rsidR="00B32202" w:rsidRPr="00B32202" w:rsidRDefault="00B32202" w:rsidP="00B32202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2202">
              <w:rPr>
                <w:rFonts w:ascii="Angsana New" w:hAnsi="Angsana New"/>
                <w:sz w:val="30"/>
                <w:szCs w:val="30"/>
                <w:lang w:val="en-US"/>
              </w:rPr>
              <w:t>5,451,700</w:t>
            </w:r>
          </w:p>
        </w:tc>
      </w:tr>
      <w:tr w:rsidR="00B32202" w:rsidRPr="00B32202" w14:paraId="15679B42" w14:textId="77777777" w:rsidTr="00E56DD1">
        <w:tc>
          <w:tcPr>
            <w:tcW w:w="2206" w:type="pct"/>
          </w:tcPr>
          <w:p w14:paraId="7FE93077" w14:textId="77777777" w:rsidR="00B32202" w:rsidRPr="00B32202" w:rsidRDefault="00B32202" w:rsidP="00B32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79"/>
              </w:tabs>
              <w:spacing w:line="240" w:lineRule="auto"/>
              <w:ind w:left="-18"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B3220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B32202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2FF55073" w14:textId="497895F8" w:rsidR="00B32202" w:rsidRPr="00B32202" w:rsidRDefault="00166507" w:rsidP="00B32202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6507">
              <w:rPr>
                <w:rFonts w:ascii="Angsana New" w:hAnsi="Angsana New"/>
                <w:sz w:val="30"/>
                <w:szCs w:val="30"/>
                <w:lang w:val="en-US"/>
              </w:rPr>
              <w:fldChar w:fldCharType="begin"/>
            </w:r>
            <w:r w:rsidRPr="00166507">
              <w:rPr>
                <w:rFonts w:ascii="Angsana New" w:hAnsi="Angsana New"/>
                <w:sz w:val="30"/>
                <w:szCs w:val="30"/>
                <w:lang w:val="en-US"/>
              </w:rPr>
              <w:instrText xml:space="preserve"> =SUM(ABOVE) </w:instrText>
            </w:r>
            <w:r w:rsidRPr="00166507">
              <w:rPr>
                <w:rFonts w:ascii="Angsana New" w:hAnsi="Angsana New"/>
                <w:sz w:val="30"/>
                <w:szCs w:val="30"/>
                <w:lang w:val="en-US"/>
              </w:rPr>
              <w:fldChar w:fldCharType="separate"/>
            </w:r>
            <w:r w:rsidRPr="00166507">
              <w:rPr>
                <w:rFonts w:ascii="Angsana New" w:hAnsi="Angsana New"/>
                <w:sz w:val="30"/>
                <w:szCs w:val="30"/>
                <w:lang w:val="en-US"/>
              </w:rPr>
              <w:t>11,711,613</w:t>
            </w:r>
            <w:r w:rsidRPr="00166507">
              <w:rPr>
                <w:rFonts w:ascii="Angsana New" w:hAnsi="Angsana New"/>
                <w:sz w:val="30"/>
                <w:szCs w:val="30"/>
                <w:lang w:val="en-US"/>
              </w:rPr>
              <w:fldChar w:fldCharType="end"/>
            </w:r>
          </w:p>
        </w:tc>
        <w:tc>
          <w:tcPr>
            <w:tcW w:w="147" w:type="pct"/>
            <w:vAlign w:val="bottom"/>
          </w:tcPr>
          <w:p w14:paraId="711C1222" w14:textId="77777777" w:rsidR="00B32202" w:rsidRPr="00B32202" w:rsidRDefault="00B32202" w:rsidP="00B32202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14:paraId="5CF091B2" w14:textId="77777777" w:rsidR="00B32202" w:rsidRPr="00B32202" w:rsidRDefault="00B32202" w:rsidP="00B32202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2202">
              <w:rPr>
                <w:rFonts w:ascii="Angsana New" w:hAnsi="Angsana New"/>
                <w:sz w:val="30"/>
                <w:szCs w:val="30"/>
                <w:lang w:val="en-US"/>
              </w:rPr>
              <w:t>11,758,011</w:t>
            </w:r>
          </w:p>
        </w:tc>
        <w:tc>
          <w:tcPr>
            <w:tcW w:w="147" w:type="pct"/>
          </w:tcPr>
          <w:p w14:paraId="14123082" w14:textId="77777777" w:rsidR="00B32202" w:rsidRPr="00B32202" w:rsidRDefault="00B32202" w:rsidP="00B32202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auto"/>
          </w:tcPr>
          <w:p w14:paraId="18DBB2B6" w14:textId="13C19C5A" w:rsidR="00B32202" w:rsidRPr="00B32202" w:rsidRDefault="00166507" w:rsidP="00B32202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6507">
              <w:rPr>
                <w:rFonts w:ascii="Angsana New" w:hAnsi="Angsana New"/>
                <w:sz w:val="30"/>
                <w:szCs w:val="30"/>
                <w:lang w:val="en-US"/>
              </w:rPr>
              <w:fldChar w:fldCharType="begin"/>
            </w:r>
            <w:r w:rsidRPr="00166507">
              <w:rPr>
                <w:rFonts w:ascii="Angsana New" w:hAnsi="Angsana New"/>
                <w:sz w:val="30"/>
                <w:szCs w:val="30"/>
                <w:lang w:val="en-US"/>
              </w:rPr>
              <w:instrText xml:space="preserve"> =SUM(ABOVE) </w:instrText>
            </w:r>
            <w:r w:rsidRPr="00166507">
              <w:rPr>
                <w:rFonts w:ascii="Angsana New" w:hAnsi="Angsana New"/>
                <w:sz w:val="30"/>
                <w:szCs w:val="30"/>
                <w:lang w:val="en-US"/>
              </w:rPr>
              <w:fldChar w:fldCharType="separate"/>
            </w:r>
            <w:r w:rsidRPr="00166507">
              <w:rPr>
                <w:rFonts w:ascii="Angsana New" w:hAnsi="Angsana New"/>
                <w:sz w:val="30"/>
                <w:szCs w:val="30"/>
                <w:lang w:val="en-US"/>
              </w:rPr>
              <w:t>11,711,613</w:t>
            </w:r>
            <w:r w:rsidRPr="00166507">
              <w:rPr>
                <w:rFonts w:ascii="Angsana New" w:hAnsi="Angsana New"/>
                <w:sz w:val="30"/>
                <w:szCs w:val="30"/>
                <w:lang w:val="en-US"/>
              </w:rPr>
              <w:fldChar w:fldCharType="end"/>
            </w:r>
          </w:p>
        </w:tc>
        <w:tc>
          <w:tcPr>
            <w:tcW w:w="138" w:type="pct"/>
            <w:vAlign w:val="bottom"/>
          </w:tcPr>
          <w:p w14:paraId="3F63AE88" w14:textId="77777777" w:rsidR="00B32202" w:rsidRPr="00B32202" w:rsidRDefault="00B32202" w:rsidP="00B32202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</w:tcPr>
          <w:p w14:paraId="6E2B7D02" w14:textId="77777777" w:rsidR="00B32202" w:rsidRPr="00B32202" w:rsidRDefault="00B32202" w:rsidP="00B32202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2202">
              <w:rPr>
                <w:rFonts w:ascii="Angsana New" w:hAnsi="Angsana New"/>
                <w:sz w:val="30"/>
                <w:szCs w:val="30"/>
                <w:lang w:val="en-US"/>
              </w:rPr>
              <w:t>11,758,011</w:t>
            </w:r>
          </w:p>
        </w:tc>
      </w:tr>
      <w:tr w:rsidR="00B32202" w:rsidRPr="00CB72A3" w14:paraId="32360671" w14:textId="77777777" w:rsidTr="00E56DD1">
        <w:tc>
          <w:tcPr>
            <w:tcW w:w="2206" w:type="pct"/>
          </w:tcPr>
          <w:p w14:paraId="42BBEB3F" w14:textId="77777777" w:rsidR="00B32202" w:rsidRPr="00CB72A3" w:rsidRDefault="00B32202" w:rsidP="00B32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3E3CB989" w14:textId="28D8270B" w:rsidR="00B32202" w:rsidRPr="00CB72A3" w:rsidRDefault="00166507" w:rsidP="0073271C">
            <w:pPr>
              <w:pStyle w:val="a3"/>
              <w:tabs>
                <w:tab w:val="decimal" w:pos="610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65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vAlign w:val="bottom"/>
          </w:tcPr>
          <w:p w14:paraId="3AA69AF4" w14:textId="77777777" w:rsidR="00B32202" w:rsidRPr="00CB72A3" w:rsidRDefault="00B32202" w:rsidP="00B32202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249368D8" w14:textId="77777777" w:rsidR="00B32202" w:rsidRPr="00CB72A3" w:rsidRDefault="00B32202" w:rsidP="00B32202">
            <w:pPr>
              <w:pStyle w:val="a3"/>
              <w:tabs>
                <w:tab w:val="decimal" w:pos="610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14:paraId="4629F704" w14:textId="77777777" w:rsidR="00B32202" w:rsidRPr="00CB72A3" w:rsidRDefault="00B32202" w:rsidP="00B32202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</w:tcPr>
          <w:p w14:paraId="52F63868" w14:textId="4E0E8768" w:rsidR="00B32202" w:rsidRPr="00CB72A3" w:rsidRDefault="00166507" w:rsidP="00B32202">
            <w:pPr>
              <w:pStyle w:val="a3"/>
              <w:tabs>
                <w:tab w:val="decimal" w:pos="611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65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8" w:type="pct"/>
            <w:vAlign w:val="bottom"/>
          </w:tcPr>
          <w:p w14:paraId="4ADED375" w14:textId="77777777" w:rsidR="00B32202" w:rsidRPr="00CB72A3" w:rsidRDefault="00B32202" w:rsidP="00B32202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61631C00" w14:textId="77777777" w:rsidR="00B32202" w:rsidRPr="00CB72A3" w:rsidRDefault="00B32202" w:rsidP="00B32202">
            <w:pPr>
              <w:pStyle w:val="a3"/>
              <w:tabs>
                <w:tab w:val="decimal" w:pos="609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B32202" w:rsidRPr="00CB72A3" w14:paraId="65523A75" w14:textId="77777777" w:rsidTr="00E56DD1">
        <w:tc>
          <w:tcPr>
            <w:tcW w:w="2206" w:type="pct"/>
          </w:tcPr>
          <w:p w14:paraId="5DA1D9BE" w14:textId="15172125" w:rsidR="00B32202" w:rsidRPr="008246F3" w:rsidRDefault="00B32202" w:rsidP="00B32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246F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252B2CCF" w14:textId="41B2C9DB" w:rsidR="00B32202" w:rsidRPr="00211E05" w:rsidRDefault="00166507" w:rsidP="00B32202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1665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fldChar w:fldCharType="begin"/>
            </w:r>
            <w:r w:rsidRPr="001665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instrText xml:space="preserve"> =SUM(ABOVE) </w:instrText>
            </w:r>
            <w:r w:rsidRPr="001665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fldChar w:fldCharType="separate"/>
            </w:r>
            <w:r w:rsidRPr="001665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11,711,613</w:t>
            </w:r>
            <w:r w:rsidRPr="001665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fldChar w:fldCharType="end"/>
            </w:r>
          </w:p>
        </w:tc>
        <w:tc>
          <w:tcPr>
            <w:tcW w:w="147" w:type="pct"/>
            <w:vAlign w:val="bottom"/>
          </w:tcPr>
          <w:p w14:paraId="0462D26D" w14:textId="77777777" w:rsidR="00B32202" w:rsidRPr="00CB72A3" w:rsidRDefault="00B32202" w:rsidP="00B32202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5E2F4F2D" w14:textId="77777777" w:rsidR="00B32202" w:rsidRPr="00CB72A3" w:rsidRDefault="00B32202" w:rsidP="00B32202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11,758,011</w:t>
            </w:r>
          </w:p>
        </w:tc>
        <w:tc>
          <w:tcPr>
            <w:tcW w:w="147" w:type="pct"/>
          </w:tcPr>
          <w:p w14:paraId="57FD584C" w14:textId="77777777" w:rsidR="00B32202" w:rsidRPr="00CB72A3" w:rsidRDefault="00B32202" w:rsidP="00B32202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314B7B" w14:textId="3CDDD6AA" w:rsidR="00B32202" w:rsidRPr="00CB72A3" w:rsidRDefault="00166507" w:rsidP="00B32202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665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fldChar w:fldCharType="begin"/>
            </w:r>
            <w:r w:rsidRPr="001665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instrText xml:space="preserve"> =SUM(ABOVE) </w:instrText>
            </w:r>
            <w:r w:rsidRPr="001665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fldChar w:fldCharType="separate"/>
            </w:r>
            <w:r w:rsidRPr="001665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11,711,613</w:t>
            </w:r>
            <w:r w:rsidRPr="001665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fldChar w:fldCharType="end"/>
            </w:r>
          </w:p>
        </w:tc>
        <w:tc>
          <w:tcPr>
            <w:tcW w:w="138" w:type="pct"/>
            <w:vAlign w:val="bottom"/>
          </w:tcPr>
          <w:p w14:paraId="5729686D" w14:textId="77777777" w:rsidR="00B32202" w:rsidRPr="00CB72A3" w:rsidRDefault="00B32202" w:rsidP="00B32202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6A980705" w14:textId="77777777" w:rsidR="00B32202" w:rsidRPr="00CB72A3" w:rsidRDefault="00B32202" w:rsidP="00B32202">
            <w:pPr>
              <w:pStyle w:val="a3"/>
              <w:tabs>
                <w:tab w:val="decimal" w:pos="884"/>
              </w:tabs>
              <w:ind w:left="-1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11,758,011</w:t>
            </w:r>
          </w:p>
        </w:tc>
      </w:tr>
    </w:tbl>
    <w:p w14:paraId="767323B3" w14:textId="77777777" w:rsidR="00A07888" w:rsidRDefault="00A07888" w:rsidP="007A12D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0AE4C15A" w14:textId="73488472" w:rsidR="008F16F0" w:rsidRPr="00CB72A3" w:rsidRDefault="008F16F0" w:rsidP="007A12D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CB72A3">
        <w:rPr>
          <w:rFonts w:asciiTheme="majorBidi" w:hAnsiTheme="majorBidi" w:cstheme="majorBidi"/>
          <w:spacing w:val="-2"/>
          <w:sz w:val="30"/>
          <w:szCs w:val="30"/>
          <w:cs/>
        </w:rPr>
        <w:t>รายการเคลื่อนไหวของเงินให้กู้ยืม</w:t>
      </w:r>
      <w:r w:rsidR="00C258DB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>ระยะยาว</w:t>
      </w:r>
      <w:r w:rsidRPr="00CB72A3">
        <w:rPr>
          <w:rFonts w:asciiTheme="majorBidi" w:hAnsiTheme="majorBidi" w:cstheme="majorBidi"/>
          <w:spacing w:val="-2"/>
          <w:sz w:val="30"/>
          <w:szCs w:val="30"/>
          <w:cs/>
        </w:rPr>
        <w:t>แก่</w:t>
      </w:r>
      <w:r w:rsidR="00B4233A">
        <w:rPr>
          <w:rFonts w:asciiTheme="majorBidi" w:hAnsiTheme="majorBidi" w:cstheme="majorBidi" w:hint="cs"/>
          <w:spacing w:val="-2"/>
          <w:sz w:val="30"/>
          <w:szCs w:val="30"/>
          <w:cs/>
        </w:rPr>
        <w:t>บริษัทร่วม</w:t>
      </w:r>
      <w:r w:rsidRPr="00CB72A3">
        <w:rPr>
          <w:rFonts w:asciiTheme="majorBidi" w:hAnsiTheme="majorBidi" w:cstheme="majorBidi"/>
          <w:spacing w:val="-2"/>
          <w:sz w:val="30"/>
          <w:szCs w:val="30"/>
          <w:cs/>
        </w:rPr>
        <w:t>สำหรับงวด</w:t>
      </w:r>
      <w:r w:rsidR="00B32202">
        <w:rPr>
          <w:rFonts w:ascii="Angsana New" w:hAnsi="Angsana New" w:hint="cs"/>
          <w:spacing w:val="-2"/>
          <w:sz w:val="30"/>
          <w:szCs w:val="30"/>
          <w:cs/>
          <w:lang w:val="en-US"/>
        </w:rPr>
        <w:t>เ</w:t>
      </w:r>
      <w:r w:rsidR="00DB15BF">
        <w:rPr>
          <w:rFonts w:ascii="Angsana New" w:hAnsi="Angsana New" w:hint="cs"/>
          <w:spacing w:val="-2"/>
          <w:sz w:val="30"/>
          <w:szCs w:val="30"/>
          <w:cs/>
        </w:rPr>
        <w:t>ก</w:t>
      </w:r>
      <w:r w:rsidR="00B32202">
        <w:rPr>
          <w:rFonts w:ascii="Angsana New" w:hAnsi="Angsana New" w:hint="cs"/>
          <w:spacing w:val="-2"/>
          <w:sz w:val="30"/>
          <w:szCs w:val="30"/>
          <w:cs/>
        </w:rPr>
        <w:t>้า</w:t>
      </w:r>
      <w:r w:rsidR="00233EA1" w:rsidRPr="009D6C02">
        <w:rPr>
          <w:rFonts w:ascii="Angsana New" w:hAnsi="Angsana New" w:hint="cs"/>
          <w:spacing w:val="-2"/>
          <w:sz w:val="30"/>
          <w:szCs w:val="30"/>
          <w:cs/>
        </w:rPr>
        <w:t>เ</w:t>
      </w:r>
      <w:r w:rsidR="00233EA1" w:rsidRPr="009D6C02">
        <w:rPr>
          <w:rFonts w:ascii="Angsana New" w:hAnsi="Angsana New"/>
          <w:spacing w:val="-2"/>
          <w:sz w:val="30"/>
          <w:szCs w:val="30"/>
          <w:cs/>
        </w:rPr>
        <w:t xml:space="preserve">ดือนสิ้นสุดวันที่ </w:t>
      </w:r>
      <w:r w:rsidR="00B32202" w:rsidRPr="00CB72A3">
        <w:rPr>
          <w:rFonts w:asciiTheme="majorBidi" w:hAnsiTheme="majorBidi" w:cstheme="majorBidi"/>
          <w:spacing w:val="-2"/>
          <w:sz w:val="30"/>
          <w:szCs w:val="30"/>
          <w:lang w:val="en-US"/>
        </w:rPr>
        <w:t>31</w:t>
      </w:r>
      <w:r w:rsidR="00B32202" w:rsidRPr="00CB72A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B32202" w:rsidRPr="00CB72A3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ธันวาคม</w:t>
      </w:r>
      <w:r w:rsidR="00B32202" w:rsidRPr="00CB72A3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A00620" w:rsidRPr="00CB72A3">
        <w:rPr>
          <w:rFonts w:asciiTheme="majorBidi" w:hAnsiTheme="majorBidi" w:cstheme="majorBidi"/>
          <w:spacing w:val="-2"/>
          <w:sz w:val="30"/>
          <w:szCs w:val="30"/>
          <w:lang w:val="en-US"/>
        </w:rPr>
        <w:t>25</w:t>
      </w:r>
      <w:r w:rsidR="007F1691" w:rsidRPr="00CB72A3">
        <w:rPr>
          <w:rFonts w:asciiTheme="majorBidi" w:hAnsiTheme="majorBidi" w:cstheme="majorBidi"/>
          <w:spacing w:val="-2"/>
          <w:sz w:val="30"/>
          <w:szCs w:val="30"/>
          <w:lang w:val="en-US"/>
        </w:rPr>
        <w:t>6</w:t>
      </w:r>
      <w:r w:rsidR="00233EA1">
        <w:rPr>
          <w:rFonts w:asciiTheme="majorBidi" w:hAnsiTheme="majorBidi" w:cstheme="majorBidi"/>
          <w:spacing w:val="-2"/>
          <w:sz w:val="30"/>
          <w:szCs w:val="30"/>
          <w:lang w:val="en-US"/>
        </w:rPr>
        <w:t>7</w:t>
      </w:r>
      <w:r w:rsidR="007F1691" w:rsidRPr="00CB72A3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Pr="00CB72A3">
        <w:rPr>
          <w:rFonts w:asciiTheme="majorBidi" w:hAnsiTheme="majorBidi" w:cstheme="majorBidi"/>
          <w:spacing w:val="-2"/>
          <w:sz w:val="30"/>
          <w:szCs w:val="30"/>
          <w:cs/>
        </w:rPr>
        <w:t>มีดังนี้</w:t>
      </w:r>
    </w:p>
    <w:p w14:paraId="53DB8398" w14:textId="77777777" w:rsidR="007128D1" w:rsidRPr="00CB72A3" w:rsidRDefault="007128D1" w:rsidP="007A12D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00"/>
        <w:gridCol w:w="1260"/>
        <w:gridCol w:w="1620"/>
        <w:gridCol w:w="180"/>
        <w:gridCol w:w="1620"/>
      </w:tblGrid>
      <w:tr w:rsidR="00FA1FD9" w:rsidRPr="00CB72A3" w14:paraId="5486289D" w14:textId="77777777" w:rsidTr="00415BE4">
        <w:trPr>
          <w:tblHeader/>
        </w:trPr>
        <w:tc>
          <w:tcPr>
            <w:tcW w:w="4500" w:type="dxa"/>
            <w:shd w:val="clear" w:color="auto" w:fill="FFFFFF" w:themeFill="background1"/>
          </w:tcPr>
          <w:p w14:paraId="04DA4143" w14:textId="77777777" w:rsidR="00FA1FD9" w:rsidRPr="00CB72A3" w:rsidRDefault="00FA1FD9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79" w:hanging="19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260" w:type="dxa"/>
          </w:tcPr>
          <w:p w14:paraId="44065738" w14:textId="77777777" w:rsidR="00FA1FD9" w:rsidRPr="00CB72A3" w:rsidRDefault="00FA1FD9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</w:pP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3420" w:type="dxa"/>
            <w:gridSpan w:val="3"/>
          </w:tcPr>
          <w:p w14:paraId="29343FF3" w14:textId="532253D3" w:rsidR="00FA1FD9" w:rsidRPr="00CB72A3" w:rsidRDefault="00FA1FD9" w:rsidP="00FA1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</w:pP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25382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และ</w:t>
            </w:r>
          </w:p>
        </w:tc>
      </w:tr>
      <w:tr w:rsidR="00415BE4" w:rsidRPr="00CB72A3" w14:paraId="628C8A3D" w14:textId="77777777" w:rsidTr="00415BE4">
        <w:trPr>
          <w:tblHeader/>
        </w:trPr>
        <w:tc>
          <w:tcPr>
            <w:tcW w:w="4500" w:type="dxa"/>
            <w:shd w:val="clear" w:color="auto" w:fill="FFFFFF" w:themeFill="background1"/>
          </w:tcPr>
          <w:p w14:paraId="08FDA041" w14:textId="77777777" w:rsidR="00415BE4" w:rsidRPr="00CB72A3" w:rsidRDefault="00415BE4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79" w:hanging="19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4F9869A" w14:textId="77777777" w:rsidR="00415BE4" w:rsidRPr="00CB72A3" w:rsidRDefault="00415BE4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3"/>
          </w:tcPr>
          <w:p w14:paraId="73AD8321" w14:textId="43EE4026" w:rsidR="00415BE4" w:rsidRPr="00CB72A3" w:rsidRDefault="00415BE4" w:rsidP="00FA1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0212E6" w:rsidRPr="00CB72A3" w14:paraId="44EA3D44" w14:textId="77777777" w:rsidTr="00415BE4">
        <w:trPr>
          <w:tblHeader/>
        </w:trPr>
        <w:tc>
          <w:tcPr>
            <w:tcW w:w="4500" w:type="dxa"/>
          </w:tcPr>
          <w:p w14:paraId="39D0F8FC" w14:textId="77777777" w:rsidR="000212E6" w:rsidRPr="00CB72A3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20ECAF3E" w14:textId="77777777" w:rsidR="000212E6" w:rsidRPr="00CB72A3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330BB33E" w14:textId="3AEAEF3A" w:rsidR="000212E6" w:rsidRPr="00CB72A3" w:rsidRDefault="004A24EA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233EA1"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62E82391" w14:textId="77777777" w:rsidR="000212E6" w:rsidRPr="00CB72A3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620" w:type="dxa"/>
          </w:tcPr>
          <w:p w14:paraId="7EA96DE7" w14:textId="39607BEA" w:rsidR="000212E6" w:rsidRPr="00A9673E" w:rsidRDefault="004A24EA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D051E7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</w:tr>
      <w:tr w:rsidR="000212E6" w:rsidRPr="00CB72A3" w14:paraId="1DEA1478" w14:textId="77777777" w:rsidTr="00415BE4">
        <w:tc>
          <w:tcPr>
            <w:tcW w:w="4500" w:type="dxa"/>
            <w:vAlign w:val="bottom"/>
          </w:tcPr>
          <w:p w14:paraId="693D2767" w14:textId="77777777" w:rsidR="000212E6" w:rsidRPr="00CB72A3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A1D821E" w14:textId="77777777" w:rsidR="000212E6" w:rsidRPr="00CB72A3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3420" w:type="dxa"/>
            <w:gridSpan w:val="3"/>
          </w:tcPr>
          <w:p w14:paraId="0915A1BA" w14:textId="77777777" w:rsidR="000212E6" w:rsidRPr="00CB72A3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B72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CB72A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212E6" w:rsidRPr="00CB72A3" w14:paraId="08BCA289" w14:textId="77777777" w:rsidTr="00415BE4">
        <w:tc>
          <w:tcPr>
            <w:tcW w:w="4500" w:type="dxa"/>
            <w:vAlign w:val="bottom"/>
          </w:tcPr>
          <w:p w14:paraId="38200667" w14:textId="77777777" w:rsidR="000212E6" w:rsidRPr="00CB72A3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0" w:type="dxa"/>
            <w:vAlign w:val="bottom"/>
          </w:tcPr>
          <w:p w14:paraId="3FA269D8" w14:textId="77777777" w:rsidR="000212E6" w:rsidRPr="00CB72A3" w:rsidRDefault="0093412B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</w:rPr>
              <w:t>SOFR</w:t>
            </w:r>
            <w:r w:rsidR="000212E6" w:rsidRPr="00CB72A3">
              <w:rPr>
                <w:rFonts w:asciiTheme="majorBidi" w:hAnsiTheme="majorBidi" w:cstheme="majorBidi"/>
                <w:sz w:val="30"/>
                <w:szCs w:val="30"/>
              </w:rPr>
              <w:t>+3.5</w:t>
            </w:r>
          </w:p>
        </w:tc>
        <w:tc>
          <w:tcPr>
            <w:tcW w:w="1620" w:type="dxa"/>
            <w:vAlign w:val="bottom"/>
          </w:tcPr>
          <w:p w14:paraId="54C367CC" w14:textId="77777777" w:rsidR="000212E6" w:rsidRPr="00CB72A3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61" w:right="-17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771DF43" w14:textId="77777777" w:rsidR="000212E6" w:rsidRPr="00CB72A3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61" w:right="-17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68F0B99" w14:textId="77777777" w:rsidR="000212E6" w:rsidRPr="00CB72A3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61" w:right="-17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15BF" w:rsidRPr="00CB72A3" w14:paraId="41C29EE2" w14:textId="77777777" w:rsidTr="00415BE4">
        <w:tc>
          <w:tcPr>
            <w:tcW w:w="4500" w:type="dxa"/>
            <w:vAlign w:val="bottom"/>
          </w:tcPr>
          <w:p w14:paraId="47B40CDA" w14:textId="77777777" w:rsidR="00DB15BF" w:rsidRPr="00CB72A3" w:rsidRDefault="00DB15BF" w:rsidP="00DB1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2F6FC3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2F6FC3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2F6FC3">
              <w:rPr>
                <w:rFonts w:asciiTheme="majorBidi" w:hAnsiTheme="majorBidi" w:cstheme="majorBidi"/>
                <w:sz w:val="30"/>
                <w:szCs w:val="30"/>
                <w:cs/>
              </w:rPr>
              <w:t>เมษายน</w:t>
            </w:r>
          </w:p>
        </w:tc>
        <w:tc>
          <w:tcPr>
            <w:tcW w:w="1260" w:type="dxa"/>
            <w:vAlign w:val="center"/>
          </w:tcPr>
          <w:p w14:paraId="615DF20B" w14:textId="77777777" w:rsidR="00DB15BF" w:rsidRPr="00CB72A3" w:rsidRDefault="00DB15BF" w:rsidP="00DB15BF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8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</w:tcPr>
          <w:p w14:paraId="6C1B6A95" w14:textId="4E24295A" w:rsidR="00DB15BF" w:rsidRPr="00177AFB" w:rsidRDefault="00DB15BF" w:rsidP="00DB15BF">
            <w:pPr>
              <w:pStyle w:val="30"/>
              <w:tabs>
                <w:tab w:val="clear" w:pos="360"/>
                <w:tab w:val="clear" w:pos="720"/>
                <w:tab w:val="decimal" w:pos="1450"/>
              </w:tabs>
              <w:ind w:left="-61" w:right="-19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77AF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6,306,311</w:t>
            </w:r>
          </w:p>
        </w:tc>
        <w:tc>
          <w:tcPr>
            <w:tcW w:w="180" w:type="dxa"/>
            <w:vAlign w:val="bottom"/>
          </w:tcPr>
          <w:p w14:paraId="72D4C71E" w14:textId="77777777" w:rsidR="00DB15BF" w:rsidRPr="00177AFB" w:rsidRDefault="00DB15BF" w:rsidP="00DB15BF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19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67E7C6CD" w14:textId="27FE86A5" w:rsidR="00DB15BF" w:rsidRPr="00177AFB" w:rsidRDefault="00DB15BF" w:rsidP="00DB15BF">
            <w:pPr>
              <w:pStyle w:val="30"/>
              <w:tabs>
                <w:tab w:val="clear" w:pos="360"/>
                <w:tab w:val="clear" w:pos="720"/>
                <w:tab w:val="decimal" w:pos="1450"/>
              </w:tabs>
              <w:ind w:left="-61" w:right="-19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5BE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5,897,081</w:t>
            </w:r>
          </w:p>
        </w:tc>
      </w:tr>
      <w:tr w:rsidR="00DB15BF" w:rsidRPr="00CB72A3" w14:paraId="32B4CF14" w14:textId="77777777" w:rsidTr="00415BE4">
        <w:tc>
          <w:tcPr>
            <w:tcW w:w="4500" w:type="dxa"/>
            <w:vAlign w:val="bottom"/>
          </w:tcPr>
          <w:p w14:paraId="625619F8" w14:textId="7576C1BE" w:rsidR="00DB15BF" w:rsidRPr="00CB72A3" w:rsidRDefault="00DB15BF" w:rsidP="00DB1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="00415BE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415BE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15BE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ขาดทุน) </w:t>
            </w: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260" w:type="dxa"/>
            <w:vAlign w:val="center"/>
          </w:tcPr>
          <w:p w14:paraId="1C2F1F14" w14:textId="77777777" w:rsidR="00DB15BF" w:rsidRPr="00CB72A3" w:rsidRDefault="00DB15BF" w:rsidP="00DB15BF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8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6C80FE4" w14:textId="2BA254B7" w:rsidR="00DB15BF" w:rsidRPr="00CB72A3" w:rsidRDefault="00166507" w:rsidP="00DB15BF">
            <w:pPr>
              <w:pStyle w:val="30"/>
              <w:tabs>
                <w:tab w:val="clear" w:pos="360"/>
                <w:tab w:val="clear" w:pos="720"/>
                <w:tab w:val="decimal" w:pos="1450"/>
              </w:tabs>
              <w:ind w:left="-61" w:right="-19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65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(428,410)</w:t>
            </w:r>
          </w:p>
        </w:tc>
        <w:tc>
          <w:tcPr>
            <w:tcW w:w="180" w:type="dxa"/>
          </w:tcPr>
          <w:p w14:paraId="54167E8F" w14:textId="77777777" w:rsidR="00DB15BF" w:rsidRPr="00CB72A3" w:rsidRDefault="00DB15BF" w:rsidP="00DB15BF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19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0220E4" w14:textId="336198A1" w:rsidR="00DB15BF" w:rsidRPr="00CB72A3" w:rsidRDefault="00166507" w:rsidP="00DB15BF">
            <w:pPr>
              <w:pStyle w:val="30"/>
              <w:tabs>
                <w:tab w:val="clear" w:pos="360"/>
                <w:tab w:val="clear" w:pos="720"/>
                <w:tab w:val="decimal" w:pos="1450"/>
              </w:tabs>
              <w:ind w:left="-61" w:right="-19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665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21,531</w:t>
            </w:r>
          </w:p>
        </w:tc>
      </w:tr>
      <w:tr w:rsidR="00DB15BF" w:rsidRPr="00CB72A3" w14:paraId="1E602747" w14:textId="77777777" w:rsidTr="00415BE4">
        <w:tc>
          <w:tcPr>
            <w:tcW w:w="4500" w:type="dxa"/>
            <w:vAlign w:val="bottom"/>
          </w:tcPr>
          <w:p w14:paraId="5D78FCAB" w14:textId="2AA0AD4F" w:rsidR="00DB15BF" w:rsidRPr="00CB72A3" w:rsidRDefault="00DB15BF" w:rsidP="00DB1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448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80347" w:rsidRPr="00CB72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F80347" w:rsidRPr="00CB72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60" w:type="dxa"/>
          </w:tcPr>
          <w:p w14:paraId="05821420" w14:textId="77777777" w:rsidR="00DB15BF" w:rsidRPr="00CB72A3" w:rsidRDefault="00DB15BF" w:rsidP="00DB15BF">
            <w:pPr>
              <w:pStyle w:val="30"/>
              <w:tabs>
                <w:tab w:val="clear" w:pos="360"/>
                <w:tab w:val="clear" w:pos="720"/>
                <w:tab w:val="decimal" w:pos="922"/>
              </w:tabs>
              <w:ind w:left="-61" w:right="-8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6A4AC798" w14:textId="003FA445" w:rsidR="00DB15BF" w:rsidRPr="00CB72A3" w:rsidRDefault="00166507" w:rsidP="00DB15BF">
            <w:pPr>
              <w:pStyle w:val="30"/>
              <w:tabs>
                <w:tab w:val="clear" w:pos="360"/>
                <w:tab w:val="clear" w:pos="720"/>
                <w:tab w:val="decimal" w:pos="1450"/>
              </w:tabs>
              <w:ind w:left="-61" w:right="-19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665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5,877,901</w:t>
            </w:r>
          </w:p>
        </w:tc>
        <w:tc>
          <w:tcPr>
            <w:tcW w:w="180" w:type="dxa"/>
          </w:tcPr>
          <w:p w14:paraId="51D8065B" w14:textId="77777777" w:rsidR="00DB15BF" w:rsidRPr="00CB72A3" w:rsidRDefault="00DB15BF" w:rsidP="00DB15BF">
            <w:pPr>
              <w:pStyle w:val="30"/>
              <w:tabs>
                <w:tab w:val="clear" w:pos="360"/>
                <w:tab w:val="clear" w:pos="720"/>
                <w:tab w:val="decimal" w:pos="922"/>
              </w:tabs>
              <w:ind w:right="-19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778BFBA" w14:textId="1AB31374" w:rsidR="00DB15BF" w:rsidRPr="00CB72A3" w:rsidRDefault="00166507" w:rsidP="00DB15BF">
            <w:pPr>
              <w:pStyle w:val="30"/>
              <w:tabs>
                <w:tab w:val="clear" w:pos="360"/>
                <w:tab w:val="clear" w:pos="720"/>
                <w:tab w:val="decimal" w:pos="1450"/>
              </w:tabs>
              <w:ind w:left="-61" w:right="-19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665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5,918,612</w:t>
            </w:r>
          </w:p>
        </w:tc>
      </w:tr>
    </w:tbl>
    <w:p w14:paraId="1B07F93C" w14:textId="08CBD0F8" w:rsidR="00A83FA9" w:rsidRDefault="00A83F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3FF16B9" w14:textId="77777777" w:rsidR="0073271C" w:rsidRDefault="007327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39043F0E" w14:textId="3A20E542" w:rsidR="00605116" w:rsidRPr="00CB72A3" w:rsidRDefault="00605116" w:rsidP="002538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B72A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เงินให้กู้ยืมแก่บริษัทร่วม</w:t>
      </w:r>
    </w:p>
    <w:p w14:paraId="6D47FC01" w14:textId="77777777" w:rsidR="007128D1" w:rsidRPr="000A755D" w:rsidRDefault="007128D1" w:rsidP="00681BF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29"/>
        <w:jc w:val="both"/>
        <w:rPr>
          <w:rFonts w:asciiTheme="majorBidi" w:hAnsiTheme="majorBidi" w:cstheme="majorBidi"/>
          <w:b/>
          <w:bCs/>
          <w:i/>
          <w:iCs/>
          <w:sz w:val="12"/>
          <w:szCs w:val="12"/>
        </w:rPr>
      </w:pPr>
    </w:p>
    <w:p w14:paraId="6B97354D" w14:textId="77777777" w:rsidR="006F0A0F" w:rsidRDefault="006F0A0F" w:rsidP="00C27D23">
      <w:pPr>
        <w:tabs>
          <w:tab w:val="clear" w:pos="227"/>
          <w:tab w:val="clear" w:pos="454"/>
          <w:tab w:val="clear" w:pos="680"/>
          <w:tab w:val="left" w:pos="720"/>
        </w:tabs>
        <w:spacing w:line="228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ในปี </w:t>
      </w:r>
      <w:r>
        <w:rPr>
          <w:rFonts w:ascii="Angsana New" w:hAnsi="Angsana New"/>
          <w:sz w:val="30"/>
          <w:szCs w:val="30"/>
        </w:rPr>
        <w:t xml:space="preserve">2554 </w:t>
      </w:r>
      <w:r>
        <w:rPr>
          <w:rFonts w:ascii="Angsana New" w:hAnsi="Angsana New" w:hint="cs"/>
          <w:sz w:val="30"/>
          <w:szCs w:val="30"/>
          <w:cs/>
        </w:rPr>
        <w:t xml:space="preserve">บริษัทได้ทำสัญญาเงินให้กู้ยืมกับบริษัทร่วมแห่งหนึ่งเป็นจำนวนเงิน </w:t>
      </w:r>
      <w:r>
        <w:rPr>
          <w:rFonts w:ascii="Angsana New" w:hAnsi="Angsana New"/>
          <w:sz w:val="30"/>
          <w:szCs w:val="30"/>
        </w:rPr>
        <w:t>173</w:t>
      </w:r>
      <w:r>
        <w:rPr>
          <w:rFonts w:ascii="Angsana New" w:hAnsi="Angsana New" w:hint="cs"/>
          <w:sz w:val="30"/>
          <w:szCs w:val="30"/>
          <w:cs/>
        </w:rPr>
        <w:t xml:space="preserve"> ล้านเหรียญสหรัฐอเมริกา</w:t>
      </w:r>
      <w:r>
        <w:rPr>
          <w:rFonts w:ascii="Angsana New" w:hAnsi="Angsana New"/>
          <w:sz w:val="30"/>
          <w:szCs w:val="30"/>
        </w:rPr>
        <w:t xml:space="preserve">    </w:t>
      </w:r>
      <w:r>
        <w:rPr>
          <w:rFonts w:ascii="Angsana New" w:hAnsi="Angsana New" w:hint="cs"/>
          <w:sz w:val="30"/>
          <w:szCs w:val="30"/>
          <w:cs/>
        </w:rPr>
        <w:t>โดย</w:t>
      </w:r>
      <w:r w:rsidRPr="003F1437">
        <w:rPr>
          <w:rFonts w:ascii="Angsana New" w:hAnsi="Angsana New" w:hint="cs"/>
          <w:spacing w:val="-4"/>
          <w:sz w:val="30"/>
          <w:szCs w:val="30"/>
          <w:cs/>
        </w:rPr>
        <w:t xml:space="preserve">คิดอัตราดอกเบี้ยอัตรา </w:t>
      </w:r>
      <w:r w:rsidRPr="003F1437">
        <w:rPr>
          <w:rFonts w:ascii="Angsana New" w:hAnsi="Angsana New"/>
          <w:spacing w:val="-4"/>
          <w:sz w:val="30"/>
          <w:szCs w:val="30"/>
        </w:rPr>
        <w:t xml:space="preserve">LIBOR </w:t>
      </w:r>
      <w:r w:rsidRPr="003F1437">
        <w:rPr>
          <w:rFonts w:ascii="Angsana New" w:hAnsi="Angsana New" w:hint="cs"/>
          <w:spacing w:val="-4"/>
          <w:sz w:val="30"/>
          <w:szCs w:val="30"/>
          <w:cs/>
        </w:rPr>
        <w:t xml:space="preserve">บวกด้วยร้อยละ </w:t>
      </w:r>
      <w:r w:rsidRPr="003F1437">
        <w:rPr>
          <w:rFonts w:ascii="Angsana New" w:hAnsi="Angsana New"/>
          <w:spacing w:val="-4"/>
          <w:sz w:val="30"/>
          <w:szCs w:val="30"/>
        </w:rPr>
        <w:t>3.5</w:t>
      </w:r>
      <w:r w:rsidRPr="003F1437">
        <w:rPr>
          <w:rFonts w:ascii="Angsana New" w:hAnsi="Angsana New" w:hint="cs"/>
          <w:spacing w:val="-4"/>
          <w:sz w:val="30"/>
          <w:szCs w:val="30"/>
          <w:cs/>
        </w:rPr>
        <w:t xml:space="preserve"> ต่อปี เงินให้กู้ยืมนี้มีกำหนดคืนในเดือนกรกฎาคม </w:t>
      </w:r>
      <w:r w:rsidRPr="003F1437">
        <w:rPr>
          <w:rFonts w:ascii="Angsana New" w:hAnsi="Angsana New"/>
          <w:spacing w:val="-4"/>
          <w:sz w:val="30"/>
          <w:szCs w:val="30"/>
        </w:rPr>
        <w:t>2559</w:t>
      </w:r>
      <w:r w:rsidRPr="003F1437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>
        <w:rPr>
          <w:rFonts w:ascii="Angsana New" w:hAnsi="Angsana New"/>
          <w:spacing w:val="-4"/>
          <w:sz w:val="30"/>
          <w:szCs w:val="30"/>
        </w:rPr>
        <w:t xml:space="preserve">       </w:t>
      </w:r>
      <w:r>
        <w:rPr>
          <w:rFonts w:ascii="Angsana New" w:hAnsi="Angsana New"/>
          <w:spacing w:val="-4"/>
          <w:sz w:val="30"/>
          <w:szCs w:val="30"/>
        </w:rPr>
        <w:br/>
      </w:r>
      <w:r w:rsidRPr="003F1437">
        <w:rPr>
          <w:rFonts w:ascii="Angsana New" w:hAnsi="Angsana New" w:hint="cs"/>
          <w:spacing w:val="-4"/>
          <w:sz w:val="30"/>
          <w:szCs w:val="30"/>
          <w:cs/>
        </w:rPr>
        <w:t>เมื่อวันที่</w:t>
      </w:r>
      <w:r w:rsidRPr="003F1437">
        <w:rPr>
          <w:rFonts w:ascii="Angsana New" w:hAnsi="Angsana New"/>
          <w:spacing w:val="-4"/>
          <w:sz w:val="30"/>
          <w:szCs w:val="30"/>
        </w:rPr>
        <w:t xml:space="preserve"> 5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กรกฎาคม </w:t>
      </w:r>
      <w:r>
        <w:rPr>
          <w:rFonts w:ascii="Angsana New" w:hAnsi="Angsana New"/>
          <w:sz w:val="30"/>
          <w:szCs w:val="30"/>
        </w:rPr>
        <w:t>2559</w:t>
      </w:r>
      <w:r>
        <w:rPr>
          <w:rFonts w:ascii="Angsana New" w:hAnsi="Angsana New" w:hint="cs"/>
          <w:sz w:val="30"/>
          <w:szCs w:val="30"/>
          <w:cs/>
        </w:rPr>
        <w:t xml:space="preserve"> บริษัทได้ทำหนังสือแก้ไขสัญญาเพื่อขยายกำหนดการชำระคืนเป็นเดือนกรกฎาคม </w:t>
      </w:r>
      <w:r>
        <w:rPr>
          <w:rFonts w:ascii="Angsana New" w:hAnsi="Angsana New"/>
          <w:sz w:val="30"/>
          <w:szCs w:val="30"/>
        </w:rPr>
        <w:t>2564</w:t>
      </w:r>
      <w:r>
        <w:rPr>
          <w:rFonts w:ascii="Angsana New" w:hAnsi="Angsana New" w:hint="cs"/>
          <w:sz w:val="30"/>
          <w:szCs w:val="30"/>
          <w:cs/>
        </w:rPr>
        <w:t xml:space="preserve"> โดยไม่มี</w:t>
      </w:r>
      <w:r w:rsidRPr="003F1437">
        <w:rPr>
          <w:rFonts w:ascii="Angsana New" w:hAnsi="Angsana New" w:hint="cs"/>
          <w:spacing w:val="-4"/>
          <w:sz w:val="30"/>
          <w:szCs w:val="30"/>
          <w:cs/>
        </w:rPr>
        <w:t xml:space="preserve">การเปลี่ยนแปลงเงื่อนไขอื่นใด และเมื่อวันที่ </w:t>
      </w:r>
      <w:r w:rsidRPr="003F1437">
        <w:rPr>
          <w:rFonts w:ascii="Angsana New" w:hAnsi="Angsana New"/>
          <w:spacing w:val="-4"/>
          <w:sz w:val="30"/>
          <w:szCs w:val="30"/>
        </w:rPr>
        <w:t>18</w:t>
      </w:r>
      <w:r w:rsidRPr="003F1437">
        <w:rPr>
          <w:rFonts w:ascii="Angsana New" w:hAnsi="Angsana New" w:hint="cs"/>
          <w:spacing w:val="-4"/>
          <w:sz w:val="30"/>
          <w:szCs w:val="30"/>
          <w:cs/>
        </w:rPr>
        <w:t xml:space="preserve"> มีนาคม </w:t>
      </w:r>
      <w:r w:rsidRPr="003F1437">
        <w:rPr>
          <w:rFonts w:ascii="Angsana New" w:hAnsi="Angsana New"/>
          <w:spacing w:val="-4"/>
          <w:sz w:val="30"/>
          <w:szCs w:val="30"/>
        </w:rPr>
        <w:t>2564</w:t>
      </w:r>
      <w:r w:rsidRPr="003F1437">
        <w:rPr>
          <w:rFonts w:ascii="Angsana New" w:hAnsi="Angsana New" w:hint="cs"/>
          <w:spacing w:val="-4"/>
          <w:sz w:val="30"/>
          <w:szCs w:val="30"/>
          <w:cs/>
        </w:rPr>
        <w:t xml:space="preserve"> บริษัทได้ทำหนังสือแก้ไขสัญญาเพื่อขยายกำหนดการ</w:t>
      </w:r>
      <w:r w:rsidRPr="003F1437">
        <w:rPr>
          <w:rFonts w:ascii="Angsana New" w:hAnsi="Angsana New" w:hint="cs"/>
          <w:spacing w:val="-2"/>
          <w:sz w:val="30"/>
          <w:szCs w:val="30"/>
          <w:cs/>
        </w:rPr>
        <w:t xml:space="preserve">ชำระคืนเป็นเดือนมิถุนายน </w:t>
      </w:r>
      <w:r w:rsidRPr="003F1437">
        <w:rPr>
          <w:rFonts w:ascii="Angsana New" w:hAnsi="Angsana New"/>
          <w:spacing w:val="-2"/>
          <w:sz w:val="30"/>
          <w:szCs w:val="30"/>
        </w:rPr>
        <w:t>2569</w:t>
      </w:r>
      <w:r w:rsidRPr="003F1437">
        <w:rPr>
          <w:rFonts w:ascii="Angsana New" w:hAnsi="Angsana New" w:hint="cs"/>
          <w:spacing w:val="-2"/>
          <w:sz w:val="30"/>
          <w:szCs w:val="30"/>
          <w:cs/>
        </w:rPr>
        <w:t xml:space="preserve"> โดยคิด</w:t>
      </w:r>
      <w:r>
        <w:rPr>
          <w:rFonts w:ascii="Angsana New" w:hAnsi="Angsana New" w:hint="cs"/>
          <w:spacing w:val="-2"/>
          <w:sz w:val="30"/>
          <w:szCs w:val="30"/>
          <w:cs/>
        </w:rPr>
        <w:t>อัตรา</w:t>
      </w:r>
      <w:r w:rsidRPr="003F1437">
        <w:rPr>
          <w:rFonts w:ascii="Angsana New" w:hAnsi="Angsana New" w:hint="cs"/>
          <w:spacing w:val="-2"/>
          <w:sz w:val="30"/>
          <w:szCs w:val="30"/>
          <w:cs/>
        </w:rPr>
        <w:t xml:space="preserve">ดอกเบี้ยอัตรา </w:t>
      </w:r>
      <w:r w:rsidRPr="003F1437">
        <w:rPr>
          <w:rFonts w:ascii="Angsana New" w:hAnsi="Angsana New"/>
          <w:spacing w:val="-2"/>
          <w:sz w:val="30"/>
          <w:szCs w:val="30"/>
        </w:rPr>
        <w:t xml:space="preserve">SOFR </w:t>
      </w:r>
      <w:r w:rsidRPr="003F1437">
        <w:rPr>
          <w:rFonts w:ascii="Angsana New" w:hAnsi="Angsana New" w:hint="cs"/>
          <w:spacing w:val="-2"/>
          <w:sz w:val="30"/>
          <w:szCs w:val="30"/>
          <w:cs/>
        </w:rPr>
        <w:t xml:space="preserve">บวกด้วยร้อยละ </w:t>
      </w:r>
      <w:r w:rsidRPr="003F1437">
        <w:rPr>
          <w:rFonts w:ascii="Angsana New" w:hAnsi="Angsana New"/>
          <w:spacing w:val="-2"/>
          <w:sz w:val="30"/>
          <w:szCs w:val="30"/>
        </w:rPr>
        <w:t>3.5</w:t>
      </w:r>
      <w:r w:rsidRPr="003F1437">
        <w:rPr>
          <w:rFonts w:ascii="Angsana New" w:hAnsi="Angsana New" w:hint="cs"/>
          <w:spacing w:val="-2"/>
          <w:sz w:val="30"/>
          <w:szCs w:val="30"/>
          <w:cs/>
        </w:rPr>
        <w:t xml:space="preserve"> ต่อปี ดอกเบี้ยจะถูกรวมทบต้น ณ</w:t>
      </w:r>
      <w:r>
        <w:rPr>
          <w:rFonts w:ascii="Angsana New" w:hAnsi="Angsana New" w:hint="cs"/>
          <w:sz w:val="30"/>
          <w:szCs w:val="30"/>
          <w:cs/>
        </w:rPr>
        <w:t xml:space="preserve"> วันสิ้นสุดในแต่ละงวดของดอกเบี้ย</w:t>
      </w:r>
      <w:r w:rsidRPr="00BD1731">
        <w:rPr>
          <w:rFonts w:ascii="Angsana New" w:hAnsi="Angsana New" w:hint="cs"/>
          <w:sz w:val="30"/>
          <w:szCs w:val="30"/>
          <w:cs/>
        </w:rPr>
        <w:t>ทุกเดือน</w:t>
      </w:r>
      <w:r>
        <w:rPr>
          <w:rFonts w:ascii="Angsana New" w:hAnsi="Angsana New" w:hint="cs"/>
          <w:sz w:val="30"/>
          <w:szCs w:val="30"/>
          <w:cs/>
        </w:rPr>
        <w:t xml:space="preserve"> และจะถูกชำระคืนพร้อมกับเงินกู้ยืม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หนังสือแก้ไขสัญญาเพื่อขยายกำหนดการชำระคืนดังกล่าว มีผลบังคับใช้ตั้งแต่วันที่ </w:t>
      </w:r>
      <w:r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 w:hint="cs"/>
          <w:sz w:val="30"/>
          <w:szCs w:val="30"/>
          <w:cs/>
        </w:rPr>
        <w:t xml:space="preserve"> เมษายน</w:t>
      </w:r>
      <w:r>
        <w:rPr>
          <w:rFonts w:ascii="Angsana New" w:hAnsi="Angsana New"/>
          <w:sz w:val="30"/>
          <w:szCs w:val="30"/>
        </w:rPr>
        <w:t xml:space="preserve"> 2564</w:t>
      </w:r>
    </w:p>
    <w:p w14:paraId="583131DF" w14:textId="57BE47C2" w:rsidR="00E45401" w:rsidRPr="000A755D" w:rsidRDefault="00E45401" w:rsidP="00B4233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29"/>
        <w:jc w:val="both"/>
        <w:rPr>
          <w:rFonts w:asciiTheme="majorBidi" w:hAnsiTheme="majorBidi" w:cstheme="majorBidi"/>
          <w:sz w:val="12"/>
          <w:szCs w:val="12"/>
        </w:rPr>
      </w:pPr>
    </w:p>
    <w:tbl>
      <w:tblPr>
        <w:tblW w:w="92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23"/>
        <w:gridCol w:w="1062"/>
        <w:gridCol w:w="288"/>
        <w:gridCol w:w="1078"/>
        <w:gridCol w:w="275"/>
        <w:gridCol w:w="1078"/>
        <w:gridCol w:w="255"/>
        <w:gridCol w:w="1138"/>
      </w:tblGrid>
      <w:tr w:rsidR="004A6425" w:rsidRPr="00CB72A3" w14:paraId="3514DE2A" w14:textId="77777777" w:rsidTr="00E45401">
        <w:tc>
          <w:tcPr>
            <w:tcW w:w="2217" w:type="pct"/>
          </w:tcPr>
          <w:p w14:paraId="5F98F4F8" w14:textId="03A65C3A" w:rsidR="004A6425" w:rsidRPr="00CB72A3" w:rsidRDefault="001A3DF6" w:rsidP="00CB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1306" w:type="pct"/>
            <w:gridSpan w:val="3"/>
          </w:tcPr>
          <w:p w14:paraId="09FABABE" w14:textId="77777777" w:rsidR="004A6425" w:rsidRPr="00CB72A3" w:rsidRDefault="00FE214B" w:rsidP="00CB7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8" w:type="pct"/>
          </w:tcPr>
          <w:p w14:paraId="72DACD08" w14:textId="77777777" w:rsidR="004A6425" w:rsidRPr="00CB72A3" w:rsidRDefault="004A6425" w:rsidP="00CB7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29" w:type="pct"/>
            <w:gridSpan w:val="3"/>
          </w:tcPr>
          <w:p w14:paraId="4EF8AD15" w14:textId="77777777" w:rsidR="004A6425" w:rsidRPr="00CB72A3" w:rsidRDefault="004A6425" w:rsidP="00CB7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F80347" w:rsidRPr="00CB72A3" w14:paraId="41B6FE76" w14:textId="77777777" w:rsidTr="00E45401">
        <w:trPr>
          <w:trHeight w:hRule="exact" w:val="389"/>
        </w:trPr>
        <w:tc>
          <w:tcPr>
            <w:tcW w:w="2217" w:type="pct"/>
          </w:tcPr>
          <w:p w14:paraId="7C9BBB6F" w14:textId="77777777" w:rsidR="00F80347" w:rsidRPr="00CB72A3" w:rsidRDefault="00F80347" w:rsidP="00F80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14:paraId="7D728AC8" w14:textId="29FF26C4" w:rsidR="00F80347" w:rsidRPr="00CB72A3" w:rsidRDefault="00F80347" w:rsidP="00F80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5" w:type="pct"/>
          </w:tcPr>
          <w:p w14:paraId="2E43056E" w14:textId="77777777" w:rsidR="00F80347" w:rsidRPr="00CB72A3" w:rsidRDefault="00F80347" w:rsidP="00F80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5C3420A8" w14:textId="77777777" w:rsidR="00F80347" w:rsidRPr="00CB72A3" w:rsidRDefault="00F80347" w:rsidP="00F80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8" w:type="pct"/>
          </w:tcPr>
          <w:p w14:paraId="56D5A2C0" w14:textId="77777777" w:rsidR="00F80347" w:rsidRPr="00CB72A3" w:rsidRDefault="00F80347" w:rsidP="00F80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5CD171CC" w14:textId="08B7FA7B" w:rsidR="00F80347" w:rsidRPr="00CB72A3" w:rsidRDefault="00F80347" w:rsidP="00F80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7" w:type="pct"/>
          </w:tcPr>
          <w:p w14:paraId="6A0774FA" w14:textId="77777777" w:rsidR="00F80347" w:rsidRPr="00CB72A3" w:rsidRDefault="00F80347" w:rsidP="00F80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3B1F7ACE" w14:textId="1FEE18EC" w:rsidR="00F80347" w:rsidRPr="00CB72A3" w:rsidRDefault="00F80347" w:rsidP="00F80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</w:tr>
      <w:tr w:rsidR="00F80347" w:rsidRPr="00CB72A3" w14:paraId="1A1111A9" w14:textId="77777777" w:rsidTr="00E45401">
        <w:trPr>
          <w:trHeight w:hRule="exact" w:val="389"/>
        </w:trPr>
        <w:tc>
          <w:tcPr>
            <w:tcW w:w="2217" w:type="pct"/>
          </w:tcPr>
          <w:p w14:paraId="244CD59A" w14:textId="77777777" w:rsidR="00F80347" w:rsidRPr="00CB72A3" w:rsidRDefault="00F80347" w:rsidP="00F80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14:paraId="32AB3B87" w14:textId="56451427" w:rsidR="00F80347" w:rsidRPr="00CB72A3" w:rsidRDefault="00F80347" w:rsidP="00F80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55" w:type="pct"/>
          </w:tcPr>
          <w:p w14:paraId="6E1787ED" w14:textId="77777777" w:rsidR="00F80347" w:rsidRPr="00CB72A3" w:rsidRDefault="00F80347" w:rsidP="00F80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17C67FCB" w14:textId="6288F6C3" w:rsidR="00F80347" w:rsidRPr="00CB72A3" w:rsidRDefault="00F80347" w:rsidP="00F80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48" w:type="pct"/>
          </w:tcPr>
          <w:p w14:paraId="3521496A" w14:textId="77777777" w:rsidR="00F80347" w:rsidRPr="00CB72A3" w:rsidRDefault="00F80347" w:rsidP="00F80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590A49F6" w14:textId="64CD33D5" w:rsidR="00F80347" w:rsidRPr="00CB72A3" w:rsidRDefault="00F80347" w:rsidP="00F80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37" w:type="pct"/>
          </w:tcPr>
          <w:p w14:paraId="7AC45621" w14:textId="77777777" w:rsidR="00F80347" w:rsidRPr="00CB72A3" w:rsidRDefault="00F80347" w:rsidP="00F80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5929222E" w14:textId="52D8F54E" w:rsidR="00F80347" w:rsidRPr="00CB72A3" w:rsidRDefault="00F80347" w:rsidP="00F80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F80347" w:rsidRPr="00CB72A3" w14:paraId="5C7B0BB3" w14:textId="77777777" w:rsidTr="00E45401">
        <w:trPr>
          <w:trHeight w:hRule="exact" w:val="389"/>
        </w:trPr>
        <w:tc>
          <w:tcPr>
            <w:tcW w:w="2217" w:type="pct"/>
          </w:tcPr>
          <w:p w14:paraId="1BDF36CC" w14:textId="77777777" w:rsidR="00F80347" w:rsidRPr="00CB72A3" w:rsidRDefault="00F80347" w:rsidP="00F80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83" w:type="pct"/>
            <w:gridSpan w:val="7"/>
          </w:tcPr>
          <w:p w14:paraId="5D45DEA3" w14:textId="77777777" w:rsidR="00F80347" w:rsidRPr="00CB72A3" w:rsidRDefault="00F80347" w:rsidP="00F80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B72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F80347" w:rsidRPr="00CB72A3" w14:paraId="7D3CEFF4" w14:textId="77777777" w:rsidTr="00E45401">
        <w:trPr>
          <w:trHeight w:hRule="exact" w:val="389"/>
        </w:trPr>
        <w:tc>
          <w:tcPr>
            <w:tcW w:w="2217" w:type="pct"/>
          </w:tcPr>
          <w:p w14:paraId="777CAEDC" w14:textId="77777777" w:rsidR="00F80347" w:rsidRPr="00CB72A3" w:rsidRDefault="00F80347" w:rsidP="00F80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783" w:type="pct"/>
            <w:gridSpan w:val="7"/>
          </w:tcPr>
          <w:p w14:paraId="054D3027" w14:textId="77777777" w:rsidR="00F80347" w:rsidRPr="00CB72A3" w:rsidRDefault="00F80347" w:rsidP="00F80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</w:tr>
      <w:tr w:rsidR="00F80347" w:rsidRPr="00CB72A3" w14:paraId="15007C09" w14:textId="77777777" w:rsidTr="001C1286">
        <w:tc>
          <w:tcPr>
            <w:tcW w:w="2217" w:type="pct"/>
          </w:tcPr>
          <w:p w14:paraId="25CE4ECA" w14:textId="43F99E7A" w:rsidR="00F80347" w:rsidRPr="00CB72A3" w:rsidRDefault="00F80347" w:rsidP="00F80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76B16BA1" w14:textId="457F7265" w:rsidR="00F80347" w:rsidRPr="00CB72A3" w:rsidRDefault="00166507" w:rsidP="00F80347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65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744,</w:t>
            </w:r>
            <w:r w:rsidR="00945BD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135</w:t>
            </w:r>
          </w:p>
        </w:tc>
        <w:tc>
          <w:tcPr>
            <w:tcW w:w="155" w:type="pct"/>
            <w:vAlign w:val="bottom"/>
          </w:tcPr>
          <w:p w14:paraId="0F7AEDF0" w14:textId="77777777" w:rsidR="00F80347" w:rsidRPr="00CB72A3" w:rsidRDefault="00F80347" w:rsidP="00F80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7A06B9C5" w14:textId="5F94F042" w:rsidR="00F80347" w:rsidRPr="00CB72A3" w:rsidRDefault="00F80347" w:rsidP="00F80347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1,204,836</w:t>
            </w:r>
          </w:p>
        </w:tc>
        <w:tc>
          <w:tcPr>
            <w:tcW w:w="148" w:type="pct"/>
          </w:tcPr>
          <w:p w14:paraId="6F11B380" w14:textId="77777777" w:rsidR="00F80347" w:rsidRPr="00CB72A3" w:rsidRDefault="00F80347" w:rsidP="00F80347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152015F0" w14:textId="1B574F04" w:rsidR="00F80347" w:rsidRPr="00CB72A3" w:rsidRDefault="006E634E" w:rsidP="00F80347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E634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744,</w:t>
            </w:r>
            <w:r w:rsidR="00945BD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135</w:t>
            </w:r>
          </w:p>
        </w:tc>
        <w:tc>
          <w:tcPr>
            <w:tcW w:w="137" w:type="pct"/>
            <w:vAlign w:val="bottom"/>
          </w:tcPr>
          <w:p w14:paraId="0AF642FA" w14:textId="77777777" w:rsidR="00F80347" w:rsidRPr="00CB72A3" w:rsidRDefault="00F80347" w:rsidP="00F80347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2474196F" w14:textId="3C5BDB9F" w:rsidR="00F80347" w:rsidRPr="00CB72A3" w:rsidRDefault="00F80347" w:rsidP="00F80347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1,204,836</w:t>
            </w:r>
          </w:p>
        </w:tc>
      </w:tr>
      <w:tr w:rsidR="00F80347" w:rsidRPr="00CB72A3" w14:paraId="015B3994" w14:textId="77777777" w:rsidTr="001C1286">
        <w:tc>
          <w:tcPr>
            <w:tcW w:w="2217" w:type="pct"/>
          </w:tcPr>
          <w:p w14:paraId="724E6587" w14:textId="08144BE4" w:rsidR="00F80347" w:rsidRPr="00CB72A3" w:rsidRDefault="00F80347" w:rsidP="00F80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4499F04B" w14:textId="345AA46E" w:rsidR="00F80347" w:rsidRPr="00211E05" w:rsidRDefault="00584A3F" w:rsidP="00F80347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84A3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744,</w:t>
            </w:r>
            <w:r w:rsidR="00945BD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135</w:t>
            </w:r>
          </w:p>
        </w:tc>
        <w:tc>
          <w:tcPr>
            <w:tcW w:w="155" w:type="pct"/>
            <w:vAlign w:val="bottom"/>
          </w:tcPr>
          <w:p w14:paraId="60A437A6" w14:textId="77777777" w:rsidR="00F80347" w:rsidRPr="00CB72A3" w:rsidRDefault="00F80347" w:rsidP="00F80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double" w:sz="4" w:space="0" w:color="auto"/>
            </w:tcBorders>
          </w:tcPr>
          <w:p w14:paraId="16F7C34F" w14:textId="67185481" w:rsidR="00F80347" w:rsidRPr="00CB72A3" w:rsidRDefault="00F80347" w:rsidP="00F80347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1,204,836</w:t>
            </w:r>
          </w:p>
        </w:tc>
        <w:tc>
          <w:tcPr>
            <w:tcW w:w="148" w:type="pct"/>
          </w:tcPr>
          <w:p w14:paraId="3A0C65AC" w14:textId="77777777" w:rsidR="00F80347" w:rsidRPr="00CB72A3" w:rsidRDefault="00F80347" w:rsidP="00F80347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08A54543" w14:textId="3D9B331D" w:rsidR="00F80347" w:rsidRPr="00CB72A3" w:rsidRDefault="00584A3F" w:rsidP="00F80347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84A3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744,</w:t>
            </w:r>
            <w:r w:rsidR="00945BD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135</w:t>
            </w:r>
          </w:p>
        </w:tc>
        <w:tc>
          <w:tcPr>
            <w:tcW w:w="137" w:type="pct"/>
            <w:vAlign w:val="bottom"/>
          </w:tcPr>
          <w:p w14:paraId="475EE3A5" w14:textId="77777777" w:rsidR="00F80347" w:rsidRPr="00CB72A3" w:rsidRDefault="00F80347" w:rsidP="00F80347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  <w:tcBorders>
              <w:bottom w:val="double" w:sz="4" w:space="0" w:color="auto"/>
            </w:tcBorders>
          </w:tcPr>
          <w:p w14:paraId="1E5015A6" w14:textId="0348EDBE" w:rsidR="00F80347" w:rsidRPr="00CB72A3" w:rsidRDefault="00F80347" w:rsidP="00F80347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1,204,836</w:t>
            </w:r>
          </w:p>
        </w:tc>
      </w:tr>
      <w:tr w:rsidR="00F80347" w:rsidRPr="00CB72A3" w14:paraId="3BCAA7DC" w14:textId="77777777" w:rsidTr="001C1286">
        <w:trPr>
          <w:trHeight w:hRule="exact" w:val="288"/>
        </w:trPr>
        <w:tc>
          <w:tcPr>
            <w:tcW w:w="2217" w:type="pct"/>
          </w:tcPr>
          <w:p w14:paraId="4EA32E66" w14:textId="77777777" w:rsidR="00F80347" w:rsidRPr="00A83FA9" w:rsidRDefault="00F80347" w:rsidP="00F80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6537E3AE" w14:textId="77777777" w:rsidR="00F80347" w:rsidRPr="00CB72A3" w:rsidRDefault="00F80347" w:rsidP="00F80347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5" w:type="pct"/>
            <w:vAlign w:val="bottom"/>
          </w:tcPr>
          <w:p w14:paraId="2C26883E" w14:textId="77777777" w:rsidR="00F80347" w:rsidRPr="00CB72A3" w:rsidRDefault="00F80347" w:rsidP="00F80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double" w:sz="4" w:space="0" w:color="auto"/>
            </w:tcBorders>
          </w:tcPr>
          <w:p w14:paraId="5D4579EE" w14:textId="77777777" w:rsidR="00F80347" w:rsidRPr="00CB72A3" w:rsidRDefault="00F80347" w:rsidP="00F80347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4D637D45" w14:textId="77777777" w:rsidR="00F80347" w:rsidRPr="00CB72A3" w:rsidRDefault="00F80347" w:rsidP="00F80347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19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  <w:tcBorders>
              <w:top w:val="double" w:sz="4" w:space="0" w:color="auto"/>
            </w:tcBorders>
          </w:tcPr>
          <w:p w14:paraId="7CC9A9C9" w14:textId="77777777" w:rsidR="00F80347" w:rsidRPr="00CB72A3" w:rsidRDefault="00F80347" w:rsidP="00F80347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7" w:type="pct"/>
            <w:vAlign w:val="bottom"/>
          </w:tcPr>
          <w:p w14:paraId="5F838F89" w14:textId="77777777" w:rsidR="00F80347" w:rsidRPr="00CB72A3" w:rsidRDefault="00F80347" w:rsidP="00F80347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  <w:tcBorders>
              <w:top w:val="double" w:sz="4" w:space="0" w:color="auto"/>
            </w:tcBorders>
          </w:tcPr>
          <w:p w14:paraId="55265D00" w14:textId="77777777" w:rsidR="00F80347" w:rsidRPr="00CB72A3" w:rsidRDefault="00F80347" w:rsidP="00F80347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80347" w:rsidRPr="00CB72A3" w14:paraId="61CA1DC8" w14:textId="77777777" w:rsidTr="001C1286">
        <w:tc>
          <w:tcPr>
            <w:tcW w:w="2217" w:type="pct"/>
          </w:tcPr>
          <w:p w14:paraId="68967B1C" w14:textId="77777777" w:rsidR="00F80347" w:rsidRPr="00CB72A3" w:rsidRDefault="00F80347" w:rsidP="00F80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571" w:type="pct"/>
          </w:tcPr>
          <w:p w14:paraId="6FFDD95B" w14:textId="77777777" w:rsidR="00F80347" w:rsidRPr="00CB72A3" w:rsidRDefault="00F80347" w:rsidP="00F80347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5" w:type="pct"/>
            <w:vAlign w:val="bottom"/>
          </w:tcPr>
          <w:p w14:paraId="78885F62" w14:textId="77777777" w:rsidR="00F80347" w:rsidRPr="00CB72A3" w:rsidRDefault="00F80347" w:rsidP="00F80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22C01F06" w14:textId="77777777" w:rsidR="00F80347" w:rsidRPr="00CB72A3" w:rsidRDefault="00F80347" w:rsidP="00F80347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3F72FCBA" w14:textId="77777777" w:rsidR="00F80347" w:rsidRPr="00CB72A3" w:rsidRDefault="00F80347" w:rsidP="00F80347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19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</w:tcPr>
          <w:p w14:paraId="3956335A" w14:textId="77777777" w:rsidR="00F80347" w:rsidRPr="00CB72A3" w:rsidRDefault="00F80347" w:rsidP="00F80347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7" w:type="pct"/>
            <w:vAlign w:val="bottom"/>
          </w:tcPr>
          <w:p w14:paraId="3AFCDDFC" w14:textId="77777777" w:rsidR="00F80347" w:rsidRPr="00CB72A3" w:rsidRDefault="00F80347" w:rsidP="00F80347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</w:tcPr>
          <w:p w14:paraId="11DCE1AB" w14:textId="77777777" w:rsidR="00F80347" w:rsidRPr="00CB72A3" w:rsidRDefault="00F80347" w:rsidP="00F80347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80347" w:rsidRPr="00CB72A3" w14:paraId="4912DB0E" w14:textId="77777777" w:rsidTr="001C1286">
        <w:tc>
          <w:tcPr>
            <w:tcW w:w="2217" w:type="pct"/>
          </w:tcPr>
          <w:p w14:paraId="21E5787F" w14:textId="77777777" w:rsidR="00F80347" w:rsidRPr="00CB72A3" w:rsidRDefault="00F80347" w:rsidP="00F80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7B4C56C2" w14:textId="0D60AE0A" w:rsidR="00F80347" w:rsidRPr="00CB72A3" w:rsidRDefault="00584A3F" w:rsidP="00F80347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84A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23,</w:t>
            </w:r>
            <w:r w:rsidR="00945BD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169</w:t>
            </w:r>
          </w:p>
        </w:tc>
        <w:tc>
          <w:tcPr>
            <w:tcW w:w="155" w:type="pct"/>
            <w:vAlign w:val="bottom"/>
          </w:tcPr>
          <w:p w14:paraId="3AA93A47" w14:textId="77777777" w:rsidR="00F80347" w:rsidRPr="00CB72A3" w:rsidRDefault="00F80347" w:rsidP="00F80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092D7B8E" w14:textId="54BE478A" w:rsidR="00F80347" w:rsidRPr="00CB72A3" w:rsidRDefault="00F80347" w:rsidP="00F80347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36,182</w:t>
            </w:r>
          </w:p>
        </w:tc>
        <w:tc>
          <w:tcPr>
            <w:tcW w:w="148" w:type="pct"/>
            <w:vAlign w:val="bottom"/>
          </w:tcPr>
          <w:p w14:paraId="30E9AE2F" w14:textId="77777777" w:rsidR="00F80347" w:rsidRPr="00CB72A3" w:rsidRDefault="00F80347" w:rsidP="00F80347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19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0FCC1260" w14:textId="2393C061" w:rsidR="00F80347" w:rsidRPr="00CB72A3" w:rsidRDefault="00584A3F" w:rsidP="00F80347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84A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23,</w:t>
            </w:r>
            <w:r w:rsidR="00945BD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169</w:t>
            </w:r>
          </w:p>
        </w:tc>
        <w:tc>
          <w:tcPr>
            <w:tcW w:w="137" w:type="pct"/>
            <w:vAlign w:val="bottom"/>
          </w:tcPr>
          <w:p w14:paraId="22E9A36D" w14:textId="77777777" w:rsidR="00F80347" w:rsidRPr="00CB72A3" w:rsidRDefault="00F80347" w:rsidP="00F80347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782F4910" w14:textId="527F20B1" w:rsidR="00F80347" w:rsidRPr="00CB72A3" w:rsidRDefault="00F80347" w:rsidP="00F80347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36,182</w:t>
            </w:r>
          </w:p>
        </w:tc>
      </w:tr>
      <w:tr w:rsidR="00F80347" w:rsidRPr="00CB72A3" w14:paraId="4161177D" w14:textId="77777777" w:rsidTr="001C1286">
        <w:tc>
          <w:tcPr>
            <w:tcW w:w="2217" w:type="pct"/>
          </w:tcPr>
          <w:p w14:paraId="49862615" w14:textId="6BE1DC67" w:rsidR="00F80347" w:rsidRPr="00CB72A3" w:rsidRDefault="00F80347" w:rsidP="00F80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3A6FC7A0" w14:textId="2448655E" w:rsidR="00F80347" w:rsidRPr="00FA1FD9" w:rsidRDefault="00584A3F" w:rsidP="00F80347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84A3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23,</w:t>
            </w:r>
            <w:r w:rsidR="00945BD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169</w:t>
            </w:r>
          </w:p>
        </w:tc>
        <w:tc>
          <w:tcPr>
            <w:tcW w:w="155" w:type="pct"/>
            <w:vAlign w:val="bottom"/>
          </w:tcPr>
          <w:p w14:paraId="6D4A105A" w14:textId="77777777" w:rsidR="00F80347" w:rsidRPr="00CB72A3" w:rsidRDefault="00F80347" w:rsidP="00F80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4D62349F" w14:textId="6E3DA07D" w:rsidR="00F80347" w:rsidRPr="00CB72A3" w:rsidRDefault="00F80347" w:rsidP="00F80347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36,182</w:t>
            </w:r>
          </w:p>
        </w:tc>
        <w:tc>
          <w:tcPr>
            <w:tcW w:w="148" w:type="pct"/>
            <w:vAlign w:val="bottom"/>
          </w:tcPr>
          <w:p w14:paraId="4B898F34" w14:textId="77777777" w:rsidR="00F80347" w:rsidRPr="00CB72A3" w:rsidRDefault="00F80347" w:rsidP="00F80347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19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774796C1" w14:textId="6B64FE3E" w:rsidR="00F80347" w:rsidRPr="00CB72A3" w:rsidRDefault="00584A3F" w:rsidP="00F80347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84A3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23,</w:t>
            </w:r>
            <w:r w:rsidR="00945BD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169</w:t>
            </w:r>
          </w:p>
        </w:tc>
        <w:tc>
          <w:tcPr>
            <w:tcW w:w="137" w:type="pct"/>
            <w:vAlign w:val="bottom"/>
          </w:tcPr>
          <w:p w14:paraId="106F544A" w14:textId="77777777" w:rsidR="00F80347" w:rsidRPr="00CB72A3" w:rsidRDefault="00F80347" w:rsidP="00F80347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1A015D32" w14:textId="53D07710" w:rsidR="00F80347" w:rsidRPr="00CB72A3" w:rsidRDefault="00F80347" w:rsidP="00F80347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36,182</w:t>
            </w:r>
          </w:p>
        </w:tc>
      </w:tr>
    </w:tbl>
    <w:p w14:paraId="3ECA9377" w14:textId="77777777" w:rsidR="00E676AB" w:rsidRPr="000A755D" w:rsidRDefault="00E676AB" w:rsidP="00CB72A3">
      <w:pPr>
        <w:tabs>
          <w:tab w:val="clear" w:pos="454"/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12"/>
          <w:szCs w:val="12"/>
        </w:rPr>
      </w:pPr>
    </w:p>
    <w:p w14:paraId="6FA11D44" w14:textId="3D068935" w:rsidR="00777E5C" w:rsidRPr="00CB72A3" w:rsidRDefault="00777E5C" w:rsidP="00CB72A3">
      <w:pPr>
        <w:tabs>
          <w:tab w:val="clear" w:pos="454"/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B72A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สัญญาที่สำคัญที่ทำกับบุคคลหรือกิจการที่เกี่ยวข้องกัน</w:t>
      </w:r>
    </w:p>
    <w:p w14:paraId="12EC9F9C" w14:textId="77777777" w:rsidR="00777E5C" w:rsidRPr="000A755D" w:rsidRDefault="00777E5C" w:rsidP="00CB72A3">
      <w:pPr>
        <w:tabs>
          <w:tab w:val="clear" w:pos="454"/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12"/>
          <w:szCs w:val="12"/>
        </w:rPr>
      </w:pPr>
    </w:p>
    <w:p w14:paraId="1AB3D859" w14:textId="70CADEC7" w:rsidR="00777E5C" w:rsidRPr="00CB72A3" w:rsidRDefault="00777E5C" w:rsidP="00CB72A3">
      <w:pPr>
        <w:tabs>
          <w:tab w:val="clear" w:pos="454"/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CB72A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F80347" w:rsidRPr="00CB72A3">
        <w:rPr>
          <w:rFonts w:asciiTheme="majorBidi" w:hAnsiTheme="majorBidi" w:cstheme="majorBidi"/>
          <w:sz w:val="30"/>
          <w:szCs w:val="30"/>
        </w:rPr>
        <w:t>31</w:t>
      </w:r>
      <w:r w:rsidR="00F80347" w:rsidRPr="00CB72A3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CB72A3">
        <w:rPr>
          <w:rFonts w:asciiTheme="majorBidi" w:hAnsiTheme="majorBidi" w:cstheme="majorBidi"/>
          <w:sz w:val="30"/>
          <w:szCs w:val="30"/>
        </w:rPr>
        <w:t>256</w:t>
      </w:r>
      <w:r w:rsidR="00233EA1">
        <w:rPr>
          <w:rFonts w:asciiTheme="majorBidi" w:hAnsiTheme="majorBidi" w:cstheme="majorBidi"/>
          <w:sz w:val="30"/>
          <w:szCs w:val="30"/>
        </w:rPr>
        <w:t>7</w:t>
      </w:r>
      <w:r w:rsidRPr="00CB72A3">
        <w:rPr>
          <w:rFonts w:asciiTheme="majorBidi" w:hAnsiTheme="majorBidi" w:cstheme="majorBidi"/>
          <w:sz w:val="30"/>
          <w:szCs w:val="30"/>
          <w:cs/>
        </w:rPr>
        <w:t xml:space="preserve"> กลุ่มบริษัทมีสัญญาสำคัญที่ทำกับบุคคลหรือกิจการที่เกี่ยวข้องกันดังต่อไปนี้</w:t>
      </w:r>
    </w:p>
    <w:p w14:paraId="5FB9CBF6" w14:textId="77777777" w:rsidR="00E676AB" w:rsidRPr="000A755D" w:rsidRDefault="00E676AB" w:rsidP="00CB72A3">
      <w:pPr>
        <w:tabs>
          <w:tab w:val="clear" w:pos="454"/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12"/>
          <w:szCs w:val="12"/>
        </w:rPr>
      </w:pPr>
    </w:p>
    <w:p w14:paraId="2CDD2297" w14:textId="2EFA1606" w:rsidR="00777E5C" w:rsidRDefault="00777E5C" w:rsidP="003F5A64">
      <w:pPr>
        <w:tabs>
          <w:tab w:val="clear" w:pos="454"/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B72A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สัญญาการให้บริการระหว่างกัน</w:t>
      </w:r>
    </w:p>
    <w:p w14:paraId="44CBC6ED" w14:textId="77777777" w:rsidR="00A83FA9" w:rsidRPr="000A755D" w:rsidRDefault="00A83FA9" w:rsidP="003F5A64">
      <w:pPr>
        <w:tabs>
          <w:tab w:val="clear" w:pos="454"/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12"/>
          <w:szCs w:val="12"/>
        </w:rPr>
      </w:pPr>
    </w:p>
    <w:p w14:paraId="329E21CF" w14:textId="77777777" w:rsidR="00934402" w:rsidRDefault="00934402" w:rsidP="00C27D23">
      <w:pPr>
        <w:tabs>
          <w:tab w:val="clear" w:pos="454"/>
          <w:tab w:val="left" w:pos="540"/>
        </w:tabs>
        <w:spacing w:line="228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9B5CF4">
        <w:rPr>
          <w:rFonts w:ascii="Angsana New" w:hAnsi="Angsana New" w:hint="cs"/>
          <w:sz w:val="30"/>
          <w:szCs w:val="30"/>
          <w:cs/>
        </w:rPr>
        <w:t xml:space="preserve">ในเดือนเมษายน </w:t>
      </w:r>
      <w:r w:rsidRPr="009B5CF4">
        <w:rPr>
          <w:rFonts w:ascii="Angsana New" w:hAnsi="Angsana New"/>
          <w:sz w:val="30"/>
          <w:szCs w:val="30"/>
        </w:rPr>
        <w:t>2559</w:t>
      </w:r>
      <w:r w:rsidRPr="009B5CF4">
        <w:rPr>
          <w:rFonts w:ascii="Angsana New" w:hAnsi="Angsana New" w:hint="cs"/>
          <w:sz w:val="30"/>
          <w:szCs w:val="30"/>
          <w:cs/>
        </w:rPr>
        <w:t xml:space="preserve"> บริษัทได้ลงนามทำสัญญาการให้บริการระหว่างกันกับบริษัทที่เกี่ยวข้องกันแห่งหนึ่ง โดยที่บริษัทที่เกี่ยวข้องกันดังกล่าวตกลงที่จะให้บริการงานด้านการบริหาร ซึ่งรวมถึงแต่ไม่จำกัดที่งานสนับสนุน        </w:t>
      </w:r>
      <w:r>
        <w:rPr>
          <w:rFonts w:ascii="Angsana New" w:hAnsi="Angsana New"/>
          <w:sz w:val="30"/>
          <w:szCs w:val="30"/>
        </w:rPr>
        <w:br/>
      </w:r>
      <w:r w:rsidRPr="009B5CF4">
        <w:rPr>
          <w:rFonts w:ascii="Angsana New" w:hAnsi="Angsana New" w:hint="cs"/>
          <w:sz w:val="30"/>
          <w:szCs w:val="30"/>
          <w:cs/>
        </w:rPr>
        <w:t>ด้านการบริหาร การเงิน การดำเนินการ ทรัพยากรบุคคล การขายและการตลาด การจัดการทั่วไป และการบริการสนับสนุนโครงการ ค่าธรรมเนียมการให้บริการเรียกเก็บตามที่ตกลงร่วมกัน</w:t>
      </w:r>
    </w:p>
    <w:p w14:paraId="751ABDC8" w14:textId="77777777" w:rsidR="00A83FA9" w:rsidRPr="000A755D" w:rsidRDefault="00A83FA9" w:rsidP="00A83FA9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 w:themeColor="text1"/>
          <w:sz w:val="12"/>
          <w:szCs w:val="12"/>
        </w:rPr>
      </w:pPr>
    </w:p>
    <w:p w14:paraId="4AB94BA7" w14:textId="02CCB57C" w:rsidR="000A755D" w:rsidRDefault="000A755D" w:rsidP="000A755D">
      <w:pPr>
        <w:tabs>
          <w:tab w:val="clear" w:pos="454"/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A755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สัญญาปันส่วนต้นทุนระหว่างกัน</w:t>
      </w:r>
    </w:p>
    <w:p w14:paraId="55FF0399" w14:textId="77777777" w:rsidR="000A755D" w:rsidRPr="000A755D" w:rsidRDefault="000A755D" w:rsidP="000A755D">
      <w:pPr>
        <w:tabs>
          <w:tab w:val="clear" w:pos="454"/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12"/>
          <w:szCs w:val="12"/>
        </w:rPr>
      </w:pPr>
    </w:p>
    <w:p w14:paraId="56F3FDAA" w14:textId="0D78E6C1" w:rsidR="00581538" w:rsidRPr="00CD73C8" w:rsidRDefault="00581538" w:rsidP="00C27D23">
      <w:pPr>
        <w:tabs>
          <w:tab w:val="clear" w:pos="454"/>
          <w:tab w:val="left" w:pos="540"/>
        </w:tabs>
        <w:spacing w:line="228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253827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ในเดือนเมษายน </w:t>
      </w:r>
      <w:r w:rsidRPr="00253827">
        <w:rPr>
          <w:rFonts w:ascii="Angsana New" w:hAnsi="Angsana New"/>
          <w:color w:val="000000" w:themeColor="text1"/>
          <w:sz w:val="30"/>
          <w:szCs w:val="30"/>
        </w:rPr>
        <w:t>25</w:t>
      </w:r>
      <w:r w:rsidR="00EB3A39" w:rsidRPr="00253827">
        <w:rPr>
          <w:rFonts w:ascii="Angsana New" w:hAnsi="Angsana New"/>
          <w:color w:val="000000" w:themeColor="text1"/>
          <w:sz w:val="30"/>
          <w:szCs w:val="30"/>
        </w:rPr>
        <w:t>67</w:t>
      </w:r>
      <w:r w:rsidRPr="00253827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บริษัทได้ลงนามทำสัญญา</w:t>
      </w:r>
      <w:r w:rsidR="00C27D23">
        <w:rPr>
          <w:rFonts w:ascii="Angsana New" w:hAnsi="Angsana New" w:hint="cs"/>
          <w:color w:val="000000" w:themeColor="text1"/>
          <w:sz w:val="30"/>
          <w:szCs w:val="30"/>
          <w:cs/>
        </w:rPr>
        <w:t>ปันส่วนต้นทุน</w:t>
      </w:r>
      <w:r w:rsidRPr="00253827">
        <w:rPr>
          <w:rFonts w:ascii="Angsana New" w:hAnsi="Angsana New" w:hint="cs"/>
          <w:color w:val="000000" w:themeColor="text1"/>
          <w:sz w:val="30"/>
          <w:szCs w:val="30"/>
          <w:cs/>
        </w:rPr>
        <w:t>ระหว่างกันกับบริษัทที่เกี่ยวข้อง</w:t>
      </w:r>
      <w:r w:rsidRPr="00253827">
        <w:rPr>
          <w:rFonts w:ascii="Angsana New" w:hAnsi="Angsana New" w:hint="cs"/>
          <w:sz w:val="30"/>
          <w:szCs w:val="30"/>
          <w:cs/>
        </w:rPr>
        <w:t>กันแห่งหนึ่ง โดยที่บริษัทที่เกี่ยวข้องกันดังกล่าวตกลงที่จะ</w:t>
      </w:r>
      <w:r w:rsidR="00EB3A39" w:rsidRPr="00253827">
        <w:rPr>
          <w:rFonts w:ascii="Angsana New" w:hAnsi="Angsana New" w:hint="cs"/>
          <w:sz w:val="30"/>
          <w:szCs w:val="30"/>
          <w:cs/>
        </w:rPr>
        <w:t>ปันส่วนค่าใช้จ่าย</w:t>
      </w:r>
      <w:r w:rsidR="00CD73C8" w:rsidRPr="00253827">
        <w:rPr>
          <w:rFonts w:ascii="Angsana New" w:hAnsi="Angsana New" w:hint="cs"/>
          <w:sz w:val="30"/>
          <w:szCs w:val="30"/>
          <w:cs/>
        </w:rPr>
        <w:t>ร่วม</w:t>
      </w:r>
      <w:r w:rsidR="00EB3A39" w:rsidRPr="00253827">
        <w:rPr>
          <w:rFonts w:ascii="Angsana New" w:hAnsi="Angsana New" w:hint="cs"/>
          <w:sz w:val="30"/>
          <w:szCs w:val="30"/>
          <w:cs/>
        </w:rPr>
        <w:t>ที่เกี่ยวข้องกับ</w:t>
      </w:r>
      <w:r w:rsidR="00450E73" w:rsidRPr="00253827">
        <w:rPr>
          <w:rFonts w:ascii="Angsana New" w:hAnsi="Angsana New" w:hint="cs"/>
          <w:sz w:val="30"/>
          <w:szCs w:val="30"/>
          <w:cs/>
        </w:rPr>
        <w:t>การจัดตั้งโรงงานผลิตคาร์บอน</w:t>
      </w:r>
      <w:r w:rsidR="00253827">
        <w:rPr>
          <w:rFonts w:ascii="Angsana New" w:hAnsi="Angsana New"/>
          <w:sz w:val="30"/>
          <w:szCs w:val="30"/>
          <w:cs/>
        </w:rPr>
        <w:br/>
      </w:r>
      <w:r w:rsidR="00253827" w:rsidRPr="00253827">
        <w:rPr>
          <w:rFonts w:ascii="Angsana New" w:hAnsi="Angsana New" w:hint="cs"/>
          <w:sz w:val="30"/>
          <w:szCs w:val="30"/>
          <w:cs/>
        </w:rPr>
        <w:t>แบล</w:t>
      </w:r>
      <w:r w:rsidR="00253827">
        <w:rPr>
          <w:rFonts w:ascii="Angsana New" w:hAnsi="Angsana New" w:hint="cs"/>
          <w:sz w:val="30"/>
          <w:szCs w:val="30"/>
          <w:cs/>
        </w:rPr>
        <w:t>็</w:t>
      </w:r>
      <w:r w:rsidR="00253827" w:rsidRPr="00253827">
        <w:rPr>
          <w:rFonts w:ascii="Angsana New" w:hAnsi="Angsana New" w:hint="cs"/>
          <w:sz w:val="30"/>
          <w:szCs w:val="30"/>
          <w:cs/>
        </w:rPr>
        <w:t>คแห่งใหม่</w:t>
      </w:r>
    </w:p>
    <w:p w14:paraId="5CAC4B51" w14:textId="3F354BE2" w:rsidR="00777E5C" w:rsidRDefault="00777E5C" w:rsidP="00253827">
      <w:pPr>
        <w:tabs>
          <w:tab w:val="clear" w:pos="454"/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B72A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สัญญาค่าลิขสิทธิ์</w:t>
      </w:r>
    </w:p>
    <w:p w14:paraId="2C09DF6E" w14:textId="77777777" w:rsidR="00A83FA9" w:rsidRPr="00FF4B11" w:rsidRDefault="00A83FA9" w:rsidP="003F5A64">
      <w:pPr>
        <w:tabs>
          <w:tab w:val="clear" w:pos="454"/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14"/>
          <w:szCs w:val="14"/>
        </w:rPr>
      </w:pPr>
    </w:p>
    <w:p w14:paraId="69549AD0" w14:textId="375455D8" w:rsidR="00CB72A3" w:rsidRDefault="002364B9" w:rsidP="00A83FA9">
      <w:pPr>
        <w:tabs>
          <w:tab w:val="clear" w:pos="454"/>
          <w:tab w:val="clear" w:pos="680"/>
          <w:tab w:val="left" w:pos="540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364B9">
        <w:rPr>
          <w:rFonts w:asciiTheme="majorBidi" w:hAnsiTheme="majorBidi" w:cstheme="majorBidi" w:hint="cs"/>
          <w:sz w:val="30"/>
          <w:szCs w:val="30"/>
          <w:cs/>
        </w:rPr>
        <w:t xml:space="preserve">ในเดือนมิถุนายน </w:t>
      </w:r>
      <w:r w:rsidRPr="002364B9">
        <w:rPr>
          <w:rFonts w:asciiTheme="majorBidi" w:hAnsiTheme="majorBidi" w:cstheme="majorBidi"/>
          <w:sz w:val="30"/>
          <w:szCs w:val="30"/>
        </w:rPr>
        <w:t xml:space="preserve">2565 </w:t>
      </w:r>
      <w:r w:rsidR="00777E5C" w:rsidRPr="00CB72A3">
        <w:rPr>
          <w:rFonts w:asciiTheme="majorBidi" w:hAnsiTheme="majorBidi" w:cstheme="majorBidi"/>
          <w:sz w:val="30"/>
          <w:szCs w:val="30"/>
          <w:cs/>
        </w:rPr>
        <w:t>บริษัทได้ลงนา</w:t>
      </w:r>
      <w:r w:rsidR="00FB3755" w:rsidRPr="00CB72A3">
        <w:rPr>
          <w:rFonts w:asciiTheme="majorBidi" w:hAnsiTheme="majorBidi" w:cstheme="majorBidi"/>
          <w:sz w:val="30"/>
          <w:szCs w:val="30"/>
          <w:cs/>
        </w:rPr>
        <w:t>มต่ออายุ</w:t>
      </w:r>
      <w:r w:rsidR="00777E5C" w:rsidRPr="00CB72A3">
        <w:rPr>
          <w:rFonts w:asciiTheme="majorBidi" w:hAnsiTheme="majorBidi" w:cstheme="majorBidi"/>
          <w:sz w:val="30"/>
          <w:szCs w:val="30"/>
          <w:cs/>
        </w:rPr>
        <w:t>สัญญาลิขสิทธิ์กับบริษัทที่เกี่ยวข้องกันแห่งหนึ่ง โดยที่บริษัทที่เกี่ยวข้องกันดังกล่าวตกลงที่จะสนับสนุนบริษัทในโครงการวิจัยและพัฒนาเกี่ยวกับผงคาร์บอนเกรดใหม่ และ</w:t>
      </w:r>
      <w:r w:rsidR="00FA1FD9">
        <w:rPr>
          <w:rFonts w:asciiTheme="majorBidi" w:hAnsiTheme="majorBidi" w:cstheme="majorBidi"/>
          <w:sz w:val="30"/>
          <w:szCs w:val="30"/>
          <w:cs/>
        </w:rPr>
        <w:br/>
      </w:r>
      <w:r w:rsidR="00777E5C" w:rsidRPr="00CB72A3">
        <w:rPr>
          <w:rFonts w:asciiTheme="majorBidi" w:hAnsiTheme="majorBidi" w:cstheme="majorBidi"/>
          <w:sz w:val="30"/>
          <w:szCs w:val="30"/>
          <w:cs/>
        </w:rPr>
        <w:t>การพัฒนากระบวนการผลิตผงคาร์บอน โดยอนุญาตให้บริษัทใช้ข้อมูลทางด้านเทคนิคและสิทธิบัตร บริษัท</w:t>
      </w:r>
      <w:r>
        <w:rPr>
          <w:rFonts w:asciiTheme="majorBidi" w:hAnsiTheme="majorBidi" w:cstheme="majorBidi" w:hint="cs"/>
          <w:sz w:val="30"/>
          <w:szCs w:val="30"/>
          <w:cs/>
        </w:rPr>
        <w:t>ได้ตกลงที่จะ</w:t>
      </w:r>
      <w:r w:rsidR="00777E5C" w:rsidRPr="00CB72A3">
        <w:rPr>
          <w:rFonts w:asciiTheme="majorBidi" w:hAnsiTheme="majorBidi" w:cstheme="majorBidi"/>
          <w:sz w:val="30"/>
          <w:szCs w:val="30"/>
          <w:cs/>
        </w:rPr>
        <w:t xml:space="preserve">จ่ายค่าลิขสิทธิ์ในอัตราร้อยละ </w:t>
      </w:r>
      <w:r w:rsidR="00777E5C" w:rsidRPr="00CB72A3">
        <w:rPr>
          <w:rFonts w:asciiTheme="majorBidi" w:hAnsiTheme="majorBidi" w:cstheme="majorBidi"/>
          <w:sz w:val="30"/>
          <w:szCs w:val="30"/>
        </w:rPr>
        <w:t>4.5</w:t>
      </w:r>
      <w:r w:rsidR="00777E5C" w:rsidRPr="00CB72A3">
        <w:rPr>
          <w:rFonts w:asciiTheme="majorBidi" w:hAnsiTheme="majorBidi" w:cstheme="majorBidi"/>
          <w:sz w:val="30"/>
          <w:szCs w:val="30"/>
          <w:cs/>
        </w:rPr>
        <w:t xml:space="preserve"> ของยอดขายสุทธิหักด้วยต้นทุนของวัตถุดิบตามจริงและ</w:t>
      </w:r>
      <w:r w:rsidR="00C258DB">
        <w:rPr>
          <w:rFonts w:asciiTheme="majorBidi" w:hAnsiTheme="majorBidi" w:cstheme="majorBidi" w:hint="cs"/>
          <w:sz w:val="30"/>
          <w:szCs w:val="30"/>
          <w:cs/>
        </w:rPr>
        <w:t>ต้นทุนในการจัดจำหน่าย</w:t>
      </w:r>
      <w:r w:rsidR="00777E5C" w:rsidRPr="00CB72A3">
        <w:rPr>
          <w:rFonts w:asciiTheme="majorBidi" w:hAnsiTheme="majorBidi" w:cstheme="majorBidi"/>
          <w:sz w:val="30"/>
          <w:szCs w:val="30"/>
          <w:cs/>
        </w:rPr>
        <w:t xml:space="preserve"> เว้นแต่กำไรก่อนภาษีเท่ากับ</w:t>
      </w:r>
      <w:r w:rsidR="00B4233A">
        <w:rPr>
          <w:rFonts w:asciiTheme="majorBidi" w:hAnsiTheme="majorBidi" w:cstheme="majorBidi" w:hint="cs"/>
          <w:sz w:val="30"/>
          <w:szCs w:val="30"/>
          <w:cs/>
        </w:rPr>
        <w:t>หรือน้อยกว่า</w:t>
      </w:r>
      <w:r w:rsidR="00777E5C" w:rsidRPr="00CB72A3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="00777E5C" w:rsidRPr="00CB72A3">
        <w:rPr>
          <w:rFonts w:asciiTheme="majorBidi" w:hAnsiTheme="majorBidi" w:cstheme="majorBidi"/>
          <w:sz w:val="30"/>
          <w:szCs w:val="30"/>
        </w:rPr>
        <w:t>4</w:t>
      </w:r>
      <w:r w:rsidR="00777E5C" w:rsidRPr="00CB72A3">
        <w:rPr>
          <w:rFonts w:asciiTheme="majorBidi" w:hAnsiTheme="majorBidi" w:cstheme="majorBidi"/>
          <w:sz w:val="30"/>
          <w:szCs w:val="30"/>
          <w:cs/>
        </w:rPr>
        <w:t xml:space="preserve"> ของยอดขาย สัญญา</w:t>
      </w:r>
      <w:r w:rsidR="00B4233A">
        <w:rPr>
          <w:rFonts w:asciiTheme="majorBidi" w:hAnsiTheme="majorBidi" w:cstheme="majorBidi" w:hint="cs"/>
          <w:sz w:val="30"/>
          <w:szCs w:val="30"/>
          <w:cs/>
        </w:rPr>
        <w:t>ฉบับ</w:t>
      </w:r>
      <w:r w:rsidR="00777E5C" w:rsidRPr="00CB72A3">
        <w:rPr>
          <w:rFonts w:asciiTheme="majorBidi" w:hAnsiTheme="majorBidi" w:cstheme="majorBidi"/>
          <w:sz w:val="30"/>
          <w:szCs w:val="30"/>
          <w:cs/>
        </w:rPr>
        <w:t xml:space="preserve">นี้มีระยะเวลา </w:t>
      </w:r>
      <w:r w:rsidR="00777E5C" w:rsidRPr="00CB72A3">
        <w:rPr>
          <w:rFonts w:asciiTheme="majorBidi" w:hAnsiTheme="majorBidi" w:cstheme="majorBidi"/>
          <w:sz w:val="30"/>
          <w:szCs w:val="30"/>
        </w:rPr>
        <w:t>3</w:t>
      </w:r>
      <w:r w:rsidR="00777E5C" w:rsidRPr="00CB72A3">
        <w:rPr>
          <w:rFonts w:asciiTheme="majorBidi" w:hAnsiTheme="majorBidi" w:cstheme="majorBidi"/>
          <w:sz w:val="30"/>
          <w:szCs w:val="30"/>
          <w:cs/>
        </w:rPr>
        <w:t xml:space="preserve"> ปี โดยมีผลบังคับใช้ตั้งแต่วันที่ในสัญญา</w:t>
      </w:r>
      <w:r w:rsidR="00B4233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76A93" w:rsidRPr="00CB72A3">
        <w:rPr>
          <w:rFonts w:asciiTheme="majorBidi" w:hAnsiTheme="majorBidi" w:cstheme="majorBidi"/>
          <w:sz w:val="30"/>
          <w:szCs w:val="30"/>
          <w:cs/>
        </w:rPr>
        <w:t>ซึ่ง</w:t>
      </w:r>
      <w:r w:rsidR="00BF435C" w:rsidRPr="00CB72A3">
        <w:rPr>
          <w:rFonts w:asciiTheme="majorBidi" w:hAnsiTheme="majorBidi" w:cstheme="majorBidi"/>
          <w:sz w:val="30"/>
          <w:szCs w:val="30"/>
          <w:cs/>
        </w:rPr>
        <w:t>จะ</w:t>
      </w:r>
      <w:r w:rsidR="00E76A93" w:rsidRPr="00CB72A3">
        <w:rPr>
          <w:rFonts w:asciiTheme="majorBidi" w:hAnsiTheme="majorBidi" w:cstheme="majorBidi"/>
          <w:sz w:val="30"/>
          <w:szCs w:val="30"/>
          <w:cs/>
        </w:rPr>
        <w:t>หมดอายุ</w:t>
      </w:r>
      <w:r w:rsidR="00FB3755" w:rsidRPr="00CB72A3">
        <w:rPr>
          <w:rFonts w:asciiTheme="majorBidi" w:hAnsiTheme="majorBidi" w:cstheme="majorBidi"/>
          <w:sz w:val="30"/>
          <w:szCs w:val="30"/>
          <w:cs/>
        </w:rPr>
        <w:t>ใน</w:t>
      </w:r>
      <w:r w:rsidR="00E76A93" w:rsidRPr="00CB72A3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E76A93" w:rsidRPr="00CB72A3">
        <w:rPr>
          <w:rFonts w:asciiTheme="majorBidi" w:hAnsiTheme="majorBidi" w:cstheme="majorBidi"/>
          <w:sz w:val="30"/>
          <w:szCs w:val="30"/>
        </w:rPr>
        <w:t xml:space="preserve">31 </w:t>
      </w:r>
      <w:r w:rsidR="00E76A93" w:rsidRPr="00CB72A3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E76A93" w:rsidRPr="00CB72A3">
        <w:rPr>
          <w:rFonts w:asciiTheme="majorBidi" w:hAnsiTheme="majorBidi" w:cstheme="majorBidi"/>
          <w:sz w:val="30"/>
          <w:szCs w:val="30"/>
        </w:rPr>
        <w:t>25</w:t>
      </w:r>
      <w:r w:rsidR="00FB3755" w:rsidRPr="00CB72A3">
        <w:rPr>
          <w:rFonts w:asciiTheme="majorBidi" w:hAnsiTheme="majorBidi" w:cstheme="majorBidi"/>
          <w:sz w:val="30"/>
          <w:szCs w:val="30"/>
        </w:rPr>
        <w:t>68</w:t>
      </w:r>
    </w:p>
    <w:p w14:paraId="180CF5FF" w14:textId="77777777" w:rsidR="00CB72A3" w:rsidRPr="00FF4B11" w:rsidRDefault="00CB72A3" w:rsidP="00CB72A3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14"/>
          <w:szCs w:val="14"/>
        </w:rPr>
      </w:pPr>
    </w:p>
    <w:p w14:paraId="70CC0326" w14:textId="77777777" w:rsidR="00C26B39" w:rsidRPr="00CB72A3" w:rsidRDefault="00777E5C" w:rsidP="00CB72A3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both"/>
        <w:rPr>
          <w:rFonts w:asciiTheme="majorBidi" w:hAnsiTheme="majorBidi" w:cstheme="majorBidi"/>
          <w:sz w:val="30"/>
          <w:szCs w:val="30"/>
          <w:u w:val="none"/>
          <w:cs/>
          <w:lang w:val="en-US"/>
        </w:rPr>
      </w:pPr>
      <w:r w:rsidRPr="00CB72A3">
        <w:rPr>
          <w:rFonts w:asciiTheme="majorBidi" w:hAnsiTheme="majorBidi" w:cstheme="majorBidi"/>
          <w:sz w:val="30"/>
          <w:szCs w:val="30"/>
          <w:u w:val="none"/>
          <w:lang w:val="en-US"/>
        </w:rPr>
        <w:t>3</w:t>
      </w:r>
      <w:r w:rsidR="00C26B39" w:rsidRPr="00CB72A3">
        <w:rPr>
          <w:rFonts w:asciiTheme="majorBidi" w:hAnsiTheme="majorBidi" w:cstheme="majorBidi"/>
          <w:sz w:val="30"/>
          <w:szCs w:val="30"/>
          <w:u w:val="none"/>
          <w:cs/>
          <w:lang w:val="en-US"/>
        </w:rPr>
        <w:tab/>
      </w:r>
      <w:r w:rsidR="00BD3DD4" w:rsidRPr="00CB72A3">
        <w:rPr>
          <w:rFonts w:asciiTheme="majorBidi" w:hAnsiTheme="majorBidi" w:cstheme="majorBidi"/>
          <w:sz w:val="30"/>
          <w:szCs w:val="30"/>
          <w:u w:val="none"/>
          <w:cs/>
          <w:lang w:val="en-US"/>
        </w:rPr>
        <w:t>เงินลงทุน</w:t>
      </w:r>
      <w:r w:rsidR="00036E8F" w:rsidRPr="00CB72A3">
        <w:rPr>
          <w:rFonts w:asciiTheme="majorBidi" w:hAnsiTheme="majorBidi" w:cstheme="majorBidi"/>
          <w:sz w:val="30"/>
          <w:szCs w:val="30"/>
          <w:u w:val="none"/>
          <w:cs/>
          <w:lang w:val="en-US"/>
        </w:rPr>
        <w:t>ในบริษัทร่วม</w:t>
      </w:r>
      <w:r w:rsidRPr="00CB72A3">
        <w:rPr>
          <w:rFonts w:asciiTheme="majorBidi" w:hAnsiTheme="majorBidi" w:cstheme="majorBidi"/>
          <w:sz w:val="30"/>
          <w:szCs w:val="30"/>
          <w:u w:val="none"/>
          <w:cs/>
          <w:lang w:val="en-US"/>
        </w:rPr>
        <w:t>และบริษัทย่อย</w:t>
      </w:r>
    </w:p>
    <w:p w14:paraId="5DA1CC27" w14:textId="77777777" w:rsidR="008F16F0" w:rsidRPr="00FF4B11" w:rsidRDefault="008F16F0" w:rsidP="00CB72A3">
      <w:pPr>
        <w:tabs>
          <w:tab w:val="clear" w:pos="454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14"/>
          <w:szCs w:val="14"/>
        </w:rPr>
      </w:pPr>
    </w:p>
    <w:tbl>
      <w:tblPr>
        <w:tblW w:w="905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81"/>
        <w:gridCol w:w="1080"/>
        <w:gridCol w:w="270"/>
        <w:gridCol w:w="1080"/>
        <w:gridCol w:w="270"/>
        <w:gridCol w:w="1116"/>
        <w:gridCol w:w="270"/>
        <w:gridCol w:w="1089"/>
      </w:tblGrid>
      <w:tr w:rsidR="008F16F0" w:rsidRPr="00CB72A3" w14:paraId="6484554B" w14:textId="77777777" w:rsidTr="00006C02">
        <w:trPr>
          <w:cantSplit/>
          <w:trHeight w:hRule="exact" w:val="389"/>
          <w:tblHeader/>
        </w:trPr>
        <w:tc>
          <w:tcPr>
            <w:tcW w:w="3881" w:type="dxa"/>
          </w:tcPr>
          <w:p w14:paraId="2321DE0B" w14:textId="77777777" w:rsidR="008F16F0" w:rsidRPr="00CB72A3" w:rsidRDefault="008F16F0" w:rsidP="00CB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430" w:type="dxa"/>
            <w:gridSpan w:val="3"/>
          </w:tcPr>
          <w:p w14:paraId="655018B9" w14:textId="77777777" w:rsidR="008F16F0" w:rsidRPr="00CB72A3" w:rsidRDefault="008F16F0" w:rsidP="00CB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CB72A3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</w:tcPr>
          <w:p w14:paraId="4CD14B0C" w14:textId="77777777" w:rsidR="008F16F0" w:rsidRPr="00CB72A3" w:rsidRDefault="008F16F0" w:rsidP="00CB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475" w:type="dxa"/>
            <w:gridSpan w:val="3"/>
          </w:tcPr>
          <w:p w14:paraId="1438DD09" w14:textId="77777777" w:rsidR="008F16F0" w:rsidRPr="00CB72A3" w:rsidRDefault="008F16F0" w:rsidP="00CB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CB72A3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E8464C" w:rsidRPr="00CB72A3" w14:paraId="03F3D017" w14:textId="77777777" w:rsidTr="00006C02">
        <w:trPr>
          <w:cantSplit/>
          <w:trHeight w:hRule="exact" w:val="389"/>
          <w:tblHeader/>
        </w:trPr>
        <w:tc>
          <w:tcPr>
            <w:tcW w:w="3881" w:type="dxa"/>
          </w:tcPr>
          <w:p w14:paraId="43C912D6" w14:textId="0F5B6CFB" w:rsidR="00E8464C" w:rsidRPr="00CB72A3" w:rsidRDefault="00E8464C" w:rsidP="00E8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CB72A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31 </w:t>
            </w:r>
            <w:r w:rsidRPr="00CB72A3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13E4677F" w14:textId="657316E2" w:rsidR="00E8464C" w:rsidRPr="00CB72A3" w:rsidRDefault="00E8464C" w:rsidP="00E8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C633F1D" w14:textId="77777777" w:rsidR="00E8464C" w:rsidRPr="00CB72A3" w:rsidRDefault="00E8464C" w:rsidP="00E8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6791C6B" w14:textId="744C6071" w:rsidR="00E8464C" w:rsidRPr="00CB72A3" w:rsidRDefault="00E8464C" w:rsidP="00E8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F440964" w14:textId="77777777" w:rsidR="00E8464C" w:rsidRPr="00CB72A3" w:rsidRDefault="00E8464C" w:rsidP="00E8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</w:tcPr>
          <w:p w14:paraId="602916F8" w14:textId="60CB8374" w:rsidR="00E8464C" w:rsidRPr="00CB72A3" w:rsidRDefault="00E8464C" w:rsidP="00E8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363198A" w14:textId="77777777" w:rsidR="00E8464C" w:rsidRPr="00CB72A3" w:rsidRDefault="00E8464C" w:rsidP="00E8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089" w:type="dxa"/>
          </w:tcPr>
          <w:p w14:paraId="2BD776C3" w14:textId="6E9BD6EA" w:rsidR="00E8464C" w:rsidRPr="00CB72A3" w:rsidRDefault="00E8464C" w:rsidP="00E8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E8464C" w:rsidRPr="00CB72A3" w14:paraId="6AB696CB" w14:textId="77777777" w:rsidTr="00006C02">
        <w:trPr>
          <w:cantSplit/>
          <w:trHeight w:hRule="exact" w:val="389"/>
          <w:tblHeader/>
        </w:trPr>
        <w:tc>
          <w:tcPr>
            <w:tcW w:w="3881" w:type="dxa"/>
          </w:tcPr>
          <w:p w14:paraId="3B82AD24" w14:textId="77777777" w:rsidR="00E8464C" w:rsidRPr="00CB72A3" w:rsidRDefault="00E8464C" w:rsidP="00E8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5175" w:type="dxa"/>
            <w:gridSpan w:val="7"/>
          </w:tcPr>
          <w:p w14:paraId="1F390D0E" w14:textId="77777777" w:rsidR="00E8464C" w:rsidRPr="00CB72A3" w:rsidRDefault="00E8464C" w:rsidP="00E8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  <w:r w:rsidRPr="00CB72A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  <w:t>(</w:t>
            </w:r>
            <w:r w:rsidRPr="00CB72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E8464C" w:rsidRPr="00CB72A3" w14:paraId="5449817C" w14:textId="77777777" w:rsidTr="00006C02">
        <w:trPr>
          <w:cantSplit/>
          <w:trHeight w:hRule="exact" w:val="389"/>
        </w:trPr>
        <w:tc>
          <w:tcPr>
            <w:tcW w:w="3881" w:type="dxa"/>
          </w:tcPr>
          <w:p w14:paraId="79C3D93C" w14:textId="77777777" w:rsidR="00E8464C" w:rsidRPr="00CB72A3" w:rsidRDefault="00E8464C" w:rsidP="00E8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บริษัทร่วม</w:t>
            </w:r>
          </w:p>
        </w:tc>
        <w:tc>
          <w:tcPr>
            <w:tcW w:w="1080" w:type="dxa"/>
          </w:tcPr>
          <w:p w14:paraId="6971DDC9" w14:textId="77777777" w:rsidR="00E8464C" w:rsidRPr="00CB72A3" w:rsidRDefault="00E8464C" w:rsidP="00E8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50566620" w14:textId="77777777" w:rsidR="00E8464C" w:rsidRPr="00CB72A3" w:rsidRDefault="00E8464C" w:rsidP="00E8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D98A801" w14:textId="77777777" w:rsidR="00E8464C" w:rsidRPr="00CB72A3" w:rsidRDefault="00E8464C" w:rsidP="00E8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0471E1B1" w14:textId="77777777" w:rsidR="00E8464C" w:rsidRPr="00CB72A3" w:rsidRDefault="00E8464C" w:rsidP="00E8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</w:tcPr>
          <w:p w14:paraId="1FEC070A" w14:textId="77777777" w:rsidR="00E8464C" w:rsidRPr="00CB72A3" w:rsidRDefault="00E8464C" w:rsidP="00E8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3CD6C5E7" w14:textId="77777777" w:rsidR="00E8464C" w:rsidRPr="00CB72A3" w:rsidRDefault="00E8464C" w:rsidP="00E8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9" w:type="dxa"/>
          </w:tcPr>
          <w:p w14:paraId="1672FC66" w14:textId="77777777" w:rsidR="00E8464C" w:rsidRPr="00CB72A3" w:rsidRDefault="00E8464C" w:rsidP="00E8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E8464C" w:rsidRPr="00CB72A3" w14:paraId="6039AA77" w14:textId="77777777" w:rsidTr="00006C02">
        <w:trPr>
          <w:cantSplit/>
          <w:trHeight w:hRule="exact" w:val="389"/>
        </w:trPr>
        <w:tc>
          <w:tcPr>
            <w:tcW w:w="3881" w:type="dxa"/>
          </w:tcPr>
          <w:p w14:paraId="22F9673D" w14:textId="77777777" w:rsidR="00E8464C" w:rsidRPr="00A85739" w:rsidRDefault="00E8464C" w:rsidP="00E8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85739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A85739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A85739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</w:p>
        </w:tc>
        <w:tc>
          <w:tcPr>
            <w:tcW w:w="1080" w:type="dxa"/>
          </w:tcPr>
          <w:p w14:paraId="54FA45EF" w14:textId="6A0FE13A" w:rsidR="00E8464C" w:rsidRPr="00FC7CA3" w:rsidRDefault="00F4394B" w:rsidP="00E8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4394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11,415,619</w:t>
            </w:r>
          </w:p>
        </w:tc>
        <w:tc>
          <w:tcPr>
            <w:tcW w:w="270" w:type="dxa"/>
          </w:tcPr>
          <w:p w14:paraId="2059B333" w14:textId="77777777" w:rsidR="00E8464C" w:rsidRPr="00CB72A3" w:rsidRDefault="00E8464C" w:rsidP="00E8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3C690C" w14:textId="0AF5E576" w:rsidR="00E8464C" w:rsidRPr="00CB72A3" w:rsidRDefault="00E8464C" w:rsidP="00E8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11E05">
              <w:rPr>
                <w:rFonts w:asciiTheme="majorBidi" w:hAnsiTheme="majorBidi" w:cstheme="majorBidi"/>
                <w:sz w:val="30"/>
                <w:szCs w:val="30"/>
              </w:rPr>
              <w:t>9,207,116</w:t>
            </w:r>
          </w:p>
        </w:tc>
        <w:tc>
          <w:tcPr>
            <w:tcW w:w="270" w:type="dxa"/>
          </w:tcPr>
          <w:p w14:paraId="2496A9B5" w14:textId="77777777" w:rsidR="00E8464C" w:rsidRPr="00CB72A3" w:rsidRDefault="00E8464C" w:rsidP="00E8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</w:tcPr>
          <w:p w14:paraId="42F94F02" w14:textId="61563C45" w:rsidR="00E8464C" w:rsidRPr="00FC7CA3" w:rsidRDefault="00F4394B" w:rsidP="00E8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4394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770,364</w:t>
            </w:r>
          </w:p>
        </w:tc>
        <w:tc>
          <w:tcPr>
            <w:tcW w:w="270" w:type="dxa"/>
          </w:tcPr>
          <w:p w14:paraId="7158D9CA" w14:textId="77777777" w:rsidR="00E8464C" w:rsidRPr="00CB72A3" w:rsidRDefault="00E8464C" w:rsidP="00E8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9" w:type="dxa"/>
          </w:tcPr>
          <w:p w14:paraId="78A800F5" w14:textId="32034E11" w:rsidR="00E8464C" w:rsidRPr="00CB72A3" w:rsidRDefault="00E8464C" w:rsidP="00E8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770,364</w:t>
            </w:r>
          </w:p>
        </w:tc>
      </w:tr>
      <w:tr w:rsidR="00E8464C" w:rsidRPr="00CB72A3" w14:paraId="6772A655" w14:textId="77777777" w:rsidTr="00006C02">
        <w:trPr>
          <w:cantSplit/>
          <w:trHeight w:hRule="exact" w:val="389"/>
        </w:trPr>
        <w:tc>
          <w:tcPr>
            <w:tcW w:w="3881" w:type="dxa"/>
          </w:tcPr>
          <w:p w14:paraId="6BC7DEE5" w14:textId="39F31CD4" w:rsidR="00E8464C" w:rsidRPr="00A85739" w:rsidRDefault="00E8464C" w:rsidP="00E8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highlight w:val="yellow"/>
                <w:cs/>
                <w:lang w:val="en-GB"/>
              </w:rPr>
            </w:pPr>
            <w:r w:rsidRPr="00A85739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ส่วนแบ่งกำไรของบริษัทร่วม</w:t>
            </w:r>
          </w:p>
        </w:tc>
        <w:tc>
          <w:tcPr>
            <w:tcW w:w="1080" w:type="dxa"/>
          </w:tcPr>
          <w:p w14:paraId="6DBEF8D1" w14:textId="1C8F2537" w:rsidR="00E8464C" w:rsidRPr="00815EC0" w:rsidRDefault="00F4394B" w:rsidP="00E8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4394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822,599</w:t>
            </w:r>
          </w:p>
        </w:tc>
        <w:tc>
          <w:tcPr>
            <w:tcW w:w="270" w:type="dxa"/>
          </w:tcPr>
          <w:p w14:paraId="525C4D0E" w14:textId="77777777" w:rsidR="00E8464C" w:rsidRPr="00BB3C12" w:rsidRDefault="00E8464C" w:rsidP="00E8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04F7EA" w14:textId="1670A541" w:rsidR="00E8464C" w:rsidRPr="00CB72A3" w:rsidRDefault="00E8464C" w:rsidP="00E8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D4F0A">
              <w:rPr>
                <w:rFonts w:asciiTheme="majorBidi" w:hAnsiTheme="majorBidi" w:cstheme="majorBidi"/>
                <w:sz w:val="30"/>
                <w:szCs w:val="30"/>
              </w:rPr>
              <w:t>784,133</w:t>
            </w:r>
          </w:p>
        </w:tc>
        <w:tc>
          <w:tcPr>
            <w:tcW w:w="270" w:type="dxa"/>
          </w:tcPr>
          <w:p w14:paraId="6BA7A013" w14:textId="77777777" w:rsidR="00E8464C" w:rsidRPr="00CB72A3" w:rsidRDefault="00E8464C" w:rsidP="00E8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</w:tcPr>
          <w:p w14:paraId="18B4F177" w14:textId="5DC0A2DD" w:rsidR="00E8464C" w:rsidRPr="00CB72A3" w:rsidRDefault="00F4394B" w:rsidP="00E8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4394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0A01FBE" w14:textId="77777777" w:rsidR="00E8464C" w:rsidRPr="00CB72A3" w:rsidRDefault="00E8464C" w:rsidP="00E8464C">
            <w:pPr>
              <w:pStyle w:val="30"/>
              <w:tabs>
                <w:tab w:val="clear" w:pos="360"/>
                <w:tab w:val="clear" w:pos="720"/>
                <w:tab w:val="decimal" w:pos="857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9" w:type="dxa"/>
          </w:tcPr>
          <w:p w14:paraId="49EEC119" w14:textId="43D69EDE" w:rsidR="00E8464C" w:rsidRPr="00CB72A3" w:rsidRDefault="00E8464C" w:rsidP="00E8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8464C" w:rsidRPr="00CB72A3" w14:paraId="78B32606" w14:textId="77777777" w:rsidTr="00006C02">
        <w:trPr>
          <w:cantSplit/>
          <w:trHeight w:hRule="exact" w:val="389"/>
        </w:trPr>
        <w:tc>
          <w:tcPr>
            <w:tcW w:w="3881" w:type="dxa"/>
          </w:tcPr>
          <w:p w14:paraId="34640B4F" w14:textId="295DB3DF" w:rsidR="00E8464C" w:rsidRPr="00A85739" w:rsidRDefault="00E8464C" w:rsidP="00E8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A85739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ส่วนแบ่ง</w:t>
            </w:r>
            <w:r w:rsidRPr="00542E75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กำไร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542E75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ขาดทุน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) </w:t>
            </w:r>
            <w:r w:rsidRPr="00542E75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เบ็ดเสร็จ</w:t>
            </w:r>
            <w:r w:rsidRPr="00A85739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อื่น</w:t>
            </w:r>
          </w:p>
        </w:tc>
        <w:tc>
          <w:tcPr>
            <w:tcW w:w="1080" w:type="dxa"/>
          </w:tcPr>
          <w:p w14:paraId="7D1295E9" w14:textId="77777777" w:rsidR="00E8464C" w:rsidRPr="00CB72A3" w:rsidRDefault="00E8464C" w:rsidP="00E8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0DFF09" w14:textId="77777777" w:rsidR="00E8464C" w:rsidRPr="00CB72A3" w:rsidRDefault="00E8464C" w:rsidP="00E8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2CFDCB9F" w14:textId="77777777" w:rsidR="00E8464C" w:rsidRPr="00CB72A3" w:rsidRDefault="00E8464C" w:rsidP="00E8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7953F4" w14:textId="77777777" w:rsidR="00E8464C" w:rsidRPr="00CB72A3" w:rsidRDefault="00E8464C" w:rsidP="00E8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</w:tcPr>
          <w:p w14:paraId="0C966C2B" w14:textId="688C6BBC" w:rsidR="00E8464C" w:rsidRPr="00CB72A3" w:rsidRDefault="00E8464C" w:rsidP="00E8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C06DC4" w14:textId="77777777" w:rsidR="00E8464C" w:rsidRPr="00CB72A3" w:rsidRDefault="00E8464C" w:rsidP="00E8464C">
            <w:pPr>
              <w:pStyle w:val="30"/>
              <w:tabs>
                <w:tab w:val="clear" w:pos="360"/>
                <w:tab w:val="clear" w:pos="720"/>
                <w:tab w:val="decimal" w:pos="857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9" w:type="dxa"/>
          </w:tcPr>
          <w:p w14:paraId="4E3F97E6" w14:textId="06B107EC" w:rsidR="00E8464C" w:rsidRPr="00CB72A3" w:rsidRDefault="00E8464C" w:rsidP="00E8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8464C" w:rsidRPr="00CB72A3" w14:paraId="007AA985" w14:textId="77777777" w:rsidTr="00006C02">
        <w:trPr>
          <w:cantSplit/>
          <w:trHeight w:hRule="exact" w:val="389"/>
        </w:trPr>
        <w:tc>
          <w:tcPr>
            <w:tcW w:w="3881" w:type="dxa"/>
          </w:tcPr>
          <w:p w14:paraId="0BC6B25D" w14:textId="77777777" w:rsidR="00E8464C" w:rsidRPr="00A85739" w:rsidRDefault="00E8464C" w:rsidP="00E8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A85739">
              <w:rPr>
                <w:rFonts w:ascii="Angsana New" w:hAnsi="Angsana New" w:hint="cs"/>
                <w:sz w:val="30"/>
                <w:szCs w:val="30"/>
                <w:lang w:val="en-GB"/>
              </w:rPr>
              <w:t xml:space="preserve">   </w:t>
            </w:r>
            <w:r w:rsidRPr="00A85739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A85739">
              <w:rPr>
                <w:rFonts w:ascii="Angsana New" w:hAnsi="Angsana New" w:hint="cs"/>
                <w:sz w:val="30"/>
                <w:szCs w:val="30"/>
                <w:cs/>
              </w:rPr>
              <w:t>สุทธิจากภาษี</w:t>
            </w:r>
          </w:p>
        </w:tc>
        <w:tc>
          <w:tcPr>
            <w:tcW w:w="1080" w:type="dxa"/>
          </w:tcPr>
          <w:p w14:paraId="60B548C3" w14:textId="3213B4C1" w:rsidR="00E8464C" w:rsidRPr="00CB72A3" w:rsidRDefault="00F4394B" w:rsidP="00E8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4394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(782,457)</w:t>
            </w:r>
          </w:p>
        </w:tc>
        <w:tc>
          <w:tcPr>
            <w:tcW w:w="270" w:type="dxa"/>
          </w:tcPr>
          <w:p w14:paraId="25B55CC6" w14:textId="77777777" w:rsidR="00E8464C" w:rsidRPr="00CB72A3" w:rsidRDefault="00E8464C" w:rsidP="00E8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9B4DC0A" w14:textId="7A8069BA" w:rsidR="00E8464C" w:rsidRPr="00CB72A3" w:rsidRDefault="00E8464C" w:rsidP="00E8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D4F0A">
              <w:rPr>
                <w:rFonts w:asciiTheme="majorBidi" w:hAnsiTheme="majorBidi" w:cstheme="majorBidi"/>
                <w:sz w:val="30"/>
                <w:szCs w:val="30"/>
              </w:rPr>
              <w:t>783,961</w:t>
            </w:r>
          </w:p>
        </w:tc>
        <w:tc>
          <w:tcPr>
            <w:tcW w:w="270" w:type="dxa"/>
          </w:tcPr>
          <w:p w14:paraId="6A6A49BE" w14:textId="77777777" w:rsidR="00E8464C" w:rsidRPr="00CB72A3" w:rsidRDefault="00E8464C" w:rsidP="00E8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</w:tcPr>
          <w:p w14:paraId="0A9BDD43" w14:textId="6344C889" w:rsidR="00E8464C" w:rsidRPr="00CB72A3" w:rsidRDefault="00F4394B" w:rsidP="00E8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4394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8401A6" w14:textId="77777777" w:rsidR="00E8464C" w:rsidRPr="00CB72A3" w:rsidRDefault="00E8464C" w:rsidP="00E8464C">
            <w:pPr>
              <w:pStyle w:val="30"/>
              <w:tabs>
                <w:tab w:val="clear" w:pos="360"/>
                <w:tab w:val="clear" w:pos="720"/>
                <w:tab w:val="decimal" w:pos="857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9" w:type="dxa"/>
          </w:tcPr>
          <w:p w14:paraId="1B3FFA86" w14:textId="1B99896F" w:rsidR="00E8464C" w:rsidRPr="00CB72A3" w:rsidRDefault="00E8464C" w:rsidP="00E8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8464C" w:rsidRPr="00CB72A3" w14:paraId="340A5D96" w14:textId="77777777" w:rsidTr="00006C02">
        <w:trPr>
          <w:cantSplit/>
          <w:trHeight w:hRule="exact" w:val="389"/>
        </w:trPr>
        <w:tc>
          <w:tcPr>
            <w:tcW w:w="3881" w:type="dxa"/>
          </w:tcPr>
          <w:p w14:paraId="7EEC42A4" w14:textId="3FAC87AF" w:rsidR="00E8464C" w:rsidRPr="00A85739" w:rsidRDefault="00E8464C" w:rsidP="00E8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D4141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48C597BF" w14:textId="6280F808" w:rsidR="00E8464C" w:rsidRPr="00CB72A3" w:rsidRDefault="00F4394B" w:rsidP="00E8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4394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(25,491)</w:t>
            </w:r>
          </w:p>
        </w:tc>
        <w:tc>
          <w:tcPr>
            <w:tcW w:w="270" w:type="dxa"/>
          </w:tcPr>
          <w:p w14:paraId="5F5B5220" w14:textId="77777777" w:rsidR="00E8464C" w:rsidRPr="00CB72A3" w:rsidRDefault="00E8464C" w:rsidP="00E8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D6A8A5D" w14:textId="2B6510D6" w:rsidR="00E8464C" w:rsidRPr="006636E2" w:rsidRDefault="00E8464C" w:rsidP="00E8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211E05">
              <w:rPr>
                <w:rFonts w:asciiTheme="majorBidi" w:hAnsiTheme="majorBidi" w:cstheme="majorBidi"/>
                <w:sz w:val="30"/>
                <w:szCs w:val="30"/>
              </w:rPr>
              <w:t>(25,491)</w:t>
            </w:r>
          </w:p>
        </w:tc>
        <w:tc>
          <w:tcPr>
            <w:tcW w:w="270" w:type="dxa"/>
          </w:tcPr>
          <w:p w14:paraId="0B4AEB7A" w14:textId="77777777" w:rsidR="00E8464C" w:rsidRPr="00CB72A3" w:rsidRDefault="00E8464C" w:rsidP="00E8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</w:tcPr>
          <w:p w14:paraId="54386B0E" w14:textId="7FA235C3" w:rsidR="00E8464C" w:rsidRPr="00CB72A3" w:rsidRDefault="001D4690" w:rsidP="00E8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D46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36FD9B8" w14:textId="77777777" w:rsidR="00E8464C" w:rsidRPr="00CB72A3" w:rsidRDefault="00E8464C" w:rsidP="00E8464C">
            <w:pPr>
              <w:pStyle w:val="30"/>
              <w:tabs>
                <w:tab w:val="clear" w:pos="360"/>
                <w:tab w:val="clear" w:pos="720"/>
                <w:tab w:val="decimal" w:pos="857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9" w:type="dxa"/>
          </w:tcPr>
          <w:p w14:paraId="45003552" w14:textId="6C3A388B" w:rsidR="00E8464C" w:rsidRPr="006636E2" w:rsidRDefault="00E8464C" w:rsidP="00E8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8464C" w:rsidRPr="00CB72A3" w14:paraId="0B2E74EF" w14:textId="77777777" w:rsidTr="00006C02">
        <w:trPr>
          <w:cantSplit/>
          <w:trHeight w:hRule="exact" w:val="389"/>
        </w:trPr>
        <w:tc>
          <w:tcPr>
            <w:tcW w:w="3881" w:type="dxa"/>
          </w:tcPr>
          <w:p w14:paraId="1A8CC9AA" w14:textId="2E064AC4" w:rsidR="00E8464C" w:rsidRPr="00A85739" w:rsidRDefault="00E8464C" w:rsidP="00E8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A85739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ผลต่างของอัตราแลกเปลี่ยนจากการ</w:t>
            </w:r>
          </w:p>
        </w:tc>
        <w:tc>
          <w:tcPr>
            <w:tcW w:w="1080" w:type="dxa"/>
          </w:tcPr>
          <w:p w14:paraId="26212E0A" w14:textId="37092ACC" w:rsidR="00E8464C" w:rsidRPr="00CB72A3" w:rsidRDefault="00E8464C" w:rsidP="00E8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F000B6" w14:textId="77777777" w:rsidR="00E8464C" w:rsidRPr="00CB72A3" w:rsidRDefault="00E8464C" w:rsidP="00E8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F58201B" w14:textId="71BE8657" w:rsidR="00E8464C" w:rsidRPr="00CB72A3" w:rsidRDefault="00E8464C" w:rsidP="00E8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D48B6C" w14:textId="77777777" w:rsidR="00E8464C" w:rsidRPr="00CB72A3" w:rsidRDefault="00E8464C" w:rsidP="00E8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</w:tcPr>
          <w:p w14:paraId="2EF55905" w14:textId="41FDD7A3" w:rsidR="00E8464C" w:rsidRPr="00CB72A3" w:rsidRDefault="00E8464C" w:rsidP="00E8464C">
            <w:pPr>
              <w:pStyle w:val="30"/>
              <w:tabs>
                <w:tab w:val="clear" w:pos="360"/>
                <w:tab w:val="clear" w:pos="720"/>
                <w:tab w:val="decimal" w:pos="631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564E3CC" w14:textId="77777777" w:rsidR="00E8464C" w:rsidRPr="00CB72A3" w:rsidRDefault="00E8464C" w:rsidP="00E8464C">
            <w:pPr>
              <w:pStyle w:val="30"/>
              <w:tabs>
                <w:tab w:val="clear" w:pos="360"/>
                <w:tab w:val="clear" w:pos="720"/>
                <w:tab w:val="decimal" w:pos="857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9" w:type="dxa"/>
          </w:tcPr>
          <w:p w14:paraId="5A83BE75" w14:textId="42465E15" w:rsidR="00E8464C" w:rsidRPr="00CB72A3" w:rsidRDefault="00E8464C" w:rsidP="00E8464C">
            <w:pPr>
              <w:pStyle w:val="30"/>
              <w:tabs>
                <w:tab w:val="clear" w:pos="360"/>
                <w:tab w:val="clear" w:pos="720"/>
                <w:tab w:val="decimal" w:pos="583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8464C" w:rsidRPr="00CB72A3" w14:paraId="71B279DB" w14:textId="77777777" w:rsidTr="00006C02">
        <w:trPr>
          <w:cantSplit/>
          <w:trHeight w:hRule="exact" w:val="389"/>
        </w:trPr>
        <w:tc>
          <w:tcPr>
            <w:tcW w:w="3881" w:type="dxa"/>
          </w:tcPr>
          <w:p w14:paraId="765BFAF2" w14:textId="426F0DC8" w:rsidR="00E8464C" w:rsidRPr="00A85739" w:rsidRDefault="00E8464C" w:rsidP="00E8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highlight w:val="yellow"/>
                <w:cs/>
                <w:lang w:val="en-GB"/>
              </w:rPr>
            </w:pPr>
            <w:r w:rsidRPr="00A85739">
              <w:rPr>
                <w:rFonts w:ascii="Angsana New" w:hAnsi="Angsana New" w:hint="cs"/>
                <w:sz w:val="30"/>
                <w:szCs w:val="30"/>
                <w:cs/>
              </w:rPr>
              <w:t xml:space="preserve">   แปลงค่างบการเงิน</w:t>
            </w:r>
          </w:p>
        </w:tc>
        <w:tc>
          <w:tcPr>
            <w:tcW w:w="1080" w:type="dxa"/>
          </w:tcPr>
          <w:p w14:paraId="41B6FAFE" w14:textId="01C6B85D" w:rsidR="00E8464C" w:rsidRPr="00CB72A3" w:rsidRDefault="00F4394B" w:rsidP="00E8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4394B">
              <w:rPr>
                <w:rFonts w:asciiTheme="majorBidi" w:hAnsiTheme="majorBidi" w:cstheme="majorBidi"/>
                <w:sz w:val="30"/>
                <w:szCs w:val="30"/>
              </w:rPr>
              <w:t>(895,727)</w:t>
            </w:r>
          </w:p>
        </w:tc>
        <w:tc>
          <w:tcPr>
            <w:tcW w:w="270" w:type="dxa"/>
          </w:tcPr>
          <w:p w14:paraId="23C7BD77" w14:textId="77777777" w:rsidR="00E8464C" w:rsidRPr="00CB72A3" w:rsidRDefault="00E8464C" w:rsidP="00E8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0BC33E1" w14:textId="5F43BCC7" w:rsidR="00E8464C" w:rsidRPr="00CB72A3" w:rsidRDefault="00E8464C" w:rsidP="00E8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D4F0A">
              <w:rPr>
                <w:rFonts w:asciiTheme="majorBidi" w:hAnsiTheme="majorBidi" w:cstheme="majorBidi"/>
                <w:sz w:val="30"/>
                <w:szCs w:val="30"/>
              </w:rPr>
              <w:t>56,781</w:t>
            </w:r>
          </w:p>
        </w:tc>
        <w:tc>
          <w:tcPr>
            <w:tcW w:w="270" w:type="dxa"/>
          </w:tcPr>
          <w:p w14:paraId="0F1F1AAE" w14:textId="77777777" w:rsidR="00E8464C" w:rsidRPr="00CB72A3" w:rsidRDefault="00E8464C" w:rsidP="00E8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</w:tcPr>
          <w:p w14:paraId="374F33D1" w14:textId="7437D0C5" w:rsidR="00E8464C" w:rsidRPr="00CB72A3" w:rsidRDefault="00F4394B" w:rsidP="00E8464C">
            <w:pPr>
              <w:pStyle w:val="30"/>
              <w:tabs>
                <w:tab w:val="clear" w:pos="360"/>
                <w:tab w:val="clear" w:pos="720"/>
                <w:tab w:val="decimal" w:pos="631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39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483B203" w14:textId="77777777" w:rsidR="00E8464C" w:rsidRPr="00CB72A3" w:rsidRDefault="00E8464C" w:rsidP="00E8464C">
            <w:pPr>
              <w:pStyle w:val="30"/>
              <w:tabs>
                <w:tab w:val="clear" w:pos="360"/>
                <w:tab w:val="clear" w:pos="720"/>
                <w:tab w:val="decimal" w:pos="857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9" w:type="dxa"/>
          </w:tcPr>
          <w:p w14:paraId="7B511C2A" w14:textId="109828CE" w:rsidR="00E8464C" w:rsidRPr="00CB72A3" w:rsidRDefault="00E8464C" w:rsidP="00E8464C">
            <w:pPr>
              <w:pStyle w:val="30"/>
              <w:tabs>
                <w:tab w:val="clear" w:pos="360"/>
                <w:tab w:val="clear" w:pos="720"/>
                <w:tab w:val="decimal" w:pos="583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E8464C" w:rsidRPr="00CB72A3" w14:paraId="0FC1B784" w14:textId="77777777" w:rsidTr="00DA4BF3">
        <w:trPr>
          <w:cantSplit/>
          <w:trHeight w:hRule="exact" w:val="389"/>
        </w:trPr>
        <w:tc>
          <w:tcPr>
            <w:tcW w:w="3881" w:type="dxa"/>
          </w:tcPr>
          <w:p w14:paraId="1048B3EB" w14:textId="3EFAE69C" w:rsidR="00E8464C" w:rsidRPr="00CB72A3" w:rsidRDefault="00E8464C" w:rsidP="00E8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2AEF99" w14:textId="2CADFE24" w:rsidR="00E8464C" w:rsidRPr="00CB72A3" w:rsidRDefault="00F4394B" w:rsidP="00E8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F4394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10,534,543</w:t>
            </w:r>
          </w:p>
        </w:tc>
        <w:tc>
          <w:tcPr>
            <w:tcW w:w="270" w:type="dxa"/>
          </w:tcPr>
          <w:p w14:paraId="1A36A763" w14:textId="77777777" w:rsidR="00E8464C" w:rsidRPr="00CB72A3" w:rsidRDefault="00E8464C" w:rsidP="00E8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DC03C89" w14:textId="44AE12BB" w:rsidR="00E8464C" w:rsidRPr="00CB72A3" w:rsidRDefault="00E8464C" w:rsidP="00E8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D4F0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10,806,500</w:t>
            </w:r>
          </w:p>
        </w:tc>
        <w:tc>
          <w:tcPr>
            <w:tcW w:w="270" w:type="dxa"/>
          </w:tcPr>
          <w:p w14:paraId="12DF16C2" w14:textId="77777777" w:rsidR="00E8464C" w:rsidRPr="00CB72A3" w:rsidRDefault="00E8464C" w:rsidP="00E8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1378D2CB" w14:textId="10675104" w:rsidR="00E8464C" w:rsidRPr="00CB72A3" w:rsidRDefault="00F4394B" w:rsidP="00E8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F4394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770,364</w:t>
            </w:r>
          </w:p>
        </w:tc>
        <w:tc>
          <w:tcPr>
            <w:tcW w:w="270" w:type="dxa"/>
          </w:tcPr>
          <w:p w14:paraId="1D3B5FB5" w14:textId="77777777" w:rsidR="00E8464C" w:rsidRPr="00CB72A3" w:rsidRDefault="00E8464C" w:rsidP="00E8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09D371CF" w14:textId="38622780" w:rsidR="00E8464C" w:rsidRPr="00CB72A3" w:rsidRDefault="00E8464C" w:rsidP="00E8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770,364</w:t>
            </w:r>
          </w:p>
        </w:tc>
      </w:tr>
    </w:tbl>
    <w:p w14:paraId="37004D5F" w14:textId="77777777" w:rsidR="00044C3C" w:rsidRPr="00FF4B11" w:rsidRDefault="00044C3C" w:rsidP="00FA1F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92"/>
        <w:jc w:val="thaiDistribute"/>
        <w:rPr>
          <w:rFonts w:asciiTheme="majorBidi" w:hAnsiTheme="majorBidi" w:cstheme="majorBidi"/>
          <w:sz w:val="14"/>
          <w:szCs w:val="14"/>
        </w:rPr>
      </w:pPr>
    </w:p>
    <w:p w14:paraId="21A509A9" w14:textId="7C2EB331" w:rsidR="00044C3C" w:rsidRPr="00CB72A3" w:rsidRDefault="00E676AB" w:rsidP="00CB72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92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B72A3">
        <w:rPr>
          <w:rFonts w:asciiTheme="majorBidi" w:hAnsiTheme="majorBidi" w:cstheme="majorBidi"/>
          <w:i/>
          <w:iCs/>
          <w:sz w:val="30"/>
          <w:szCs w:val="30"/>
          <w:cs/>
        </w:rPr>
        <w:t>บริษัทย่อย</w:t>
      </w:r>
    </w:p>
    <w:p w14:paraId="269D67FF" w14:textId="7FAB6B96" w:rsidR="00E676AB" w:rsidRPr="00FF4B11" w:rsidRDefault="00E676AB" w:rsidP="00FA1F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4"/>
          <w:szCs w:val="14"/>
        </w:rPr>
      </w:pPr>
    </w:p>
    <w:p w14:paraId="0CFCEBD9" w14:textId="0A0F6C9A" w:rsidR="00A83FA9" w:rsidRDefault="005C235D" w:rsidP="00A83F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CB72A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E8464C" w:rsidRPr="00CB72A3">
        <w:rPr>
          <w:rFonts w:asciiTheme="majorBidi" w:hAnsiTheme="majorBidi" w:cstheme="majorBidi"/>
          <w:sz w:val="30"/>
          <w:szCs w:val="30"/>
        </w:rPr>
        <w:t>31</w:t>
      </w:r>
      <w:r w:rsidR="00E8464C" w:rsidRPr="00CB72A3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CB72A3">
        <w:rPr>
          <w:rFonts w:asciiTheme="majorBidi" w:hAnsiTheme="majorBidi" w:cstheme="majorBidi"/>
          <w:sz w:val="30"/>
          <w:szCs w:val="30"/>
        </w:rPr>
        <w:t>256</w:t>
      </w:r>
      <w:r w:rsidR="00D23F5F">
        <w:rPr>
          <w:rFonts w:asciiTheme="majorBidi" w:hAnsiTheme="majorBidi" w:cstheme="majorBidi"/>
          <w:sz w:val="30"/>
          <w:szCs w:val="30"/>
        </w:rPr>
        <w:t>7</w:t>
      </w:r>
      <w:r w:rsidRPr="00CB72A3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CB72A3">
        <w:rPr>
          <w:rFonts w:asciiTheme="majorBidi" w:hAnsiTheme="majorBidi" w:cstheme="majorBidi"/>
          <w:sz w:val="30"/>
          <w:szCs w:val="30"/>
        </w:rPr>
        <w:t>31</w:t>
      </w:r>
      <w:r w:rsidRPr="00CB72A3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Pr="00CB72A3">
        <w:rPr>
          <w:rFonts w:asciiTheme="majorBidi" w:hAnsiTheme="majorBidi" w:cstheme="majorBidi"/>
          <w:sz w:val="30"/>
          <w:szCs w:val="30"/>
        </w:rPr>
        <w:t>256</w:t>
      </w:r>
      <w:r w:rsidR="00D23F5F">
        <w:rPr>
          <w:rFonts w:asciiTheme="majorBidi" w:hAnsiTheme="majorBidi" w:cstheme="majorBidi"/>
          <w:sz w:val="30"/>
          <w:szCs w:val="30"/>
        </w:rPr>
        <w:t>7</w:t>
      </w:r>
      <w:r w:rsidRPr="00CB72A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D116E" w:rsidRPr="00CB72A3">
        <w:rPr>
          <w:rFonts w:asciiTheme="majorBidi" w:hAnsiTheme="majorBidi" w:cstheme="majorBidi"/>
          <w:sz w:val="30"/>
          <w:szCs w:val="30"/>
          <w:lang w:val="en-GB" w:bidi="ar-SA"/>
        </w:rPr>
        <w:t>Birla Carbon Mexico, S.A. DE C.V.</w:t>
      </w:r>
      <w:r w:rsidR="001A43FF" w:rsidRPr="00CB72A3">
        <w:rPr>
          <w:rFonts w:asciiTheme="majorBidi" w:hAnsiTheme="majorBidi" w:cstheme="majorBidi"/>
          <w:sz w:val="30"/>
          <w:szCs w:val="30"/>
          <w:lang w:val="en-GB" w:bidi="ar-SA"/>
        </w:rPr>
        <w:t xml:space="preserve"> </w:t>
      </w:r>
      <w:r w:rsidR="00FA3FE4" w:rsidRPr="00CB72A3">
        <w:rPr>
          <w:rFonts w:asciiTheme="majorBidi" w:hAnsiTheme="majorBidi" w:cstheme="majorBidi"/>
          <w:sz w:val="30"/>
          <w:szCs w:val="30"/>
          <w:cs/>
          <w:lang w:val="en-GB"/>
        </w:rPr>
        <w:t>ซึ่งเป็นบริษัทย่อยอยู่ในระหว่างการดำเนินการเลิกกิจการ</w:t>
      </w:r>
    </w:p>
    <w:p w14:paraId="5D258D72" w14:textId="405E1825" w:rsidR="00A83FA9" w:rsidRPr="00FF4B11" w:rsidRDefault="00A83FA9" w:rsidP="00A83F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4"/>
          <w:szCs w:val="14"/>
          <w:lang w:val="en-GB"/>
        </w:rPr>
      </w:pPr>
    </w:p>
    <w:p w14:paraId="56EB08F2" w14:textId="42177D17" w:rsidR="003A598E" w:rsidRDefault="003A598E" w:rsidP="009B2D26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CB72A3">
        <w:rPr>
          <w:rFonts w:asciiTheme="majorBidi" w:hAnsiTheme="majorBidi" w:cstheme="majorBidi"/>
          <w:sz w:val="30"/>
          <w:szCs w:val="30"/>
          <w:u w:val="none"/>
          <w:lang w:val="en-US"/>
        </w:rPr>
        <w:t>4</w:t>
      </w:r>
      <w:r w:rsidRPr="00CB72A3">
        <w:rPr>
          <w:rFonts w:asciiTheme="majorBidi" w:hAnsiTheme="majorBidi" w:cstheme="majorBidi"/>
          <w:sz w:val="30"/>
          <w:szCs w:val="30"/>
          <w:u w:val="none"/>
        </w:rPr>
        <w:tab/>
      </w:r>
      <w:r w:rsidRPr="00CB72A3">
        <w:rPr>
          <w:rFonts w:asciiTheme="majorBidi" w:hAnsiTheme="majorBidi" w:cstheme="majorBidi"/>
          <w:sz w:val="30"/>
          <w:szCs w:val="30"/>
          <w:u w:val="none"/>
          <w:cs/>
        </w:rPr>
        <w:t>ที่ดิน อาคารและอุปกรณ์</w:t>
      </w:r>
    </w:p>
    <w:p w14:paraId="64AE2716" w14:textId="77777777" w:rsidR="00911CB5" w:rsidRPr="00AC7A20" w:rsidRDefault="00911CB5" w:rsidP="00911C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14"/>
          <w:szCs w:val="14"/>
          <w:lang w:val="x-none" w:eastAsia="x-none"/>
        </w:rPr>
      </w:pPr>
    </w:p>
    <w:tbl>
      <w:tblPr>
        <w:tblW w:w="902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581"/>
        <w:gridCol w:w="2441"/>
      </w:tblGrid>
      <w:tr w:rsidR="003A598E" w:rsidRPr="00CB72A3" w14:paraId="39039C4C" w14:textId="77777777" w:rsidTr="00E0024C">
        <w:trPr>
          <w:cantSplit/>
          <w:tblHeader/>
        </w:trPr>
        <w:tc>
          <w:tcPr>
            <w:tcW w:w="6581" w:type="dxa"/>
            <w:vAlign w:val="bottom"/>
          </w:tcPr>
          <w:p w14:paraId="11C31D22" w14:textId="076E16B9" w:rsidR="003A598E" w:rsidRPr="00CB72A3" w:rsidRDefault="00CF5C2D" w:rsidP="00CB72A3">
            <w:pPr>
              <w:spacing w:line="240" w:lineRule="auto"/>
              <w:ind w:left="281" w:hanging="28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CB72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CB72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  <w:r w:rsidR="00D23F5F" w:rsidRPr="006636E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3A598E" w:rsidRPr="00CB72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D23F5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2441" w:type="dxa"/>
          </w:tcPr>
          <w:p w14:paraId="05416670" w14:textId="112083B2" w:rsidR="003A598E" w:rsidRPr="00CB72A3" w:rsidRDefault="003A598E" w:rsidP="00CB72A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งบการเงินรวมและ</w:t>
            </w:r>
            <w:r w:rsidR="00E0024C" w:rsidRPr="00CB72A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br/>
            </w:r>
            <w:r w:rsidRPr="00CB72A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  <w:r w:rsidRPr="00CB72A3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  </w:t>
            </w:r>
          </w:p>
        </w:tc>
      </w:tr>
      <w:tr w:rsidR="003A598E" w:rsidRPr="00CB72A3" w14:paraId="2DF18F7E" w14:textId="77777777" w:rsidTr="00E0024C">
        <w:trPr>
          <w:cantSplit/>
        </w:trPr>
        <w:tc>
          <w:tcPr>
            <w:tcW w:w="6581" w:type="dxa"/>
          </w:tcPr>
          <w:p w14:paraId="5A8FDFA2" w14:textId="77777777" w:rsidR="003A598E" w:rsidRPr="00CB72A3" w:rsidRDefault="003A598E" w:rsidP="00CB72A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41" w:type="dxa"/>
          </w:tcPr>
          <w:p w14:paraId="5C832364" w14:textId="77777777" w:rsidR="003A598E" w:rsidRPr="00CB72A3" w:rsidRDefault="003A598E" w:rsidP="00CB72A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CB72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FA1FD9" w:rsidRPr="00CB72A3" w:rsidDel="00977C08" w14:paraId="36DD4BBA" w14:textId="77777777" w:rsidTr="00E0024C">
        <w:trPr>
          <w:cantSplit/>
        </w:trPr>
        <w:tc>
          <w:tcPr>
            <w:tcW w:w="6581" w:type="dxa"/>
          </w:tcPr>
          <w:p w14:paraId="271A9849" w14:textId="6A0D0685" w:rsidR="00FA1FD9" w:rsidRPr="00CB72A3" w:rsidRDefault="00FA1FD9" w:rsidP="00FA1FD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 - ราคาทุน</w:t>
            </w:r>
          </w:p>
        </w:tc>
        <w:tc>
          <w:tcPr>
            <w:tcW w:w="2441" w:type="dxa"/>
            <w:shd w:val="clear" w:color="auto" w:fill="auto"/>
          </w:tcPr>
          <w:p w14:paraId="4250F53F" w14:textId="5ECE9737" w:rsidR="00FA1FD9" w:rsidRPr="00FA1FD9" w:rsidDel="00977C08" w:rsidRDefault="00F4394B" w:rsidP="00FA1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F4394B">
              <w:rPr>
                <w:rFonts w:ascii="Angsana New" w:hAnsi="Angsana New"/>
                <w:sz w:val="30"/>
                <w:szCs w:val="30"/>
              </w:rPr>
              <w:t>272,113</w:t>
            </w:r>
          </w:p>
        </w:tc>
      </w:tr>
      <w:tr w:rsidR="00FA1FD9" w:rsidRPr="00CB72A3" w:rsidDel="00977C08" w14:paraId="6C83926B" w14:textId="77777777" w:rsidTr="00E0024C">
        <w:trPr>
          <w:cantSplit/>
        </w:trPr>
        <w:tc>
          <w:tcPr>
            <w:tcW w:w="6581" w:type="dxa"/>
          </w:tcPr>
          <w:p w14:paraId="03AA98D9" w14:textId="64D02B67" w:rsidR="00FA1FD9" w:rsidRPr="00CB72A3" w:rsidRDefault="00FA1FD9" w:rsidP="00FA1FD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 - ราคาตามบัญชีสุทธิ</w:t>
            </w:r>
          </w:p>
        </w:tc>
        <w:tc>
          <w:tcPr>
            <w:tcW w:w="2441" w:type="dxa"/>
            <w:shd w:val="clear" w:color="auto" w:fill="auto"/>
          </w:tcPr>
          <w:p w14:paraId="42B673C1" w14:textId="3F5B6404" w:rsidR="00FA1FD9" w:rsidRPr="00FA1FD9" w:rsidRDefault="00F4394B" w:rsidP="00FA1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1"/>
              </w:tabs>
              <w:spacing w:line="240" w:lineRule="auto"/>
              <w:ind w:left="-359" w:right="-79"/>
              <w:rPr>
                <w:rFonts w:ascii="Angsana New" w:hAnsi="Angsana New"/>
                <w:sz w:val="30"/>
                <w:szCs w:val="30"/>
              </w:rPr>
            </w:pPr>
            <w:r w:rsidRPr="00F4394B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</w:tbl>
    <w:p w14:paraId="490B69D6" w14:textId="2DFB5644" w:rsidR="001D4C63" w:rsidRDefault="003A598E" w:rsidP="007341FC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CB72A3">
        <w:rPr>
          <w:rFonts w:asciiTheme="majorBidi" w:hAnsiTheme="majorBidi" w:cstheme="majorBidi"/>
          <w:sz w:val="30"/>
          <w:szCs w:val="30"/>
          <w:u w:val="none"/>
          <w:lang w:val="en-US"/>
        </w:rPr>
        <w:lastRenderedPageBreak/>
        <w:t>5</w:t>
      </w:r>
      <w:r w:rsidR="00B96FE1" w:rsidRPr="00CB72A3">
        <w:rPr>
          <w:rFonts w:asciiTheme="majorBidi" w:hAnsiTheme="majorBidi" w:cstheme="majorBidi"/>
          <w:sz w:val="30"/>
          <w:szCs w:val="30"/>
          <w:u w:val="none"/>
        </w:rPr>
        <w:tab/>
      </w:r>
      <w:bookmarkStart w:id="0" w:name="OLE_LINK3"/>
      <w:r w:rsidR="00420897" w:rsidRPr="00CB72A3">
        <w:rPr>
          <w:rFonts w:asciiTheme="majorBidi" w:hAnsiTheme="majorBidi" w:cstheme="majorBidi"/>
          <w:sz w:val="30"/>
          <w:szCs w:val="30"/>
          <w:u w:val="none"/>
          <w:cs/>
        </w:rPr>
        <w:t>ส่วนงานดำเนินงาน</w:t>
      </w:r>
      <w:r w:rsidRPr="00CB72A3">
        <w:rPr>
          <w:rFonts w:asciiTheme="majorBidi" w:hAnsiTheme="majorBidi" w:cstheme="majorBidi"/>
          <w:sz w:val="30"/>
          <w:szCs w:val="30"/>
          <w:u w:val="none"/>
          <w:cs/>
        </w:rPr>
        <w:t>และการจำแนกรายได้</w:t>
      </w:r>
      <w:bookmarkEnd w:id="0"/>
    </w:p>
    <w:p w14:paraId="304A9E78" w14:textId="77777777" w:rsidR="00DC02DC" w:rsidRPr="00A07888" w:rsidRDefault="00DC02DC" w:rsidP="00DC02DC">
      <w:pPr>
        <w:rPr>
          <w:sz w:val="30"/>
          <w:szCs w:val="30"/>
          <w:lang w:val="x-none" w:eastAsia="x-none"/>
        </w:rPr>
      </w:pPr>
    </w:p>
    <w:p w14:paraId="40A7C953" w14:textId="5266B447" w:rsidR="00DC02DC" w:rsidRPr="004E6E1A" w:rsidRDefault="00941A75" w:rsidP="00DC02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="Angsana New" w:hAnsi="Angsana New"/>
          <w:sz w:val="30"/>
          <w:szCs w:val="30"/>
        </w:rPr>
      </w:pPr>
      <w:bookmarkStart w:id="1" w:name="_Hlk157502687"/>
      <w:r w:rsidRPr="004E6E1A">
        <w:rPr>
          <w:rFonts w:ascii="Angsana New" w:hAnsi="Angsana New" w:hint="cs"/>
          <w:sz w:val="30"/>
          <w:szCs w:val="30"/>
          <w:cs/>
        </w:rPr>
        <w:t>ข้อมูลเกี่ยวกับผลการดำเนินงานภายในของบริษัทสอบทานโดยผู้บริหารเป็นประจำ</w:t>
      </w:r>
      <w:r w:rsidRPr="004E6E1A">
        <w:rPr>
          <w:rFonts w:ascii="Angsana New" w:hAnsi="Angsana New"/>
          <w:sz w:val="30"/>
          <w:szCs w:val="30"/>
        </w:rPr>
        <w:t xml:space="preserve"> </w:t>
      </w:r>
      <w:r w:rsidRPr="004E6E1A">
        <w:rPr>
          <w:rFonts w:ascii="Angsana New" w:hAnsi="Angsana New" w:hint="cs"/>
          <w:sz w:val="30"/>
          <w:szCs w:val="30"/>
          <w:cs/>
        </w:rPr>
        <w:t>ซึ่งจะแสดงผลการดำเนินงานทั้งหมดโดยรวม โดยผู้บริหารไม่ได้สอบทานข้อมูลผลการดำเนินงานแยกจากกัน ดังนั้น บริษัทจึงกำหนดให้ภาพรวมของบริษัทมีส่วนงานดำเนินงานที่รายงานเพียงส่วนงานเดียว</w:t>
      </w:r>
    </w:p>
    <w:p w14:paraId="60BF3005" w14:textId="77777777" w:rsidR="00DC02DC" w:rsidRPr="00A07888" w:rsidRDefault="00DC02DC" w:rsidP="00A07888">
      <w:pPr>
        <w:rPr>
          <w:rFonts w:ascii="Angsana New" w:hAnsi="Angsana New"/>
          <w:sz w:val="30"/>
          <w:szCs w:val="30"/>
        </w:rPr>
      </w:pPr>
    </w:p>
    <w:p w14:paraId="69B2F6C7" w14:textId="59FD2D49" w:rsidR="00941A75" w:rsidRDefault="00941A75" w:rsidP="00DC02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="Angsana New" w:hAnsi="Angsana New"/>
          <w:sz w:val="30"/>
          <w:szCs w:val="30"/>
        </w:rPr>
      </w:pPr>
      <w:r w:rsidRPr="004E6E1A">
        <w:rPr>
          <w:rFonts w:ascii="Angsana New" w:hAnsi="Angsana New"/>
          <w:sz w:val="30"/>
          <w:szCs w:val="30"/>
          <w:cs/>
        </w:rPr>
        <w:t>ผลการดำเนินงานของส่วนงาน</w:t>
      </w:r>
      <w:r w:rsidRPr="004E6E1A">
        <w:rPr>
          <w:rFonts w:ascii="Angsana New" w:hAnsi="Angsana New" w:hint="cs"/>
          <w:sz w:val="30"/>
          <w:szCs w:val="30"/>
          <w:cs/>
        </w:rPr>
        <w:t>เดียว</w:t>
      </w:r>
      <w:r w:rsidRPr="004E6E1A">
        <w:rPr>
          <w:rFonts w:ascii="Angsana New" w:hAnsi="Angsana New"/>
          <w:sz w:val="30"/>
          <w:szCs w:val="30"/>
          <w:cs/>
        </w:rPr>
        <w:t>วัดโดยใช้กำไรก่อน</w:t>
      </w:r>
      <w:r w:rsidRPr="004E6E1A">
        <w:rPr>
          <w:rFonts w:ascii="Angsana New" w:hAnsi="Angsana New" w:hint="cs"/>
          <w:sz w:val="30"/>
          <w:szCs w:val="30"/>
          <w:cs/>
        </w:rPr>
        <w:t>ค่าเสื่อมราคา ดอกเบี้ย และ</w:t>
      </w:r>
      <w:r w:rsidRPr="004E6E1A">
        <w:rPr>
          <w:rFonts w:ascii="Angsana New" w:hAnsi="Angsana New"/>
          <w:sz w:val="30"/>
          <w:szCs w:val="30"/>
          <w:cs/>
        </w:rPr>
        <w:t xml:space="preserve">ภาษีเงินได้ของส่วนงาน </w:t>
      </w:r>
      <w:r w:rsidR="00712EEB">
        <w:rPr>
          <w:rFonts w:ascii="Angsana New" w:hAnsi="Angsana New"/>
          <w:sz w:val="30"/>
          <w:szCs w:val="30"/>
        </w:rPr>
        <w:br/>
      </w:r>
      <w:r w:rsidRPr="004E6E1A">
        <w:rPr>
          <w:rFonts w:ascii="Angsana New" w:hAnsi="Angsana New"/>
          <w:sz w:val="30"/>
          <w:szCs w:val="30"/>
          <w:cs/>
        </w:rPr>
        <w:t>ซึ่งนำเสนอในรายงานการจัดการภายในและสอบทานโดยผู้</w:t>
      </w:r>
      <w:r w:rsidRPr="004E6E1A">
        <w:rPr>
          <w:rFonts w:ascii="Angsana New" w:hAnsi="Angsana New" w:hint="cs"/>
          <w:sz w:val="30"/>
          <w:szCs w:val="30"/>
          <w:cs/>
        </w:rPr>
        <w:t>บริหาร</w:t>
      </w:r>
      <w:bookmarkEnd w:id="1"/>
    </w:p>
    <w:p w14:paraId="11FE1118" w14:textId="77777777" w:rsidR="00DC02DC" w:rsidRPr="00A07888" w:rsidRDefault="00DC02DC" w:rsidP="00DC02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="Angsana New" w:hAnsi="Angsana New"/>
          <w:sz w:val="30"/>
          <w:szCs w:val="30"/>
        </w:rPr>
      </w:pPr>
    </w:p>
    <w:p w14:paraId="713B257D" w14:textId="1D39F1C6" w:rsidR="00FA1FD9" w:rsidRPr="007341FC" w:rsidRDefault="00FA1FD9" w:rsidP="00DC02DC">
      <w:pPr>
        <w:tabs>
          <w:tab w:val="clear" w:pos="227"/>
          <w:tab w:val="clear" w:pos="454"/>
          <w:tab w:val="left" w:pos="540"/>
          <w:tab w:val="left" w:pos="630"/>
        </w:tabs>
        <w:ind w:left="540"/>
        <w:rPr>
          <w:rFonts w:asciiTheme="majorBidi" w:hAnsiTheme="majorBidi" w:cstheme="majorBidi"/>
          <w:b/>
          <w:bCs/>
          <w:sz w:val="30"/>
          <w:szCs w:val="30"/>
        </w:rPr>
      </w:pPr>
      <w:r w:rsidRPr="00D57BA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ส่วนงานภูมิศาสตร์</w:t>
      </w:r>
      <w:r w:rsidRPr="00D57BA2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086F0DBD" w14:textId="77777777" w:rsidR="00DC02DC" w:rsidRPr="00A07888" w:rsidRDefault="00DC02DC" w:rsidP="00DC02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7B311EDD" w14:textId="147C87B6" w:rsidR="00FA1FD9" w:rsidRDefault="00FA1FD9" w:rsidP="00DC02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pacing w:val="-6"/>
          <w:sz w:val="30"/>
          <w:szCs w:val="30"/>
        </w:rPr>
      </w:pPr>
      <w:r w:rsidRPr="00F619E9">
        <w:rPr>
          <w:rFonts w:ascii="Angsana New" w:hAnsi="Angsana New"/>
          <w:spacing w:val="-6"/>
          <w:sz w:val="30"/>
          <w:szCs w:val="30"/>
          <w:cs/>
        </w:rPr>
        <w:t>บริษัทมีการผลิตและสำนักงานขายในประเทศไทยเท่านั้น จังหวะเวลาของการรับรู้รายได้ คือ การรับรู้ ณ เวลาใดเวลาหนึ่ง</w:t>
      </w:r>
    </w:p>
    <w:p w14:paraId="34C83080" w14:textId="77777777" w:rsidR="00DC02DC" w:rsidRPr="00A07888" w:rsidRDefault="00DC02DC" w:rsidP="00DC02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4859E479" w14:textId="4EAC14AA" w:rsidR="007070D6" w:rsidRDefault="007D116E" w:rsidP="00DC02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CB72A3">
        <w:rPr>
          <w:rFonts w:asciiTheme="majorBidi" w:hAnsiTheme="majorBidi" w:cstheme="majorBidi"/>
          <w:sz w:val="30"/>
          <w:szCs w:val="30"/>
          <w:cs/>
        </w:rPr>
        <w:t>ในการนำเสนอข้อมูลเกี่ยวกับส่วนงานภูมิศาสตร์ รายได้แยกตามที่ตั้งทางภูมิศาสตร์ของลูกค้า</w:t>
      </w:r>
    </w:p>
    <w:p w14:paraId="2CF1F608" w14:textId="77777777" w:rsidR="00DC02DC" w:rsidRPr="00A07888" w:rsidRDefault="00DC02DC" w:rsidP="00DC02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030"/>
        <w:gridCol w:w="1439"/>
        <w:gridCol w:w="181"/>
        <w:gridCol w:w="1440"/>
      </w:tblGrid>
      <w:tr w:rsidR="007070D6" w:rsidRPr="00CB72A3" w14:paraId="2245E14A" w14:textId="77777777" w:rsidTr="00AF0241">
        <w:trPr>
          <w:cantSplit/>
          <w:trHeight w:val="425"/>
          <w:tblHeader/>
        </w:trPr>
        <w:tc>
          <w:tcPr>
            <w:tcW w:w="6030" w:type="dxa"/>
            <w:vAlign w:val="bottom"/>
          </w:tcPr>
          <w:p w14:paraId="11FCC304" w14:textId="77777777" w:rsidR="007070D6" w:rsidRPr="00CB72A3" w:rsidRDefault="007070D6" w:rsidP="00B6779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060" w:type="dxa"/>
            <w:gridSpan w:val="3"/>
          </w:tcPr>
          <w:p w14:paraId="4E496C43" w14:textId="77777777" w:rsidR="00AF0241" w:rsidRDefault="007070D6" w:rsidP="00CB72A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CB72A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งบการเงินรวมและ</w:t>
            </w:r>
          </w:p>
          <w:p w14:paraId="28D22E45" w14:textId="0C450124" w:rsidR="007070D6" w:rsidRPr="00CB72A3" w:rsidRDefault="007070D6" w:rsidP="00CB72A3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  <w:r w:rsidRPr="00CB72A3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  </w:t>
            </w:r>
          </w:p>
        </w:tc>
      </w:tr>
      <w:tr w:rsidR="00EB7E95" w:rsidRPr="00CB72A3" w14:paraId="6DEC5395" w14:textId="77777777" w:rsidTr="00AF0241">
        <w:trPr>
          <w:cantSplit/>
        </w:trPr>
        <w:tc>
          <w:tcPr>
            <w:tcW w:w="6030" w:type="dxa"/>
          </w:tcPr>
          <w:p w14:paraId="6DE08DA6" w14:textId="2AFA16FB" w:rsidR="00EB7E95" w:rsidRPr="00CB72A3" w:rsidRDefault="00EB7E95" w:rsidP="00EB7E9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CB72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CB72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39" w:type="dxa"/>
          </w:tcPr>
          <w:p w14:paraId="5AA71B3B" w14:textId="063603DF" w:rsidR="00EB7E95" w:rsidRPr="00CB72A3" w:rsidRDefault="00EB7E95" w:rsidP="00EB7E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CB72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81" w:type="dxa"/>
          </w:tcPr>
          <w:p w14:paraId="57CC7F13" w14:textId="77777777" w:rsidR="00EB7E95" w:rsidRPr="00CB72A3" w:rsidRDefault="00EB7E95" w:rsidP="00EB7E9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B33D12B" w14:textId="506CB429" w:rsidR="00EB7E95" w:rsidRPr="00CB72A3" w:rsidRDefault="00EB7E95" w:rsidP="00EB7E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7070D6" w:rsidRPr="00CB72A3" w14:paraId="4311EF4E" w14:textId="77777777" w:rsidTr="00AF0241">
        <w:trPr>
          <w:cantSplit/>
        </w:trPr>
        <w:tc>
          <w:tcPr>
            <w:tcW w:w="6030" w:type="dxa"/>
          </w:tcPr>
          <w:p w14:paraId="1E4F69BA" w14:textId="77777777" w:rsidR="007070D6" w:rsidRPr="00CB72A3" w:rsidRDefault="007070D6" w:rsidP="00CB72A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060" w:type="dxa"/>
            <w:gridSpan w:val="3"/>
          </w:tcPr>
          <w:p w14:paraId="6797BBF1" w14:textId="77777777" w:rsidR="007070D6" w:rsidRPr="00CB72A3" w:rsidRDefault="007070D6" w:rsidP="00CB72A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CB72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070D6" w:rsidRPr="00CB72A3" w:rsidDel="00977C08" w14:paraId="3DA0C973" w14:textId="77777777" w:rsidTr="00AF0241">
        <w:trPr>
          <w:cantSplit/>
        </w:trPr>
        <w:tc>
          <w:tcPr>
            <w:tcW w:w="6030" w:type="dxa"/>
          </w:tcPr>
          <w:p w14:paraId="22166C9D" w14:textId="77777777" w:rsidR="007070D6" w:rsidRPr="00CB72A3" w:rsidRDefault="007070D6" w:rsidP="00CB72A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ข้อมูลเกี่ยวกับส่วนงานภูมิศาสตร์</w:t>
            </w:r>
          </w:p>
        </w:tc>
        <w:tc>
          <w:tcPr>
            <w:tcW w:w="1439" w:type="dxa"/>
          </w:tcPr>
          <w:p w14:paraId="51517E61" w14:textId="77777777" w:rsidR="007070D6" w:rsidRPr="00CB72A3" w:rsidDel="00977C08" w:rsidRDefault="007070D6" w:rsidP="00CB72A3">
            <w:pPr>
              <w:pStyle w:val="acctfourfigures"/>
              <w:tabs>
                <w:tab w:val="clear" w:pos="765"/>
                <w:tab w:val="decimal" w:pos="2080"/>
              </w:tabs>
              <w:spacing w:line="240" w:lineRule="auto"/>
              <w:ind w:right="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3E6A23AF" w14:textId="77777777" w:rsidR="007070D6" w:rsidRPr="00CB72A3" w:rsidDel="00977C08" w:rsidRDefault="007070D6" w:rsidP="00CB72A3">
            <w:pPr>
              <w:pStyle w:val="acctfourfigures"/>
              <w:tabs>
                <w:tab w:val="clear" w:pos="765"/>
                <w:tab w:val="decimal" w:pos="20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08E7BF41" w14:textId="77777777" w:rsidR="007070D6" w:rsidRPr="00CB72A3" w:rsidDel="00977C08" w:rsidRDefault="007070D6" w:rsidP="00CB72A3">
            <w:pPr>
              <w:pStyle w:val="acctfourfigures"/>
              <w:tabs>
                <w:tab w:val="clear" w:pos="765"/>
                <w:tab w:val="decimal" w:pos="117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B7E95" w:rsidRPr="00CB72A3" w14:paraId="5CEFD553" w14:textId="77777777" w:rsidTr="00AF0241">
        <w:trPr>
          <w:cantSplit/>
        </w:trPr>
        <w:tc>
          <w:tcPr>
            <w:tcW w:w="6030" w:type="dxa"/>
          </w:tcPr>
          <w:p w14:paraId="5C5D1A64" w14:textId="77777777" w:rsidR="00EB7E95" w:rsidRPr="00CB72A3" w:rsidRDefault="00EB7E95" w:rsidP="00EB7E9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439" w:type="dxa"/>
          </w:tcPr>
          <w:p w14:paraId="7ACA5174" w14:textId="4B880979" w:rsidR="00EB7E95" w:rsidRPr="00B83D39" w:rsidRDefault="00703E88" w:rsidP="00EB7E95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703E88">
              <w:rPr>
                <w:rFonts w:ascii="Angsana New" w:hAnsi="Angsana New"/>
                <w:sz w:val="30"/>
                <w:szCs w:val="30"/>
                <w:lang w:val="en-US"/>
              </w:rPr>
              <w:t>6,242,792</w:t>
            </w:r>
          </w:p>
        </w:tc>
        <w:tc>
          <w:tcPr>
            <w:tcW w:w="181" w:type="dxa"/>
          </w:tcPr>
          <w:p w14:paraId="3EA3DB42" w14:textId="77777777" w:rsidR="00EB7E95" w:rsidRPr="00CB72A3" w:rsidRDefault="00EB7E95" w:rsidP="00EB7E95">
            <w:pPr>
              <w:pStyle w:val="acctfourfigures"/>
              <w:tabs>
                <w:tab w:val="clear" w:pos="765"/>
                <w:tab w:val="decimal" w:pos="20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2F1F403B" w14:textId="393F7A87" w:rsidR="00EB7E95" w:rsidRPr="00B83D39" w:rsidRDefault="00EB7E95" w:rsidP="00EB7E95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7,230,088</w:t>
            </w:r>
          </w:p>
        </w:tc>
      </w:tr>
      <w:tr w:rsidR="00EB7E95" w:rsidRPr="00CB72A3" w14:paraId="1C362B12" w14:textId="77777777" w:rsidTr="00AF0241">
        <w:trPr>
          <w:cantSplit/>
        </w:trPr>
        <w:tc>
          <w:tcPr>
            <w:tcW w:w="6030" w:type="dxa"/>
          </w:tcPr>
          <w:p w14:paraId="754FF1BE" w14:textId="48C9EB0F" w:rsidR="00EB7E95" w:rsidRPr="00CB72A3" w:rsidRDefault="00EB7E95" w:rsidP="00EB7E9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1439" w:type="dxa"/>
          </w:tcPr>
          <w:p w14:paraId="16FA04F4" w14:textId="66544F4B" w:rsidR="00EB7E95" w:rsidRPr="00B83D39" w:rsidRDefault="00703E88" w:rsidP="00EB7E95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703E88">
              <w:rPr>
                <w:rFonts w:ascii="Angsana New" w:hAnsi="Angsana New"/>
                <w:sz w:val="30"/>
                <w:szCs w:val="30"/>
                <w:lang w:val="en-US"/>
              </w:rPr>
              <w:t>866,246</w:t>
            </w:r>
          </w:p>
        </w:tc>
        <w:tc>
          <w:tcPr>
            <w:tcW w:w="181" w:type="dxa"/>
          </w:tcPr>
          <w:p w14:paraId="109CD318" w14:textId="77777777" w:rsidR="00EB7E95" w:rsidRPr="00CB72A3" w:rsidRDefault="00EB7E95" w:rsidP="00EB7E95">
            <w:pPr>
              <w:pStyle w:val="acctfourfigures"/>
              <w:tabs>
                <w:tab w:val="clear" w:pos="765"/>
                <w:tab w:val="decimal" w:pos="20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6B5AFA03" w14:textId="534C69BA" w:rsidR="00EB7E95" w:rsidRPr="00B83D39" w:rsidRDefault="00EB7E95" w:rsidP="00EB7E95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767,985</w:t>
            </w:r>
          </w:p>
        </w:tc>
      </w:tr>
      <w:tr w:rsidR="00EB7E95" w:rsidRPr="00CB72A3" w14:paraId="63423EDB" w14:textId="77777777" w:rsidTr="00AF0241">
        <w:trPr>
          <w:cantSplit/>
        </w:trPr>
        <w:tc>
          <w:tcPr>
            <w:tcW w:w="6030" w:type="dxa"/>
          </w:tcPr>
          <w:p w14:paraId="77D7AC56" w14:textId="77777777" w:rsidR="00EB7E95" w:rsidRPr="00CB72A3" w:rsidRDefault="00EB7E95" w:rsidP="00EB7E9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1439" w:type="dxa"/>
          </w:tcPr>
          <w:p w14:paraId="27FB619F" w14:textId="4CC3F2C8" w:rsidR="00EB7E95" w:rsidRPr="00B83D39" w:rsidRDefault="00703E88" w:rsidP="00EB7E95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703E88">
              <w:rPr>
                <w:rFonts w:ascii="Angsana New" w:hAnsi="Angsana New"/>
                <w:sz w:val="30"/>
                <w:szCs w:val="30"/>
                <w:lang w:val="en-US"/>
              </w:rPr>
              <w:t>707,734</w:t>
            </w:r>
          </w:p>
        </w:tc>
        <w:tc>
          <w:tcPr>
            <w:tcW w:w="181" w:type="dxa"/>
          </w:tcPr>
          <w:p w14:paraId="71DCC655" w14:textId="77777777" w:rsidR="00EB7E95" w:rsidRPr="00CB72A3" w:rsidRDefault="00EB7E95" w:rsidP="00EB7E95">
            <w:pPr>
              <w:pStyle w:val="acctfourfigures"/>
              <w:tabs>
                <w:tab w:val="clear" w:pos="765"/>
                <w:tab w:val="decimal" w:pos="20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DB1A636" w14:textId="3580F8DC" w:rsidR="00EB7E95" w:rsidRPr="00B83D39" w:rsidRDefault="00EB7E95" w:rsidP="00EB7E95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618,880</w:t>
            </w:r>
          </w:p>
        </w:tc>
      </w:tr>
      <w:tr w:rsidR="00EB7E95" w:rsidRPr="00CB72A3" w14:paraId="34F31776" w14:textId="77777777" w:rsidTr="00AF0241">
        <w:trPr>
          <w:cantSplit/>
        </w:trPr>
        <w:tc>
          <w:tcPr>
            <w:tcW w:w="6030" w:type="dxa"/>
          </w:tcPr>
          <w:p w14:paraId="0475D7A4" w14:textId="0DE313C4" w:rsidR="00EB7E95" w:rsidRPr="00CB72A3" w:rsidRDefault="00EB7E95" w:rsidP="00EB7E9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ฟิลิปปินส์</w:t>
            </w:r>
          </w:p>
        </w:tc>
        <w:tc>
          <w:tcPr>
            <w:tcW w:w="1439" w:type="dxa"/>
          </w:tcPr>
          <w:p w14:paraId="37DE56D1" w14:textId="6D63E508" w:rsidR="00EB7E95" w:rsidRPr="00B83D39" w:rsidRDefault="00703E88" w:rsidP="00EB7E95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703E88">
              <w:rPr>
                <w:rFonts w:ascii="Angsana New" w:hAnsi="Angsana New"/>
                <w:sz w:val="30"/>
                <w:szCs w:val="30"/>
                <w:lang w:val="en-US"/>
              </w:rPr>
              <w:t>415,215</w:t>
            </w:r>
          </w:p>
        </w:tc>
        <w:tc>
          <w:tcPr>
            <w:tcW w:w="181" w:type="dxa"/>
          </w:tcPr>
          <w:p w14:paraId="67B55828" w14:textId="77777777" w:rsidR="00EB7E95" w:rsidRPr="00CB72A3" w:rsidRDefault="00EB7E95" w:rsidP="00EB7E95">
            <w:pPr>
              <w:pStyle w:val="acctfourfigures"/>
              <w:tabs>
                <w:tab w:val="clear" w:pos="765"/>
                <w:tab w:val="decimal" w:pos="20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303D445" w14:textId="2FD7E62A" w:rsidR="00EB7E95" w:rsidRPr="00B83D39" w:rsidRDefault="00EB7E95" w:rsidP="00EB7E95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418,007</w:t>
            </w:r>
          </w:p>
        </w:tc>
      </w:tr>
      <w:tr w:rsidR="00EB7E95" w:rsidRPr="00CB72A3" w14:paraId="1C2872F4" w14:textId="77777777" w:rsidTr="00AF0241">
        <w:trPr>
          <w:cantSplit/>
        </w:trPr>
        <w:tc>
          <w:tcPr>
            <w:tcW w:w="6030" w:type="dxa"/>
          </w:tcPr>
          <w:p w14:paraId="75EB16ED" w14:textId="5AF2136D" w:rsidR="00EB7E95" w:rsidRPr="00CB72A3" w:rsidRDefault="00EB7E95" w:rsidP="00EB7E9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1439" w:type="dxa"/>
          </w:tcPr>
          <w:p w14:paraId="56DB8BE4" w14:textId="29B82500" w:rsidR="00EB7E95" w:rsidRPr="00B83D39" w:rsidRDefault="00703E88" w:rsidP="00EB7E95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703E88">
              <w:rPr>
                <w:rFonts w:ascii="Angsana New" w:hAnsi="Angsana New"/>
                <w:sz w:val="30"/>
                <w:szCs w:val="30"/>
                <w:lang w:val="en-US"/>
              </w:rPr>
              <w:t>275,393</w:t>
            </w:r>
          </w:p>
        </w:tc>
        <w:tc>
          <w:tcPr>
            <w:tcW w:w="181" w:type="dxa"/>
          </w:tcPr>
          <w:p w14:paraId="3F92852B" w14:textId="77777777" w:rsidR="00EB7E95" w:rsidRPr="00CB72A3" w:rsidRDefault="00EB7E95" w:rsidP="00EB7E95">
            <w:pPr>
              <w:pStyle w:val="acctfourfigures"/>
              <w:tabs>
                <w:tab w:val="clear" w:pos="765"/>
                <w:tab w:val="decimal" w:pos="20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730B8634" w14:textId="08A5B5B9" w:rsidR="00EB7E95" w:rsidRPr="006636E2" w:rsidRDefault="00EB7E95" w:rsidP="00EB7E95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300,618</w:t>
            </w:r>
          </w:p>
        </w:tc>
      </w:tr>
      <w:tr w:rsidR="00EB7E95" w:rsidRPr="00CB72A3" w14:paraId="69E4F2F5" w14:textId="77777777" w:rsidTr="00AF0241">
        <w:trPr>
          <w:cantSplit/>
        </w:trPr>
        <w:tc>
          <w:tcPr>
            <w:tcW w:w="6030" w:type="dxa"/>
          </w:tcPr>
          <w:p w14:paraId="7F723E35" w14:textId="04D86BC6" w:rsidR="00EB7E95" w:rsidRPr="00CB72A3" w:rsidRDefault="00EB7E95" w:rsidP="00EB7E9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1439" w:type="dxa"/>
          </w:tcPr>
          <w:p w14:paraId="5CC9719C" w14:textId="3774D440" w:rsidR="00EB7E95" w:rsidRPr="00B83D39" w:rsidRDefault="00703E88" w:rsidP="00EB7E95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703E88">
              <w:rPr>
                <w:rFonts w:ascii="Angsana New" w:hAnsi="Angsana New"/>
                <w:sz w:val="30"/>
                <w:szCs w:val="30"/>
                <w:lang w:val="en-US"/>
              </w:rPr>
              <w:t>204,340</w:t>
            </w:r>
          </w:p>
        </w:tc>
        <w:tc>
          <w:tcPr>
            <w:tcW w:w="181" w:type="dxa"/>
          </w:tcPr>
          <w:p w14:paraId="37185F57" w14:textId="77777777" w:rsidR="00EB7E95" w:rsidRPr="00CB72A3" w:rsidRDefault="00EB7E95" w:rsidP="00EB7E95">
            <w:pPr>
              <w:pStyle w:val="acctfourfigures"/>
              <w:tabs>
                <w:tab w:val="clear" w:pos="765"/>
                <w:tab w:val="decimal" w:pos="20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D0E5523" w14:textId="5839333A" w:rsidR="00EB7E95" w:rsidRPr="00B83D39" w:rsidRDefault="00EB7E95" w:rsidP="00EB7E95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180,845</w:t>
            </w:r>
          </w:p>
        </w:tc>
      </w:tr>
      <w:tr w:rsidR="00703E88" w:rsidRPr="00CB72A3" w14:paraId="38AEA2CE" w14:textId="77777777" w:rsidTr="00AF0241">
        <w:trPr>
          <w:cantSplit/>
        </w:trPr>
        <w:tc>
          <w:tcPr>
            <w:tcW w:w="6030" w:type="dxa"/>
          </w:tcPr>
          <w:p w14:paraId="003FAFB1" w14:textId="07034F8C" w:rsidR="00703E88" w:rsidRDefault="00703E88" w:rsidP="00EB7E95">
            <w:pPr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F619E9">
              <w:rPr>
                <w:rFonts w:asciiTheme="majorBidi" w:hAnsiTheme="majorBidi"/>
                <w:sz w:val="30"/>
                <w:szCs w:val="30"/>
                <w:cs/>
              </w:rPr>
              <w:t>ปากีสถาน</w:t>
            </w:r>
          </w:p>
        </w:tc>
        <w:tc>
          <w:tcPr>
            <w:tcW w:w="1439" w:type="dxa"/>
          </w:tcPr>
          <w:p w14:paraId="2643DB9D" w14:textId="38B50C02" w:rsidR="00703E88" w:rsidRPr="00B83D39" w:rsidRDefault="00703E88" w:rsidP="00EB7E95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703E88">
              <w:rPr>
                <w:rFonts w:ascii="Angsana New" w:hAnsi="Angsana New"/>
                <w:sz w:val="30"/>
                <w:szCs w:val="30"/>
                <w:lang w:val="en-US"/>
              </w:rPr>
              <w:t>120,684</w:t>
            </w:r>
          </w:p>
        </w:tc>
        <w:tc>
          <w:tcPr>
            <w:tcW w:w="181" w:type="dxa"/>
          </w:tcPr>
          <w:p w14:paraId="144CE65D" w14:textId="77777777" w:rsidR="00703E88" w:rsidRPr="00CB72A3" w:rsidRDefault="00703E88" w:rsidP="00EB7E95">
            <w:pPr>
              <w:pStyle w:val="acctfourfigures"/>
              <w:tabs>
                <w:tab w:val="clear" w:pos="765"/>
                <w:tab w:val="decimal" w:pos="20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652E34DB" w14:textId="585E5DDB" w:rsidR="00703E88" w:rsidRDefault="00703E88" w:rsidP="00EB7E95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3E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963</w:t>
            </w:r>
          </w:p>
        </w:tc>
      </w:tr>
      <w:tr w:rsidR="00EB7E95" w:rsidRPr="00CB72A3" w14:paraId="4F398EFE" w14:textId="77777777" w:rsidTr="00AF0241">
        <w:trPr>
          <w:cantSplit/>
        </w:trPr>
        <w:tc>
          <w:tcPr>
            <w:tcW w:w="6030" w:type="dxa"/>
          </w:tcPr>
          <w:p w14:paraId="0D96C4FD" w14:textId="38C9215B" w:rsidR="00EB7E95" w:rsidRPr="00CB72A3" w:rsidRDefault="00EB7E95" w:rsidP="00EB7E9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ออสเตรเลีย</w:t>
            </w:r>
          </w:p>
        </w:tc>
        <w:tc>
          <w:tcPr>
            <w:tcW w:w="1439" w:type="dxa"/>
          </w:tcPr>
          <w:p w14:paraId="6C0FD308" w14:textId="60C82FD2" w:rsidR="00EB7E95" w:rsidRPr="00B83D39" w:rsidRDefault="00703E88" w:rsidP="00EB7E95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703E88">
              <w:rPr>
                <w:rFonts w:ascii="Angsana New" w:hAnsi="Angsana New"/>
                <w:sz w:val="30"/>
                <w:szCs w:val="30"/>
                <w:lang w:val="en-US"/>
              </w:rPr>
              <w:t>78,617</w:t>
            </w:r>
          </w:p>
        </w:tc>
        <w:tc>
          <w:tcPr>
            <w:tcW w:w="181" w:type="dxa"/>
          </w:tcPr>
          <w:p w14:paraId="361FD1CB" w14:textId="77777777" w:rsidR="00EB7E95" w:rsidRPr="00CB72A3" w:rsidRDefault="00EB7E95" w:rsidP="00EB7E95">
            <w:pPr>
              <w:pStyle w:val="acctfourfigures"/>
              <w:tabs>
                <w:tab w:val="clear" w:pos="765"/>
                <w:tab w:val="decimal" w:pos="20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7DC02432" w14:textId="256F1AAE" w:rsidR="00EB7E95" w:rsidRPr="00B83D39" w:rsidRDefault="00EB7E95" w:rsidP="00EB7E95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111,491</w:t>
            </w:r>
          </w:p>
        </w:tc>
      </w:tr>
      <w:tr w:rsidR="00EB7E95" w:rsidRPr="00CB72A3" w14:paraId="06DE3DC3" w14:textId="77777777" w:rsidTr="00AF0241">
        <w:trPr>
          <w:cantSplit/>
        </w:trPr>
        <w:tc>
          <w:tcPr>
            <w:tcW w:w="6030" w:type="dxa"/>
          </w:tcPr>
          <w:p w14:paraId="6E2F97CA" w14:textId="0C178224" w:rsidR="00EB7E95" w:rsidRPr="00CB72A3" w:rsidRDefault="00EB7E95" w:rsidP="00EB7E9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ประเทศอื่น</w:t>
            </w:r>
            <w:r w:rsidR="0073271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32DF0157" w14:textId="7AD72357" w:rsidR="00EB7E95" w:rsidRPr="00AC7A20" w:rsidRDefault="00703E88" w:rsidP="00EB7E95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3E88">
              <w:rPr>
                <w:rFonts w:ascii="Angsana New" w:hAnsi="Angsana New"/>
                <w:sz w:val="30"/>
                <w:szCs w:val="30"/>
                <w:lang w:val="en-US" w:bidi="th-TH"/>
              </w:rPr>
              <w:t>146,816</w:t>
            </w:r>
          </w:p>
        </w:tc>
        <w:tc>
          <w:tcPr>
            <w:tcW w:w="181" w:type="dxa"/>
          </w:tcPr>
          <w:p w14:paraId="3043423E" w14:textId="77777777" w:rsidR="00EB7E95" w:rsidRPr="00CB72A3" w:rsidRDefault="00EB7E95" w:rsidP="00EB7E95">
            <w:pPr>
              <w:pStyle w:val="acctfourfigures"/>
              <w:tabs>
                <w:tab w:val="clear" w:pos="765"/>
                <w:tab w:val="decimal" w:pos="20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F5123FC" w14:textId="150DD4A1" w:rsidR="00EB7E95" w:rsidRPr="00B83D39" w:rsidRDefault="00703E88" w:rsidP="00EB7E95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703E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44,284</w:t>
            </w:r>
          </w:p>
        </w:tc>
      </w:tr>
      <w:tr w:rsidR="00EB7E95" w:rsidRPr="00CB72A3" w14:paraId="14CFDAFD" w14:textId="77777777" w:rsidTr="00AF0241">
        <w:trPr>
          <w:cantSplit/>
        </w:trPr>
        <w:tc>
          <w:tcPr>
            <w:tcW w:w="6030" w:type="dxa"/>
          </w:tcPr>
          <w:p w14:paraId="16F412B2" w14:textId="77777777" w:rsidR="00EB7E95" w:rsidRPr="00CB72A3" w:rsidRDefault="00EB7E95" w:rsidP="00EB7E9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</w:tcPr>
          <w:p w14:paraId="2C7DFAA0" w14:textId="10D262DC" w:rsidR="00EB7E95" w:rsidRPr="00B83D39" w:rsidRDefault="00703E88" w:rsidP="00EB7E95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3E8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fldChar w:fldCharType="begin"/>
            </w:r>
            <w:r w:rsidRPr="00703E8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instrText xml:space="preserve"> =SUM(ABOVE) </w:instrText>
            </w:r>
            <w:r w:rsidRPr="00703E8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fldChar w:fldCharType="separate"/>
            </w:r>
            <w:r w:rsidRPr="00703E8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9,057,837</w:t>
            </w:r>
            <w:r w:rsidRPr="00703E88">
              <w:rPr>
                <w:rFonts w:ascii="Angsana New" w:hAnsi="Angsana New"/>
                <w:b/>
                <w:bCs/>
                <w:sz w:val="30"/>
                <w:szCs w:val="30"/>
              </w:rPr>
              <w:fldChar w:fldCharType="end"/>
            </w:r>
          </w:p>
        </w:tc>
        <w:tc>
          <w:tcPr>
            <w:tcW w:w="181" w:type="dxa"/>
          </w:tcPr>
          <w:p w14:paraId="78049C4C" w14:textId="77777777" w:rsidR="00EB7E95" w:rsidRPr="00CB72A3" w:rsidRDefault="00EB7E95" w:rsidP="00EB7E95">
            <w:pPr>
              <w:pStyle w:val="acctfourfigures"/>
              <w:tabs>
                <w:tab w:val="clear" w:pos="765"/>
                <w:tab w:val="decimal" w:pos="20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ECF715" w14:textId="0A480707" w:rsidR="00EB7E95" w:rsidRPr="00B83D39" w:rsidRDefault="00EB7E95" w:rsidP="00EB7E95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9,673,161</w:t>
            </w:r>
          </w:p>
        </w:tc>
      </w:tr>
    </w:tbl>
    <w:p w14:paraId="3334EDEE" w14:textId="785CEC24" w:rsidR="00A07888" w:rsidRDefault="00A078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eastAsia="x-none"/>
        </w:rPr>
      </w:pPr>
    </w:p>
    <w:p w14:paraId="5CAD1DCB" w14:textId="5AA23CBA" w:rsidR="00941A75" w:rsidRDefault="00A078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eastAsia="x-none"/>
        </w:rPr>
      </w:pPr>
      <w:r>
        <w:rPr>
          <w:rFonts w:asciiTheme="majorBidi" w:hAnsiTheme="majorBidi" w:cstheme="majorBidi"/>
          <w:b/>
          <w:bCs/>
          <w:sz w:val="30"/>
          <w:szCs w:val="30"/>
          <w:lang w:eastAsia="x-none"/>
        </w:rPr>
        <w:br w:type="page"/>
      </w:r>
    </w:p>
    <w:p w14:paraId="57AF61BD" w14:textId="088618A3" w:rsidR="00941A75" w:rsidRPr="00AF2801" w:rsidRDefault="00941A75" w:rsidP="00871BA4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450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  <w:lang w:val="en-US"/>
        </w:rPr>
      </w:pPr>
      <w:r>
        <w:rPr>
          <w:rFonts w:ascii="Angsana New" w:hAnsi="Angsana New"/>
          <w:sz w:val="30"/>
          <w:szCs w:val="30"/>
          <w:u w:val="none"/>
          <w:lang w:val="en-US"/>
        </w:rPr>
        <w:lastRenderedPageBreak/>
        <w:t>6</w:t>
      </w:r>
      <w:r>
        <w:rPr>
          <w:rFonts w:ascii="Angsana New" w:hAnsi="Angsana New"/>
          <w:sz w:val="30"/>
          <w:szCs w:val="30"/>
          <w:u w:val="none"/>
          <w:lang w:val="en-US"/>
        </w:rPr>
        <w:tab/>
      </w:r>
      <w:r w:rsidRPr="00BC6730">
        <w:rPr>
          <w:rFonts w:ascii="Angsana New" w:hAnsi="Angsana New"/>
          <w:sz w:val="30"/>
          <w:szCs w:val="30"/>
          <w:u w:val="none"/>
          <w:cs/>
        </w:rPr>
        <w:t>กำไรต่อหุ้น</w:t>
      </w:r>
    </w:p>
    <w:p w14:paraId="7E45812C" w14:textId="77777777" w:rsidR="00941A75" w:rsidRPr="004E6E1A" w:rsidRDefault="00941A75" w:rsidP="00941A7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792"/>
        <w:gridCol w:w="1233"/>
        <w:gridCol w:w="240"/>
        <w:gridCol w:w="1215"/>
        <w:gridCol w:w="244"/>
        <w:gridCol w:w="1210"/>
        <w:gridCol w:w="256"/>
        <w:gridCol w:w="1260"/>
      </w:tblGrid>
      <w:tr w:rsidR="00EB7E95" w:rsidRPr="00BB3056" w14:paraId="024C4569" w14:textId="77777777" w:rsidTr="00745267">
        <w:tc>
          <w:tcPr>
            <w:tcW w:w="3792" w:type="dxa"/>
            <w:vAlign w:val="center"/>
          </w:tcPr>
          <w:p w14:paraId="342E57E2" w14:textId="77777777" w:rsidR="00EB7E95" w:rsidRPr="00E36BC3" w:rsidRDefault="00EB7E95" w:rsidP="0074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2B37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2B37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2688" w:type="dxa"/>
            <w:gridSpan w:val="3"/>
            <w:vAlign w:val="center"/>
          </w:tcPr>
          <w:p w14:paraId="70EE368A" w14:textId="77777777" w:rsidR="00EB7E95" w:rsidRPr="00E36BC3" w:rsidRDefault="00EB7E95" w:rsidP="0074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36BC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4" w:type="dxa"/>
            <w:vAlign w:val="center"/>
          </w:tcPr>
          <w:p w14:paraId="7DAF4A3C" w14:textId="77777777" w:rsidR="00EB7E95" w:rsidRPr="00E36BC3" w:rsidRDefault="00EB7E95" w:rsidP="0074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26" w:type="dxa"/>
            <w:gridSpan w:val="3"/>
            <w:vAlign w:val="center"/>
          </w:tcPr>
          <w:p w14:paraId="48BFD49C" w14:textId="77777777" w:rsidR="00EB7E95" w:rsidRPr="00E36BC3" w:rsidRDefault="00EB7E95" w:rsidP="0074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36BC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B7E95" w:rsidRPr="00BB3056" w14:paraId="3DCA47E4" w14:textId="77777777" w:rsidTr="00745267">
        <w:tc>
          <w:tcPr>
            <w:tcW w:w="3792" w:type="dxa"/>
            <w:vAlign w:val="center"/>
          </w:tcPr>
          <w:p w14:paraId="430F6D5D" w14:textId="77777777" w:rsidR="00EB7E95" w:rsidRPr="002B372C" w:rsidRDefault="00EB7E95" w:rsidP="0074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08" w:hanging="16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2B37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2B37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33" w:type="dxa"/>
          </w:tcPr>
          <w:p w14:paraId="41E366AC" w14:textId="0E1680E4" w:rsidR="00EB7E95" w:rsidRPr="00EB7E95" w:rsidRDefault="00EB7E95" w:rsidP="0074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EB7E95">
              <w:rPr>
                <w:rFonts w:ascii="Angsana New" w:hAnsi="Angsana New" w:hint="cs"/>
                <w:b/>
                <w:sz w:val="30"/>
                <w:szCs w:val="30"/>
                <w:cs/>
              </w:rPr>
              <w:t>2567</w:t>
            </w:r>
          </w:p>
        </w:tc>
        <w:tc>
          <w:tcPr>
            <w:tcW w:w="240" w:type="dxa"/>
          </w:tcPr>
          <w:p w14:paraId="4BE6B5D1" w14:textId="77777777" w:rsidR="00EB7E95" w:rsidRPr="00EB7E95" w:rsidRDefault="00EB7E95" w:rsidP="0074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5" w:type="dxa"/>
          </w:tcPr>
          <w:p w14:paraId="6CD9EAE4" w14:textId="7FDE1608" w:rsidR="00EB7E95" w:rsidRPr="00EB7E95" w:rsidRDefault="00EB7E95" w:rsidP="0074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11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EB7E95">
              <w:rPr>
                <w:rFonts w:ascii="Angsana New" w:hAnsi="Angsana New" w:hint="cs"/>
                <w:b/>
                <w:sz w:val="30"/>
                <w:szCs w:val="30"/>
                <w:cs/>
              </w:rPr>
              <w:t>2566</w:t>
            </w:r>
          </w:p>
        </w:tc>
        <w:tc>
          <w:tcPr>
            <w:tcW w:w="244" w:type="dxa"/>
          </w:tcPr>
          <w:p w14:paraId="7F15101B" w14:textId="77777777" w:rsidR="00EB7E95" w:rsidRPr="00EB7E95" w:rsidRDefault="00EB7E95" w:rsidP="0074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0" w:type="dxa"/>
          </w:tcPr>
          <w:p w14:paraId="6617CF92" w14:textId="782CA184" w:rsidR="00EB7E95" w:rsidRPr="00EB7E95" w:rsidRDefault="00EB7E95" w:rsidP="0074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EB7E95">
              <w:rPr>
                <w:rFonts w:ascii="Angsana New" w:hAnsi="Angsana New" w:hint="cs"/>
                <w:b/>
                <w:sz w:val="30"/>
                <w:szCs w:val="30"/>
                <w:cs/>
              </w:rPr>
              <w:t>2567</w:t>
            </w:r>
          </w:p>
        </w:tc>
        <w:tc>
          <w:tcPr>
            <w:tcW w:w="256" w:type="dxa"/>
          </w:tcPr>
          <w:p w14:paraId="3A83064E" w14:textId="77777777" w:rsidR="00EB7E95" w:rsidRPr="00EB7E95" w:rsidRDefault="00EB7E95" w:rsidP="0074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95B840" w14:textId="1C94185E" w:rsidR="00EB7E95" w:rsidRPr="00EB7E95" w:rsidRDefault="00EB7E95" w:rsidP="0074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11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EB7E95">
              <w:rPr>
                <w:rFonts w:ascii="Angsana New" w:hAnsi="Angsana New" w:hint="cs"/>
                <w:b/>
                <w:sz w:val="30"/>
                <w:szCs w:val="30"/>
                <w:cs/>
              </w:rPr>
              <w:t>2566</w:t>
            </w:r>
          </w:p>
        </w:tc>
      </w:tr>
      <w:tr w:rsidR="00EB7E95" w:rsidRPr="00BB3056" w14:paraId="316A9DCE" w14:textId="77777777" w:rsidTr="00745267">
        <w:tc>
          <w:tcPr>
            <w:tcW w:w="3792" w:type="dxa"/>
          </w:tcPr>
          <w:p w14:paraId="1434CB19" w14:textId="77777777" w:rsidR="00EB7E95" w:rsidRPr="00E36BC3" w:rsidRDefault="00EB7E95" w:rsidP="0074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58" w:type="dxa"/>
            <w:gridSpan w:val="7"/>
          </w:tcPr>
          <w:p w14:paraId="48604CAE" w14:textId="77777777" w:rsidR="00EB7E95" w:rsidRPr="00E36BC3" w:rsidRDefault="00EB7E95" w:rsidP="0074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36BC3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</w:t>
            </w: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</w:t>
            </w:r>
            <w:r w:rsidRPr="00E36BC3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/</w:t>
            </w: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</w:t>
            </w:r>
            <w:r w:rsidRPr="00E36BC3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EB7E95" w:rsidRPr="00BB3056" w14:paraId="2B9DD906" w14:textId="77777777" w:rsidTr="00745267">
        <w:tc>
          <w:tcPr>
            <w:tcW w:w="3792" w:type="dxa"/>
          </w:tcPr>
          <w:p w14:paraId="6234C592" w14:textId="14EBBE63" w:rsidR="00EB7E95" w:rsidRPr="00E36BC3" w:rsidRDefault="00EB7E95" w:rsidP="0074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36BC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5658" w:type="dxa"/>
            <w:gridSpan w:val="7"/>
          </w:tcPr>
          <w:p w14:paraId="1D8C54CC" w14:textId="77777777" w:rsidR="00EB7E95" w:rsidRPr="00E36BC3" w:rsidRDefault="00EB7E95" w:rsidP="0074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EB7E95" w:rsidRPr="00BB3056" w14:paraId="33F57E39" w14:textId="77777777" w:rsidTr="00745267">
        <w:tc>
          <w:tcPr>
            <w:tcW w:w="3792" w:type="dxa"/>
            <w:vAlign w:val="bottom"/>
          </w:tcPr>
          <w:p w14:paraId="1B6E8A2D" w14:textId="5A31CFCF" w:rsidR="00EB7E95" w:rsidRPr="00E36BC3" w:rsidRDefault="00386CFE" w:rsidP="00EB7E95">
            <w:pPr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36BC3">
              <w:rPr>
                <w:rFonts w:ascii="Angsana New" w:hAnsi="Angsana New"/>
                <w:sz w:val="30"/>
                <w:szCs w:val="30"/>
                <w:cs/>
              </w:rPr>
              <w:t>กำไรที่เป็นส่วนของ</w:t>
            </w:r>
            <w:r w:rsidR="00EB7E95" w:rsidRPr="00E36BC3">
              <w:rPr>
                <w:rFonts w:ascii="Angsana New" w:hAnsi="Angsana New"/>
                <w:sz w:val="30"/>
                <w:szCs w:val="30"/>
                <w:cs/>
              </w:rPr>
              <w:t>ผู้ถือหุ้น</w:t>
            </w:r>
            <w:r w:rsidR="00EB7E95" w:rsidRPr="00E36BC3">
              <w:rPr>
                <w:rFonts w:ascii="Angsana New" w:hAnsi="Angsana New" w:hint="cs"/>
                <w:sz w:val="30"/>
                <w:szCs w:val="30"/>
                <w:cs/>
              </w:rPr>
              <w:t>ของบริษัท</w:t>
            </w:r>
            <w:r w:rsidR="00EB7E95" w:rsidRPr="00E36BC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33" w:type="dxa"/>
            <w:tcBorders>
              <w:bottom w:val="double" w:sz="4" w:space="0" w:color="auto"/>
            </w:tcBorders>
          </w:tcPr>
          <w:p w14:paraId="7AB79398" w14:textId="5F422AC1" w:rsidR="00EB7E95" w:rsidRPr="00E36BC3" w:rsidRDefault="00703E88" w:rsidP="00EB7E95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03E88">
              <w:rPr>
                <w:rFonts w:ascii="Angsana New" w:hAnsi="Angsana New"/>
                <w:sz w:val="30"/>
                <w:szCs w:val="30"/>
                <w:lang w:val="en-US"/>
              </w:rPr>
              <w:t>1,558,746</w:t>
            </w:r>
          </w:p>
        </w:tc>
        <w:tc>
          <w:tcPr>
            <w:tcW w:w="240" w:type="dxa"/>
          </w:tcPr>
          <w:p w14:paraId="6FA637B6" w14:textId="77777777" w:rsidR="00EB7E95" w:rsidRPr="00211E05" w:rsidRDefault="00EB7E95" w:rsidP="00EB7E95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  <w:tcBorders>
              <w:bottom w:val="double" w:sz="4" w:space="0" w:color="auto"/>
            </w:tcBorders>
          </w:tcPr>
          <w:p w14:paraId="56B426F2" w14:textId="4AC3892F" w:rsidR="00EB7E95" w:rsidRPr="00211E05" w:rsidRDefault="00EB7E95" w:rsidP="00EB7E95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1E05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9349B7">
              <w:rPr>
                <w:rFonts w:ascii="Angsana New" w:hAnsi="Angsana New"/>
                <w:sz w:val="30"/>
                <w:szCs w:val="30"/>
                <w:lang w:val="en-US"/>
              </w:rPr>
              <w:t>263,359</w:t>
            </w:r>
          </w:p>
        </w:tc>
        <w:tc>
          <w:tcPr>
            <w:tcW w:w="244" w:type="dxa"/>
            <w:vAlign w:val="bottom"/>
          </w:tcPr>
          <w:p w14:paraId="5846E60F" w14:textId="77777777" w:rsidR="00EB7E95" w:rsidRPr="00E36BC3" w:rsidRDefault="00EB7E95" w:rsidP="00EB7E95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0" w:type="dxa"/>
            <w:tcBorders>
              <w:bottom w:val="double" w:sz="4" w:space="0" w:color="auto"/>
            </w:tcBorders>
            <w:vAlign w:val="bottom"/>
          </w:tcPr>
          <w:p w14:paraId="32F4A69D" w14:textId="1D6964C8" w:rsidR="00EB7E95" w:rsidRPr="00E36BC3" w:rsidRDefault="00703E88" w:rsidP="00EB7E95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03E88">
              <w:rPr>
                <w:rFonts w:ascii="Angsana New" w:hAnsi="Angsana New"/>
                <w:sz w:val="30"/>
                <w:szCs w:val="30"/>
                <w:lang w:val="en-US" w:bidi="th-TH"/>
              </w:rPr>
              <w:t>1,085,038</w:t>
            </w:r>
          </w:p>
        </w:tc>
        <w:tc>
          <w:tcPr>
            <w:tcW w:w="256" w:type="dxa"/>
            <w:vAlign w:val="bottom"/>
          </w:tcPr>
          <w:p w14:paraId="6EA8B4B7" w14:textId="77777777" w:rsidR="00EB7E95" w:rsidRPr="00E36BC3" w:rsidRDefault="00EB7E95" w:rsidP="00EB7E95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5929CEF5" w14:textId="07683F04" w:rsidR="00EB7E95" w:rsidRPr="00E36BC3" w:rsidRDefault="00EB7E95" w:rsidP="00EB7E95">
            <w:pPr>
              <w:pStyle w:val="acctfourfigures"/>
              <w:tabs>
                <w:tab w:val="clear" w:pos="765"/>
              </w:tabs>
              <w:spacing w:line="240" w:lineRule="auto"/>
              <w:ind w:left="-273" w:right="-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152,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925</w:t>
            </w:r>
          </w:p>
        </w:tc>
      </w:tr>
      <w:tr w:rsidR="00EB7E95" w:rsidRPr="00BB3056" w14:paraId="163FC0A1" w14:textId="77777777" w:rsidTr="00745267">
        <w:tc>
          <w:tcPr>
            <w:tcW w:w="3792" w:type="dxa"/>
            <w:vAlign w:val="center"/>
          </w:tcPr>
          <w:p w14:paraId="6BF815CA" w14:textId="77777777" w:rsidR="00EB7E95" w:rsidRPr="00E36BC3" w:rsidRDefault="00EB7E95" w:rsidP="00EB7E95">
            <w:pPr>
              <w:spacing w:line="240" w:lineRule="auto"/>
              <w:ind w:left="162" w:right="-198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6BC3">
              <w:rPr>
                <w:rFonts w:ascii="Angsana New" w:hAnsi="Angsana New"/>
                <w:sz w:val="30"/>
                <w:szCs w:val="30"/>
                <w:cs/>
              </w:rPr>
              <w:t>จำนวนหุ้นสามัญที่ออกจำหน่ายแล้ว</w:t>
            </w:r>
            <w:r w:rsidRPr="00E36BC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33" w:type="dxa"/>
            <w:tcBorders>
              <w:bottom w:val="double" w:sz="4" w:space="0" w:color="auto"/>
            </w:tcBorders>
          </w:tcPr>
          <w:p w14:paraId="2768D25B" w14:textId="2602472E" w:rsidR="00EB7E95" w:rsidRPr="00E36BC3" w:rsidRDefault="00703E88" w:rsidP="00EB7E95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03E88">
              <w:rPr>
                <w:rFonts w:ascii="Angsana New" w:hAnsi="Angsana New"/>
                <w:sz w:val="30"/>
                <w:szCs w:val="30"/>
                <w:lang w:val="en-US"/>
              </w:rPr>
              <w:t>300,000</w:t>
            </w:r>
          </w:p>
        </w:tc>
        <w:tc>
          <w:tcPr>
            <w:tcW w:w="240" w:type="dxa"/>
          </w:tcPr>
          <w:p w14:paraId="7B5ABD27" w14:textId="77777777" w:rsidR="00EB7E95" w:rsidRPr="00E36BC3" w:rsidRDefault="00EB7E95" w:rsidP="00EB7E95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tcBorders>
              <w:bottom w:val="double" w:sz="4" w:space="0" w:color="auto"/>
            </w:tcBorders>
          </w:tcPr>
          <w:p w14:paraId="63178809" w14:textId="2BD368D8" w:rsidR="00EB7E95" w:rsidRPr="00E36BC3" w:rsidRDefault="00EB7E95" w:rsidP="00EB7E95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76E4">
              <w:rPr>
                <w:rFonts w:ascii="Angsana New" w:hAnsi="Angsana New"/>
                <w:sz w:val="30"/>
                <w:szCs w:val="30"/>
                <w:lang w:val="en-US"/>
              </w:rPr>
              <w:t>300,00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44" w:type="dxa"/>
          </w:tcPr>
          <w:p w14:paraId="18CABFAD" w14:textId="77777777" w:rsidR="00EB7E95" w:rsidRPr="00E36BC3" w:rsidRDefault="00EB7E95" w:rsidP="00EB7E95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0" w:type="dxa"/>
            <w:tcBorders>
              <w:bottom w:val="double" w:sz="4" w:space="0" w:color="auto"/>
            </w:tcBorders>
          </w:tcPr>
          <w:p w14:paraId="352813BC" w14:textId="710F6E68" w:rsidR="00EB7E95" w:rsidRPr="00E36BC3" w:rsidRDefault="00703E88" w:rsidP="00EB7E95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03E88">
              <w:rPr>
                <w:rFonts w:ascii="Angsana New" w:hAnsi="Angsana New"/>
                <w:sz w:val="30"/>
                <w:szCs w:val="30"/>
                <w:lang w:val="en-US"/>
              </w:rPr>
              <w:t>300,000</w:t>
            </w:r>
          </w:p>
        </w:tc>
        <w:tc>
          <w:tcPr>
            <w:tcW w:w="256" w:type="dxa"/>
          </w:tcPr>
          <w:p w14:paraId="5D89DC80" w14:textId="77777777" w:rsidR="00EB7E95" w:rsidRPr="00E36BC3" w:rsidRDefault="00EB7E95" w:rsidP="00EB7E95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CDD061A" w14:textId="2E146CE1" w:rsidR="00EB7E95" w:rsidRPr="00E36BC3" w:rsidRDefault="00EB7E95" w:rsidP="00EB7E95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76E4">
              <w:rPr>
                <w:rFonts w:ascii="Angsana New" w:hAnsi="Angsana New"/>
                <w:sz w:val="30"/>
                <w:szCs w:val="30"/>
                <w:lang w:val="en-US"/>
              </w:rPr>
              <w:t>300,000</w:t>
            </w:r>
          </w:p>
        </w:tc>
      </w:tr>
      <w:tr w:rsidR="00EB7E95" w:rsidRPr="00BB3056" w14:paraId="6E637E0C" w14:textId="77777777" w:rsidTr="00745267">
        <w:tc>
          <w:tcPr>
            <w:tcW w:w="3792" w:type="dxa"/>
            <w:vAlign w:val="center"/>
          </w:tcPr>
          <w:p w14:paraId="26CDA845" w14:textId="77777777" w:rsidR="00EB7E95" w:rsidRPr="00E36BC3" w:rsidRDefault="00EB7E95" w:rsidP="00EB7E95">
            <w:pPr>
              <w:spacing w:line="240" w:lineRule="auto"/>
              <w:ind w:left="162" w:hanging="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double" w:sz="4" w:space="0" w:color="auto"/>
            </w:tcBorders>
          </w:tcPr>
          <w:p w14:paraId="3ABD395B" w14:textId="77777777" w:rsidR="00EB7E95" w:rsidRPr="00E36BC3" w:rsidRDefault="00EB7E95" w:rsidP="00EB7E95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084E2D2E" w14:textId="77777777" w:rsidR="00EB7E95" w:rsidRPr="00E36BC3" w:rsidRDefault="00EB7E95" w:rsidP="00EB7E95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double" w:sz="4" w:space="0" w:color="auto"/>
            </w:tcBorders>
          </w:tcPr>
          <w:p w14:paraId="3A27FE60" w14:textId="77777777" w:rsidR="00EB7E95" w:rsidRPr="00E36BC3" w:rsidRDefault="00EB7E95" w:rsidP="00EB7E95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" w:type="dxa"/>
          </w:tcPr>
          <w:p w14:paraId="2B567959" w14:textId="77777777" w:rsidR="00EB7E95" w:rsidRPr="00E36BC3" w:rsidRDefault="00EB7E95" w:rsidP="00EB7E95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  <w:tcBorders>
              <w:top w:val="double" w:sz="4" w:space="0" w:color="auto"/>
            </w:tcBorders>
          </w:tcPr>
          <w:p w14:paraId="2F7A2852" w14:textId="77777777" w:rsidR="00EB7E95" w:rsidRPr="00E36BC3" w:rsidRDefault="00EB7E95" w:rsidP="00EB7E95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14:paraId="7C699539" w14:textId="77777777" w:rsidR="00EB7E95" w:rsidRPr="00E36BC3" w:rsidRDefault="00EB7E95" w:rsidP="00EB7E95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798E97D3" w14:textId="77777777" w:rsidR="00EB7E95" w:rsidRPr="00E36BC3" w:rsidRDefault="00EB7E95" w:rsidP="00EB7E95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7E95" w:rsidRPr="00BB3056" w14:paraId="3F49EA1C" w14:textId="77777777" w:rsidTr="00745267">
        <w:tc>
          <w:tcPr>
            <w:tcW w:w="3792" w:type="dxa"/>
            <w:vAlign w:val="center"/>
          </w:tcPr>
          <w:p w14:paraId="79E7910F" w14:textId="47005AA2" w:rsidR="00EB7E95" w:rsidRPr="00E36BC3" w:rsidRDefault="00EB7E95" w:rsidP="00EB7E95">
            <w:pPr>
              <w:spacing w:line="240" w:lineRule="auto"/>
              <w:ind w:left="162" w:hanging="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6B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กำไรต่อหุ้น</w:t>
            </w:r>
          </w:p>
        </w:tc>
        <w:tc>
          <w:tcPr>
            <w:tcW w:w="1233" w:type="dxa"/>
          </w:tcPr>
          <w:p w14:paraId="43B4F2A5" w14:textId="77777777" w:rsidR="00EB7E95" w:rsidRPr="00E36BC3" w:rsidRDefault="00EB7E95" w:rsidP="00EB7E95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0FCD8A12" w14:textId="77777777" w:rsidR="00EB7E95" w:rsidRPr="00E36BC3" w:rsidRDefault="00EB7E95" w:rsidP="00EB7E95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</w:tcPr>
          <w:p w14:paraId="5B369E1E" w14:textId="77777777" w:rsidR="00EB7E95" w:rsidRPr="00E36BC3" w:rsidRDefault="00EB7E95" w:rsidP="00EB7E95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" w:type="dxa"/>
          </w:tcPr>
          <w:p w14:paraId="595CCCF9" w14:textId="77777777" w:rsidR="00EB7E95" w:rsidRPr="00E36BC3" w:rsidRDefault="00EB7E95" w:rsidP="00EB7E95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</w:tcPr>
          <w:p w14:paraId="583051C2" w14:textId="77777777" w:rsidR="00EB7E95" w:rsidRPr="00E36BC3" w:rsidRDefault="00EB7E95" w:rsidP="00EB7E95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14:paraId="50BD6F7E" w14:textId="77777777" w:rsidR="00EB7E95" w:rsidRPr="00E36BC3" w:rsidRDefault="00EB7E95" w:rsidP="00EB7E95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E6B23D2" w14:textId="77777777" w:rsidR="00EB7E95" w:rsidRPr="00E36BC3" w:rsidRDefault="00EB7E95" w:rsidP="00EB7E95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7E95" w:rsidRPr="00DC13A4" w14:paraId="2366C29C" w14:textId="77777777" w:rsidTr="00753E6A">
        <w:tc>
          <w:tcPr>
            <w:tcW w:w="3792" w:type="dxa"/>
            <w:vAlign w:val="center"/>
          </w:tcPr>
          <w:p w14:paraId="11A6FE34" w14:textId="77777777" w:rsidR="00EB7E95" w:rsidRPr="00E36BC3" w:rsidRDefault="00EB7E95" w:rsidP="00EB7E95">
            <w:pPr>
              <w:spacing w:line="240" w:lineRule="auto"/>
              <w:ind w:left="162" w:hanging="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E36B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ขั้นพื้นฐาน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และปรับลด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  <w:r w:rsidRPr="00E36B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E36BC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33" w:type="dxa"/>
            <w:tcBorders>
              <w:bottom w:val="double" w:sz="4" w:space="0" w:color="auto"/>
            </w:tcBorders>
          </w:tcPr>
          <w:p w14:paraId="4E72D60D" w14:textId="2A32C490" w:rsidR="00EB7E95" w:rsidRPr="00DC13A4" w:rsidRDefault="00703E88" w:rsidP="00EB7E95">
            <w:pPr>
              <w:pStyle w:val="acctfourfigures"/>
              <w:tabs>
                <w:tab w:val="clear" w:pos="765"/>
              </w:tabs>
              <w:spacing w:line="240" w:lineRule="auto"/>
              <w:ind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03E8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5.20</w:t>
            </w:r>
          </w:p>
        </w:tc>
        <w:tc>
          <w:tcPr>
            <w:tcW w:w="240" w:type="dxa"/>
          </w:tcPr>
          <w:p w14:paraId="268A7D4D" w14:textId="77777777" w:rsidR="00EB7E95" w:rsidRPr="00727E9B" w:rsidRDefault="00EB7E95" w:rsidP="00EB7E95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  <w:tcBorders>
              <w:bottom w:val="double" w:sz="4" w:space="0" w:color="auto"/>
            </w:tcBorders>
          </w:tcPr>
          <w:p w14:paraId="29F5BEE0" w14:textId="45588B58" w:rsidR="00EB7E95" w:rsidRPr="00DC13A4" w:rsidRDefault="00EB7E95" w:rsidP="00EB7E95">
            <w:pPr>
              <w:pStyle w:val="acctfourfigures"/>
              <w:tabs>
                <w:tab w:val="clear" w:pos="765"/>
              </w:tabs>
              <w:spacing w:line="240" w:lineRule="auto"/>
              <w:ind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0.88</w:t>
            </w:r>
          </w:p>
        </w:tc>
        <w:tc>
          <w:tcPr>
            <w:tcW w:w="244" w:type="dxa"/>
          </w:tcPr>
          <w:p w14:paraId="53A8714A" w14:textId="77777777" w:rsidR="00EB7E95" w:rsidRPr="00727E9B" w:rsidRDefault="00EB7E95" w:rsidP="00EB7E95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0" w:type="dxa"/>
            <w:tcBorders>
              <w:bottom w:val="double" w:sz="4" w:space="0" w:color="auto"/>
            </w:tcBorders>
          </w:tcPr>
          <w:p w14:paraId="000EFC87" w14:textId="3EA456DB" w:rsidR="00EB7E95" w:rsidRPr="00DC13A4" w:rsidRDefault="00703E88" w:rsidP="00703E88">
            <w:pPr>
              <w:pStyle w:val="acctfourfigures"/>
              <w:tabs>
                <w:tab w:val="clear" w:pos="765"/>
              </w:tabs>
              <w:spacing w:line="240" w:lineRule="auto"/>
              <w:ind w:right="-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03E8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3.62</w:t>
            </w:r>
          </w:p>
        </w:tc>
        <w:tc>
          <w:tcPr>
            <w:tcW w:w="256" w:type="dxa"/>
          </w:tcPr>
          <w:p w14:paraId="59FA75F2" w14:textId="77777777" w:rsidR="00EB7E95" w:rsidRPr="00727E9B" w:rsidRDefault="00EB7E95" w:rsidP="00EB7E95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88BB9E0" w14:textId="38980C9D" w:rsidR="00EB7E95" w:rsidRPr="00712EEB" w:rsidRDefault="00EB7E95" w:rsidP="00EB7E95">
            <w:pPr>
              <w:pStyle w:val="acctfourfigures"/>
              <w:tabs>
                <w:tab w:val="clear" w:pos="765"/>
              </w:tabs>
              <w:spacing w:line="240" w:lineRule="auto"/>
              <w:ind w:left="-270" w:right="-7" w:firstLine="9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0.51</w:t>
            </w:r>
          </w:p>
        </w:tc>
      </w:tr>
      <w:tr w:rsidR="00EB7E95" w:rsidRPr="00BB3056" w14:paraId="2CC9A158" w14:textId="77777777" w:rsidTr="00745267">
        <w:tc>
          <w:tcPr>
            <w:tcW w:w="3792" w:type="dxa"/>
            <w:vAlign w:val="center"/>
          </w:tcPr>
          <w:p w14:paraId="38449471" w14:textId="77777777" w:rsidR="00EB7E95" w:rsidRPr="002B372C" w:rsidRDefault="00EB7E95" w:rsidP="00EB7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3" w:type="dxa"/>
            <w:tcBorders>
              <w:top w:val="double" w:sz="4" w:space="0" w:color="auto"/>
            </w:tcBorders>
            <w:vAlign w:val="center"/>
          </w:tcPr>
          <w:p w14:paraId="39FF8E9D" w14:textId="77777777" w:rsidR="00EB7E95" w:rsidRPr="009349B7" w:rsidRDefault="00EB7E95" w:rsidP="00EB7E95">
            <w:pPr>
              <w:pStyle w:val="acctfourfigures"/>
              <w:tabs>
                <w:tab w:val="clear" w:pos="765"/>
              </w:tabs>
              <w:spacing w:line="240" w:lineRule="auto"/>
              <w:ind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40" w:type="dxa"/>
            <w:vAlign w:val="center"/>
          </w:tcPr>
          <w:p w14:paraId="1C0EF587" w14:textId="77777777" w:rsidR="00EB7E95" w:rsidRPr="009349B7" w:rsidRDefault="00EB7E95" w:rsidP="00EB7E95">
            <w:pPr>
              <w:pStyle w:val="acctfourfigures"/>
              <w:tabs>
                <w:tab w:val="clear" w:pos="765"/>
              </w:tabs>
              <w:spacing w:line="240" w:lineRule="auto"/>
              <w:ind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15" w:type="dxa"/>
            <w:tcBorders>
              <w:top w:val="double" w:sz="4" w:space="0" w:color="auto"/>
            </w:tcBorders>
            <w:vAlign w:val="center"/>
          </w:tcPr>
          <w:p w14:paraId="04EE0361" w14:textId="77777777" w:rsidR="00EB7E95" w:rsidRPr="009349B7" w:rsidRDefault="00EB7E95" w:rsidP="00EB7E95">
            <w:pPr>
              <w:pStyle w:val="acctfourfigures"/>
              <w:tabs>
                <w:tab w:val="clear" w:pos="765"/>
              </w:tabs>
              <w:spacing w:line="240" w:lineRule="auto"/>
              <w:ind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44" w:type="dxa"/>
            <w:vAlign w:val="center"/>
          </w:tcPr>
          <w:p w14:paraId="3A0450B8" w14:textId="77777777" w:rsidR="00EB7E95" w:rsidRPr="009349B7" w:rsidRDefault="00EB7E95" w:rsidP="00EB7E95">
            <w:pPr>
              <w:pStyle w:val="acctfourfigures"/>
              <w:tabs>
                <w:tab w:val="clear" w:pos="765"/>
              </w:tabs>
              <w:spacing w:line="240" w:lineRule="auto"/>
              <w:ind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0" w:type="dxa"/>
            <w:tcBorders>
              <w:top w:val="double" w:sz="4" w:space="0" w:color="auto"/>
            </w:tcBorders>
            <w:vAlign w:val="center"/>
          </w:tcPr>
          <w:p w14:paraId="52996A53" w14:textId="77777777" w:rsidR="00EB7E95" w:rsidRPr="009349B7" w:rsidRDefault="00EB7E95" w:rsidP="00EB7E95">
            <w:pPr>
              <w:pStyle w:val="acctfourfigures"/>
              <w:tabs>
                <w:tab w:val="clear" w:pos="765"/>
              </w:tabs>
              <w:spacing w:line="240" w:lineRule="auto"/>
              <w:ind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56" w:type="dxa"/>
            <w:vAlign w:val="center"/>
          </w:tcPr>
          <w:p w14:paraId="6290D6EE" w14:textId="77777777" w:rsidR="00EB7E95" w:rsidRPr="009349B7" w:rsidRDefault="00EB7E95" w:rsidP="00EB7E95">
            <w:pPr>
              <w:pStyle w:val="acctfourfigures"/>
              <w:tabs>
                <w:tab w:val="clear" w:pos="765"/>
              </w:tabs>
              <w:spacing w:line="240" w:lineRule="auto"/>
              <w:ind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center"/>
          </w:tcPr>
          <w:p w14:paraId="69924E10" w14:textId="77777777" w:rsidR="00EB7E95" w:rsidRPr="009349B7" w:rsidRDefault="00EB7E95" w:rsidP="00EB7E95">
            <w:pPr>
              <w:pStyle w:val="acctfourfigures"/>
              <w:tabs>
                <w:tab w:val="clear" w:pos="765"/>
              </w:tabs>
              <w:spacing w:line="240" w:lineRule="auto"/>
              <w:ind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  <w:tr w:rsidR="00EB7E95" w:rsidRPr="00BB3056" w14:paraId="71C52961" w14:textId="77777777" w:rsidTr="00745267">
        <w:tc>
          <w:tcPr>
            <w:tcW w:w="3792" w:type="dxa"/>
            <w:vAlign w:val="center"/>
          </w:tcPr>
          <w:p w14:paraId="4E3F652A" w14:textId="77777777" w:rsidR="00EB7E95" w:rsidRPr="00E36BC3" w:rsidRDefault="00EB7E95" w:rsidP="00EB7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2B37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2B37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1233" w:type="dxa"/>
            <w:vAlign w:val="center"/>
          </w:tcPr>
          <w:p w14:paraId="7118DEF0" w14:textId="77777777" w:rsidR="00EB7E95" w:rsidRPr="00E36BC3" w:rsidRDefault="00EB7E95" w:rsidP="00EB7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0" w:type="dxa"/>
            <w:vAlign w:val="center"/>
          </w:tcPr>
          <w:p w14:paraId="622D7F7E" w14:textId="77777777" w:rsidR="00EB7E95" w:rsidRPr="00E36BC3" w:rsidRDefault="00EB7E95" w:rsidP="00EB7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15" w:type="dxa"/>
            <w:vAlign w:val="center"/>
          </w:tcPr>
          <w:p w14:paraId="0680EA9B" w14:textId="77777777" w:rsidR="00EB7E95" w:rsidRPr="00E36BC3" w:rsidRDefault="00EB7E95" w:rsidP="00EB7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4" w:type="dxa"/>
            <w:vAlign w:val="center"/>
          </w:tcPr>
          <w:p w14:paraId="1AB4EA04" w14:textId="77777777" w:rsidR="00EB7E95" w:rsidRPr="00E36BC3" w:rsidRDefault="00EB7E95" w:rsidP="00EB7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10" w:type="dxa"/>
            <w:vAlign w:val="center"/>
          </w:tcPr>
          <w:p w14:paraId="29826DA7" w14:textId="77777777" w:rsidR="00EB7E95" w:rsidRPr="00E36BC3" w:rsidRDefault="00EB7E95" w:rsidP="00EB7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6" w:type="dxa"/>
            <w:vAlign w:val="center"/>
          </w:tcPr>
          <w:p w14:paraId="0BB55D1D" w14:textId="77777777" w:rsidR="00EB7E95" w:rsidRPr="00E36BC3" w:rsidRDefault="00EB7E95" w:rsidP="00EB7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47C1D2EA" w14:textId="77777777" w:rsidR="00EB7E95" w:rsidRPr="00E36BC3" w:rsidRDefault="00EB7E95" w:rsidP="00EB7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EB7E95" w:rsidRPr="00BB3056" w14:paraId="688F72D1" w14:textId="77777777" w:rsidTr="00745267">
        <w:tc>
          <w:tcPr>
            <w:tcW w:w="3792" w:type="dxa"/>
            <w:vAlign w:val="center"/>
          </w:tcPr>
          <w:p w14:paraId="33D16E4B" w14:textId="77777777" w:rsidR="00EB7E95" w:rsidRPr="002B372C" w:rsidRDefault="00EB7E95" w:rsidP="00EB7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08" w:hanging="16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2B37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2B37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33" w:type="dxa"/>
          </w:tcPr>
          <w:p w14:paraId="0480F70F" w14:textId="77777777" w:rsidR="00EB7E95" w:rsidRPr="00E36BC3" w:rsidRDefault="00EB7E95" w:rsidP="00EB7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6292BCAF" w14:textId="77777777" w:rsidR="00EB7E95" w:rsidRPr="00E36BC3" w:rsidRDefault="00EB7E95" w:rsidP="00EB7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15" w:type="dxa"/>
          </w:tcPr>
          <w:p w14:paraId="325D754B" w14:textId="77777777" w:rsidR="00EB7E95" w:rsidRPr="00E36BC3" w:rsidRDefault="00EB7E95" w:rsidP="00EB7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4" w:type="dxa"/>
          </w:tcPr>
          <w:p w14:paraId="4669916B" w14:textId="77777777" w:rsidR="00EB7E95" w:rsidRPr="00E36BC3" w:rsidRDefault="00EB7E95" w:rsidP="00EB7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0" w:type="dxa"/>
          </w:tcPr>
          <w:p w14:paraId="5AFC812C" w14:textId="77777777" w:rsidR="00EB7E95" w:rsidRPr="00E36BC3" w:rsidRDefault="00EB7E95" w:rsidP="00EB7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6" w:type="dxa"/>
          </w:tcPr>
          <w:p w14:paraId="23F463E1" w14:textId="77777777" w:rsidR="00EB7E95" w:rsidRPr="00E36BC3" w:rsidRDefault="00EB7E95" w:rsidP="00EB7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1A881FB" w14:textId="77777777" w:rsidR="00EB7E95" w:rsidRPr="00E36BC3" w:rsidRDefault="00EB7E95" w:rsidP="00EB7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EB7E95" w:rsidRPr="00BB3056" w14:paraId="0F5DDE78" w14:textId="77777777" w:rsidTr="00745267">
        <w:tc>
          <w:tcPr>
            <w:tcW w:w="3792" w:type="dxa"/>
          </w:tcPr>
          <w:p w14:paraId="6234A6D9" w14:textId="77777777" w:rsidR="00EB7E95" w:rsidRPr="00E36BC3" w:rsidRDefault="00EB7E95" w:rsidP="00EB7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3" w:type="dxa"/>
          </w:tcPr>
          <w:p w14:paraId="18F1B464" w14:textId="77777777" w:rsidR="00EB7E95" w:rsidRPr="00E36BC3" w:rsidRDefault="00EB7E95" w:rsidP="00EB7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0BA226D7" w14:textId="77777777" w:rsidR="00EB7E95" w:rsidRPr="00E36BC3" w:rsidRDefault="00EB7E95" w:rsidP="00EB7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15" w:type="dxa"/>
          </w:tcPr>
          <w:p w14:paraId="66B8B6A8" w14:textId="77777777" w:rsidR="00EB7E95" w:rsidRPr="00E36BC3" w:rsidRDefault="00EB7E95" w:rsidP="00EB7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4" w:type="dxa"/>
          </w:tcPr>
          <w:p w14:paraId="57443FD8" w14:textId="77777777" w:rsidR="00EB7E95" w:rsidRPr="00E36BC3" w:rsidRDefault="00EB7E95" w:rsidP="00EB7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10" w:type="dxa"/>
          </w:tcPr>
          <w:p w14:paraId="70522220" w14:textId="77777777" w:rsidR="00EB7E95" w:rsidRPr="00E36BC3" w:rsidRDefault="00EB7E95" w:rsidP="00EB7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6" w:type="dxa"/>
          </w:tcPr>
          <w:p w14:paraId="19F40B9B" w14:textId="77777777" w:rsidR="00EB7E95" w:rsidRPr="00E36BC3" w:rsidRDefault="00EB7E95" w:rsidP="00EB7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26DF507" w14:textId="77777777" w:rsidR="00EB7E95" w:rsidRPr="00E36BC3" w:rsidRDefault="00EB7E95" w:rsidP="00EB7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EB7E95" w:rsidRPr="00BB3056" w14:paraId="11E472F5" w14:textId="77777777" w:rsidTr="00745267">
        <w:tc>
          <w:tcPr>
            <w:tcW w:w="3792" w:type="dxa"/>
          </w:tcPr>
          <w:p w14:paraId="1F2C5BAA" w14:textId="77777777" w:rsidR="00EB7E95" w:rsidRPr="00E36BC3" w:rsidRDefault="00EB7E95" w:rsidP="00EB7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36BC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1233" w:type="dxa"/>
          </w:tcPr>
          <w:p w14:paraId="03C559D6" w14:textId="77777777" w:rsidR="00EB7E95" w:rsidRPr="00E36BC3" w:rsidRDefault="00EB7E95" w:rsidP="00EB7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right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45140863" w14:textId="77777777" w:rsidR="00EB7E95" w:rsidRPr="00E36BC3" w:rsidRDefault="00EB7E95" w:rsidP="00EB7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right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2C9286CC" w14:textId="77777777" w:rsidR="00EB7E95" w:rsidRPr="00E36BC3" w:rsidRDefault="00EB7E95" w:rsidP="00EB7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right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4" w:type="dxa"/>
          </w:tcPr>
          <w:p w14:paraId="0C4A08DE" w14:textId="77777777" w:rsidR="00EB7E95" w:rsidRPr="00E36BC3" w:rsidRDefault="00EB7E95" w:rsidP="00EB7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right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10" w:type="dxa"/>
          </w:tcPr>
          <w:p w14:paraId="0F42EE70" w14:textId="77777777" w:rsidR="00EB7E95" w:rsidRPr="00E36BC3" w:rsidRDefault="00EB7E95" w:rsidP="00EB7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right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6" w:type="dxa"/>
          </w:tcPr>
          <w:p w14:paraId="15C20499" w14:textId="77777777" w:rsidR="00EB7E95" w:rsidRPr="00E36BC3" w:rsidRDefault="00EB7E95" w:rsidP="00EB7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right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F37271D" w14:textId="77777777" w:rsidR="00EB7E95" w:rsidRPr="00E36BC3" w:rsidRDefault="00EB7E95" w:rsidP="00EB7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right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EB7E95" w:rsidRPr="00BB3056" w14:paraId="3958DFA3" w14:textId="77777777" w:rsidTr="00745267">
        <w:tc>
          <w:tcPr>
            <w:tcW w:w="3792" w:type="dxa"/>
            <w:vAlign w:val="bottom"/>
          </w:tcPr>
          <w:p w14:paraId="041AD84E" w14:textId="77777777" w:rsidR="00EB7E95" w:rsidRPr="00E36BC3" w:rsidRDefault="00EB7E95" w:rsidP="00EB7E95">
            <w:pPr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36BC3">
              <w:rPr>
                <w:rFonts w:ascii="Angsana New" w:hAnsi="Angsana New"/>
                <w:sz w:val="30"/>
                <w:szCs w:val="30"/>
                <w:cs/>
              </w:rPr>
              <w:t>กำไรที่เป็นส่วนของผู้ถือหุ้น</w:t>
            </w:r>
            <w:r w:rsidRPr="00E36BC3">
              <w:rPr>
                <w:rFonts w:ascii="Angsana New" w:hAnsi="Angsana New" w:hint="cs"/>
                <w:sz w:val="30"/>
                <w:szCs w:val="30"/>
                <w:cs/>
              </w:rPr>
              <w:t>ของบริษัท</w:t>
            </w:r>
            <w:r w:rsidRPr="00E36BC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33" w:type="dxa"/>
            <w:tcBorders>
              <w:bottom w:val="double" w:sz="4" w:space="0" w:color="auto"/>
            </w:tcBorders>
          </w:tcPr>
          <w:p w14:paraId="14E8DDC3" w14:textId="17AEA159" w:rsidR="00EB7E95" w:rsidRPr="00E36BC3" w:rsidRDefault="00703E88" w:rsidP="00EB7E95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03E88">
              <w:rPr>
                <w:rFonts w:ascii="Angsana New" w:hAnsi="Angsana New"/>
                <w:sz w:val="30"/>
                <w:szCs w:val="30"/>
                <w:lang w:val="en-US"/>
              </w:rPr>
              <w:t>1,688,783</w:t>
            </w:r>
          </w:p>
        </w:tc>
        <w:tc>
          <w:tcPr>
            <w:tcW w:w="240" w:type="dxa"/>
          </w:tcPr>
          <w:p w14:paraId="449048DF" w14:textId="77777777" w:rsidR="00EB7E95" w:rsidRPr="00211E05" w:rsidRDefault="00EB7E95" w:rsidP="00EB7E95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  <w:tcBorders>
              <w:bottom w:val="double" w:sz="4" w:space="0" w:color="auto"/>
            </w:tcBorders>
          </w:tcPr>
          <w:p w14:paraId="6E487457" w14:textId="59BEC07A" w:rsidR="00EB7E95" w:rsidRPr="00211E05" w:rsidRDefault="00EB7E95" w:rsidP="00EB7E95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349B7">
              <w:rPr>
                <w:rFonts w:ascii="Angsana New" w:hAnsi="Angsana New"/>
                <w:sz w:val="30"/>
                <w:szCs w:val="30"/>
                <w:lang w:val="en-US"/>
              </w:rPr>
              <w:t>2,735,203</w:t>
            </w:r>
          </w:p>
        </w:tc>
        <w:tc>
          <w:tcPr>
            <w:tcW w:w="244" w:type="dxa"/>
            <w:vAlign w:val="bottom"/>
          </w:tcPr>
          <w:p w14:paraId="6CA42BEF" w14:textId="77777777" w:rsidR="00EB7E95" w:rsidRPr="00E36BC3" w:rsidRDefault="00EB7E95" w:rsidP="00EB7E95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0" w:type="dxa"/>
            <w:tcBorders>
              <w:bottom w:val="double" w:sz="4" w:space="0" w:color="auto"/>
            </w:tcBorders>
            <w:vAlign w:val="bottom"/>
          </w:tcPr>
          <w:p w14:paraId="71365340" w14:textId="580EC024" w:rsidR="00EB7E95" w:rsidRPr="00E36BC3" w:rsidRDefault="00703E88" w:rsidP="00EB7E95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03E88">
              <w:rPr>
                <w:rFonts w:ascii="Angsana New" w:hAnsi="Angsana New"/>
                <w:sz w:val="30"/>
                <w:szCs w:val="30"/>
                <w:lang w:val="en-US"/>
              </w:rPr>
              <w:t>891,675</w:t>
            </w:r>
          </w:p>
        </w:tc>
        <w:tc>
          <w:tcPr>
            <w:tcW w:w="256" w:type="dxa"/>
            <w:vAlign w:val="bottom"/>
          </w:tcPr>
          <w:p w14:paraId="4C24BFF3" w14:textId="77777777" w:rsidR="00EB7E95" w:rsidRPr="00E36BC3" w:rsidRDefault="00EB7E95" w:rsidP="00EB7E95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38E4B74D" w14:textId="006CFFDD" w:rsidR="00EB7E95" w:rsidRPr="00E36BC3" w:rsidRDefault="00EB7E95" w:rsidP="00EB7E95">
            <w:pPr>
              <w:pStyle w:val="acctfourfigures"/>
              <w:tabs>
                <w:tab w:val="clear" w:pos="765"/>
              </w:tabs>
              <w:spacing w:line="240" w:lineRule="auto"/>
              <w:ind w:left="-180" w:right="-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76E4">
              <w:rPr>
                <w:rFonts w:ascii="Angsana New" w:hAnsi="Angsana New"/>
                <w:sz w:val="30"/>
                <w:szCs w:val="30"/>
                <w:lang w:val="en-US"/>
              </w:rPr>
              <w:t>1,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976</w:t>
            </w:r>
            <w:r w:rsidRPr="00C276E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561</w:t>
            </w:r>
          </w:p>
        </w:tc>
      </w:tr>
      <w:tr w:rsidR="00EB7E95" w:rsidRPr="00BB3056" w14:paraId="75B3871E" w14:textId="77777777" w:rsidTr="00745267">
        <w:tc>
          <w:tcPr>
            <w:tcW w:w="3792" w:type="dxa"/>
            <w:vAlign w:val="center"/>
          </w:tcPr>
          <w:p w14:paraId="218841D0" w14:textId="77777777" w:rsidR="00EB7E95" w:rsidRPr="00E36BC3" w:rsidRDefault="00EB7E95" w:rsidP="00EB7E95">
            <w:pPr>
              <w:spacing w:line="240" w:lineRule="auto"/>
              <w:ind w:left="162" w:right="-198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6BC3">
              <w:rPr>
                <w:rFonts w:ascii="Angsana New" w:hAnsi="Angsana New"/>
                <w:sz w:val="30"/>
                <w:szCs w:val="30"/>
                <w:cs/>
              </w:rPr>
              <w:t>จำนวนหุ้นสามัญที่ออกจำหน่ายแล้ว</w:t>
            </w:r>
            <w:r w:rsidRPr="00E36BC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33" w:type="dxa"/>
            <w:tcBorders>
              <w:bottom w:val="double" w:sz="4" w:space="0" w:color="auto"/>
            </w:tcBorders>
          </w:tcPr>
          <w:p w14:paraId="03519AFD" w14:textId="5CE6A35B" w:rsidR="00EB7E95" w:rsidRPr="00E36BC3" w:rsidRDefault="00703E88" w:rsidP="00EB7E95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03E88">
              <w:rPr>
                <w:rFonts w:ascii="Angsana New" w:hAnsi="Angsana New"/>
                <w:sz w:val="30"/>
                <w:szCs w:val="30"/>
                <w:lang w:val="en-US"/>
              </w:rPr>
              <w:t>300,000</w:t>
            </w:r>
          </w:p>
        </w:tc>
        <w:tc>
          <w:tcPr>
            <w:tcW w:w="240" w:type="dxa"/>
          </w:tcPr>
          <w:p w14:paraId="6CB387E4" w14:textId="77777777" w:rsidR="00EB7E95" w:rsidRPr="00E36BC3" w:rsidRDefault="00EB7E95" w:rsidP="00EB7E95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tcBorders>
              <w:bottom w:val="double" w:sz="4" w:space="0" w:color="auto"/>
            </w:tcBorders>
          </w:tcPr>
          <w:p w14:paraId="3E712792" w14:textId="233D1F2A" w:rsidR="00EB7E95" w:rsidRPr="00E36BC3" w:rsidRDefault="00EB7E95" w:rsidP="00EB7E95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76E4">
              <w:rPr>
                <w:rFonts w:ascii="Angsana New" w:hAnsi="Angsana New"/>
                <w:sz w:val="30"/>
                <w:szCs w:val="30"/>
                <w:lang w:val="en-US"/>
              </w:rPr>
              <w:t>300,000</w:t>
            </w:r>
          </w:p>
        </w:tc>
        <w:tc>
          <w:tcPr>
            <w:tcW w:w="244" w:type="dxa"/>
          </w:tcPr>
          <w:p w14:paraId="1607F29E" w14:textId="77777777" w:rsidR="00EB7E95" w:rsidRPr="00E36BC3" w:rsidRDefault="00EB7E95" w:rsidP="00EB7E95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0" w:type="dxa"/>
            <w:tcBorders>
              <w:bottom w:val="double" w:sz="4" w:space="0" w:color="auto"/>
            </w:tcBorders>
          </w:tcPr>
          <w:p w14:paraId="49F3646D" w14:textId="62F8A9EF" w:rsidR="00EB7E95" w:rsidRPr="00E36BC3" w:rsidRDefault="00703E88" w:rsidP="00EB7E95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03E88">
              <w:rPr>
                <w:rFonts w:ascii="Angsana New" w:hAnsi="Angsana New"/>
                <w:sz w:val="30"/>
                <w:szCs w:val="30"/>
                <w:lang w:val="en-US"/>
              </w:rPr>
              <w:t>300,000</w:t>
            </w:r>
          </w:p>
        </w:tc>
        <w:tc>
          <w:tcPr>
            <w:tcW w:w="256" w:type="dxa"/>
          </w:tcPr>
          <w:p w14:paraId="196078F3" w14:textId="77777777" w:rsidR="00EB7E95" w:rsidRPr="00E36BC3" w:rsidRDefault="00EB7E95" w:rsidP="00EB7E95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50CC378" w14:textId="5667319E" w:rsidR="00EB7E95" w:rsidRPr="00E36BC3" w:rsidRDefault="00EB7E95" w:rsidP="00EB7E95">
            <w:pPr>
              <w:pStyle w:val="acctfourfigures"/>
              <w:tabs>
                <w:tab w:val="clear" w:pos="765"/>
              </w:tabs>
              <w:spacing w:line="240" w:lineRule="auto"/>
              <w:ind w:left="-180" w:right="-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76E4">
              <w:rPr>
                <w:rFonts w:ascii="Angsana New" w:hAnsi="Angsana New"/>
                <w:sz w:val="30"/>
                <w:szCs w:val="30"/>
                <w:lang w:val="en-US"/>
              </w:rPr>
              <w:t>300,000</w:t>
            </w:r>
          </w:p>
        </w:tc>
      </w:tr>
      <w:tr w:rsidR="00EB7E95" w:rsidRPr="00BB3056" w14:paraId="594EF4C8" w14:textId="77777777" w:rsidTr="00745267">
        <w:tc>
          <w:tcPr>
            <w:tcW w:w="3792" w:type="dxa"/>
            <w:vAlign w:val="center"/>
          </w:tcPr>
          <w:p w14:paraId="03537068" w14:textId="77777777" w:rsidR="00EB7E95" w:rsidRPr="00E36BC3" w:rsidRDefault="00EB7E95" w:rsidP="00EB7E95">
            <w:pPr>
              <w:spacing w:line="240" w:lineRule="auto"/>
              <w:ind w:left="162" w:hanging="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double" w:sz="4" w:space="0" w:color="auto"/>
            </w:tcBorders>
          </w:tcPr>
          <w:p w14:paraId="330BE57A" w14:textId="77777777" w:rsidR="00EB7E95" w:rsidRPr="00E36BC3" w:rsidRDefault="00EB7E95" w:rsidP="00EB7E95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6A6F4CCA" w14:textId="77777777" w:rsidR="00EB7E95" w:rsidRPr="00E36BC3" w:rsidRDefault="00EB7E95" w:rsidP="00EB7E95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double" w:sz="4" w:space="0" w:color="auto"/>
            </w:tcBorders>
          </w:tcPr>
          <w:p w14:paraId="4AE1DF90" w14:textId="77777777" w:rsidR="00EB7E95" w:rsidRPr="00E36BC3" w:rsidRDefault="00EB7E95" w:rsidP="00EB7E95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" w:type="dxa"/>
          </w:tcPr>
          <w:p w14:paraId="564A6CA8" w14:textId="77777777" w:rsidR="00EB7E95" w:rsidRPr="00E36BC3" w:rsidRDefault="00EB7E95" w:rsidP="00EB7E95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  <w:tcBorders>
              <w:top w:val="double" w:sz="4" w:space="0" w:color="auto"/>
            </w:tcBorders>
          </w:tcPr>
          <w:p w14:paraId="00373E9B" w14:textId="77777777" w:rsidR="00EB7E95" w:rsidRPr="00E36BC3" w:rsidRDefault="00EB7E95" w:rsidP="00EB7E95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14:paraId="62695E0E" w14:textId="77777777" w:rsidR="00EB7E95" w:rsidRPr="00E36BC3" w:rsidRDefault="00EB7E95" w:rsidP="00EB7E95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7F4A1D32" w14:textId="77777777" w:rsidR="00EB7E95" w:rsidRPr="00E36BC3" w:rsidRDefault="00EB7E95" w:rsidP="00EB7E95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7E95" w:rsidRPr="00BB3056" w14:paraId="570D8D78" w14:textId="77777777" w:rsidTr="00745267">
        <w:tc>
          <w:tcPr>
            <w:tcW w:w="3792" w:type="dxa"/>
            <w:vAlign w:val="center"/>
          </w:tcPr>
          <w:p w14:paraId="451192F8" w14:textId="77777777" w:rsidR="00EB7E95" w:rsidRPr="00E36BC3" w:rsidRDefault="00EB7E95" w:rsidP="00EB7E95">
            <w:pPr>
              <w:spacing w:line="240" w:lineRule="auto"/>
              <w:ind w:left="162" w:hanging="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6B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กำไรต่อหุ้น</w:t>
            </w:r>
          </w:p>
        </w:tc>
        <w:tc>
          <w:tcPr>
            <w:tcW w:w="1233" w:type="dxa"/>
          </w:tcPr>
          <w:p w14:paraId="4E4006AA" w14:textId="77777777" w:rsidR="00EB7E95" w:rsidRPr="00E36BC3" w:rsidRDefault="00EB7E95" w:rsidP="00EB7E95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094C880B" w14:textId="77777777" w:rsidR="00EB7E95" w:rsidRPr="00E36BC3" w:rsidRDefault="00EB7E95" w:rsidP="00EB7E95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</w:tcPr>
          <w:p w14:paraId="580BD121" w14:textId="77777777" w:rsidR="00EB7E95" w:rsidRPr="00E36BC3" w:rsidRDefault="00EB7E95" w:rsidP="00EB7E95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" w:type="dxa"/>
          </w:tcPr>
          <w:p w14:paraId="5862D599" w14:textId="77777777" w:rsidR="00EB7E95" w:rsidRPr="00E36BC3" w:rsidRDefault="00EB7E95" w:rsidP="00EB7E95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</w:tcPr>
          <w:p w14:paraId="62A93D06" w14:textId="77777777" w:rsidR="00EB7E95" w:rsidRPr="00E36BC3" w:rsidRDefault="00EB7E95" w:rsidP="00EB7E95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14:paraId="11970558" w14:textId="77777777" w:rsidR="00EB7E95" w:rsidRPr="00E36BC3" w:rsidRDefault="00EB7E95" w:rsidP="00EB7E95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B4C59A" w14:textId="77777777" w:rsidR="00EB7E95" w:rsidRPr="00E36BC3" w:rsidRDefault="00EB7E95" w:rsidP="00EB7E95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7E95" w:rsidRPr="00DC13A4" w14:paraId="751A9A4B" w14:textId="77777777" w:rsidTr="00745267">
        <w:tc>
          <w:tcPr>
            <w:tcW w:w="3792" w:type="dxa"/>
            <w:vAlign w:val="center"/>
          </w:tcPr>
          <w:p w14:paraId="3DF91D58" w14:textId="77777777" w:rsidR="00EB7E95" w:rsidRPr="00E36BC3" w:rsidRDefault="00EB7E95" w:rsidP="00EB7E95">
            <w:pPr>
              <w:spacing w:line="240" w:lineRule="auto"/>
              <w:ind w:left="162" w:hanging="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E36B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ขั้นพื้นฐาน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และปรับลด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  <w:r w:rsidRPr="00E36B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E36BC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33" w:type="dxa"/>
            <w:tcBorders>
              <w:bottom w:val="double" w:sz="4" w:space="0" w:color="auto"/>
            </w:tcBorders>
          </w:tcPr>
          <w:p w14:paraId="18E79043" w14:textId="7E7C16DD" w:rsidR="00EB7E95" w:rsidRPr="00DC13A4" w:rsidRDefault="00703E88" w:rsidP="00EB7E95">
            <w:pPr>
              <w:pStyle w:val="acctfourfigures"/>
              <w:tabs>
                <w:tab w:val="clear" w:pos="765"/>
              </w:tabs>
              <w:spacing w:line="240" w:lineRule="auto"/>
              <w:ind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03E8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5.63</w:t>
            </w:r>
          </w:p>
        </w:tc>
        <w:tc>
          <w:tcPr>
            <w:tcW w:w="240" w:type="dxa"/>
          </w:tcPr>
          <w:p w14:paraId="06962546" w14:textId="77777777" w:rsidR="00EB7E95" w:rsidRPr="00E36BC3" w:rsidRDefault="00EB7E95" w:rsidP="00EB7E95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bottom w:val="double" w:sz="4" w:space="0" w:color="auto"/>
            </w:tcBorders>
          </w:tcPr>
          <w:p w14:paraId="4920941E" w14:textId="341E5BDC" w:rsidR="00EB7E95" w:rsidRPr="00DC13A4" w:rsidRDefault="00EB7E95" w:rsidP="00EB7E95">
            <w:pPr>
              <w:pStyle w:val="acctfourfigures"/>
              <w:tabs>
                <w:tab w:val="clear" w:pos="765"/>
              </w:tabs>
              <w:spacing w:line="240" w:lineRule="auto"/>
              <w:ind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9.12</w:t>
            </w:r>
          </w:p>
        </w:tc>
        <w:tc>
          <w:tcPr>
            <w:tcW w:w="244" w:type="dxa"/>
          </w:tcPr>
          <w:p w14:paraId="01DF2AC1" w14:textId="77777777" w:rsidR="00EB7E95" w:rsidRPr="00E36BC3" w:rsidRDefault="00EB7E95" w:rsidP="00EB7E95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  <w:tcBorders>
              <w:bottom w:val="double" w:sz="4" w:space="0" w:color="auto"/>
            </w:tcBorders>
          </w:tcPr>
          <w:p w14:paraId="6977D825" w14:textId="5ED387AB" w:rsidR="00EB7E95" w:rsidRPr="00DC13A4" w:rsidRDefault="00703E88" w:rsidP="00EB7E95">
            <w:pPr>
              <w:pStyle w:val="acctfourfigures"/>
              <w:tabs>
                <w:tab w:val="clear" w:pos="765"/>
              </w:tabs>
              <w:spacing w:line="240" w:lineRule="auto"/>
              <w:ind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03E8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2.97</w:t>
            </w:r>
          </w:p>
        </w:tc>
        <w:tc>
          <w:tcPr>
            <w:tcW w:w="256" w:type="dxa"/>
          </w:tcPr>
          <w:p w14:paraId="35ABFFD3" w14:textId="77777777" w:rsidR="00EB7E95" w:rsidRPr="00E36BC3" w:rsidRDefault="00EB7E95" w:rsidP="00EB7E95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2822037" w14:textId="77D402A0" w:rsidR="00EB7E95" w:rsidRPr="00DC13A4" w:rsidRDefault="00EB7E95" w:rsidP="00EB7E95">
            <w:pPr>
              <w:pStyle w:val="acctfourfigures"/>
              <w:tabs>
                <w:tab w:val="clear" w:pos="765"/>
              </w:tabs>
              <w:spacing w:line="240" w:lineRule="auto"/>
              <w:ind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6.59</w:t>
            </w:r>
          </w:p>
        </w:tc>
      </w:tr>
    </w:tbl>
    <w:p w14:paraId="218EE350" w14:textId="306E3002" w:rsidR="00D3025B" w:rsidRDefault="00D3025B" w:rsidP="00CB72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eastAsia="x-none"/>
        </w:rPr>
      </w:pPr>
    </w:p>
    <w:p w14:paraId="45ADD326" w14:textId="22F71825" w:rsidR="0052332A" w:rsidRDefault="00F619E9" w:rsidP="00F6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1E4C01">
        <w:rPr>
          <w:rFonts w:asciiTheme="majorBidi" w:hAnsiTheme="majorBidi" w:cstheme="majorBidi" w:hint="cs"/>
          <w:sz w:val="30"/>
          <w:szCs w:val="30"/>
          <w:cs/>
        </w:rPr>
        <w:t>เนื่องจากไม่</w:t>
      </w:r>
      <w:r>
        <w:rPr>
          <w:rFonts w:asciiTheme="majorBidi" w:hAnsiTheme="majorBidi" w:cstheme="majorBidi" w:hint="cs"/>
          <w:sz w:val="30"/>
          <w:szCs w:val="30"/>
          <w:cs/>
        </w:rPr>
        <w:t>มีตราสารที่อาจเปลี่ยนเป็นหุ้นสามัญปรับลด กำไรต่อหุ้นปรับลดจึงเท่ากับกำไรต่อหุ้นขั้นพื้นฐาน</w:t>
      </w:r>
    </w:p>
    <w:p w14:paraId="64068952" w14:textId="69CEFDC1" w:rsidR="00CB3F7E" w:rsidRDefault="00F75DF2" w:rsidP="004844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FB63DEC" w14:textId="11A08567" w:rsidR="00CB3F7E" w:rsidRPr="00EF0CFC" w:rsidRDefault="00CB3F7E" w:rsidP="00EF0CFC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450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EF0CFC">
        <w:rPr>
          <w:rFonts w:ascii="Angsana New" w:hAnsi="Angsana New"/>
          <w:sz w:val="30"/>
          <w:szCs w:val="30"/>
          <w:u w:val="none"/>
          <w:lang w:val="en-US"/>
        </w:rPr>
        <w:lastRenderedPageBreak/>
        <w:t>7</w:t>
      </w:r>
      <w:r w:rsidR="00EF0CFC">
        <w:rPr>
          <w:rFonts w:ascii="Angsana New" w:hAnsi="Angsana New"/>
          <w:sz w:val="30"/>
          <w:szCs w:val="30"/>
          <w:u w:val="none"/>
          <w:lang w:val="en-US"/>
        </w:rPr>
        <w:tab/>
      </w:r>
      <w:r w:rsidRPr="00EF0CFC">
        <w:rPr>
          <w:rFonts w:ascii="Angsana New" w:hAnsi="Angsana New" w:hint="cs"/>
          <w:sz w:val="30"/>
          <w:szCs w:val="30"/>
          <w:u w:val="none"/>
          <w:cs/>
          <w:lang w:val="en-US"/>
        </w:rPr>
        <w:t>เงินปันผล</w:t>
      </w:r>
    </w:p>
    <w:p w14:paraId="5D72503D" w14:textId="77777777" w:rsidR="00CB3F7E" w:rsidRPr="00CB3F7E" w:rsidRDefault="00CB3F7E" w:rsidP="00CB3F7E">
      <w:pPr>
        <w:rPr>
          <w:lang w:eastAsia="x-none"/>
        </w:rPr>
      </w:pPr>
    </w:p>
    <w:p w14:paraId="057D1545" w14:textId="77777777" w:rsidR="00CB3F7E" w:rsidRDefault="00CB3F7E" w:rsidP="00CB3F7E">
      <w:pPr>
        <w:pStyle w:val="ListParagraph"/>
        <w:tabs>
          <w:tab w:val="clear" w:pos="227"/>
          <w:tab w:val="clear" w:pos="454"/>
          <w:tab w:val="clear" w:pos="680"/>
        </w:tabs>
        <w:autoSpaceDE w:val="0"/>
        <w:autoSpaceDN w:val="0"/>
        <w:adjustRightInd w:val="0"/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รายละเอียดเงินปันผล</w:t>
      </w:r>
      <w:r w:rsidRPr="002D6AE5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2AA5BB21" w14:textId="77777777" w:rsidR="00CB3F7E" w:rsidRPr="007E3436" w:rsidRDefault="00CB3F7E" w:rsidP="00CB3F7E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32" w:type="dxa"/>
        <w:tblInd w:w="360" w:type="dxa"/>
        <w:tblLook w:val="04A0" w:firstRow="1" w:lastRow="0" w:firstColumn="1" w:lastColumn="0" w:noHBand="0" w:noVBand="1"/>
      </w:tblPr>
      <w:tblGrid>
        <w:gridCol w:w="2790"/>
        <w:gridCol w:w="1800"/>
        <w:gridCol w:w="1800"/>
        <w:gridCol w:w="1301"/>
        <w:gridCol w:w="240"/>
        <w:gridCol w:w="1301"/>
      </w:tblGrid>
      <w:tr w:rsidR="00CB3F7E" w:rsidRPr="000307FB" w14:paraId="4CC6A4CA" w14:textId="77777777" w:rsidTr="00E14192">
        <w:trPr>
          <w:trHeight w:val="659"/>
        </w:trPr>
        <w:tc>
          <w:tcPr>
            <w:tcW w:w="2790" w:type="dxa"/>
            <w:shd w:val="clear" w:color="auto" w:fill="auto"/>
            <w:vAlign w:val="bottom"/>
          </w:tcPr>
          <w:p w14:paraId="3308AA45" w14:textId="77777777" w:rsidR="00CB3F7E" w:rsidRPr="00F4181B" w:rsidRDefault="00CB3F7E" w:rsidP="00E14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6E78E544" w14:textId="77777777" w:rsidR="00CB3F7E" w:rsidRPr="00F4181B" w:rsidRDefault="00CB3F7E" w:rsidP="00E14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181B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F00577E" w14:textId="77777777" w:rsidR="00CB3F7E" w:rsidRPr="00F4181B" w:rsidRDefault="00CB3F7E" w:rsidP="00E14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181B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14:paraId="3B2944EE" w14:textId="77777777" w:rsidR="00CB3F7E" w:rsidRPr="00F4181B" w:rsidRDefault="00CB3F7E" w:rsidP="00E14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181B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3946353B" w14:textId="77777777" w:rsidR="00CB3F7E" w:rsidRPr="00F4181B" w:rsidRDefault="00CB3F7E" w:rsidP="00E14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15" w:right="-14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181B">
              <w:rPr>
                <w:rFonts w:ascii="Angsana New" w:hAnsi="Angsana New" w:hint="cs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40" w:type="dxa"/>
            <w:shd w:val="clear" w:color="auto" w:fill="auto"/>
          </w:tcPr>
          <w:p w14:paraId="5574D8F2" w14:textId="77777777" w:rsidR="00CB3F7E" w:rsidRPr="00F4181B" w:rsidRDefault="00CB3F7E" w:rsidP="00E14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14:paraId="7EB3A4CF" w14:textId="77777777" w:rsidR="00CB3F7E" w:rsidRPr="00F4181B" w:rsidRDefault="00CB3F7E" w:rsidP="00E14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181B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CB3F7E" w:rsidRPr="000307FB" w14:paraId="3BB6A70F" w14:textId="77777777" w:rsidTr="00E14192">
        <w:trPr>
          <w:trHeight w:hRule="exact" w:val="346"/>
        </w:trPr>
        <w:tc>
          <w:tcPr>
            <w:tcW w:w="2790" w:type="dxa"/>
            <w:shd w:val="clear" w:color="auto" w:fill="auto"/>
          </w:tcPr>
          <w:p w14:paraId="7BACC281" w14:textId="77777777" w:rsidR="00CB3F7E" w:rsidRPr="00F4181B" w:rsidRDefault="00CB3F7E" w:rsidP="00E14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2DAEC8FF" w14:textId="77777777" w:rsidR="00CB3F7E" w:rsidRPr="00F4181B" w:rsidRDefault="00CB3F7E" w:rsidP="00E14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2561BB7A" w14:textId="77777777" w:rsidR="00CB3F7E" w:rsidRPr="00F4181B" w:rsidRDefault="00CB3F7E" w:rsidP="00E14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01" w:type="dxa"/>
            <w:shd w:val="clear" w:color="auto" w:fill="auto"/>
          </w:tcPr>
          <w:p w14:paraId="3161ECD2" w14:textId="77777777" w:rsidR="00CB3F7E" w:rsidRPr="00F4181B" w:rsidRDefault="00CB3F7E" w:rsidP="00E14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4181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4181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240" w:type="dxa"/>
            <w:shd w:val="clear" w:color="auto" w:fill="auto"/>
          </w:tcPr>
          <w:p w14:paraId="14C7024B" w14:textId="77777777" w:rsidR="00CB3F7E" w:rsidRPr="00F4181B" w:rsidRDefault="00CB3F7E" w:rsidP="00E14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301" w:type="dxa"/>
            <w:shd w:val="clear" w:color="auto" w:fill="auto"/>
          </w:tcPr>
          <w:p w14:paraId="31AFAE18" w14:textId="77777777" w:rsidR="00CB3F7E" w:rsidRPr="00F4181B" w:rsidRDefault="00CB3F7E" w:rsidP="00E14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4181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B3F7E" w:rsidRPr="00093C9A" w14:paraId="2DA79C1C" w14:textId="77777777" w:rsidTr="00E14192">
        <w:trPr>
          <w:trHeight w:hRule="exact" w:val="398"/>
        </w:trPr>
        <w:tc>
          <w:tcPr>
            <w:tcW w:w="2790" w:type="dxa"/>
            <w:shd w:val="clear" w:color="auto" w:fill="auto"/>
            <w:vAlign w:val="center"/>
          </w:tcPr>
          <w:p w14:paraId="6933CA35" w14:textId="77777777" w:rsidR="00CB3F7E" w:rsidRPr="00F4181B" w:rsidRDefault="00CB3F7E" w:rsidP="00E14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800" w:type="dxa"/>
            <w:shd w:val="clear" w:color="auto" w:fill="auto"/>
          </w:tcPr>
          <w:p w14:paraId="02E13258" w14:textId="77777777" w:rsidR="00CB3F7E" w:rsidRPr="00F4181B" w:rsidRDefault="00CB3F7E" w:rsidP="00E14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1454FA57" w14:textId="77777777" w:rsidR="00CB3F7E" w:rsidRPr="00093C9A" w:rsidRDefault="00CB3F7E" w:rsidP="00E14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1" w:type="dxa"/>
            <w:shd w:val="clear" w:color="auto" w:fill="auto"/>
          </w:tcPr>
          <w:p w14:paraId="1B14A112" w14:textId="77777777" w:rsidR="00CB3F7E" w:rsidRPr="00093C9A" w:rsidRDefault="00CB3F7E" w:rsidP="00E14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0173E245" w14:textId="77777777" w:rsidR="00CB3F7E" w:rsidRPr="00093C9A" w:rsidRDefault="00CB3F7E" w:rsidP="00E14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1" w:type="dxa"/>
            <w:shd w:val="clear" w:color="auto" w:fill="auto"/>
          </w:tcPr>
          <w:p w14:paraId="55BC236B" w14:textId="77777777" w:rsidR="00CB3F7E" w:rsidRPr="00093C9A" w:rsidRDefault="00CB3F7E" w:rsidP="00E14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B3F7E" w:rsidRPr="00093C9A" w14:paraId="46C7B8B6" w14:textId="77777777" w:rsidTr="00E14192">
        <w:tc>
          <w:tcPr>
            <w:tcW w:w="2790" w:type="dxa"/>
            <w:shd w:val="clear" w:color="auto" w:fill="auto"/>
          </w:tcPr>
          <w:p w14:paraId="121CB41E" w14:textId="77777777" w:rsidR="00CB3F7E" w:rsidRPr="00F4181B" w:rsidRDefault="00CB3F7E" w:rsidP="00E14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F4181B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จำปี</w:t>
            </w:r>
          </w:p>
        </w:tc>
        <w:tc>
          <w:tcPr>
            <w:tcW w:w="1800" w:type="dxa"/>
            <w:shd w:val="clear" w:color="auto" w:fill="auto"/>
          </w:tcPr>
          <w:p w14:paraId="7236A37C" w14:textId="415A33AC" w:rsidR="00CB3F7E" w:rsidRPr="00D8329C" w:rsidRDefault="001B1A16" w:rsidP="00E14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CB3F7E" w:rsidRPr="00D8329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B3F7E" w:rsidRPr="00D8329C">
              <w:rPr>
                <w:rFonts w:ascii="Angsana New" w:hAnsi="Angsana New" w:hint="cs"/>
                <w:sz w:val="30"/>
                <w:szCs w:val="30"/>
                <w:cs/>
              </w:rPr>
              <w:t xml:space="preserve">กรกฎาคม </w:t>
            </w:r>
            <w:r w:rsidR="00CB3F7E" w:rsidRPr="00D8329C">
              <w:rPr>
                <w:rFonts w:ascii="Angsana New" w:hAnsi="Angsana New"/>
                <w:sz w:val="30"/>
                <w:szCs w:val="30"/>
              </w:rPr>
              <w:t>256</w:t>
            </w:r>
            <w:r w:rsidR="00CB3F7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800" w:type="dxa"/>
            <w:shd w:val="clear" w:color="auto" w:fill="auto"/>
          </w:tcPr>
          <w:p w14:paraId="352ABBEA" w14:textId="77777777" w:rsidR="00CB3F7E" w:rsidRPr="00D8329C" w:rsidRDefault="00CB3F7E" w:rsidP="00E14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329C"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 w:rsidRPr="00D8329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01" w:type="dxa"/>
            <w:tcBorders>
              <w:bottom w:val="double" w:sz="4" w:space="0" w:color="auto"/>
            </w:tcBorders>
            <w:shd w:val="clear" w:color="auto" w:fill="auto"/>
          </w:tcPr>
          <w:p w14:paraId="4377E131" w14:textId="57D97CCF" w:rsidR="00CB3F7E" w:rsidRPr="00D8329C" w:rsidRDefault="001B1A16" w:rsidP="00E14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1.4</w:t>
            </w:r>
            <w:r w:rsidR="00EF0CFC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40" w:type="dxa"/>
            <w:shd w:val="clear" w:color="auto" w:fill="auto"/>
          </w:tcPr>
          <w:p w14:paraId="6906DED4" w14:textId="77777777" w:rsidR="00CB3F7E" w:rsidRPr="00D8329C" w:rsidRDefault="00CB3F7E" w:rsidP="00E14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1" w:type="dxa"/>
            <w:tcBorders>
              <w:bottom w:val="double" w:sz="4" w:space="0" w:color="auto"/>
            </w:tcBorders>
            <w:shd w:val="clear" w:color="auto" w:fill="auto"/>
          </w:tcPr>
          <w:p w14:paraId="479F568A" w14:textId="0ED1C183" w:rsidR="00CB3F7E" w:rsidRPr="00D8329C" w:rsidRDefault="001B1A16" w:rsidP="00E14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420</w:t>
            </w:r>
          </w:p>
        </w:tc>
      </w:tr>
      <w:tr w:rsidR="00CB3F7E" w14:paraId="4614B271" w14:textId="77777777" w:rsidTr="00E14192">
        <w:tc>
          <w:tcPr>
            <w:tcW w:w="2790" w:type="dxa"/>
            <w:shd w:val="clear" w:color="auto" w:fill="auto"/>
          </w:tcPr>
          <w:p w14:paraId="7705EA04" w14:textId="77777777" w:rsidR="00CB3F7E" w:rsidRPr="00F4181B" w:rsidRDefault="00CB3F7E" w:rsidP="00E14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38EF9BBB" w14:textId="77777777" w:rsidR="00CB3F7E" w:rsidRPr="00D8329C" w:rsidRDefault="00CB3F7E" w:rsidP="00E14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5B362D93" w14:textId="77777777" w:rsidR="00CB3F7E" w:rsidRPr="00D8329C" w:rsidRDefault="00CB3F7E" w:rsidP="00E14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1" w:type="dxa"/>
            <w:shd w:val="clear" w:color="auto" w:fill="auto"/>
          </w:tcPr>
          <w:p w14:paraId="487F35AC" w14:textId="77777777" w:rsidR="00CB3F7E" w:rsidRPr="00D8329C" w:rsidRDefault="00CB3F7E" w:rsidP="00E14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533AD615" w14:textId="77777777" w:rsidR="00CB3F7E" w:rsidRPr="00D8329C" w:rsidRDefault="00CB3F7E" w:rsidP="00E14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1" w:type="dxa"/>
            <w:shd w:val="clear" w:color="auto" w:fill="auto"/>
          </w:tcPr>
          <w:p w14:paraId="1333D23A" w14:textId="77777777" w:rsidR="00CB3F7E" w:rsidRPr="00D8329C" w:rsidRDefault="00CB3F7E" w:rsidP="00E14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3F7E" w14:paraId="5AF53CC8" w14:textId="77777777" w:rsidTr="00E14192">
        <w:tc>
          <w:tcPr>
            <w:tcW w:w="2790" w:type="dxa"/>
            <w:shd w:val="clear" w:color="auto" w:fill="auto"/>
            <w:vAlign w:val="center"/>
          </w:tcPr>
          <w:p w14:paraId="230E7BCF" w14:textId="77777777" w:rsidR="00CB3F7E" w:rsidRPr="00F4181B" w:rsidRDefault="00CB3F7E" w:rsidP="00E14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800" w:type="dxa"/>
            <w:shd w:val="clear" w:color="auto" w:fill="auto"/>
          </w:tcPr>
          <w:p w14:paraId="7DB0771B" w14:textId="77777777" w:rsidR="00CB3F7E" w:rsidRPr="00D8329C" w:rsidRDefault="00CB3F7E" w:rsidP="00E14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75D64EE0" w14:textId="77777777" w:rsidR="00CB3F7E" w:rsidRPr="00D8329C" w:rsidRDefault="00CB3F7E" w:rsidP="00E14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1" w:type="dxa"/>
            <w:shd w:val="clear" w:color="auto" w:fill="auto"/>
          </w:tcPr>
          <w:p w14:paraId="399CE22F" w14:textId="77777777" w:rsidR="00CB3F7E" w:rsidRPr="00D8329C" w:rsidRDefault="00CB3F7E" w:rsidP="00E14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529DF3D3" w14:textId="77777777" w:rsidR="00CB3F7E" w:rsidRPr="00D8329C" w:rsidRDefault="00CB3F7E" w:rsidP="00E14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1" w:type="dxa"/>
            <w:shd w:val="clear" w:color="auto" w:fill="auto"/>
          </w:tcPr>
          <w:p w14:paraId="109FBBD3" w14:textId="77777777" w:rsidR="00CB3F7E" w:rsidRPr="00D8329C" w:rsidRDefault="00CB3F7E" w:rsidP="00E14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3F7E" w:rsidRPr="000307FB" w14:paraId="571A86A6" w14:textId="77777777" w:rsidTr="00E14192">
        <w:tc>
          <w:tcPr>
            <w:tcW w:w="2790" w:type="dxa"/>
            <w:shd w:val="clear" w:color="auto" w:fill="auto"/>
          </w:tcPr>
          <w:p w14:paraId="0D29A82A" w14:textId="77777777" w:rsidR="00CB3F7E" w:rsidRPr="00F4181B" w:rsidRDefault="00CB3F7E" w:rsidP="00E14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F4181B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จำปี</w:t>
            </w:r>
          </w:p>
        </w:tc>
        <w:tc>
          <w:tcPr>
            <w:tcW w:w="1800" w:type="dxa"/>
            <w:shd w:val="clear" w:color="auto" w:fill="auto"/>
          </w:tcPr>
          <w:p w14:paraId="12250F21" w14:textId="77777777" w:rsidR="00CB3F7E" w:rsidRPr="00F4181B" w:rsidRDefault="00CB3F7E" w:rsidP="00E14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329C">
              <w:rPr>
                <w:rFonts w:ascii="Angsana New" w:hAnsi="Angsana New"/>
                <w:sz w:val="30"/>
                <w:szCs w:val="30"/>
              </w:rPr>
              <w:t xml:space="preserve">26 </w:t>
            </w:r>
            <w:r w:rsidRPr="00D8329C">
              <w:rPr>
                <w:rFonts w:ascii="Angsana New" w:hAnsi="Angsana New" w:hint="cs"/>
                <w:sz w:val="30"/>
                <w:szCs w:val="30"/>
                <w:cs/>
              </w:rPr>
              <w:t xml:space="preserve">กรกฎาคม </w:t>
            </w:r>
            <w:r w:rsidRPr="00D8329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800" w:type="dxa"/>
            <w:shd w:val="clear" w:color="auto" w:fill="auto"/>
          </w:tcPr>
          <w:p w14:paraId="32C21D7C" w14:textId="77777777" w:rsidR="00CB3F7E" w:rsidRPr="00F4181B" w:rsidRDefault="00CB3F7E" w:rsidP="00E14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329C"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 w:rsidRPr="00D8329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01" w:type="dxa"/>
            <w:tcBorders>
              <w:bottom w:val="double" w:sz="4" w:space="0" w:color="auto"/>
            </w:tcBorders>
            <w:shd w:val="clear" w:color="auto" w:fill="auto"/>
          </w:tcPr>
          <w:p w14:paraId="5BF1F63C" w14:textId="77777777" w:rsidR="00CB3F7E" w:rsidRPr="00CF707F" w:rsidRDefault="00CB3F7E" w:rsidP="00E14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8329C">
              <w:rPr>
                <w:rFonts w:ascii="Angsana New" w:hAnsi="Angsana New"/>
                <w:sz w:val="30"/>
                <w:szCs w:val="30"/>
              </w:rPr>
              <w:t>1.</w:t>
            </w:r>
            <w:r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240" w:type="dxa"/>
            <w:shd w:val="clear" w:color="auto" w:fill="auto"/>
          </w:tcPr>
          <w:p w14:paraId="6C8053FB" w14:textId="77777777" w:rsidR="00CB3F7E" w:rsidRPr="00CF707F" w:rsidRDefault="00CB3F7E" w:rsidP="00E14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1" w:type="dxa"/>
            <w:tcBorders>
              <w:bottom w:val="double" w:sz="4" w:space="0" w:color="auto"/>
            </w:tcBorders>
            <w:shd w:val="clear" w:color="auto" w:fill="auto"/>
          </w:tcPr>
          <w:p w14:paraId="1222AB83" w14:textId="77777777" w:rsidR="00CB3F7E" w:rsidRPr="00CF707F" w:rsidRDefault="00CB3F7E" w:rsidP="00E14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8329C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</w:tr>
    </w:tbl>
    <w:p w14:paraId="5FD253F4" w14:textId="01FA5BEA" w:rsidR="00CB3F7E" w:rsidRPr="00CB72A3" w:rsidRDefault="00CB3F7E" w:rsidP="00CB3F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  <w:sectPr w:rsidR="00CB3F7E" w:rsidRPr="00CB72A3" w:rsidSect="00754D7F">
          <w:headerReference w:type="default" r:id="rId10"/>
          <w:footerReference w:type="default" r:id="rId11"/>
          <w:pgSz w:w="11909" w:h="16834" w:code="9"/>
          <w:pgMar w:top="691" w:right="1152" w:bottom="576" w:left="1152" w:header="720" w:footer="720" w:gutter="0"/>
          <w:pgNumType w:start="15"/>
          <w:cols w:space="720"/>
          <w:docGrid w:linePitch="360"/>
        </w:sectPr>
      </w:pPr>
    </w:p>
    <w:p w14:paraId="01B334A8" w14:textId="4417CC95" w:rsidR="002D5854" w:rsidRPr="00CB72A3" w:rsidRDefault="00CB3F7E" w:rsidP="00E67624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>
        <w:rPr>
          <w:rFonts w:asciiTheme="majorBidi" w:hAnsiTheme="majorBidi" w:cstheme="majorBidi"/>
          <w:sz w:val="30"/>
          <w:szCs w:val="30"/>
          <w:u w:val="none"/>
          <w:lang w:val="en-US"/>
        </w:rPr>
        <w:lastRenderedPageBreak/>
        <w:t>8</w:t>
      </w:r>
      <w:r w:rsidR="00187751" w:rsidRPr="00CB72A3">
        <w:rPr>
          <w:rFonts w:asciiTheme="majorBidi" w:hAnsiTheme="majorBidi" w:cstheme="majorBidi"/>
          <w:sz w:val="30"/>
          <w:szCs w:val="30"/>
          <w:u w:val="none"/>
          <w:lang w:val="en-US"/>
        </w:rPr>
        <w:tab/>
      </w:r>
      <w:r w:rsidR="00187751" w:rsidRPr="00CB72A3">
        <w:rPr>
          <w:rFonts w:asciiTheme="majorBidi" w:hAnsiTheme="majorBidi" w:cstheme="majorBidi"/>
          <w:sz w:val="30"/>
          <w:szCs w:val="30"/>
          <w:u w:val="none"/>
          <w:cs/>
        </w:rPr>
        <w:t>เครื่องมือทางการเงิน</w:t>
      </w:r>
    </w:p>
    <w:p w14:paraId="52F7B42C" w14:textId="77777777" w:rsidR="00187751" w:rsidRPr="0078222C" w:rsidRDefault="00187751" w:rsidP="000D304C">
      <w:pPr>
        <w:spacing w:line="240" w:lineRule="auto"/>
        <w:rPr>
          <w:rFonts w:asciiTheme="majorBidi" w:hAnsiTheme="majorBidi" w:cstheme="majorBidi"/>
          <w:sz w:val="10"/>
          <w:szCs w:val="10"/>
          <w:lang w:val="x-none" w:eastAsia="x-none"/>
        </w:rPr>
      </w:pPr>
    </w:p>
    <w:p w14:paraId="03C7DD19" w14:textId="77777777" w:rsidR="00187751" w:rsidRPr="0078222C" w:rsidRDefault="00187751" w:rsidP="00187751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</w:pPr>
      <w:r w:rsidRPr="0078222C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bidi="th-TH"/>
        </w:rPr>
        <w:t>มูลค่าตามบัญชีและมูลค่ายุติธรรม</w:t>
      </w:r>
      <w:r w:rsidRPr="0078222C">
        <w:rPr>
          <w:rFonts w:asciiTheme="majorBidi" w:hAnsiTheme="majorBidi" w:cstheme="majorBidi"/>
          <w:b/>
          <w:bCs/>
          <w:sz w:val="28"/>
          <w:szCs w:val="28"/>
          <w:cs/>
          <w:lang w:bidi="th-TH"/>
        </w:rPr>
        <w:t xml:space="preserve"> </w:t>
      </w:r>
    </w:p>
    <w:p w14:paraId="2579BBC9" w14:textId="77777777" w:rsidR="00187751" w:rsidRPr="0078222C" w:rsidRDefault="00187751" w:rsidP="00187751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10"/>
          <w:szCs w:val="10"/>
          <w:shd w:val="clear" w:color="auto" w:fill="D9D9D9"/>
        </w:rPr>
      </w:pPr>
    </w:p>
    <w:p w14:paraId="442CCEEF" w14:textId="119A647A" w:rsidR="005B179E" w:rsidRPr="0078222C" w:rsidRDefault="00187751" w:rsidP="005B179E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78222C">
        <w:rPr>
          <w:rFonts w:asciiTheme="majorBidi" w:hAnsiTheme="majorBidi" w:cstheme="majorBidi"/>
          <w:sz w:val="28"/>
          <w:szCs w:val="28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 w:rsidR="00292B15" w:rsidRPr="0078222C">
        <w:rPr>
          <w:rFonts w:asciiTheme="majorBidi" w:hAnsiTheme="majorBidi" w:cstheme="majorBidi"/>
          <w:sz w:val="28"/>
          <w:szCs w:val="28"/>
          <w:cs/>
          <w:lang w:bidi="th-TH"/>
        </w:rPr>
        <w:t>และหนี้สินทางการเงิน</w:t>
      </w:r>
      <w:r w:rsidRPr="0078222C">
        <w:rPr>
          <w:rFonts w:asciiTheme="majorBidi" w:hAnsiTheme="majorBidi" w:cstheme="majorBidi"/>
          <w:sz w:val="28"/>
          <w:szCs w:val="28"/>
          <w:cs/>
          <w:lang w:bidi="th-TH"/>
        </w:rPr>
        <w:t>รวมถึงลำดับชั้นมูลค่ายุติธรรม แต่ไม่รวมถึงการแสดงข้อมูลมูลค่</w:t>
      </w:r>
      <w:r w:rsidR="00E67624" w:rsidRPr="0078222C">
        <w:rPr>
          <w:rFonts w:asciiTheme="majorBidi" w:hAnsiTheme="majorBidi" w:cstheme="majorBidi" w:hint="cs"/>
          <w:sz w:val="28"/>
          <w:szCs w:val="28"/>
          <w:cs/>
          <w:lang w:bidi="th-TH"/>
        </w:rPr>
        <w:t>า</w:t>
      </w:r>
      <w:r w:rsidRPr="0078222C">
        <w:rPr>
          <w:rFonts w:asciiTheme="majorBidi" w:hAnsiTheme="majorBidi" w:cstheme="majorBidi"/>
          <w:sz w:val="28"/>
          <w:szCs w:val="28"/>
          <w:cs/>
          <w:lang w:bidi="th-TH"/>
        </w:rPr>
        <w:t>ยุติธรรมสำหรับสินทรัพย์ทางการเงิน</w:t>
      </w:r>
      <w:r w:rsidR="008C7129" w:rsidRPr="0078222C">
        <w:rPr>
          <w:rFonts w:asciiTheme="majorBidi" w:hAnsiTheme="majorBidi" w:cstheme="majorBidi"/>
          <w:sz w:val="28"/>
          <w:szCs w:val="28"/>
          <w:cs/>
          <w:lang w:bidi="th-TH"/>
        </w:rPr>
        <w:t>และหนี้สินทางการเงิน</w:t>
      </w:r>
      <w:r w:rsidRPr="0078222C">
        <w:rPr>
          <w:rFonts w:asciiTheme="majorBidi" w:hAnsiTheme="majorBidi" w:cstheme="majorBidi"/>
          <w:sz w:val="28"/>
          <w:szCs w:val="28"/>
          <w:cs/>
          <w:lang w:bidi="th-TH"/>
        </w:rPr>
        <w:t>ที่วัดมูลค่าด้วย</w:t>
      </w:r>
      <w:r w:rsidR="008C7129" w:rsidRPr="0078222C">
        <w:rPr>
          <w:rFonts w:asciiTheme="majorBidi" w:hAnsiTheme="majorBidi" w:cstheme="majorBidi"/>
          <w:sz w:val="28"/>
          <w:szCs w:val="28"/>
          <w:cs/>
          <w:lang w:bidi="th-TH"/>
        </w:rPr>
        <w:t>ราคาทุนตัดจำหน่าย</w:t>
      </w:r>
      <w:r w:rsidRPr="0078222C">
        <w:rPr>
          <w:rFonts w:asciiTheme="majorBidi" w:hAnsiTheme="majorBidi" w:cstheme="majorBidi"/>
          <w:sz w:val="28"/>
          <w:szCs w:val="28"/>
          <w:cs/>
          <w:lang w:bidi="th-TH"/>
        </w:rPr>
        <w:t xml:space="preserve">หากมูลค่าตามบัญชีใกล้เคียงกับมูลค่ายุติธรรมอย่างสมเหตุสมผล </w:t>
      </w:r>
    </w:p>
    <w:p w14:paraId="6B0D4D79" w14:textId="77777777" w:rsidR="000D304C" w:rsidRPr="0078222C" w:rsidRDefault="000D304C" w:rsidP="005B179E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12"/>
          <w:szCs w:val="12"/>
          <w:lang w:bidi="th-TH"/>
        </w:rPr>
      </w:pPr>
    </w:p>
    <w:tbl>
      <w:tblPr>
        <w:tblW w:w="1414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42"/>
        <w:gridCol w:w="236"/>
        <w:gridCol w:w="1980"/>
        <w:gridCol w:w="236"/>
        <w:gridCol w:w="2194"/>
        <w:gridCol w:w="270"/>
        <w:gridCol w:w="900"/>
        <w:gridCol w:w="270"/>
        <w:gridCol w:w="900"/>
        <w:gridCol w:w="270"/>
        <w:gridCol w:w="900"/>
        <w:gridCol w:w="270"/>
        <w:gridCol w:w="1080"/>
      </w:tblGrid>
      <w:tr w:rsidR="005B179E" w:rsidRPr="0078222C" w14:paraId="748F7ED7" w14:textId="77777777" w:rsidTr="00911CB5">
        <w:trPr>
          <w:trHeight w:hRule="exact" w:val="374"/>
        </w:trPr>
        <w:tc>
          <w:tcPr>
            <w:tcW w:w="4642" w:type="dxa"/>
            <w:shd w:val="clear" w:color="auto" w:fill="auto"/>
          </w:tcPr>
          <w:p w14:paraId="29C3308F" w14:textId="77777777" w:rsidR="005B179E" w:rsidRPr="0078222C" w:rsidRDefault="005B179E" w:rsidP="000F3BC4">
            <w:pPr>
              <w:spacing w:line="380" w:lineRule="atLeast"/>
              <w:ind w:left="281" w:hanging="28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02AAB33" w14:textId="77777777" w:rsidR="005B179E" w:rsidRPr="0078222C" w:rsidRDefault="005B179E" w:rsidP="000F3BC4">
            <w:pPr>
              <w:spacing w:line="380" w:lineRule="atLeast"/>
              <w:ind w:left="281" w:hanging="28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270" w:type="dxa"/>
            <w:gridSpan w:val="11"/>
          </w:tcPr>
          <w:p w14:paraId="3FF6A7C8" w14:textId="77777777" w:rsidR="005B179E" w:rsidRPr="0078222C" w:rsidRDefault="005B179E" w:rsidP="000F3BC4">
            <w:pPr>
              <w:spacing w:line="320" w:lineRule="atLeast"/>
              <w:ind w:left="288" w:hanging="28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8222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5B179E" w:rsidRPr="0078222C" w14:paraId="323DFC6E" w14:textId="77777777" w:rsidTr="00911CB5">
        <w:trPr>
          <w:trHeight w:hRule="exact" w:val="374"/>
        </w:trPr>
        <w:tc>
          <w:tcPr>
            <w:tcW w:w="4642" w:type="dxa"/>
            <w:shd w:val="clear" w:color="auto" w:fill="auto"/>
          </w:tcPr>
          <w:p w14:paraId="4002007B" w14:textId="77777777" w:rsidR="005B179E" w:rsidRPr="0078222C" w:rsidRDefault="005B179E" w:rsidP="000F3BC4">
            <w:pPr>
              <w:spacing w:line="380" w:lineRule="atLeast"/>
              <w:ind w:left="281" w:hanging="28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7D94A9F" w14:textId="77777777" w:rsidR="005B179E" w:rsidRPr="0078222C" w:rsidRDefault="005B179E" w:rsidP="000F3BC4">
            <w:pPr>
              <w:spacing w:line="380" w:lineRule="atLeast"/>
              <w:ind w:left="281" w:hanging="28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5"/>
            <w:tcBorders>
              <w:bottom w:val="single" w:sz="4" w:space="0" w:color="auto"/>
            </w:tcBorders>
          </w:tcPr>
          <w:p w14:paraId="56108ABB" w14:textId="77777777" w:rsidR="005B179E" w:rsidRPr="0078222C" w:rsidRDefault="005B179E" w:rsidP="000F3BC4">
            <w:pPr>
              <w:spacing w:line="320" w:lineRule="atLeast"/>
              <w:ind w:left="288" w:hanging="28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8222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53A70106" w14:textId="77777777" w:rsidR="005B179E" w:rsidRPr="0078222C" w:rsidRDefault="005B179E" w:rsidP="000F3BC4">
            <w:pPr>
              <w:spacing w:line="320" w:lineRule="atLeast"/>
              <w:ind w:left="288" w:hanging="28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20" w:type="dxa"/>
            <w:gridSpan w:val="5"/>
          </w:tcPr>
          <w:p w14:paraId="48DF1BE5" w14:textId="77777777" w:rsidR="005B179E" w:rsidRPr="0078222C" w:rsidRDefault="005B179E" w:rsidP="000F3BC4">
            <w:pPr>
              <w:spacing w:line="320" w:lineRule="atLeast"/>
              <w:ind w:left="288" w:hanging="28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8222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5B179E" w:rsidRPr="0078222C" w14:paraId="1C04558C" w14:textId="77777777" w:rsidTr="00911CB5">
        <w:trPr>
          <w:trHeight w:val="973"/>
        </w:trPr>
        <w:tc>
          <w:tcPr>
            <w:tcW w:w="4642" w:type="dxa"/>
            <w:shd w:val="clear" w:color="auto" w:fill="auto"/>
            <w:vAlign w:val="bottom"/>
          </w:tcPr>
          <w:p w14:paraId="0F09D271" w14:textId="77777777" w:rsidR="005B179E" w:rsidRPr="0078222C" w:rsidRDefault="005B179E" w:rsidP="000F3BC4">
            <w:pPr>
              <w:spacing w:line="240" w:lineRule="auto"/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6DB01A9" w14:textId="77777777" w:rsidR="005B179E" w:rsidRPr="0078222C" w:rsidRDefault="005B179E" w:rsidP="000F3BC4">
            <w:pPr>
              <w:pStyle w:val="acctfourfigures"/>
              <w:tabs>
                <w:tab w:val="clear" w:pos="765"/>
              </w:tabs>
              <w:spacing w:line="240" w:lineRule="auto"/>
              <w:ind w:left="-105" w:right="-86"/>
              <w:jc w:val="center"/>
              <w:rPr>
                <w:rFonts w:ascii="Angsana New" w:hAnsi="Angsana New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1ADB643F" w14:textId="77777777" w:rsidR="005B179E" w:rsidRPr="0078222C" w:rsidRDefault="005B179E" w:rsidP="00911CB5">
            <w:pPr>
              <w:pStyle w:val="acctfourfigures"/>
              <w:tabs>
                <w:tab w:val="clear" w:pos="765"/>
              </w:tabs>
              <w:spacing w:line="216" w:lineRule="auto"/>
              <w:ind w:left="-101" w:right="-115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78222C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DA19309" w14:textId="77777777" w:rsidR="005B179E" w:rsidRPr="0078222C" w:rsidRDefault="005B179E" w:rsidP="000F3BC4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1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92AB6A" w14:textId="77777777" w:rsidR="005B179E" w:rsidRPr="0078222C" w:rsidRDefault="005B179E" w:rsidP="00911CB5">
            <w:pPr>
              <w:pStyle w:val="acctfourfigures"/>
              <w:tabs>
                <w:tab w:val="clear" w:pos="765"/>
              </w:tabs>
              <w:spacing w:line="216" w:lineRule="auto"/>
              <w:ind w:left="-101" w:right="-11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8222C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เครื่องมือทางการเงินที่วัด</w:t>
            </w:r>
            <w:r w:rsidRPr="0078222C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  <w:r w:rsidRPr="0078222C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ด้วยมูลค่า</w:t>
            </w:r>
            <w:r w:rsidRPr="0078222C">
              <w:rPr>
                <w:rFonts w:ascii="Angsana New" w:hAnsi="Angsana New"/>
                <w:sz w:val="28"/>
                <w:szCs w:val="28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C6F81F" w14:textId="77777777" w:rsidR="005B179E" w:rsidRPr="0078222C" w:rsidRDefault="005B179E" w:rsidP="000F3BC4">
            <w:pPr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7298558" w14:textId="77777777" w:rsidR="005B179E" w:rsidRPr="0078222C" w:rsidRDefault="005B179E" w:rsidP="000F3BC4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8222C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1EED50C5" w14:textId="77777777" w:rsidR="005B179E" w:rsidRPr="0078222C" w:rsidRDefault="005B179E" w:rsidP="000F3BC4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1405A34" w14:textId="77777777" w:rsidR="005B179E" w:rsidRPr="0078222C" w:rsidRDefault="005B179E" w:rsidP="000F3BC4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222C">
              <w:rPr>
                <w:rFonts w:ascii="Angsana New" w:hAnsi="Angsana New"/>
                <w:sz w:val="28"/>
                <w:szCs w:val="28"/>
                <w:cs/>
              </w:rPr>
              <w:t>ระดับ</w:t>
            </w:r>
            <w:r w:rsidRPr="0078222C">
              <w:rPr>
                <w:rFonts w:ascii="Angsana New" w:hAnsi="Angsana New"/>
                <w:sz w:val="28"/>
                <w:szCs w:val="28"/>
              </w:rPr>
              <w:t xml:space="preserve"> 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CD13F0D" w14:textId="77777777" w:rsidR="005B179E" w:rsidRPr="0078222C" w:rsidRDefault="005B179E" w:rsidP="000F3BC4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26CBE79" w14:textId="77777777" w:rsidR="005B179E" w:rsidRPr="0078222C" w:rsidRDefault="005B179E" w:rsidP="000F3BC4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8222C">
              <w:rPr>
                <w:rFonts w:ascii="Angsana New" w:hAnsi="Angsana New"/>
                <w:sz w:val="28"/>
                <w:szCs w:val="28"/>
                <w:cs/>
              </w:rPr>
              <w:t>ระดับ</w:t>
            </w:r>
            <w:r w:rsidRPr="0078222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8222C">
              <w:rPr>
                <w:rFonts w:ascii="Angsana New" w:hAnsi="Angsana New"/>
                <w:sz w:val="28"/>
                <w:szCs w:val="28"/>
                <w:lang w:bidi="th-TH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0D3FF67" w14:textId="77777777" w:rsidR="005B179E" w:rsidRPr="0078222C" w:rsidRDefault="005B179E" w:rsidP="000F3BC4">
            <w:pPr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F9C4EC" w14:textId="77777777" w:rsidR="005B179E" w:rsidRPr="0078222C" w:rsidRDefault="005B179E" w:rsidP="000F3BC4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8222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5B179E" w:rsidRPr="0078222C" w14:paraId="2E63D019" w14:textId="77777777" w:rsidTr="00911CB5">
        <w:trPr>
          <w:trHeight w:hRule="exact" w:val="346"/>
        </w:trPr>
        <w:tc>
          <w:tcPr>
            <w:tcW w:w="4642" w:type="dxa"/>
            <w:shd w:val="clear" w:color="auto" w:fill="auto"/>
          </w:tcPr>
          <w:p w14:paraId="6D529E18" w14:textId="77777777" w:rsidR="005B179E" w:rsidRPr="0078222C" w:rsidRDefault="005B179E" w:rsidP="000F3BC4">
            <w:pPr>
              <w:spacing w:line="380" w:lineRule="exact"/>
              <w:ind w:left="281" w:hanging="281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587EE71" w14:textId="77777777" w:rsidR="005B179E" w:rsidRPr="0078222C" w:rsidRDefault="005B179E" w:rsidP="000F3BC4">
            <w:pPr>
              <w:spacing w:line="380" w:lineRule="exact"/>
              <w:ind w:left="281" w:hanging="2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270" w:type="dxa"/>
            <w:gridSpan w:val="11"/>
          </w:tcPr>
          <w:p w14:paraId="1AD311EF" w14:textId="77777777" w:rsidR="005B179E" w:rsidRPr="0078222C" w:rsidRDefault="005B179E" w:rsidP="000F3BC4">
            <w:pPr>
              <w:spacing w:line="380" w:lineRule="exact"/>
              <w:ind w:left="281" w:hanging="281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78222C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B179E" w:rsidRPr="0078222C" w14:paraId="515F0FD6" w14:textId="77777777" w:rsidTr="00911CB5">
        <w:trPr>
          <w:trHeight w:hRule="exact" w:val="374"/>
        </w:trPr>
        <w:tc>
          <w:tcPr>
            <w:tcW w:w="4642" w:type="dxa"/>
            <w:shd w:val="clear" w:color="auto" w:fill="auto"/>
          </w:tcPr>
          <w:p w14:paraId="4633137E" w14:textId="71A687F1" w:rsidR="005B179E" w:rsidRPr="0078222C" w:rsidRDefault="00D23F5F" w:rsidP="00F44452">
            <w:pPr>
              <w:spacing w:line="380" w:lineRule="exact"/>
              <w:ind w:left="288" w:hanging="288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78222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ณ วันที่ </w:t>
            </w:r>
            <w:r w:rsidR="00AE012F" w:rsidRPr="0078222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/>
              </w:rPr>
              <w:t xml:space="preserve">31 </w:t>
            </w:r>
            <w:r w:rsidR="00AE012F" w:rsidRPr="0078222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ธันวาคม</w:t>
            </w:r>
            <w:r w:rsidR="00AE012F" w:rsidRPr="0078222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 </w:t>
            </w:r>
            <w:r w:rsidR="005B179E" w:rsidRPr="0078222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/>
              </w:rPr>
              <w:t>256</w:t>
            </w:r>
            <w:r w:rsidRPr="0078222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307F9C65" w14:textId="77777777" w:rsidR="005B179E" w:rsidRPr="0078222C" w:rsidRDefault="005B179E" w:rsidP="000F3BC4">
            <w:pPr>
              <w:spacing w:line="380" w:lineRule="exact"/>
              <w:ind w:left="281" w:hanging="2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2A9F9D71" w14:textId="77777777" w:rsidR="005B179E" w:rsidRPr="0078222C" w:rsidRDefault="005B179E" w:rsidP="000F3BC4">
            <w:pPr>
              <w:spacing w:line="380" w:lineRule="exact"/>
              <w:ind w:left="281" w:hanging="281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590" w:type="dxa"/>
            <w:gridSpan w:val="7"/>
          </w:tcPr>
          <w:p w14:paraId="4867CE38" w14:textId="77777777" w:rsidR="005B179E" w:rsidRPr="0078222C" w:rsidRDefault="005B179E" w:rsidP="000F3BC4">
            <w:pPr>
              <w:spacing w:line="380" w:lineRule="exact"/>
              <w:ind w:left="281" w:hanging="281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</w:tr>
      <w:tr w:rsidR="005B179E" w:rsidRPr="0078222C" w14:paraId="412E9424" w14:textId="77777777" w:rsidTr="00AE012F">
        <w:trPr>
          <w:trHeight w:hRule="exact" w:val="60"/>
        </w:trPr>
        <w:tc>
          <w:tcPr>
            <w:tcW w:w="4642" w:type="dxa"/>
            <w:shd w:val="clear" w:color="auto" w:fill="auto"/>
          </w:tcPr>
          <w:p w14:paraId="46EF683F" w14:textId="77777777" w:rsidR="005B179E" w:rsidRPr="0078222C" w:rsidRDefault="005B179E" w:rsidP="00F44452">
            <w:pPr>
              <w:tabs>
                <w:tab w:val="left" w:pos="85"/>
              </w:tabs>
              <w:spacing w:line="380" w:lineRule="exact"/>
              <w:ind w:left="288" w:hanging="28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78222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697F1B1E" w14:textId="77777777" w:rsidR="005B179E" w:rsidRPr="0078222C" w:rsidRDefault="005B179E" w:rsidP="000F3BC4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</w:tcPr>
          <w:p w14:paraId="4C402CC2" w14:textId="77777777" w:rsidR="005B179E" w:rsidRPr="0078222C" w:rsidRDefault="005B179E" w:rsidP="000F3BC4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501E6AB" w14:textId="77777777" w:rsidR="005B179E" w:rsidRPr="0078222C" w:rsidRDefault="005B179E" w:rsidP="000F3BC4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94" w:type="dxa"/>
            <w:shd w:val="clear" w:color="auto" w:fill="auto"/>
          </w:tcPr>
          <w:p w14:paraId="44FAFFF1" w14:textId="77777777" w:rsidR="005B179E" w:rsidRPr="0078222C" w:rsidRDefault="005B179E" w:rsidP="000F3BC4">
            <w:pPr>
              <w:pStyle w:val="acctfourfigures"/>
              <w:tabs>
                <w:tab w:val="clear" w:pos="765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C39A7E0" w14:textId="77777777" w:rsidR="005B179E" w:rsidRPr="0078222C" w:rsidRDefault="005B179E" w:rsidP="000F3BC4">
            <w:pPr>
              <w:pStyle w:val="acctfourfigures"/>
              <w:tabs>
                <w:tab w:val="clear" w:pos="765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AEA28B8" w14:textId="77777777" w:rsidR="005B179E" w:rsidRPr="0078222C" w:rsidRDefault="005B179E" w:rsidP="000F3BC4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4290DDD" w14:textId="77777777" w:rsidR="005B179E" w:rsidRPr="0078222C" w:rsidRDefault="005B179E" w:rsidP="000F3BC4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360583DE" w14:textId="77777777" w:rsidR="005B179E" w:rsidRPr="0078222C" w:rsidRDefault="005B179E" w:rsidP="000F3BC4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CA0B86A" w14:textId="77777777" w:rsidR="005B179E" w:rsidRPr="0078222C" w:rsidRDefault="005B179E" w:rsidP="000F3BC4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0CCF690B" w14:textId="77777777" w:rsidR="005B179E" w:rsidRPr="0078222C" w:rsidRDefault="005B179E" w:rsidP="000F3BC4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BFD76C2" w14:textId="77777777" w:rsidR="005B179E" w:rsidRPr="0078222C" w:rsidRDefault="005B179E" w:rsidP="000F3BC4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5C1A6F4" w14:textId="77777777" w:rsidR="005B179E" w:rsidRPr="0078222C" w:rsidRDefault="005B179E" w:rsidP="000F3BC4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78222C" w:rsidRPr="0078222C" w14:paraId="2E3F72A9" w14:textId="77777777" w:rsidTr="00911CB5">
        <w:trPr>
          <w:trHeight w:hRule="exact" w:val="374"/>
        </w:trPr>
        <w:tc>
          <w:tcPr>
            <w:tcW w:w="4642" w:type="dxa"/>
            <w:shd w:val="clear" w:color="auto" w:fill="auto"/>
            <w:vAlign w:val="bottom"/>
          </w:tcPr>
          <w:p w14:paraId="4B44EF2D" w14:textId="59A2F17F" w:rsidR="0078222C" w:rsidRPr="0078222C" w:rsidRDefault="0078222C" w:rsidP="00911CB5">
            <w:pPr>
              <w:spacing w:line="380" w:lineRule="exact"/>
              <w:ind w:right="-9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8222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36" w:type="dxa"/>
            <w:vAlign w:val="bottom"/>
          </w:tcPr>
          <w:p w14:paraId="2E986FD5" w14:textId="77777777" w:rsidR="0078222C" w:rsidRPr="0078222C" w:rsidRDefault="0078222C" w:rsidP="00911CB5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980" w:type="dxa"/>
          </w:tcPr>
          <w:p w14:paraId="29071A18" w14:textId="77777777" w:rsidR="0078222C" w:rsidRPr="0078222C" w:rsidRDefault="0078222C" w:rsidP="008963C2">
            <w:pPr>
              <w:spacing w:line="380" w:lineRule="exact"/>
              <w:ind w:left="322" w:hanging="3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080CAC9" w14:textId="77777777" w:rsidR="0078222C" w:rsidRPr="0078222C" w:rsidRDefault="0078222C" w:rsidP="00911CB5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94" w:type="dxa"/>
            <w:shd w:val="clear" w:color="auto" w:fill="auto"/>
          </w:tcPr>
          <w:p w14:paraId="37F0401C" w14:textId="77777777" w:rsidR="0078222C" w:rsidRPr="0078222C" w:rsidRDefault="0078222C" w:rsidP="00911CB5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6D849C4" w14:textId="77777777" w:rsidR="0078222C" w:rsidRPr="0078222C" w:rsidRDefault="0078222C" w:rsidP="00911CB5">
            <w:pPr>
              <w:tabs>
                <w:tab w:val="decimal" w:pos="595"/>
                <w:tab w:val="decimal" w:pos="800"/>
                <w:tab w:val="decimal" w:pos="1157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0292A4A5" w14:textId="77777777" w:rsidR="0078222C" w:rsidRPr="0078222C" w:rsidRDefault="0078222C" w:rsidP="00542E75">
            <w:pPr>
              <w:pStyle w:val="acctfourfigures"/>
              <w:tabs>
                <w:tab w:val="clear" w:pos="765"/>
                <w:tab w:val="decimal" w:pos="684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EC30982" w14:textId="77777777" w:rsidR="0078222C" w:rsidRPr="0078222C" w:rsidRDefault="0078222C" w:rsidP="00911CB5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B50A994" w14:textId="77777777" w:rsidR="0078222C" w:rsidRPr="0078222C" w:rsidRDefault="0078222C" w:rsidP="008963C2">
            <w:pPr>
              <w:spacing w:line="380" w:lineRule="exact"/>
              <w:ind w:left="322" w:hanging="3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0866C14" w14:textId="77777777" w:rsidR="0078222C" w:rsidRPr="0078222C" w:rsidRDefault="0078222C" w:rsidP="00911CB5">
            <w:pPr>
              <w:pStyle w:val="acctfourfigures"/>
              <w:tabs>
                <w:tab w:val="clear" w:pos="765"/>
                <w:tab w:val="decimal" w:pos="595"/>
                <w:tab w:val="decimal" w:pos="800"/>
                <w:tab w:val="decimal" w:pos="882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FED28E3" w14:textId="77777777" w:rsidR="0078222C" w:rsidRPr="0078222C" w:rsidRDefault="0078222C" w:rsidP="00911CB5">
            <w:pPr>
              <w:spacing w:line="380" w:lineRule="exact"/>
              <w:ind w:left="288" w:hanging="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8465C56" w14:textId="77777777" w:rsidR="0078222C" w:rsidRPr="0078222C" w:rsidRDefault="0078222C" w:rsidP="00911CB5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E514136" w14:textId="77777777" w:rsidR="0078222C" w:rsidRPr="0078222C" w:rsidRDefault="0078222C" w:rsidP="00911CB5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8222C" w:rsidRPr="0078222C" w14:paraId="4D388AEE" w14:textId="77777777" w:rsidTr="00911CB5">
        <w:trPr>
          <w:trHeight w:hRule="exact" w:val="374"/>
        </w:trPr>
        <w:tc>
          <w:tcPr>
            <w:tcW w:w="4642" w:type="dxa"/>
            <w:shd w:val="clear" w:color="auto" w:fill="auto"/>
            <w:vAlign w:val="bottom"/>
          </w:tcPr>
          <w:p w14:paraId="32F5F714" w14:textId="77777777" w:rsidR="0078222C" w:rsidRPr="0078222C" w:rsidRDefault="0078222C" w:rsidP="0078222C">
            <w:pPr>
              <w:spacing w:line="380" w:lineRule="exact"/>
              <w:ind w:right="-90"/>
              <w:rPr>
                <w:rFonts w:ascii="Angsana New" w:hAnsi="Angsana New"/>
                <w:sz w:val="28"/>
                <w:szCs w:val="28"/>
              </w:rPr>
            </w:pPr>
            <w:r w:rsidRPr="0078222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ตราสารทุนอื่นที่ไม่อยู่ในความต้องการของตลาด</w:t>
            </w:r>
          </w:p>
        </w:tc>
        <w:tc>
          <w:tcPr>
            <w:tcW w:w="236" w:type="dxa"/>
            <w:vAlign w:val="bottom"/>
          </w:tcPr>
          <w:p w14:paraId="2114977B" w14:textId="77777777" w:rsidR="0078222C" w:rsidRPr="0078222C" w:rsidRDefault="0078222C" w:rsidP="0078222C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980" w:type="dxa"/>
          </w:tcPr>
          <w:p w14:paraId="2E03FBAA" w14:textId="60C19141" w:rsidR="0078222C" w:rsidRPr="0078222C" w:rsidRDefault="0078222C" w:rsidP="0078222C">
            <w:pPr>
              <w:spacing w:line="380" w:lineRule="exact"/>
              <w:ind w:left="322" w:hanging="3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22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9DA6227" w14:textId="77777777" w:rsidR="0078222C" w:rsidRPr="0078222C" w:rsidRDefault="0078222C" w:rsidP="0078222C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94" w:type="dxa"/>
            <w:shd w:val="clear" w:color="auto" w:fill="auto"/>
          </w:tcPr>
          <w:p w14:paraId="79F45140" w14:textId="7CEE5BFA" w:rsidR="0078222C" w:rsidRPr="0078222C" w:rsidRDefault="0078222C" w:rsidP="0078222C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222C">
              <w:rPr>
                <w:rFonts w:ascii="Angsana New" w:hAnsi="Angsana New"/>
                <w:sz w:val="28"/>
                <w:szCs w:val="28"/>
              </w:rPr>
              <w:t>119,656</w:t>
            </w:r>
          </w:p>
        </w:tc>
        <w:tc>
          <w:tcPr>
            <w:tcW w:w="270" w:type="dxa"/>
            <w:shd w:val="clear" w:color="auto" w:fill="auto"/>
          </w:tcPr>
          <w:p w14:paraId="2CDDF159" w14:textId="77777777" w:rsidR="0078222C" w:rsidRPr="0078222C" w:rsidRDefault="0078222C" w:rsidP="0078222C">
            <w:pPr>
              <w:tabs>
                <w:tab w:val="decimal" w:pos="595"/>
                <w:tab w:val="decimal" w:pos="800"/>
                <w:tab w:val="decimal" w:pos="1157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5980A8CA" w14:textId="5F4B7F34" w:rsidR="0078222C" w:rsidRPr="0078222C" w:rsidRDefault="0078222C" w:rsidP="0078222C">
            <w:pPr>
              <w:pStyle w:val="acctfourfigures"/>
              <w:tabs>
                <w:tab w:val="clear" w:pos="765"/>
                <w:tab w:val="decimal" w:pos="684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822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119,656</w:t>
            </w:r>
          </w:p>
        </w:tc>
        <w:tc>
          <w:tcPr>
            <w:tcW w:w="270" w:type="dxa"/>
          </w:tcPr>
          <w:p w14:paraId="37D835D5" w14:textId="77777777" w:rsidR="0078222C" w:rsidRPr="0078222C" w:rsidRDefault="0078222C" w:rsidP="0078222C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C960E28" w14:textId="6E5BD19E" w:rsidR="0078222C" w:rsidRPr="0078222C" w:rsidRDefault="0078222C" w:rsidP="0078222C">
            <w:pPr>
              <w:spacing w:line="380" w:lineRule="exact"/>
              <w:ind w:left="322" w:hanging="3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22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3AA164F" w14:textId="77777777" w:rsidR="0078222C" w:rsidRPr="0078222C" w:rsidRDefault="0078222C" w:rsidP="0078222C">
            <w:pPr>
              <w:pStyle w:val="acctfourfigures"/>
              <w:tabs>
                <w:tab w:val="clear" w:pos="765"/>
                <w:tab w:val="decimal" w:pos="595"/>
                <w:tab w:val="decimal" w:pos="800"/>
                <w:tab w:val="decimal" w:pos="882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F269F41" w14:textId="53859189" w:rsidR="0078222C" w:rsidRPr="0078222C" w:rsidRDefault="0078222C" w:rsidP="0078222C">
            <w:pPr>
              <w:spacing w:line="380" w:lineRule="exact"/>
              <w:ind w:left="288" w:hanging="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222C">
              <w:rPr>
                <w:rFonts w:asciiTheme="majorBidi" w:hAnsiTheme="majorBidi" w:cstheme="majorBidi"/>
                <w:sz w:val="28"/>
                <w:szCs w:val="28"/>
              </w:rPr>
              <w:t>119,656</w:t>
            </w:r>
          </w:p>
        </w:tc>
        <w:tc>
          <w:tcPr>
            <w:tcW w:w="270" w:type="dxa"/>
          </w:tcPr>
          <w:p w14:paraId="17B85031" w14:textId="77777777" w:rsidR="0078222C" w:rsidRPr="0078222C" w:rsidRDefault="0078222C" w:rsidP="0078222C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4E91788" w14:textId="462D076A" w:rsidR="0078222C" w:rsidRPr="0078222C" w:rsidRDefault="0078222C" w:rsidP="0078222C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822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119,656</w:t>
            </w:r>
          </w:p>
        </w:tc>
      </w:tr>
      <w:tr w:rsidR="0078222C" w:rsidRPr="0078222C" w14:paraId="09638200" w14:textId="77777777" w:rsidTr="0078222C">
        <w:trPr>
          <w:trHeight w:hRule="exact" w:val="68"/>
        </w:trPr>
        <w:tc>
          <w:tcPr>
            <w:tcW w:w="4642" w:type="dxa"/>
            <w:shd w:val="clear" w:color="auto" w:fill="auto"/>
            <w:vAlign w:val="bottom"/>
          </w:tcPr>
          <w:p w14:paraId="7E06B231" w14:textId="77777777" w:rsidR="0078222C" w:rsidRPr="0078222C" w:rsidRDefault="0078222C" w:rsidP="0078222C">
            <w:pPr>
              <w:spacing w:line="380" w:lineRule="exact"/>
              <w:ind w:right="-9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61EEFE1B" w14:textId="77777777" w:rsidR="0078222C" w:rsidRPr="0078222C" w:rsidRDefault="0078222C" w:rsidP="0078222C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980" w:type="dxa"/>
          </w:tcPr>
          <w:p w14:paraId="289738D6" w14:textId="77777777" w:rsidR="0078222C" w:rsidRPr="0078222C" w:rsidRDefault="0078222C" w:rsidP="0078222C">
            <w:pPr>
              <w:spacing w:line="380" w:lineRule="exact"/>
              <w:ind w:left="322" w:hanging="3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C6C3A37" w14:textId="77777777" w:rsidR="0078222C" w:rsidRPr="0078222C" w:rsidRDefault="0078222C" w:rsidP="0078222C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94" w:type="dxa"/>
            <w:shd w:val="clear" w:color="auto" w:fill="auto"/>
          </w:tcPr>
          <w:p w14:paraId="6F022CF7" w14:textId="77777777" w:rsidR="0078222C" w:rsidRPr="0078222C" w:rsidRDefault="0078222C" w:rsidP="0078222C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183E988" w14:textId="77777777" w:rsidR="0078222C" w:rsidRPr="0078222C" w:rsidRDefault="0078222C" w:rsidP="0078222C">
            <w:pPr>
              <w:tabs>
                <w:tab w:val="decimal" w:pos="595"/>
                <w:tab w:val="decimal" w:pos="800"/>
                <w:tab w:val="decimal" w:pos="1157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7CA2CC29" w14:textId="77777777" w:rsidR="0078222C" w:rsidRPr="0078222C" w:rsidRDefault="0078222C" w:rsidP="0078222C">
            <w:pPr>
              <w:pStyle w:val="acctfourfigures"/>
              <w:tabs>
                <w:tab w:val="clear" w:pos="765"/>
                <w:tab w:val="decimal" w:pos="684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C7F4539" w14:textId="77777777" w:rsidR="0078222C" w:rsidRPr="0078222C" w:rsidRDefault="0078222C" w:rsidP="0078222C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98F46CB" w14:textId="77777777" w:rsidR="0078222C" w:rsidRPr="0078222C" w:rsidRDefault="0078222C" w:rsidP="0078222C">
            <w:pPr>
              <w:spacing w:line="380" w:lineRule="exact"/>
              <w:ind w:left="322" w:hanging="3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89B9E3B" w14:textId="77777777" w:rsidR="0078222C" w:rsidRPr="0078222C" w:rsidRDefault="0078222C" w:rsidP="0078222C">
            <w:pPr>
              <w:pStyle w:val="acctfourfigures"/>
              <w:tabs>
                <w:tab w:val="clear" w:pos="765"/>
                <w:tab w:val="decimal" w:pos="595"/>
                <w:tab w:val="decimal" w:pos="800"/>
                <w:tab w:val="decimal" w:pos="882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5121805" w14:textId="77777777" w:rsidR="0078222C" w:rsidRPr="0078222C" w:rsidRDefault="0078222C" w:rsidP="0078222C">
            <w:pPr>
              <w:spacing w:line="380" w:lineRule="exact"/>
              <w:ind w:left="288" w:hanging="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23068D0" w14:textId="77777777" w:rsidR="0078222C" w:rsidRPr="0078222C" w:rsidRDefault="0078222C" w:rsidP="0078222C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631A3BF" w14:textId="77777777" w:rsidR="0078222C" w:rsidRPr="0078222C" w:rsidRDefault="0078222C" w:rsidP="0078222C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8222C" w:rsidRPr="0078222C" w14:paraId="4CB6FE9F" w14:textId="77777777" w:rsidTr="00911CB5">
        <w:trPr>
          <w:trHeight w:hRule="exact" w:val="374"/>
        </w:trPr>
        <w:tc>
          <w:tcPr>
            <w:tcW w:w="4642" w:type="dxa"/>
            <w:shd w:val="clear" w:color="auto" w:fill="auto"/>
            <w:vAlign w:val="bottom"/>
          </w:tcPr>
          <w:p w14:paraId="13E50B4B" w14:textId="642350B7" w:rsidR="0078222C" w:rsidRPr="0078222C" w:rsidRDefault="0078222C" w:rsidP="0078222C">
            <w:pPr>
              <w:spacing w:line="380" w:lineRule="exact"/>
              <w:ind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78222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236" w:type="dxa"/>
            <w:vAlign w:val="bottom"/>
          </w:tcPr>
          <w:p w14:paraId="54EEEBC0" w14:textId="77777777" w:rsidR="0078222C" w:rsidRPr="0078222C" w:rsidRDefault="0078222C" w:rsidP="0078222C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980" w:type="dxa"/>
          </w:tcPr>
          <w:p w14:paraId="6CD704BB" w14:textId="77777777" w:rsidR="0078222C" w:rsidRPr="0078222C" w:rsidRDefault="0078222C" w:rsidP="0078222C">
            <w:pPr>
              <w:spacing w:line="380" w:lineRule="exact"/>
              <w:ind w:left="322" w:hanging="3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FDD6DED" w14:textId="77777777" w:rsidR="0078222C" w:rsidRPr="0078222C" w:rsidRDefault="0078222C" w:rsidP="0078222C">
            <w:pPr>
              <w:pStyle w:val="acctfourfigures"/>
              <w:tabs>
                <w:tab w:val="clear" w:pos="765"/>
                <w:tab w:val="decimal" w:pos="796"/>
                <w:tab w:val="decimal" w:pos="1157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94" w:type="dxa"/>
            <w:shd w:val="clear" w:color="auto" w:fill="auto"/>
          </w:tcPr>
          <w:p w14:paraId="3CCED778" w14:textId="77777777" w:rsidR="0078222C" w:rsidRPr="0078222C" w:rsidRDefault="0078222C" w:rsidP="0078222C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62CDD2D" w14:textId="77777777" w:rsidR="0078222C" w:rsidRPr="0078222C" w:rsidRDefault="0078222C" w:rsidP="0078222C">
            <w:pPr>
              <w:tabs>
                <w:tab w:val="clear" w:pos="680"/>
                <w:tab w:val="clear" w:pos="907"/>
                <w:tab w:val="decimal" w:pos="595"/>
                <w:tab w:val="decimal" w:pos="800"/>
                <w:tab w:val="decimal" w:pos="882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622DE53B" w14:textId="77777777" w:rsidR="0078222C" w:rsidRPr="0078222C" w:rsidRDefault="0078222C" w:rsidP="0078222C">
            <w:pPr>
              <w:pStyle w:val="acctfourfigures"/>
              <w:tabs>
                <w:tab w:val="clear" w:pos="765"/>
                <w:tab w:val="decimal" w:pos="684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5BFF921" w14:textId="77777777" w:rsidR="0078222C" w:rsidRPr="0078222C" w:rsidRDefault="0078222C" w:rsidP="0078222C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0C521A9" w14:textId="77777777" w:rsidR="0078222C" w:rsidRPr="0078222C" w:rsidRDefault="0078222C" w:rsidP="0078222C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5A90C7D" w14:textId="77777777" w:rsidR="0078222C" w:rsidRPr="0078222C" w:rsidRDefault="0078222C" w:rsidP="0078222C">
            <w:pPr>
              <w:pStyle w:val="acctfourfigures"/>
              <w:tabs>
                <w:tab w:val="clear" w:pos="765"/>
                <w:tab w:val="decimal" w:pos="595"/>
                <w:tab w:val="decimal" w:pos="800"/>
                <w:tab w:val="decimal" w:pos="92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150E4CF" w14:textId="77777777" w:rsidR="0078222C" w:rsidRPr="0078222C" w:rsidRDefault="0078222C" w:rsidP="0078222C">
            <w:pPr>
              <w:spacing w:line="380" w:lineRule="exact"/>
              <w:ind w:left="322" w:hanging="3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766D6E3" w14:textId="77777777" w:rsidR="0078222C" w:rsidRPr="0078222C" w:rsidRDefault="0078222C" w:rsidP="0078222C">
            <w:pPr>
              <w:pStyle w:val="acctfourfigures"/>
              <w:tabs>
                <w:tab w:val="clear" w:pos="765"/>
                <w:tab w:val="decimal" w:pos="595"/>
                <w:tab w:val="decimal" w:pos="646"/>
                <w:tab w:val="decimal" w:pos="80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F4ECA63" w14:textId="77777777" w:rsidR="0078222C" w:rsidRPr="0078222C" w:rsidRDefault="0078222C" w:rsidP="0078222C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78222C" w:rsidRPr="0078222C" w14:paraId="0552800C" w14:textId="77777777" w:rsidTr="00911CB5">
        <w:trPr>
          <w:trHeight w:hRule="exact" w:val="374"/>
        </w:trPr>
        <w:tc>
          <w:tcPr>
            <w:tcW w:w="4642" w:type="dxa"/>
            <w:shd w:val="clear" w:color="auto" w:fill="auto"/>
            <w:vAlign w:val="bottom"/>
          </w:tcPr>
          <w:p w14:paraId="2243CA40" w14:textId="78C648FD" w:rsidR="0078222C" w:rsidRPr="0078222C" w:rsidRDefault="0078222C" w:rsidP="0078222C">
            <w:pPr>
              <w:spacing w:line="380" w:lineRule="exact"/>
              <w:ind w:right="-9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8222C">
              <w:rPr>
                <w:rFonts w:ascii="Angsana New" w:hAnsi="Angsana New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236" w:type="dxa"/>
            <w:vAlign w:val="bottom"/>
          </w:tcPr>
          <w:p w14:paraId="1DB2B0D9" w14:textId="77777777" w:rsidR="0078222C" w:rsidRPr="0078222C" w:rsidRDefault="0078222C" w:rsidP="0078222C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980" w:type="dxa"/>
          </w:tcPr>
          <w:p w14:paraId="6B374620" w14:textId="71C7212D" w:rsidR="0078222C" w:rsidRPr="0078222C" w:rsidRDefault="0078222C" w:rsidP="0078222C">
            <w:pPr>
              <w:spacing w:line="380" w:lineRule="exact"/>
              <w:ind w:left="322" w:hanging="3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222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31,42</w:t>
            </w:r>
            <w:r w:rsidR="009350E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</w:t>
            </w:r>
          </w:p>
        </w:tc>
        <w:tc>
          <w:tcPr>
            <w:tcW w:w="236" w:type="dxa"/>
          </w:tcPr>
          <w:p w14:paraId="428A3CE6" w14:textId="77777777" w:rsidR="0078222C" w:rsidRPr="0078222C" w:rsidRDefault="0078222C" w:rsidP="0078222C">
            <w:pPr>
              <w:pStyle w:val="acctfourfigures"/>
              <w:tabs>
                <w:tab w:val="clear" w:pos="765"/>
                <w:tab w:val="decimal" w:pos="796"/>
                <w:tab w:val="decimal" w:pos="1157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94" w:type="dxa"/>
            <w:shd w:val="clear" w:color="auto" w:fill="auto"/>
          </w:tcPr>
          <w:p w14:paraId="4C4F2662" w14:textId="35DB4F92" w:rsidR="0078222C" w:rsidRPr="0078222C" w:rsidRDefault="0078222C" w:rsidP="00EF796C">
            <w:pPr>
              <w:pStyle w:val="acctfourfigures"/>
              <w:tabs>
                <w:tab w:val="clear" w:pos="765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EF796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3806DD9" w14:textId="77777777" w:rsidR="0078222C" w:rsidRPr="0078222C" w:rsidRDefault="0078222C" w:rsidP="0078222C">
            <w:pPr>
              <w:tabs>
                <w:tab w:val="clear" w:pos="680"/>
                <w:tab w:val="clear" w:pos="907"/>
                <w:tab w:val="decimal" w:pos="595"/>
                <w:tab w:val="decimal" w:pos="800"/>
                <w:tab w:val="decimal" w:pos="882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4102D50E" w14:textId="562F6DDE" w:rsidR="0078222C" w:rsidRPr="0078222C" w:rsidRDefault="0078222C" w:rsidP="0078222C">
            <w:pPr>
              <w:pStyle w:val="acctfourfigures"/>
              <w:tabs>
                <w:tab w:val="clear" w:pos="765"/>
                <w:tab w:val="decimal" w:pos="684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822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31,42</w:t>
            </w:r>
            <w:r w:rsidR="009350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270" w:type="dxa"/>
          </w:tcPr>
          <w:p w14:paraId="24B44EE8" w14:textId="77777777" w:rsidR="0078222C" w:rsidRPr="0078222C" w:rsidRDefault="0078222C" w:rsidP="0078222C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443E56F" w14:textId="555A8476" w:rsidR="0078222C" w:rsidRPr="0078222C" w:rsidRDefault="0078222C" w:rsidP="0078222C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222C">
              <w:rPr>
                <w:rFonts w:ascii="Angsana New" w:hAnsi="Angsana New"/>
                <w:sz w:val="28"/>
                <w:szCs w:val="28"/>
                <w:lang w:val="en-GB"/>
              </w:rPr>
              <w:t>31,42</w:t>
            </w:r>
            <w:r w:rsidR="009350EA">
              <w:rPr>
                <w:rFonts w:ascii="Angsana New" w:hAnsi="Angsana New"/>
                <w:sz w:val="28"/>
                <w:szCs w:val="28"/>
                <w:lang w:val="en-GB"/>
              </w:rPr>
              <w:t>4</w:t>
            </w:r>
          </w:p>
        </w:tc>
        <w:tc>
          <w:tcPr>
            <w:tcW w:w="270" w:type="dxa"/>
          </w:tcPr>
          <w:p w14:paraId="2BC5B448" w14:textId="77777777" w:rsidR="0078222C" w:rsidRPr="0078222C" w:rsidRDefault="0078222C" w:rsidP="0078222C">
            <w:pPr>
              <w:pStyle w:val="acctfourfigures"/>
              <w:tabs>
                <w:tab w:val="clear" w:pos="765"/>
                <w:tab w:val="decimal" w:pos="595"/>
                <w:tab w:val="decimal" w:pos="800"/>
                <w:tab w:val="decimal" w:pos="92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AA209A4" w14:textId="3C2A5C30" w:rsidR="0078222C" w:rsidRPr="0078222C" w:rsidRDefault="0078222C" w:rsidP="0078222C">
            <w:pPr>
              <w:spacing w:line="380" w:lineRule="exact"/>
              <w:ind w:left="322" w:hanging="3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22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558D077" w14:textId="77777777" w:rsidR="0078222C" w:rsidRPr="0078222C" w:rsidRDefault="0078222C" w:rsidP="0078222C">
            <w:pPr>
              <w:pStyle w:val="acctfourfigures"/>
              <w:tabs>
                <w:tab w:val="clear" w:pos="765"/>
                <w:tab w:val="decimal" w:pos="595"/>
                <w:tab w:val="decimal" w:pos="646"/>
                <w:tab w:val="decimal" w:pos="80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B4230B0" w14:textId="50DDFE76" w:rsidR="0078222C" w:rsidRPr="0078222C" w:rsidRDefault="0078222C" w:rsidP="0078222C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822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31,42</w:t>
            </w:r>
            <w:r w:rsidR="009350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</w:tr>
      <w:tr w:rsidR="0078222C" w:rsidRPr="0078222C" w14:paraId="7D4E5DE3" w14:textId="77777777" w:rsidTr="00911CB5">
        <w:trPr>
          <w:trHeight w:hRule="exact" w:val="209"/>
        </w:trPr>
        <w:tc>
          <w:tcPr>
            <w:tcW w:w="4642" w:type="dxa"/>
            <w:shd w:val="clear" w:color="auto" w:fill="auto"/>
          </w:tcPr>
          <w:p w14:paraId="3F3CAF91" w14:textId="77777777" w:rsidR="0078222C" w:rsidRPr="0078222C" w:rsidRDefault="0078222C" w:rsidP="0078222C">
            <w:pPr>
              <w:spacing w:line="380" w:lineRule="exact"/>
              <w:ind w:left="288" w:hanging="28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162833F5" w14:textId="77777777" w:rsidR="0078222C" w:rsidRPr="0078222C" w:rsidRDefault="0078222C" w:rsidP="0078222C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1F5DEF29" w14:textId="77777777" w:rsidR="0078222C" w:rsidRPr="0078222C" w:rsidRDefault="0078222C" w:rsidP="0078222C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1ACB15D" w14:textId="77777777" w:rsidR="0078222C" w:rsidRPr="0078222C" w:rsidRDefault="0078222C" w:rsidP="0078222C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194" w:type="dxa"/>
            <w:shd w:val="clear" w:color="auto" w:fill="auto"/>
            <w:vAlign w:val="bottom"/>
          </w:tcPr>
          <w:p w14:paraId="091D22D7" w14:textId="77777777" w:rsidR="0078222C" w:rsidRPr="0078222C" w:rsidRDefault="0078222C" w:rsidP="0078222C">
            <w:pPr>
              <w:pStyle w:val="acctfourfigures"/>
              <w:tabs>
                <w:tab w:val="clear" w:pos="765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DCE54DE" w14:textId="77777777" w:rsidR="0078222C" w:rsidRPr="0078222C" w:rsidRDefault="0078222C" w:rsidP="0078222C">
            <w:pPr>
              <w:tabs>
                <w:tab w:val="decimal" w:pos="595"/>
                <w:tab w:val="decimal" w:pos="800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2F9A9C6B" w14:textId="77777777" w:rsidR="0078222C" w:rsidRPr="0078222C" w:rsidRDefault="0078222C" w:rsidP="0078222C">
            <w:pPr>
              <w:pStyle w:val="acctfourfigures"/>
              <w:tabs>
                <w:tab w:val="clear" w:pos="765"/>
                <w:tab w:val="decimal" w:pos="92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96F918E" w14:textId="77777777" w:rsidR="0078222C" w:rsidRPr="0078222C" w:rsidRDefault="0078222C" w:rsidP="0078222C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82FE8E0" w14:textId="77777777" w:rsidR="0078222C" w:rsidRPr="0078222C" w:rsidRDefault="0078222C" w:rsidP="0078222C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5105AF9E" w14:textId="77777777" w:rsidR="0078222C" w:rsidRPr="0078222C" w:rsidRDefault="0078222C" w:rsidP="0078222C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22F1CDC" w14:textId="77777777" w:rsidR="0078222C" w:rsidRPr="0078222C" w:rsidRDefault="0078222C" w:rsidP="0078222C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473034E" w14:textId="77777777" w:rsidR="0078222C" w:rsidRPr="0078222C" w:rsidRDefault="0078222C" w:rsidP="0078222C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B52A9F2" w14:textId="77777777" w:rsidR="0078222C" w:rsidRPr="0078222C" w:rsidRDefault="0078222C" w:rsidP="0078222C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8222C" w:rsidRPr="0078222C" w14:paraId="1B54AF50" w14:textId="77777777" w:rsidTr="00911CB5">
        <w:trPr>
          <w:trHeight w:hRule="exact" w:val="374"/>
        </w:trPr>
        <w:tc>
          <w:tcPr>
            <w:tcW w:w="4642" w:type="dxa"/>
            <w:shd w:val="clear" w:color="auto" w:fill="auto"/>
          </w:tcPr>
          <w:p w14:paraId="44A3ADB4" w14:textId="545EA889" w:rsidR="0078222C" w:rsidRPr="0078222C" w:rsidRDefault="0078222C" w:rsidP="0078222C">
            <w:pPr>
              <w:spacing w:line="380" w:lineRule="exact"/>
              <w:ind w:left="288" w:hanging="288"/>
              <w:rPr>
                <w:rFonts w:ascii="Angsana New" w:hAnsi="Angsana New"/>
                <w:sz w:val="28"/>
                <w:szCs w:val="28"/>
                <w:cs/>
              </w:rPr>
            </w:pPr>
            <w:r w:rsidRPr="0078222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78222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/>
              </w:rPr>
              <w:t xml:space="preserve">31 </w:t>
            </w:r>
            <w:r w:rsidRPr="0078222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มีนาคม </w:t>
            </w:r>
            <w:r w:rsidRPr="0078222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236" w:type="dxa"/>
            <w:vAlign w:val="bottom"/>
          </w:tcPr>
          <w:p w14:paraId="564BAABB" w14:textId="77777777" w:rsidR="0078222C" w:rsidRPr="0078222C" w:rsidRDefault="0078222C" w:rsidP="0078222C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2FE1A7B1" w14:textId="77777777" w:rsidR="0078222C" w:rsidRPr="0078222C" w:rsidRDefault="0078222C" w:rsidP="0078222C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EEB1062" w14:textId="77777777" w:rsidR="0078222C" w:rsidRPr="0078222C" w:rsidRDefault="0078222C" w:rsidP="0078222C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194" w:type="dxa"/>
            <w:shd w:val="clear" w:color="auto" w:fill="auto"/>
            <w:vAlign w:val="bottom"/>
          </w:tcPr>
          <w:p w14:paraId="1AE06CB3" w14:textId="77777777" w:rsidR="0078222C" w:rsidRPr="0078222C" w:rsidRDefault="0078222C" w:rsidP="0078222C">
            <w:pPr>
              <w:pStyle w:val="acctfourfigures"/>
              <w:tabs>
                <w:tab w:val="clear" w:pos="765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EB6D47D" w14:textId="77777777" w:rsidR="0078222C" w:rsidRPr="0078222C" w:rsidRDefault="0078222C" w:rsidP="0078222C">
            <w:pPr>
              <w:tabs>
                <w:tab w:val="decimal" w:pos="595"/>
                <w:tab w:val="decimal" w:pos="800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3702817F" w14:textId="77777777" w:rsidR="0078222C" w:rsidRPr="0078222C" w:rsidRDefault="0078222C" w:rsidP="0078222C">
            <w:pPr>
              <w:pStyle w:val="acctfourfigures"/>
              <w:tabs>
                <w:tab w:val="clear" w:pos="765"/>
                <w:tab w:val="decimal" w:pos="92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62EC6EA" w14:textId="77777777" w:rsidR="0078222C" w:rsidRPr="0078222C" w:rsidRDefault="0078222C" w:rsidP="0078222C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B9200C8" w14:textId="77777777" w:rsidR="0078222C" w:rsidRPr="0078222C" w:rsidRDefault="0078222C" w:rsidP="0078222C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2B34E993" w14:textId="77777777" w:rsidR="0078222C" w:rsidRPr="0078222C" w:rsidRDefault="0078222C" w:rsidP="0078222C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7F17C0E" w14:textId="77777777" w:rsidR="0078222C" w:rsidRPr="0078222C" w:rsidRDefault="0078222C" w:rsidP="0078222C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630DBC8" w14:textId="77777777" w:rsidR="0078222C" w:rsidRPr="0078222C" w:rsidRDefault="0078222C" w:rsidP="0078222C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B6C786C" w14:textId="77777777" w:rsidR="0078222C" w:rsidRPr="0078222C" w:rsidRDefault="0078222C" w:rsidP="0078222C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8222C" w:rsidRPr="0078222C" w14:paraId="4EC138E2" w14:textId="77777777" w:rsidTr="00911CB5">
        <w:trPr>
          <w:trHeight w:hRule="exact" w:val="374"/>
        </w:trPr>
        <w:tc>
          <w:tcPr>
            <w:tcW w:w="4642" w:type="dxa"/>
            <w:shd w:val="clear" w:color="auto" w:fill="auto"/>
          </w:tcPr>
          <w:p w14:paraId="1AD64F01" w14:textId="77777777" w:rsidR="0078222C" w:rsidRPr="0078222C" w:rsidRDefault="0078222C" w:rsidP="0078222C">
            <w:pPr>
              <w:spacing w:line="380" w:lineRule="exact"/>
              <w:ind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78222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36" w:type="dxa"/>
            <w:vAlign w:val="bottom"/>
          </w:tcPr>
          <w:p w14:paraId="2AA1A305" w14:textId="77777777" w:rsidR="0078222C" w:rsidRPr="0078222C" w:rsidRDefault="0078222C" w:rsidP="0078222C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15F7BF80" w14:textId="77777777" w:rsidR="0078222C" w:rsidRPr="0078222C" w:rsidRDefault="0078222C" w:rsidP="0078222C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C7A4C51" w14:textId="77777777" w:rsidR="0078222C" w:rsidRPr="0078222C" w:rsidRDefault="0078222C" w:rsidP="0078222C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194" w:type="dxa"/>
            <w:shd w:val="clear" w:color="auto" w:fill="auto"/>
            <w:vAlign w:val="bottom"/>
          </w:tcPr>
          <w:p w14:paraId="5ACEAFD1" w14:textId="77777777" w:rsidR="0078222C" w:rsidRPr="0078222C" w:rsidRDefault="0078222C" w:rsidP="0078222C">
            <w:pPr>
              <w:pStyle w:val="acctfourfigures"/>
              <w:tabs>
                <w:tab w:val="clear" w:pos="765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63BD073" w14:textId="77777777" w:rsidR="0078222C" w:rsidRPr="0078222C" w:rsidRDefault="0078222C" w:rsidP="0078222C">
            <w:pPr>
              <w:tabs>
                <w:tab w:val="decimal" w:pos="595"/>
                <w:tab w:val="decimal" w:pos="800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7FB8985A" w14:textId="77777777" w:rsidR="0078222C" w:rsidRPr="0078222C" w:rsidRDefault="0078222C" w:rsidP="0078222C">
            <w:pPr>
              <w:pStyle w:val="acctfourfigures"/>
              <w:tabs>
                <w:tab w:val="clear" w:pos="765"/>
                <w:tab w:val="decimal" w:pos="92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7B9A6F5" w14:textId="77777777" w:rsidR="0078222C" w:rsidRPr="0078222C" w:rsidRDefault="0078222C" w:rsidP="0078222C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847055B" w14:textId="77777777" w:rsidR="0078222C" w:rsidRPr="0078222C" w:rsidRDefault="0078222C" w:rsidP="0078222C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7A553AB" w14:textId="77777777" w:rsidR="0078222C" w:rsidRPr="0078222C" w:rsidRDefault="0078222C" w:rsidP="0078222C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C879844" w14:textId="77777777" w:rsidR="0078222C" w:rsidRPr="0078222C" w:rsidRDefault="0078222C" w:rsidP="0078222C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8E95E0A" w14:textId="77777777" w:rsidR="0078222C" w:rsidRPr="0078222C" w:rsidRDefault="0078222C" w:rsidP="0078222C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BC990B5" w14:textId="77777777" w:rsidR="0078222C" w:rsidRPr="0078222C" w:rsidRDefault="0078222C" w:rsidP="0078222C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8222C" w:rsidRPr="0078222C" w14:paraId="218CC75B" w14:textId="77777777" w:rsidTr="00911CB5">
        <w:trPr>
          <w:trHeight w:hRule="exact" w:val="374"/>
        </w:trPr>
        <w:tc>
          <w:tcPr>
            <w:tcW w:w="4642" w:type="dxa"/>
            <w:shd w:val="clear" w:color="auto" w:fill="auto"/>
            <w:vAlign w:val="bottom"/>
          </w:tcPr>
          <w:p w14:paraId="65B01ABA" w14:textId="77777777" w:rsidR="0078222C" w:rsidRPr="0078222C" w:rsidRDefault="0078222C" w:rsidP="0078222C">
            <w:pPr>
              <w:spacing w:line="380" w:lineRule="exact"/>
              <w:ind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78222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ตราสารทุนอื่นที่ไม่อยู่ในความต้องการของตลาด</w:t>
            </w:r>
          </w:p>
        </w:tc>
        <w:tc>
          <w:tcPr>
            <w:tcW w:w="236" w:type="dxa"/>
            <w:vAlign w:val="bottom"/>
          </w:tcPr>
          <w:p w14:paraId="2FFE4F9A" w14:textId="77777777" w:rsidR="0078222C" w:rsidRPr="0078222C" w:rsidRDefault="0078222C" w:rsidP="0078222C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4A408E5A" w14:textId="37320F20" w:rsidR="0078222C" w:rsidRPr="0078222C" w:rsidRDefault="0078222C" w:rsidP="0078222C">
            <w:pPr>
              <w:spacing w:line="380" w:lineRule="exact"/>
              <w:ind w:left="322" w:hanging="3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22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9A1F082" w14:textId="77777777" w:rsidR="0078222C" w:rsidRPr="0078222C" w:rsidRDefault="0078222C" w:rsidP="0078222C">
            <w:pPr>
              <w:pStyle w:val="acctfourfigures"/>
              <w:tabs>
                <w:tab w:val="clear" w:pos="765"/>
                <w:tab w:val="decimal" w:pos="680"/>
                <w:tab w:val="decimal" w:pos="796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94" w:type="dxa"/>
            <w:shd w:val="clear" w:color="auto" w:fill="auto"/>
            <w:vAlign w:val="bottom"/>
          </w:tcPr>
          <w:p w14:paraId="44946E96" w14:textId="08BA3DB0" w:rsidR="0078222C" w:rsidRPr="0078222C" w:rsidRDefault="0078222C" w:rsidP="0078222C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222C">
              <w:rPr>
                <w:rFonts w:ascii="Angsana New" w:hAnsi="Angsana New"/>
                <w:sz w:val="28"/>
                <w:szCs w:val="28"/>
              </w:rPr>
              <w:t>119,656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6355A6" w14:textId="77777777" w:rsidR="0078222C" w:rsidRPr="0078222C" w:rsidRDefault="0078222C" w:rsidP="0078222C">
            <w:pPr>
              <w:tabs>
                <w:tab w:val="decimal" w:pos="595"/>
                <w:tab w:val="decimal" w:pos="800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36D97D06" w14:textId="1ED41DAB" w:rsidR="0078222C" w:rsidRPr="0078222C" w:rsidRDefault="0078222C" w:rsidP="0078222C">
            <w:pPr>
              <w:pStyle w:val="acctfourfigures"/>
              <w:tabs>
                <w:tab w:val="clear" w:pos="765"/>
                <w:tab w:val="decimal" w:pos="684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78222C">
              <w:rPr>
                <w:rFonts w:ascii="Angsana New" w:hAnsi="Angsana New"/>
                <w:sz w:val="28"/>
                <w:szCs w:val="28"/>
              </w:rPr>
              <w:t>119,656</w:t>
            </w:r>
          </w:p>
        </w:tc>
        <w:tc>
          <w:tcPr>
            <w:tcW w:w="270" w:type="dxa"/>
            <w:vAlign w:val="bottom"/>
          </w:tcPr>
          <w:p w14:paraId="509E201A" w14:textId="77777777" w:rsidR="0078222C" w:rsidRPr="0078222C" w:rsidRDefault="0078222C" w:rsidP="0078222C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D4265E0" w14:textId="1C1E8B2F" w:rsidR="0078222C" w:rsidRPr="0078222C" w:rsidRDefault="0078222C" w:rsidP="0078222C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22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74B39CF" w14:textId="77777777" w:rsidR="0078222C" w:rsidRPr="0078222C" w:rsidRDefault="0078222C" w:rsidP="0078222C">
            <w:pPr>
              <w:pStyle w:val="acctfourfigures"/>
              <w:tabs>
                <w:tab w:val="clear" w:pos="765"/>
                <w:tab w:val="decimal" w:pos="595"/>
                <w:tab w:val="decimal" w:pos="646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BF5A891" w14:textId="371BC4E0" w:rsidR="0078222C" w:rsidRPr="0078222C" w:rsidRDefault="0078222C" w:rsidP="0078222C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222C">
              <w:rPr>
                <w:rFonts w:ascii="Angsana New" w:hAnsi="Angsana New"/>
                <w:sz w:val="28"/>
                <w:szCs w:val="28"/>
              </w:rPr>
              <w:t>119,656</w:t>
            </w:r>
          </w:p>
        </w:tc>
        <w:tc>
          <w:tcPr>
            <w:tcW w:w="270" w:type="dxa"/>
            <w:vAlign w:val="bottom"/>
          </w:tcPr>
          <w:p w14:paraId="1A50B1DF" w14:textId="77777777" w:rsidR="0078222C" w:rsidRPr="0078222C" w:rsidRDefault="0078222C" w:rsidP="0078222C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4C480C5" w14:textId="5E915B72" w:rsidR="0078222C" w:rsidRPr="0078222C" w:rsidRDefault="0078222C" w:rsidP="0078222C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78222C">
              <w:rPr>
                <w:rFonts w:ascii="Angsana New" w:hAnsi="Angsana New"/>
                <w:sz w:val="28"/>
                <w:szCs w:val="28"/>
              </w:rPr>
              <w:t>119,656</w:t>
            </w:r>
          </w:p>
        </w:tc>
      </w:tr>
      <w:tr w:rsidR="0078222C" w:rsidRPr="0078222C" w14:paraId="11070561" w14:textId="77777777" w:rsidTr="00911CB5">
        <w:trPr>
          <w:trHeight w:hRule="exact" w:val="72"/>
        </w:trPr>
        <w:tc>
          <w:tcPr>
            <w:tcW w:w="4642" w:type="dxa"/>
            <w:shd w:val="clear" w:color="auto" w:fill="auto"/>
            <w:vAlign w:val="bottom"/>
          </w:tcPr>
          <w:p w14:paraId="30C8B3F8" w14:textId="77777777" w:rsidR="0078222C" w:rsidRPr="0078222C" w:rsidRDefault="0078222C" w:rsidP="0078222C">
            <w:pPr>
              <w:spacing w:line="380" w:lineRule="exact"/>
              <w:ind w:right="-9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1EACF6A1" w14:textId="77777777" w:rsidR="0078222C" w:rsidRPr="0078222C" w:rsidRDefault="0078222C" w:rsidP="0078222C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6C7E478A" w14:textId="77777777" w:rsidR="0078222C" w:rsidRPr="0078222C" w:rsidRDefault="0078222C" w:rsidP="0078222C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38B7D28" w14:textId="77777777" w:rsidR="0078222C" w:rsidRPr="0078222C" w:rsidRDefault="0078222C" w:rsidP="0078222C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94" w:type="dxa"/>
            <w:shd w:val="clear" w:color="auto" w:fill="auto"/>
            <w:vAlign w:val="bottom"/>
          </w:tcPr>
          <w:p w14:paraId="594D4378" w14:textId="77777777" w:rsidR="0078222C" w:rsidRPr="0078222C" w:rsidRDefault="0078222C" w:rsidP="0078222C">
            <w:pPr>
              <w:pStyle w:val="acctfourfigures"/>
              <w:tabs>
                <w:tab w:val="clear" w:pos="765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4222791" w14:textId="77777777" w:rsidR="0078222C" w:rsidRPr="0078222C" w:rsidRDefault="0078222C" w:rsidP="0078222C">
            <w:pPr>
              <w:tabs>
                <w:tab w:val="decimal" w:pos="595"/>
                <w:tab w:val="decimal" w:pos="800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2D549867" w14:textId="77777777" w:rsidR="0078222C" w:rsidRPr="0078222C" w:rsidRDefault="0078222C" w:rsidP="0078222C">
            <w:pPr>
              <w:pStyle w:val="acctfourfigures"/>
              <w:tabs>
                <w:tab w:val="clear" w:pos="765"/>
                <w:tab w:val="decimal" w:pos="92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1678023" w14:textId="77777777" w:rsidR="0078222C" w:rsidRPr="0078222C" w:rsidRDefault="0078222C" w:rsidP="0078222C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AAB7497" w14:textId="77777777" w:rsidR="0078222C" w:rsidRPr="0078222C" w:rsidRDefault="0078222C" w:rsidP="0078222C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EA48F56" w14:textId="77777777" w:rsidR="0078222C" w:rsidRPr="0078222C" w:rsidRDefault="0078222C" w:rsidP="0078222C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A1B9ED9" w14:textId="77777777" w:rsidR="0078222C" w:rsidRPr="0078222C" w:rsidRDefault="0078222C" w:rsidP="0078222C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0A9C50C" w14:textId="77777777" w:rsidR="0078222C" w:rsidRPr="0078222C" w:rsidRDefault="0078222C" w:rsidP="0078222C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BF92B83" w14:textId="77777777" w:rsidR="0078222C" w:rsidRPr="0078222C" w:rsidRDefault="0078222C" w:rsidP="0078222C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8222C" w:rsidRPr="0078222C" w14:paraId="47742CA3" w14:textId="77777777" w:rsidTr="00911CB5">
        <w:trPr>
          <w:trHeight w:hRule="exact" w:val="374"/>
        </w:trPr>
        <w:tc>
          <w:tcPr>
            <w:tcW w:w="4642" w:type="dxa"/>
            <w:shd w:val="clear" w:color="auto" w:fill="auto"/>
            <w:vAlign w:val="bottom"/>
          </w:tcPr>
          <w:p w14:paraId="556603F9" w14:textId="77777777" w:rsidR="0078222C" w:rsidRPr="0078222C" w:rsidRDefault="0078222C" w:rsidP="0078222C">
            <w:pPr>
              <w:spacing w:line="380" w:lineRule="exact"/>
              <w:ind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78222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236" w:type="dxa"/>
            <w:vAlign w:val="bottom"/>
          </w:tcPr>
          <w:p w14:paraId="45B347F7" w14:textId="77777777" w:rsidR="0078222C" w:rsidRPr="0078222C" w:rsidRDefault="0078222C" w:rsidP="0078222C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980" w:type="dxa"/>
          </w:tcPr>
          <w:p w14:paraId="09DCA6C6" w14:textId="77777777" w:rsidR="0078222C" w:rsidRPr="0078222C" w:rsidRDefault="0078222C" w:rsidP="0078222C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0F6BDD0" w14:textId="77777777" w:rsidR="0078222C" w:rsidRPr="0078222C" w:rsidRDefault="0078222C" w:rsidP="0078222C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94" w:type="dxa"/>
            <w:shd w:val="clear" w:color="auto" w:fill="auto"/>
          </w:tcPr>
          <w:p w14:paraId="44DCC421" w14:textId="77777777" w:rsidR="0078222C" w:rsidRPr="0078222C" w:rsidRDefault="0078222C" w:rsidP="0078222C">
            <w:pPr>
              <w:pStyle w:val="acctfourfigures"/>
              <w:tabs>
                <w:tab w:val="clear" w:pos="765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45D11A9" w14:textId="77777777" w:rsidR="0078222C" w:rsidRPr="0078222C" w:rsidRDefault="0078222C" w:rsidP="0078222C">
            <w:pPr>
              <w:tabs>
                <w:tab w:val="decimal" w:pos="595"/>
                <w:tab w:val="decimal" w:pos="800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617B5AE8" w14:textId="77777777" w:rsidR="0078222C" w:rsidRPr="0078222C" w:rsidRDefault="0078222C" w:rsidP="0078222C">
            <w:pPr>
              <w:pStyle w:val="acctfourfigures"/>
              <w:tabs>
                <w:tab w:val="clear" w:pos="765"/>
                <w:tab w:val="decimal" w:pos="92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45B604E" w14:textId="77777777" w:rsidR="0078222C" w:rsidRPr="0078222C" w:rsidRDefault="0078222C" w:rsidP="0078222C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08A6B00" w14:textId="77777777" w:rsidR="0078222C" w:rsidRPr="0078222C" w:rsidRDefault="0078222C" w:rsidP="0078222C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937B098" w14:textId="77777777" w:rsidR="0078222C" w:rsidRPr="0078222C" w:rsidRDefault="0078222C" w:rsidP="0078222C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87EB002" w14:textId="77777777" w:rsidR="0078222C" w:rsidRPr="0078222C" w:rsidRDefault="0078222C" w:rsidP="0078222C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F32E8B5" w14:textId="77777777" w:rsidR="0078222C" w:rsidRPr="0078222C" w:rsidRDefault="0078222C" w:rsidP="0078222C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F16597E" w14:textId="77777777" w:rsidR="0078222C" w:rsidRPr="0078222C" w:rsidRDefault="0078222C" w:rsidP="0078222C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8222C" w:rsidRPr="0078222C" w14:paraId="1A519D40" w14:textId="77777777" w:rsidTr="00911CB5">
        <w:trPr>
          <w:trHeight w:hRule="exact" w:val="374"/>
        </w:trPr>
        <w:tc>
          <w:tcPr>
            <w:tcW w:w="4642" w:type="dxa"/>
            <w:shd w:val="clear" w:color="auto" w:fill="auto"/>
            <w:vAlign w:val="bottom"/>
          </w:tcPr>
          <w:p w14:paraId="4EE1386A" w14:textId="77777777" w:rsidR="0078222C" w:rsidRPr="0078222C" w:rsidRDefault="0078222C" w:rsidP="0078222C">
            <w:pPr>
              <w:spacing w:line="380" w:lineRule="exact"/>
              <w:ind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78222C">
              <w:rPr>
                <w:rFonts w:ascii="Angsana New" w:hAnsi="Angsana New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236" w:type="dxa"/>
            <w:vAlign w:val="bottom"/>
          </w:tcPr>
          <w:p w14:paraId="313E1420" w14:textId="77777777" w:rsidR="0078222C" w:rsidRPr="0078222C" w:rsidRDefault="0078222C" w:rsidP="0078222C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3596CC65" w14:textId="5D6F01E3" w:rsidR="0078222C" w:rsidRPr="0078222C" w:rsidRDefault="0078222C" w:rsidP="0078222C">
            <w:pPr>
              <w:pStyle w:val="acctfourfigures"/>
              <w:tabs>
                <w:tab w:val="clear" w:pos="765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78222C">
              <w:rPr>
                <w:rFonts w:ascii="Angsana New" w:hAnsi="Angsana New"/>
                <w:sz w:val="28"/>
                <w:szCs w:val="28"/>
              </w:rPr>
              <w:t>100,964</w:t>
            </w:r>
          </w:p>
        </w:tc>
        <w:tc>
          <w:tcPr>
            <w:tcW w:w="236" w:type="dxa"/>
            <w:vAlign w:val="bottom"/>
          </w:tcPr>
          <w:p w14:paraId="752BFE14" w14:textId="77777777" w:rsidR="0078222C" w:rsidRPr="0078222C" w:rsidRDefault="0078222C" w:rsidP="0078222C">
            <w:pPr>
              <w:pStyle w:val="acctfourfigures"/>
              <w:tabs>
                <w:tab w:val="clear" w:pos="765"/>
                <w:tab w:val="decimal" w:pos="796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94" w:type="dxa"/>
            <w:shd w:val="clear" w:color="auto" w:fill="auto"/>
            <w:vAlign w:val="bottom"/>
          </w:tcPr>
          <w:p w14:paraId="33BF38BB" w14:textId="7E3FF948" w:rsidR="0078222C" w:rsidRPr="0078222C" w:rsidRDefault="0078222C" w:rsidP="0078222C">
            <w:pPr>
              <w:pStyle w:val="acctfourfigures"/>
              <w:tabs>
                <w:tab w:val="clear" w:pos="765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7822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F03453" w14:textId="77777777" w:rsidR="0078222C" w:rsidRPr="0078222C" w:rsidRDefault="0078222C" w:rsidP="0078222C">
            <w:pPr>
              <w:tabs>
                <w:tab w:val="clear" w:pos="680"/>
                <w:tab w:val="clear" w:pos="907"/>
                <w:tab w:val="decimal" w:pos="595"/>
                <w:tab w:val="decimal" w:pos="800"/>
                <w:tab w:val="decimal" w:pos="882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1F143E8E" w14:textId="1C014739" w:rsidR="0078222C" w:rsidRPr="0078222C" w:rsidRDefault="0078222C" w:rsidP="0078222C">
            <w:pPr>
              <w:pStyle w:val="acctfourfigures"/>
              <w:tabs>
                <w:tab w:val="clear" w:pos="765"/>
                <w:tab w:val="decimal" w:pos="684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78222C">
              <w:rPr>
                <w:rFonts w:ascii="Angsana New" w:hAnsi="Angsana New"/>
                <w:sz w:val="28"/>
                <w:szCs w:val="28"/>
              </w:rPr>
              <w:t>100,964</w:t>
            </w:r>
          </w:p>
        </w:tc>
        <w:tc>
          <w:tcPr>
            <w:tcW w:w="270" w:type="dxa"/>
            <w:vAlign w:val="bottom"/>
          </w:tcPr>
          <w:p w14:paraId="66B07E5D" w14:textId="77777777" w:rsidR="0078222C" w:rsidRPr="0078222C" w:rsidRDefault="0078222C" w:rsidP="0078222C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BEC9925" w14:textId="0464B3F8" w:rsidR="0078222C" w:rsidRPr="0078222C" w:rsidRDefault="0078222C" w:rsidP="0078222C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222C">
              <w:rPr>
                <w:rFonts w:ascii="Angsana New" w:hAnsi="Angsana New"/>
                <w:sz w:val="28"/>
                <w:szCs w:val="28"/>
              </w:rPr>
              <w:t>100,964</w:t>
            </w:r>
          </w:p>
        </w:tc>
        <w:tc>
          <w:tcPr>
            <w:tcW w:w="270" w:type="dxa"/>
            <w:vAlign w:val="bottom"/>
          </w:tcPr>
          <w:p w14:paraId="5EBBCE5F" w14:textId="77777777" w:rsidR="0078222C" w:rsidRPr="0078222C" w:rsidRDefault="0078222C" w:rsidP="0078222C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5E8F99C" w14:textId="3B0C094C" w:rsidR="0078222C" w:rsidRPr="0078222C" w:rsidRDefault="0078222C" w:rsidP="0078222C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22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5BCD37A" w14:textId="77777777" w:rsidR="0078222C" w:rsidRPr="0078222C" w:rsidRDefault="0078222C" w:rsidP="0078222C">
            <w:pPr>
              <w:tabs>
                <w:tab w:val="decimal" w:pos="595"/>
                <w:tab w:val="decimal" w:pos="646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809C830" w14:textId="02DB7E67" w:rsidR="0078222C" w:rsidRPr="0078222C" w:rsidRDefault="0078222C" w:rsidP="0078222C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78222C">
              <w:rPr>
                <w:rFonts w:ascii="Angsana New" w:hAnsi="Angsana New"/>
                <w:sz w:val="28"/>
                <w:szCs w:val="28"/>
              </w:rPr>
              <w:t>100,964</w:t>
            </w:r>
          </w:p>
        </w:tc>
      </w:tr>
    </w:tbl>
    <w:p w14:paraId="09CEB4D8" w14:textId="60A3C4CB" w:rsidR="00467C2D" w:rsidRPr="00CB72A3" w:rsidRDefault="00467C2D" w:rsidP="00187751">
      <w:pPr>
        <w:rPr>
          <w:rFonts w:asciiTheme="majorBidi" w:hAnsiTheme="majorBidi" w:cstheme="majorBidi"/>
          <w:lang w:val="x-none" w:eastAsia="x-none"/>
        </w:rPr>
        <w:sectPr w:rsidR="00467C2D" w:rsidRPr="00CB72A3" w:rsidSect="009F6286"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59FC721F" w14:textId="297F2511" w:rsidR="00EE1EDB" w:rsidRPr="00CB72A3" w:rsidRDefault="00660A77" w:rsidP="00CB72A3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CB72A3">
        <w:rPr>
          <w:rFonts w:asciiTheme="majorBidi" w:hAnsiTheme="majorBidi" w:cstheme="majorBidi"/>
          <w:spacing w:val="-2"/>
          <w:sz w:val="30"/>
          <w:szCs w:val="30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 w:rsidR="00E67624">
        <w:rPr>
          <w:rFonts w:asciiTheme="majorBidi" w:hAnsiTheme="majorBidi" w:cstheme="majorBidi"/>
          <w:spacing w:val="-2"/>
          <w:sz w:val="30"/>
          <w:szCs w:val="30"/>
        </w:rPr>
        <w:br/>
      </w:r>
      <w:r w:rsidRPr="00CB72A3">
        <w:rPr>
          <w:rFonts w:asciiTheme="majorBidi" w:hAnsiTheme="majorBidi" w:cstheme="majorBidi"/>
          <w:spacing w:val="-2"/>
          <w:sz w:val="30"/>
          <w:szCs w:val="30"/>
          <w:cs/>
        </w:rPr>
        <w:t>งบ</w:t>
      </w:r>
      <w:r w:rsidRPr="00CB72A3">
        <w:rPr>
          <w:rFonts w:asciiTheme="majorBidi" w:hAnsiTheme="majorBidi" w:cstheme="majorBidi"/>
          <w:spacing w:val="-4"/>
          <w:sz w:val="30"/>
          <w:szCs w:val="30"/>
          <w:cs/>
        </w:rPr>
        <w:t>ฐานะการเงิน</w:t>
      </w:r>
    </w:p>
    <w:p w14:paraId="44B2FD2E" w14:textId="77777777" w:rsidR="00660A77" w:rsidRPr="00CB72A3" w:rsidRDefault="00660A77" w:rsidP="00CB72A3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  <w:shd w:val="clear" w:color="auto" w:fill="D9D9D9"/>
        </w:rPr>
      </w:pP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2430"/>
        <w:gridCol w:w="236"/>
        <w:gridCol w:w="6424"/>
      </w:tblGrid>
      <w:tr w:rsidR="00EE1EDB" w:rsidRPr="00CB72A3" w14:paraId="42CF89D1" w14:textId="77777777" w:rsidTr="00067091">
        <w:trPr>
          <w:tblHeader/>
        </w:trPr>
        <w:tc>
          <w:tcPr>
            <w:tcW w:w="2430" w:type="dxa"/>
            <w:shd w:val="clear" w:color="auto" w:fill="auto"/>
          </w:tcPr>
          <w:p w14:paraId="21A7B976" w14:textId="77777777" w:rsidR="00EE1EDB" w:rsidRPr="00CB72A3" w:rsidRDefault="00EE1EDB" w:rsidP="00CB72A3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shd w:val="clear" w:color="auto" w:fill="auto"/>
          </w:tcPr>
          <w:p w14:paraId="3A829EFC" w14:textId="77777777" w:rsidR="00EE1EDB" w:rsidRPr="00CB72A3" w:rsidRDefault="00EE1EDB" w:rsidP="00CB72A3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424" w:type="dxa"/>
            <w:shd w:val="clear" w:color="auto" w:fill="auto"/>
          </w:tcPr>
          <w:p w14:paraId="401A0F73" w14:textId="77777777" w:rsidR="00EE1EDB" w:rsidRPr="00CB72A3" w:rsidRDefault="00EE1EDB" w:rsidP="00CB72A3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EE1EDB" w:rsidRPr="00CB72A3" w14:paraId="4887DF98" w14:textId="77777777" w:rsidTr="00067091">
        <w:tc>
          <w:tcPr>
            <w:tcW w:w="2430" w:type="dxa"/>
            <w:shd w:val="clear" w:color="auto" w:fill="auto"/>
          </w:tcPr>
          <w:p w14:paraId="2EE6E501" w14:textId="77777777" w:rsidR="00EE1EDB" w:rsidRPr="00CB72A3" w:rsidRDefault="00EE1EDB" w:rsidP="00CB72A3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  <w:r w:rsidR="008C7129" w:rsidRPr="00CB72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/</w:t>
            </w:r>
            <w:r w:rsidR="008C7129" w:rsidRPr="00CB72A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หนี้สิน</w:t>
            </w: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236" w:type="dxa"/>
            <w:shd w:val="clear" w:color="auto" w:fill="auto"/>
          </w:tcPr>
          <w:p w14:paraId="6AEC152D" w14:textId="77777777" w:rsidR="00EE1EDB" w:rsidRPr="00CB72A3" w:rsidRDefault="00EE1EDB" w:rsidP="00CB72A3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424" w:type="dxa"/>
            <w:shd w:val="clear" w:color="auto" w:fill="auto"/>
          </w:tcPr>
          <w:p w14:paraId="7DF559ED" w14:textId="3AD2ED72" w:rsidR="00EE1EDB" w:rsidRPr="00CB72A3" w:rsidRDefault="0063574F" w:rsidP="00CB72A3">
            <w:pPr>
              <w:pStyle w:val="block"/>
              <w:spacing w:after="0" w:line="240" w:lineRule="auto"/>
              <w:ind w:left="200" w:right="-20" w:hanging="20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642B8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B642B8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ของสัญญาแลกเปลี่ยนเงินตราต่างประเทศเป็นมูลค่ายุติธรรมที่คำนวณโดยใช้อัตราที่กำหนดโดยธนาคารของบริษัทด้วยการพิจารณาเงื่อนไขในตลาดที่มีอยู่ ณ วันที่ในงบฐานะการเงิน</w:t>
            </w:r>
          </w:p>
        </w:tc>
      </w:tr>
      <w:tr w:rsidR="00EE1EDB" w:rsidRPr="00CB72A3" w14:paraId="37DDACC3" w14:textId="77777777" w:rsidTr="00067091">
        <w:tc>
          <w:tcPr>
            <w:tcW w:w="2430" w:type="dxa"/>
            <w:shd w:val="clear" w:color="auto" w:fill="auto"/>
          </w:tcPr>
          <w:p w14:paraId="1F99A5DC" w14:textId="77777777" w:rsidR="00EE1EDB" w:rsidRPr="00CB72A3" w:rsidRDefault="00EE1EDB" w:rsidP="00CB72A3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B72A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ตราสารทุนอื่นที่ไม่อยู่ในความต้องการของตลาด</w:t>
            </w:r>
          </w:p>
        </w:tc>
        <w:tc>
          <w:tcPr>
            <w:tcW w:w="236" w:type="dxa"/>
            <w:shd w:val="clear" w:color="auto" w:fill="auto"/>
          </w:tcPr>
          <w:p w14:paraId="647CA204" w14:textId="77777777" w:rsidR="00EE1EDB" w:rsidRPr="00CB72A3" w:rsidRDefault="00EE1EDB" w:rsidP="00CB72A3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424" w:type="dxa"/>
            <w:shd w:val="clear" w:color="auto" w:fill="auto"/>
          </w:tcPr>
          <w:p w14:paraId="1C605D08" w14:textId="7EEBA2FF" w:rsidR="00EE1EDB" w:rsidRPr="00CB72A3" w:rsidRDefault="0063574F" w:rsidP="00CB72A3">
            <w:pPr>
              <w:pStyle w:val="block"/>
              <w:spacing w:after="0" w:line="240" w:lineRule="auto"/>
              <w:ind w:left="200" w:right="-20" w:hanging="20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B642B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เทคนิคการวัดมูลค่าด้วยวิธีรายได้</w:t>
            </w:r>
          </w:p>
        </w:tc>
      </w:tr>
    </w:tbl>
    <w:p w14:paraId="1AB197A9" w14:textId="77777777" w:rsidR="00CB3F7E" w:rsidRPr="00CB3F7E" w:rsidRDefault="00CB3F7E" w:rsidP="00CB3F7E">
      <w:pPr>
        <w:rPr>
          <w:cs/>
          <w:lang w:eastAsia="x-none"/>
        </w:rPr>
      </w:pPr>
    </w:p>
    <w:p w14:paraId="5DEFC1EF" w14:textId="56107A2B" w:rsidR="00751891" w:rsidRDefault="00CB3F7E" w:rsidP="00751891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en-US"/>
        </w:rPr>
      </w:pPr>
      <w:r>
        <w:rPr>
          <w:rFonts w:asciiTheme="majorBidi" w:hAnsiTheme="majorBidi" w:cstheme="majorBidi"/>
          <w:sz w:val="30"/>
          <w:szCs w:val="30"/>
          <w:u w:val="none"/>
          <w:lang w:val="en-US"/>
        </w:rPr>
        <w:t>9</w:t>
      </w:r>
      <w:r w:rsidR="00EF0CFC">
        <w:rPr>
          <w:rFonts w:asciiTheme="majorBidi" w:hAnsiTheme="majorBidi" w:cstheme="majorBidi"/>
          <w:sz w:val="30"/>
          <w:szCs w:val="30"/>
          <w:u w:val="none"/>
          <w:lang w:val="en-US"/>
        </w:rPr>
        <w:tab/>
      </w:r>
      <w:r w:rsidR="00C540F3" w:rsidRPr="00EF0CFC">
        <w:rPr>
          <w:rFonts w:asciiTheme="majorBidi" w:hAnsiTheme="majorBidi" w:cstheme="majorBidi"/>
          <w:sz w:val="30"/>
          <w:szCs w:val="30"/>
          <w:u w:val="none"/>
          <w:cs/>
          <w:lang w:val="en-US"/>
        </w:rPr>
        <w:t>ภาระผูกพัน</w:t>
      </w:r>
      <w:r w:rsidR="00152016">
        <w:rPr>
          <w:rFonts w:asciiTheme="majorBidi" w:hAnsiTheme="majorBidi" w:cstheme="majorBidi" w:hint="cs"/>
          <w:sz w:val="30"/>
          <w:szCs w:val="30"/>
          <w:u w:val="none"/>
          <w:cs/>
          <w:lang w:val="en-US"/>
        </w:rPr>
        <w:t>กับกิจการที่ไม่เกี่ยวข้องกัน</w:t>
      </w:r>
    </w:p>
    <w:p w14:paraId="50DD416B" w14:textId="22CAAAFF" w:rsidR="00C540F3" w:rsidRPr="00CB72A3" w:rsidRDefault="00C540F3" w:rsidP="00CB72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1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43"/>
        <w:gridCol w:w="1170"/>
        <w:gridCol w:w="270"/>
        <w:gridCol w:w="1143"/>
      </w:tblGrid>
      <w:tr w:rsidR="00467C2D" w:rsidRPr="00CB72A3" w14:paraId="44C8EA00" w14:textId="77777777" w:rsidTr="000F3BC4">
        <w:trPr>
          <w:cantSplit/>
          <w:tblHeader/>
        </w:trPr>
        <w:tc>
          <w:tcPr>
            <w:tcW w:w="6543" w:type="dxa"/>
          </w:tcPr>
          <w:p w14:paraId="1A0AD31A" w14:textId="77777777" w:rsidR="00467C2D" w:rsidRPr="00CB72A3" w:rsidRDefault="00467C2D" w:rsidP="00CB72A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583" w:type="dxa"/>
            <w:gridSpan w:val="3"/>
          </w:tcPr>
          <w:p w14:paraId="2C5144CB" w14:textId="77777777" w:rsidR="00467C2D" w:rsidRPr="00CB72A3" w:rsidRDefault="00467C2D" w:rsidP="00CB72A3">
            <w:pPr>
              <w:pStyle w:val="acctmergecolhdg"/>
              <w:spacing w:line="240" w:lineRule="auto"/>
              <w:ind w:left="-108" w:right="-108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งบการเงินรวมและ</w:t>
            </w:r>
            <w:r w:rsidRPr="00CB72A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br/>
            </w:r>
            <w:r w:rsidRPr="00CB72A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94037" w:rsidRPr="00CB72A3" w14:paraId="77D93A38" w14:textId="77777777" w:rsidTr="000F3BC4">
        <w:trPr>
          <w:cantSplit/>
          <w:tblHeader/>
        </w:trPr>
        <w:tc>
          <w:tcPr>
            <w:tcW w:w="6543" w:type="dxa"/>
          </w:tcPr>
          <w:p w14:paraId="6AC5DC10" w14:textId="77777777" w:rsidR="00B94037" w:rsidRPr="00D23F5F" w:rsidRDefault="00B94037" w:rsidP="00B940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</w:tcPr>
          <w:p w14:paraId="43983864" w14:textId="198219A1" w:rsidR="00B94037" w:rsidRPr="001E24D5" w:rsidRDefault="00B94037" w:rsidP="00B94037">
            <w:pPr>
              <w:pStyle w:val="acctmergecolhdg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B72A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 xml:space="preserve">31 </w:t>
            </w:r>
            <w:r w:rsidRPr="00CB72A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</w:tcPr>
          <w:p w14:paraId="41B8216E" w14:textId="77777777" w:rsidR="00B94037" w:rsidRPr="00CB72A3" w:rsidRDefault="00B94037" w:rsidP="00B94037">
            <w:pPr>
              <w:pStyle w:val="acctmergecolhdg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4FE74F47" w14:textId="77777777" w:rsidR="00B94037" w:rsidRPr="00CB72A3" w:rsidRDefault="00B94037" w:rsidP="00B94037">
            <w:pPr>
              <w:pStyle w:val="acctmergecolhdg"/>
              <w:spacing w:line="240" w:lineRule="auto"/>
              <w:ind w:left="-108" w:right="-108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CB72A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 xml:space="preserve">31 </w:t>
            </w:r>
            <w:r w:rsidRPr="00CB72A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</w:tr>
      <w:tr w:rsidR="00D23F5F" w:rsidRPr="00CB72A3" w14:paraId="3AFB0769" w14:textId="77777777" w:rsidTr="000F3BC4">
        <w:trPr>
          <w:cantSplit/>
          <w:tblHeader/>
        </w:trPr>
        <w:tc>
          <w:tcPr>
            <w:tcW w:w="6543" w:type="dxa"/>
          </w:tcPr>
          <w:p w14:paraId="639B77F8" w14:textId="77777777" w:rsidR="00D23F5F" w:rsidRPr="00CB72A3" w:rsidRDefault="00D23F5F" w:rsidP="00D23F5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</w:tcPr>
          <w:p w14:paraId="5E564839" w14:textId="174AEB11" w:rsidR="00D23F5F" w:rsidRPr="00CB72A3" w:rsidRDefault="00D23F5F" w:rsidP="00D23F5F">
            <w:pPr>
              <w:pStyle w:val="acctmergecolhdg"/>
              <w:spacing w:line="240" w:lineRule="auto"/>
              <w:ind w:left="-108" w:right="-108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CB72A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</w:t>
            </w:r>
            <w:r w:rsidRPr="00CB72A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2F1D9876" w14:textId="77777777" w:rsidR="00D23F5F" w:rsidRPr="00CB72A3" w:rsidRDefault="00D23F5F" w:rsidP="00D23F5F">
            <w:pPr>
              <w:pStyle w:val="acctmergecolhdg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1D6EB3F9" w14:textId="20D7044B" w:rsidR="00D23F5F" w:rsidRPr="00CB72A3" w:rsidRDefault="00D23F5F" w:rsidP="00D23F5F">
            <w:pPr>
              <w:pStyle w:val="acctmergecolhdg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B72A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</w:t>
            </w:r>
            <w:r w:rsidRPr="00CB72A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7</w:t>
            </w:r>
          </w:p>
        </w:tc>
      </w:tr>
      <w:tr w:rsidR="00D23F5F" w:rsidRPr="00CB72A3" w14:paraId="399970BD" w14:textId="77777777" w:rsidTr="000F3BC4">
        <w:trPr>
          <w:cantSplit/>
        </w:trPr>
        <w:tc>
          <w:tcPr>
            <w:tcW w:w="6543" w:type="dxa"/>
          </w:tcPr>
          <w:p w14:paraId="4B582A93" w14:textId="77777777" w:rsidR="00D23F5F" w:rsidRPr="00CB72A3" w:rsidRDefault="00D23F5F" w:rsidP="00D23F5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583" w:type="dxa"/>
            <w:gridSpan w:val="3"/>
          </w:tcPr>
          <w:p w14:paraId="106624AB" w14:textId="77777777" w:rsidR="00D23F5F" w:rsidRPr="00CB72A3" w:rsidRDefault="00D23F5F" w:rsidP="00D23F5F">
            <w:pPr>
              <w:pStyle w:val="a3"/>
              <w:tabs>
                <w:tab w:val="decimal" w:pos="90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72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23F5F" w:rsidRPr="00CB72A3" w14:paraId="1C2F1C50" w14:textId="77777777" w:rsidTr="000F3BC4">
        <w:trPr>
          <w:cantSplit/>
        </w:trPr>
        <w:tc>
          <w:tcPr>
            <w:tcW w:w="6543" w:type="dxa"/>
          </w:tcPr>
          <w:p w14:paraId="4E86DA7A" w14:textId="77777777" w:rsidR="00D23F5F" w:rsidRPr="00CB72A3" w:rsidRDefault="00D23F5F" w:rsidP="00D23F5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CB72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ภาระผูกพันรายจ่ายฝ่ายทุน</w:t>
            </w:r>
          </w:p>
        </w:tc>
        <w:tc>
          <w:tcPr>
            <w:tcW w:w="1170" w:type="dxa"/>
          </w:tcPr>
          <w:p w14:paraId="26784FAA" w14:textId="77777777" w:rsidR="00D23F5F" w:rsidRPr="00CB72A3" w:rsidRDefault="00D23F5F" w:rsidP="00D23F5F">
            <w:pPr>
              <w:pStyle w:val="a3"/>
              <w:tabs>
                <w:tab w:val="decimal" w:pos="909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0950253" w14:textId="77777777" w:rsidR="00D23F5F" w:rsidRPr="00CB72A3" w:rsidRDefault="00D23F5F" w:rsidP="00D23F5F">
            <w:pPr>
              <w:pStyle w:val="a3"/>
              <w:tabs>
                <w:tab w:val="decimal" w:pos="1044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14:paraId="1F8714A1" w14:textId="77777777" w:rsidR="00D23F5F" w:rsidRPr="00CB72A3" w:rsidRDefault="00D23F5F" w:rsidP="00D23F5F">
            <w:pPr>
              <w:pStyle w:val="a3"/>
              <w:tabs>
                <w:tab w:val="decimal" w:pos="909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11CB5" w:rsidRPr="00CB72A3" w14:paraId="72A170FC" w14:textId="77777777" w:rsidTr="000F3BC4">
        <w:trPr>
          <w:cantSplit/>
        </w:trPr>
        <w:tc>
          <w:tcPr>
            <w:tcW w:w="6543" w:type="dxa"/>
          </w:tcPr>
          <w:p w14:paraId="565DE8E6" w14:textId="77777777" w:rsidR="00911CB5" w:rsidRPr="00CB72A3" w:rsidRDefault="00911CB5" w:rsidP="00911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เครื่องจักรและอุปกรณ์</w:t>
            </w:r>
          </w:p>
        </w:tc>
        <w:tc>
          <w:tcPr>
            <w:tcW w:w="1170" w:type="dxa"/>
          </w:tcPr>
          <w:p w14:paraId="6BBCB677" w14:textId="183636C3" w:rsidR="00911CB5" w:rsidRPr="00CB72A3" w:rsidRDefault="00226B2D" w:rsidP="00911CB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2,475,044</w:t>
            </w:r>
          </w:p>
        </w:tc>
        <w:tc>
          <w:tcPr>
            <w:tcW w:w="270" w:type="dxa"/>
          </w:tcPr>
          <w:p w14:paraId="41B0D72F" w14:textId="77777777" w:rsidR="00911CB5" w:rsidRPr="00CB72A3" w:rsidRDefault="00911CB5" w:rsidP="00911CB5">
            <w:pPr>
              <w:pStyle w:val="a3"/>
              <w:tabs>
                <w:tab w:val="decimal" w:pos="1044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14:paraId="383C0BE7" w14:textId="50D60E83" w:rsidR="00911CB5" w:rsidRPr="00CB72A3" w:rsidRDefault="00911CB5" w:rsidP="00911CB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D65E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93,117</w:t>
            </w:r>
          </w:p>
        </w:tc>
      </w:tr>
      <w:tr w:rsidR="00911CB5" w:rsidRPr="00CB72A3" w14:paraId="46738F03" w14:textId="77777777" w:rsidTr="000F3BC4">
        <w:trPr>
          <w:cantSplit/>
        </w:trPr>
        <w:tc>
          <w:tcPr>
            <w:tcW w:w="6543" w:type="dxa"/>
          </w:tcPr>
          <w:p w14:paraId="36786C1B" w14:textId="77777777" w:rsidR="00911CB5" w:rsidRPr="00CB72A3" w:rsidRDefault="00911CB5" w:rsidP="00911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4D82BB0" w14:textId="5E03B1DE" w:rsidR="00911CB5" w:rsidRPr="00226B2D" w:rsidRDefault="00226B2D" w:rsidP="00911CB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26B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2,475,044</w:t>
            </w:r>
          </w:p>
        </w:tc>
        <w:tc>
          <w:tcPr>
            <w:tcW w:w="270" w:type="dxa"/>
          </w:tcPr>
          <w:p w14:paraId="3410DDA6" w14:textId="77777777" w:rsidR="00911CB5" w:rsidRPr="00CB72A3" w:rsidRDefault="00911CB5" w:rsidP="00911CB5">
            <w:pPr>
              <w:pStyle w:val="a3"/>
              <w:tabs>
                <w:tab w:val="decimal" w:pos="1044"/>
              </w:tabs>
              <w:ind w:left="-1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0613F390" w14:textId="3A3CBE83" w:rsidR="00911CB5" w:rsidRPr="00CB72A3" w:rsidRDefault="00911CB5" w:rsidP="00911CB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D65E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93,117</w:t>
            </w:r>
          </w:p>
        </w:tc>
      </w:tr>
    </w:tbl>
    <w:p w14:paraId="57A80C93" w14:textId="5E44BB8D" w:rsidR="00467C2D" w:rsidRPr="00CB72A3" w:rsidRDefault="00467C2D" w:rsidP="00214C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4BAEA7C" w14:textId="6359EBF3" w:rsidR="00B32AE5" w:rsidRDefault="00B32AE5" w:rsidP="00B32AE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25"/>
        <w:jc w:val="thaiDistribute"/>
        <w:rPr>
          <w:rFonts w:ascii="Angsana New" w:hAnsi="Angsana New"/>
          <w:sz w:val="30"/>
          <w:szCs w:val="30"/>
        </w:rPr>
      </w:pPr>
    </w:p>
    <w:p w14:paraId="08C3394F" w14:textId="77777777" w:rsidR="00B32AE5" w:rsidRPr="00CB72A3" w:rsidRDefault="00B32AE5" w:rsidP="008048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sectPr w:rsidR="00B32AE5" w:rsidRPr="00CB72A3" w:rsidSect="009F6286"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7719A8" w14:textId="77777777" w:rsidR="001D3393" w:rsidRDefault="001D3393">
      <w:r>
        <w:separator/>
      </w:r>
    </w:p>
  </w:endnote>
  <w:endnote w:type="continuationSeparator" w:id="0">
    <w:p w14:paraId="72DEF1DF" w14:textId="77777777" w:rsidR="001D3393" w:rsidRDefault="001D3393">
      <w:r>
        <w:continuationSeparator/>
      </w:r>
    </w:p>
  </w:endnote>
  <w:endnote w:type="continuationNotice" w:id="1">
    <w:p w14:paraId="76A10997" w14:textId="77777777" w:rsidR="001D3393" w:rsidRDefault="001D339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C4251F" w14:textId="77777777" w:rsidR="00886EC7" w:rsidRPr="00371CAC" w:rsidRDefault="00886EC7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3125BC">
      <w:rPr>
        <w:rFonts w:ascii="Angsana New" w:hAnsi="Angsana New"/>
        <w:sz w:val="30"/>
        <w:szCs w:val="30"/>
      </w:rPr>
      <w:fldChar w:fldCharType="begin"/>
    </w:r>
    <w:r w:rsidRPr="003125BC">
      <w:rPr>
        <w:rFonts w:ascii="Angsana New" w:hAnsi="Angsana New"/>
        <w:sz w:val="30"/>
        <w:szCs w:val="30"/>
      </w:rPr>
      <w:instrText xml:space="preserve"> PAGE   \* MERGEFORMAT </w:instrText>
    </w:r>
    <w:r w:rsidRPr="003125B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13</w:t>
    </w:r>
    <w:r w:rsidRPr="003125BC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D2EF9E" w14:textId="77777777" w:rsidR="001D3393" w:rsidRDefault="001D3393">
      <w:r>
        <w:separator/>
      </w:r>
    </w:p>
  </w:footnote>
  <w:footnote w:type="continuationSeparator" w:id="0">
    <w:p w14:paraId="52FF761D" w14:textId="77777777" w:rsidR="001D3393" w:rsidRDefault="001D3393">
      <w:r>
        <w:continuationSeparator/>
      </w:r>
    </w:p>
  </w:footnote>
  <w:footnote w:type="continuationNotice" w:id="1">
    <w:p w14:paraId="4E079292" w14:textId="77777777" w:rsidR="001D3393" w:rsidRDefault="001D339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03896" w14:textId="77777777" w:rsidR="001E5287" w:rsidRPr="00807D39" w:rsidRDefault="001E5287" w:rsidP="00F8718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807D39">
      <w:rPr>
        <w:rFonts w:ascii="Angsana New" w:hAnsi="Angsana New"/>
        <w:b/>
        <w:bCs/>
        <w:sz w:val="32"/>
        <w:szCs w:val="32"/>
        <w:cs/>
      </w:rPr>
      <w:t>บริษัท เบอร์ล่า คาร์บอน (ไทยแลนด์) จำกัด (มหาชน)</w:t>
    </w:r>
    <w:r w:rsidRPr="00807D39"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Pr="00807D39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0967B6D3" w14:textId="77777777" w:rsidR="001E5287" w:rsidRPr="00807D39" w:rsidRDefault="001E5287" w:rsidP="00A3077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  <w:lang w:val="en-US"/>
      </w:rPr>
    </w:pPr>
    <w:r w:rsidRPr="00807D39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  <w:r w:rsidRPr="00807D39">
      <w:rPr>
        <w:rFonts w:ascii="Angsana New" w:hAnsi="Angsana New" w:hint="cs"/>
        <w:b/>
        <w:bCs/>
        <w:sz w:val="32"/>
        <w:szCs w:val="32"/>
        <w:cs/>
        <w:lang w:val="en-US"/>
      </w:rPr>
      <w:t>ระหว่างกาลแบบย่อ</w:t>
    </w:r>
  </w:p>
  <w:p w14:paraId="72D1823E" w14:textId="6614DC47" w:rsidR="00533BCD" w:rsidRPr="00807D39" w:rsidRDefault="00533BCD" w:rsidP="00533BCD">
    <w:pPr>
      <w:pStyle w:val="Header"/>
      <w:tabs>
        <w:tab w:val="left" w:pos="5220"/>
      </w:tabs>
      <w:rPr>
        <w:rFonts w:ascii="Angsana New" w:hAnsi="Angsana New"/>
        <w:b/>
        <w:bCs/>
        <w:sz w:val="32"/>
        <w:szCs w:val="32"/>
      </w:rPr>
    </w:pPr>
    <w:r w:rsidRPr="00807D39">
      <w:rPr>
        <w:rFonts w:ascii="Angsana New" w:hAnsi="Angsana New"/>
        <w:b/>
        <w:bCs/>
        <w:sz w:val="32"/>
        <w:szCs w:val="32"/>
        <w:cs/>
      </w:rPr>
      <w:t>สำหรับ</w:t>
    </w:r>
    <w:r w:rsidRPr="00807D39">
      <w:rPr>
        <w:rFonts w:ascii="Angsana New" w:hAnsi="Angsana New" w:hint="cs"/>
        <w:b/>
        <w:bCs/>
        <w:sz w:val="32"/>
        <w:szCs w:val="32"/>
        <w:cs/>
      </w:rPr>
      <w:t>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807D39">
      <w:rPr>
        <w:rFonts w:ascii="Angsana New" w:hAnsi="Angsana New"/>
        <w:b/>
        <w:bCs/>
        <w:sz w:val="32"/>
        <w:szCs w:val="32"/>
        <w:cs/>
      </w:rPr>
      <w:t>สิ้นสุดวันที่</w:t>
    </w:r>
    <w:r w:rsidRPr="00807D39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807D39">
      <w:rPr>
        <w:rFonts w:ascii="Angsana New" w:hAnsi="Angsana New"/>
        <w:b/>
        <w:bCs/>
        <w:sz w:val="32"/>
        <w:szCs w:val="32"/>
        <w:lang w:val="en-US"/>
      </w:rPr>
      <w:t>3</w:t>
    </w:r>
    <w:r>
      <w:rPr>
        <w:rFonts w:ascii="Angsana New" w:hAnsi="Angsana New"/>
        <w:b/>
        <w:bCs/>
        <w:sz w:val="32"/>
        <w:szCs w:val="32"/>
        <w:lang w:val="en-US"/>
      </w:rPr>
      <w:t>1</w:t>
    </w:r>
    <w:r w:rsidRPr="00807D39">
      <w:rPr>
        <w:rFonts w:ascii="Angsana New" w:hAnsi="Angsana New"/>
        <w:b/>
        <w:bCs/>
        <w:sz w:val="32"/>
        <w:szCs w:val="32"/>
        <w:lang w:val="en-US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ธันวาคม</w:t>
    </w:r>
    <w:r w:rsidRPr="00807D39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807D39">
      <w:rPr>
        <w:rFonts w:ascii="Angsana New" w:hAnsi="Angsana New"/>
        <w:b/>
        <w:bCs/>
        <w:sz w:val="32"/>
        <w:szCs w:val="32"/>
        <w:lang w:val="en-US"/>
      </w:rPr>
      <w:t>25</w:t>
    </w:r>
    <w:r w:rsidRPr="004A24EA">
      <w:rPr>
        <w:rFonts w:ascii="Angsana New" w:hAnsi="Angsana New" w:hint="cs"/>
        <w:b/>
        <w:bCs/>
        <w:sz w:val="32"/>
        <w:szCs w:val="32"/>
        <w:lang w:val="en-US"/>
      </w:rPr>
      <w:t>6</w:t>
    </w:r>
    <w:r>
      <w:rPr>
        <w:rFonts w:ascii="Angsana New" w:hAnsi="Angsana New"/>
        <w:b/>
        <w:bCs/>
        <w:sz w:val="32"/>
        <w:szCs w:val="32"/>
        <w:lang w:val="en-US"/>
      </w:rPr>
      <w:t>7</w:t>
    </w:r>
    <w:r w:rsidRPr="00807D39"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 w:rsidRPr="00807D39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4D62854E" w14:textId="77777777" w:rsidR="001E5287" w:rsidRDefault="001E5287" w:rsidP="00411F53">
    <w:pPr>
      <w:pStyle w:val="Header"/>
      <w:tabs>
        <w:tab w:val="left" w:pos="5220"/>
      </w:tabs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A7142C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2B91FC6"/>
    <w:multiLevelType w:val="hybridMultilevel"/>
    <w:tmpl w:val="56963646"/>
    <w:lvl w:ilvl="0" w:tplc="0A42088C">
      <w:start w:val="9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0A40B2A"/>
    <w:multiLevelType w:val="multilevel"/>
    <w:tmpl w:val="8BB07714"/>
    <w:lvl w:ilvl="0">
      <w:start w:val="1"/>
      <w:numFmt w:val="decimal"/>
      <w:lvlText w:val="%1"/>
      <w:lvlJc w:val="left"/>
      <w:pPr>
        <w:tabs>
          <w:tab w:val="num" w:pos="3164"/>
        </w:tabs>
        <w:ind w:left="3164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3504"/>
        </w:tabs>
        <w:ind w:left="3504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844"/>
        </w:tabs>
        <w:ind w:left="3844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185"/>
        </w:tabs>
        <w:ind w:left="4185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525"/>
        </w:tabs>
        <w:ind w:left="4525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865"/>
        </w:tabs>
        <w:ind w:left="4865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205"/>
        </w:tabs>
        <w:ind w:left="5205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545"/>
        </w:tabs>
        <w:ind w:left="5545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885"/>
        </w:tabs>
        <w:ind w:left="5885" w:hanging="340"/>
      </w:pPr>
      <w:rPr>
        <w:rFonts w:ascii="Symbol" w:hAnsi="Symbol" w:hint="default"/>
      </w:rPr>
    </w:lvl>
  </w:abstractNum>
  <w:abstractNum w:abstractNumId="6" w15:restartNumberingAfterBreak="0">
    <w:nsid w:val="17B9554D"/>
    <w:multiLevelType w:val="hybridMultilevel"/>
    <w:tmpl w:val="DF0E9DC8"/>
    <w:lvl w:ilvl="0" w:tplc="90E055E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22861425"/>
    <w:multiLevelType w:val="hybridMultilevel"/>
    <w:tmpl w:val="0E0081EE"/>
    <w:lvl w:ilvl="0" w:tplc="554A6042">
      <w:start w:val="17"/>
      <w:numFmt w:val="decimal"/>
      <w:lvlText w:val="%1"/>
      <w:lvlJc w:val="left"/>
      <w:pPr>
        <w:ind w:left="4050" w:hanging="540"/>
      </w:pPr>
      <w:rPr>
        <w:rFonts w:ascii="Angsana New" w:hAnsi="Angsana New" w:cs="Angsana New" w:hint="default"/>
        <w:b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255C008B"/>
    <w:multiLevelType w:val="hybridMultilevel"/>
    <w:tmpl w:val="89A2775A"/>
    <w:lvl w:ilvl="0" w:tplc="E03A9CDE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D571037"/>
    <w:multiLevelType w:val="singleLevel"/>
    <w:tmpl w:val="D1F0758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2FE4076D"/>
    <w:multiLevelType w:val="singleLevel"/>
    <w:tmpl w:val="43BA972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2422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3142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862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582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5302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6022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742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462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8182" w:hanging="360"/>
      </w:pPr>
      <w:rPr>
        <w:rFonts w:ascii="Wingdings" w:hAnsi="Wingdings" w:hint="default"/>
      </w:rPr>
    </w:lvl>
  </w:abstractNum>
  <w:abstractNum w:abstractNumId="16" w15:restartNumberingAfterBreak="0">
    <w:nsid w:val="4A210DD7"/>
    <w:multiLevelType w:val="singleLevel"/>
    <w:tmpl w:val="19B831B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4D092749"/>
    <w:multiLevelType w:val="multilevel"/>
    <w:tmpl w:val="8BFE0872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hint="default"/>
        <w:b/>
        <w:bCs/>
        <w:i/>
        <w:iCs/>
      </w:rPr>
    </w:lvl>
    <w:lvl w:ilvl="1">
      <w:start w:val="1"/>
      <w:numFmt w:val="bullet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bullet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bullet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bullet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18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558F0CE3"/>
    <w:multiLevelType w:val="hybridMultilevel"/>
    <w:tmpl w:val="A78AF8E4"/>
    <w:lvl w:ilvl="0" w:tplc="32BE2D7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EC3404"/>
    <w:multiLevelType w:val="hybridMultilevel"/>
    <w:tmpl w:val="6B7AA86A"/>
    <w:lvl w:ilvl="0" w:tplc="06647CD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8F7138"/>
    <w:multiLevelType w:val="hybridMultilevel"/>
    <w:tmpl w:val="14FED806"/>
    <w:lvl w:ilvl="0" w:tplc="5546C398">
      <w:start w:val="1"/>
      <w:numFmt w:val="thaiLetters"/>
      <w:lvlText w:val="(%1)"/>
      <w:lvlJc w:val="left"/>
      <w:pPr>
        <w:ind w:left="9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70" w:hanging="360"/>
      </w:pPr>
    </w:lvl>
    <w:lvl w:ilvl="2" w:tplc="0409001B" w:tentative="1">
      <w:start w:val="1"/>
      <w:numFmt w:val="lowerRoman"/>
      <w:lvlText w:val="%3."/>
      <w:lvlJc w:val="right"/>
      <w:pPr>
        <w:ind w:left="2390" w:hanging="180"/>
      </w:pPr>
    </w:lvl>
    <w:lvl w:ilvl="3" w:tplc="0409000F" w:tentative="1">
      <w:start w:val="1"/>
      <w:numFmt w:val="decimal"/>
      <w:lvlText w:val="%4."/>
      <w:lvlJc w:val="left"/>
      <w:pPr>
        <w:ind w:left="3110" w:hanging="360"/>
      </w:pPr>
    </w:lvl>
    <w:lvl w:ilvl="4" w:tplc="04090019" w:tentative="1">
      <w:start w:val="1"/>
      <w:numFmt w:val="lowerLetter"/>
      <w:lvlText w:val="%5."/>
      <w:lvlJc w:val="left"/>
      <w:pPr>
        <w:ind w:left="3830" w:hanging="360"/>
      </w:pPr>
    </w:lvl>
    <w:lvl w:ilvl="5" w:tplc="0409001B" w:tentative="1">
      <w:start w:val="1"/>
      <w:numFmt w:val="lowerRoman"/>
      <w:lvlText w:val="%6."/>
      <w:lvlJc w:val="right"/>
      <w:pPr>
        <w:ind w:left="4550" w:hanging="180"/>
      </w:pPr>
    </w:lvl>
    <w:lvl w:ilvl="6" w:tplc="0409000F" w:tentative="1">
      <w:start w:val="1"/>
      <w:numFmt w:val="decimal"/>
      <w:lvlText w:val="%7."/>
      <w:lvlJc w:val="left"/>
      <w:pPr>
        <w:ind w:left="5270" w:hanging="360"/>
      </w:pPr>
    </w:lvl>
    <w:lvl w:ilvl="7" w:tplc="04090019" w:tentative="1">
      <w:start w:val="1"/>
      <w:numFmt w:val="lowerLetter"/>
      <w:lvlText w:val="%8."/>
      <w:lvlJc w:val="left"/>
      <w:pPr>
        <w:ind w:left="5990" w:hanging="360"/>
      </w:pPr>
    </w:lvl>
    <w:lvl w:ilvl="8" w:tplc="0409001B" w:tentative="1">
      <w:start w:val="1"/>
      <w:numFmt w:val="lowerRoman"/>
      <w:lvlText w:val="%9."/>
      <w:lvlJc w:val="right"/>
      <w:pPr>
        <w:ind w:left="6710" w:hanging="180"/>
      </w:pPr>
    </w:lvl>
  </w:abstractNum>
  <w:abstractNum w:abstractNumId="22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28778C"/>
    <w:multiLevelType w:val="singleLevel"/>
    <w:tmpl w:val="E82C80C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721E3C33"/>
    <w:multiLevelType w:val="hybridMultilevel"/>
    <w:tmpl w:val="06F08034"/>
    <w:lvl w:ilvl="0" w:tplc="FFFFFFFF">
      <w:start w:val="1"/>
      <w:numFmt w:val="decimal"/>
      <w:lvlText w:val="%1"/>
      <w:lvlJc w:val="left"/>
      <w:pPr>
        <w:ind w:left="4050" w:hanging="540"/>
      </w:pPr>
      <w:rPr>
        <w:rFonts w:ascii="Angsana New" w:hAnsi="Angsana New" w:cs="Angsana New" w:hint="default"/>
        <w:b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905CF"/>
    <w:multiLevelType w:val="singleLevel"/>
    <w:tmpl w:val="650AAEF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 w16cid:durableId="1107962701">
    <w:abstractNumId w:val="1"/>
  </w:num>
  <w:num w:numId="2" w16cid:durableId="1434126622">
    <w:abstractNumId w:val="5"/>
  </w:num>
  <w:num w:numId="3" w16cid:durableId="302278881">
    <w:abstractNumId w:val="3"/>
  </w:num>
  <w:num w:numId="4" w16cid:durableId="1753358264">
    <w:abstractNumId w:val="6"/>
  </w:num>
  <w:num w:numId="5" w16cid:durableId="621112692">
    <w:abstractNumId w:val="26"/>
  </w:num>
  <w:num w:numId="6" w16cid:durableId="916207804">
    <w:abstractNumId w:val="13"/>
  </w:num>
  <w:num w:numId="7" w16cid:durableId="638071299">
    <w:abstractNumId w:val="16"/>
  </w:num>
  <w:num w:numId="8" w16cid:durableId="1155804369">
    <w:abstractNumId w:val="24"/>
  </w:num>
  <w:num w:numId="9" w16cid:durableId="974794663">
    <w:abstractNumId w:val="4"/>
  </w:num>
  <w:num w:numId="10" w16cid:durableId="217671091">
    <w:abstractNumId w:val="14"/>
  </w:num>
  <w:num w:numId="11" w16cid:durableId="1473402266">
    <w:abstractNumId w:val="20"/>
  </w:num>
  <w:num w:numId="12" w16cid:durableId="1815414453">
    <w:abstractNumId w:val="4"/>
  </w:num>
  <w:num w:numId="13" w16cid:durableId="1540819961">
    <w:abstractNumId w:val="25"/>
  </w:num>
  <w:num w:numId="14" w16cid:durableId="2044481653">
    <w:abstractNumId w:val="1"/>
  </w:num>
  <w:num w:numId="15" w16cid:durableId="1330520171">
    <w:abstractNumId w:val="10"/>
  </w:num>
  <w:num w:numId="16" w16cid:durableId="2088913734">
    <w:abstractNumId w:val="12"/>
  </w:num>
  <w:num w:numId="17" w16cid:durableId="1639149078">
    <w:abstractNumId w:val="15"/>
  </w:num>
  <w:num w:numId="18" w16cid:durableId="445782524">
    <w:abstractNumId w:val="9"/>
  </w:num>
  <w:num w:numId="19" w16cid:durableId="324406970">
    <w:abstractNumId w:val="1"/>
  </w:num>
  <w:num w:numId="20" w16cid:durableId="2065718650">
    <w:abstractNumId w:val="22"/>
  </w:num>
  <w:num w:numId="21" w16cid:durableId="794638712">
    <w:abstractNumId w:val="1"/>
  </w:num>
  <w:num w:numId="22" w16cid:durableId="330959215">
    <w:abstractNumId w:val="8"/>
  </w:num>
  <w:num w:numId="23" w16cid:durableId="1287081140">
    <w:abstractNumId w:val="19"/>
  </w:num>
  <w:num w:numId="24" w16cid:durableId="337779306">
    <w:abstractNumId w:val="0"/>
  </w:num>
  <w:num w:numId="25" w16cid:durableId="844249193">
    <w:abstractNumId w:val="1"/>
  </w:num>
  <w:num w:numId="26" w16cid:durableId="1314411677">
    <w:abstractNumId w:val="1"/>
  </w:num>
  <w:num w:numId="27" w16cid:durableId="1598563736">
    <w:abstractNumId w:val="1"/>
  </w:num>
  <w:num w:numId="28" w16cid:durableId="649600992">
    <w:abstractNumId w:val="1"/>
  </w:num>
  <w:num w:numId="29" w16cid:durableId="887834786">
    <w:abstractNumId w:val="17"/>
  </w:num>
  <w:num w:numId="30" w16cid:durableId="855194918">
    <w:abstractNumId w:val="1"/>
  </w:num>
  <w:num w:numId="31" w16cid:durableId="1540819996">
    <w:abstractNumId w:val="1"/>
  </w:num>
  <w:num w:numId="32" w16cid:durableId="151063614">
    <w:abstractNumId w:val="1"/>
  </w:num>
  <w:num w:numId="33" w16cid:durableId="1374695320">
    <w:abstractNumId w:val="1"/>
  </w:num>
  <w:num w:numId="34" w16cid:durableId="1378317902">
    <w:abstractNumId w:val="1"/>
  </w:num>
  <w:num w:numId="35" w16cid:durableId="1652176312">
    <w:abstractNumId w:val="1"/>
  </w:num>
  <w:num w:numId="36" w16cid:durableId="485754240">
    <w:abstractNumId w:val="18"/>
  </w:num>
  <w:num w:numId="37" w16cid:durableId="209597786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83791917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858158517">
    <w:abstractNumId w:val="2"/>
  </w:num>
  <w:num w:numId="40" w16cid:durableId="1797554042">
    <w:abstractNumId w:val="11"/>
  </w:num>
  <w:num w:numId="41" w16cid:durableId="1983271368">
    <w:abstractNumId w:val="1"/>
  </w:num>
  <w:num w:numId="42" w16cid:durableId="441922328">
    <w:abstractNumId w:val="21"/>
  </w:num>
  <w:num w:numId="43" w16cid:durableId="839076227">
    <w:abstractNumId w:val="1"/>
  </w:num>
  <w:num w:numId="44" w16cid:durableId="308944846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3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???????"/>
  </w:docVars>
  <w:rsids>
    <w:rsidRoot w:val="00385CFC"/>
    <w:rsid w:val="0000062B"/>
    <w:rsid w:val="000009E5"/>
    <w:rsid w:val="0000100B"/>
    <w:rsid w:val="00001498"/>
    <w:rsid w:val="00001B47"/>
    <w:rsid w:val="00001BEF"/>
    <w:rsid w:val="00001F9E"/>
    <w:rsid w:val="00002638"/>
    <w:rsid w:val="00002A0E"/>
    <w:rsid w:val="00002BC5"/>
    <w:rsid w:val="00002D6B"/>
    <w:rsid w:val="000036DA"/>
    <w:rsid w:val="00003A40"/>
    <w:rsid w:val="00003DF4"/>
    <w:rsid w:val="00003E21"/>
    <w:rsid w:val="0000464A"/>
    <w:rsid w:val="00004E25"/>
    <w:rsid w:val="000051E9"/>
    <w:rsid w:val="00005418"/>
    <w:rsid w:val="00005507"/>
    <w:rsid w:val="00005ACB"/>
    <w:rsid w:val="00005BAB"/>
    <w:rsid w:val="00006A22"/>
    <w:rsid w:val="00006C02"/>
    <w:rsid w:val="00006DD5"/>
    <w:rsid w:val="00007613"/>
    <w:rsid w:val="000076CF"/>
    <w:rsid w:val="00007949"/>
    <w:rsid w:val="00007B57"/>
    <w:rsid w:val="0001027D"/>
    <w:rsid w:val="00010374"/>
    <w:rsid w:val="0001087A"/>
    <w:rsid w:val="00010BBA"/>
    <w:rsid w:val="00010C16"/>
    <w:rsid w:val="00010E7D"/>
    <w:rsid w:val="00011155"/>
    <w:rsid w:val="0001192B"/>
    <w:rsid w:val="00012125"/>
    <w:rsid w:val="000122A5"/>
    <w:rsid w:val="0001272F"/>
    <w:rsid w:val="00012E48"/>
    <w:rsid w:val="000135F7"/>
    <w:rsid w:val="0001364C"/>
    <w:rsid w:val="00013717"/>
    <w:rsid w:val="00013A0A"/>
    <w:rsid w:val="000143EB"/>
    <w:rsid w:val="00014831"/>
    <w:rsid w:val="0001495E"/>
    <w:rsid w:val="00014A59"/>
    <w:rsid w:val="00014AA8"/>
    <w:rsid w:val="00014BF1"/>
    <w:rsid w:val="00015103"/>
    <w:rsid w:val="00015111"/>
    <w:rsid w:val="0001524E"/>
    <w:rsid w:val="0001532E"/>
    <w:rsid w:val="00015C52"/>
    <w:rsid w:val="00015CEA"/>
    <w:rsid w:val="0001640E"/>
    <w:rsid w:val="00016CE3"/>
    <w:rsid w:val="00016DD8"/>
    <w:rsid w:val="00016E94"/>
    <w:rsid w:val="00017323"/>
    <w:rsid w:val="000176C5"/>
    <w:rsid w:val="000179F5"/>
    <w:rsid w:val="00020021"/>
    <w:rsid w:val="00020116"/>
    <w:rsid w:val="00020381"/>
    <w:rsid w:val="0002047C"/>
    <w:rsid w:val="0002055E"/>
    <w:rsid w:val="00020E35"/>
    <w:rsid w:val="00021255"/>
    <w:rsid w:val="000212E6"/>
    <w:rsid w:val="00021392"/>
    <w:rsid w:val="0002168A"/>
    <w:rsid w:val="0002185F"/>
    <w:rsid w:val="00021CAD"/>
    <w:rsid w:val="00022087"/>
    <w:rsid w:val="000222E4"/>
    <w:rsid w:val="000225C2"/>
    <w:rsid w:val="00022A53"/>
    <w:rsid w:val="00023CE6"/>
    <w:rsid w:val="00023E3C"/>
    <w:rsid w:val="00024011"/>
    <w:rsid w:val="000241C6"/>
    <w:rsid w:val="0002423D"/>
    <w:rsid w:val="00024627"/>
    <w:rsid w:val="00024953"/>
    <w:rsid w:val="00024F30"/>
    <w:rsid w:val="00025190"/>
    <w:rsid w:val="00025338"/>
    <w:rsid w:val="0002549D"/>
    <w:rsid w:val="000258AD"/>
    <w:rsid w:val="00025E76"/>
    <w:rsid w:val="00026132"/>
    <w:rsid w:val="000261A2"/>
    <w:rsid w:val="0002666D"/>
    <w:rsid w:val="000267B0"/>
    <w:rsid w:val="00026B4C"/>
    <w:rsid w:val="00026FC7"/>
    <w:rsid w:val="000270A8"/>
    <w:rsid w:val="000270EB"/>
    <w:rsid w:val="0002718D"/>
    <w:rsid w:val="000277F7"/>
    <w:rsid w:val="00027F4F"/>
    <w:rsid w:val="00030007"/>
    <w:rsid w:val="00030742"/>
    <w:rsid w:val="0003091A"/>
    <w:rsid w:val="00030952"/>
    <w:rsid w:val="00031980"/>
    <w:rsid w:val="00031ADE"/>
    <w:rsid w:val="00031C60"/>
    <w:rsid w:val="000324DE"/>
    <w:rsid w:val="00032624"/>
    <w:rsid w:val="0003284C"/>
    <w:rsid w:val="00032CE1"/>
    <w:rsid w:val="0003312F"/>
    <w:rsid w:val="000335A3"/>
    <w:rsid w:val="00033EFB"/>
    <w:rsid w:val="0003500D"/>
    <w:rsid w:val="000351D6"/>
    <w:rsid w:val="00035A15"/>
    <w:rsid w:val="00035C1C"/>
    <w:rsid w:val="00035E23"/>
    <w:rsid w:val="000369E4"/>
    <w:rsid w:val="00036BE0"/>
    <w:rsid w:val="00036E8F"/>
    <w:rsid w:val="00040791"/>
    <w:rsid w:val="00040881"/>
    <w:rsid w:val="0004090D"/>
    <w:rsid w:val="00040952"/>
    <w:rsid w:val="00040A8A"/>
    <w:rsid w:val="00040E59"/>
    <w:rsid w:val="00040EDF"/>
    <w:rsid w:val="0004131E"/>
    <w:rsid w:val="00041C82"/>
    <w:rsid w:val="00041E72"/>
    <w:rsid w:val="00042404"/>
    <w:rsid w:val="00042424"/>
    <w:rsid w:val="000424D2"/>
    <w:rsid w:val="000425FD"/>
    <w:rsid w:val="00042F74"/>
    <w:rsid w:val="000434F1"/>
    <w:rsid w:val="000438D3"/>
    <w:rsid w:val="00043DDD"/>
    <w:rsid w:val="00043DF3"/>
    <w:rsid w:val="00043F17"/>
    <w:rsid w:val="0004445C"/>
    <w:rsid w:val="000444A8"/>
    <w:rsid w:val="00044583"/>
    <w:rsid w:val="00044C3C"/>
    <w:rsid w:val="000452F8"/>
    <w:rsid w:val="0004575E"/>
    <w:rsid w:val="00045E6A"/>
    <w:rsid w:val="00046195"/>
    <w:rsid w:val="00046213"/>
    <w:rsid w:val="00046B9D"/>
    <w:rsid w:val="00047128"/>
    <w:rsid w:val="00047886"/>
    <w:rsid w:val="000500CE"/>
    <w:rsid w:val="00050143"/>
    <w:rsid w:val="000506C5"/>
    <w:rsid w:val="00050935"/>
    <w:rsid w:val="00050DDE"/>
    <w:rsid w:val="00051008"/>
    <w:rsid w:val="000510D2"/>
    <w:rsid w:val="000511F3"/>
    <w:rsid w:val="00051417"/>
    <w:rsid w:val="00051527"/>
    <w:rsid w:val="00051858"/>
    <w:rsid w:val="00051A81"/>
    <w:rsid w:val="0005222F"/>
    <w:rsid w:val="00052251"/>
    <w:rsid w:val="000528CF"/>
    <w:rsid w:val="00052931"/>
    <w:rsid w:val="000529D0"/>
    <w:rsid w:val="000529F4"/>
    <w:rsid w:val="00052BCF"/>
    <w:rsid w:val="0005315D"/>
    <w:rsid w:val="00053170"/>
    <w:rsid w:val="00053BFD"/>
    <w:rsid w:val="00053E8C"/>
    <w:rsid w:val="00054433"/>
    <w:rsid w:val="000544B1"/>
    <w:rsid w:val="00054A0E"/>
    <w:rsid w:val="00054EE3"/>
    <w:rsid w:val="000550AB"/>
    <w:rsid w:val="000553C0"/>
    <w:rsid w:val="0005542F"/>
    <w:rsid w:val="000555EF"/>
    <w:rsid w:val="000558C4"/>
    <w:rsid w:val="0005591B"/>
    <w:rsid w:val="00055A67"/>
    <w:rsid w:val="000562C8"/>
    <w:rsid w:val="00056C59"/>
    <w:rsid w:val="00056FF1"/>
    <w:rsid w:val="0005718D"/>
    <w:rsid w:val="00057C19"/>
    <w:rsid w:val="00060352"/>
    <w:rsid w:val="000604F8"/>
    <w:rsid w:val="000605EC"/>
    <w:rsid w:val="000607D6"/>
    <w:rsid w:val="00060A9B"/>
    <w:rsid w:val="00060FA0"/>
    <w:rsid w:val="00061076"/>
    <w:rsid w:val="00061237"/>
    <w:rsid w:val="00061B0E"/>
    <w:rsid w:val="00061CDD"/>
    <w:rsid w:val="0006239A"/>
    <w:rsid w:val="00062766"/>
    <w:rsid w:val="0006276B"/>
    <w:rsid w:val="000627ED"/>
    <w:rsid w:val="00062B25"/>
    <w:rsid w:val="000635F7"/>
    <w:rsid w:val="000635FF"/>
    <w:rsid w:val="000639A9"/>
    <w:rsid w:val="0006431A"/>
    <w:rsid w:val="000643EC"/>
    <w:rsid w:val="00065008"/>
    <w:rsid w:val="0006537A"/>
    <w:rsid w:val="00065604"/>
    <w:rsid w:val="00065C76"/>
    <w:rsid w:val="00065DAC"/>
    <w:rsid w:val="00066100"/>
    <w:rsid w:val="00066E87"/>
    <w:rsid w:val="00066F67"/>
    <w:rsid w:val="00067091"/>
    <w:rsid w:val="000672F9"/>
    <w:rsid w:val="000675C1"/>
    <w:rsid w:val="00067861"/>
    <w:rsid w:val="000711EE"/>
    <w:rsid w:val="00071422"/>
    <w:rsid w:val="00071642"/>
    <w:rsid w:val="00071E82"/>
    <w:rsid w:val="000724CC"/>
    <w:rsid w:val="00073367"/>
    <w:rsid w:val="000739B7"/>
    <w:rsid w:val="00073A8D"/>
    <w:rsid w:val="0007468D"/>
    <w:rsid w:val="00074CBA"/>
    <w:rsid w:val="00074F14"/>
    <w:rsid w:val="00075927"/>
    <w:rsid w:val="00075D37"/>
    <w:rsid w:val="00075FFE"/>
    <w:rsid w:val="00076626"/>
    <w:rsid w:val="0007695A"/>
    <w:rsid w:val="000773F9"/>
    <w:rsid w:val="000779CD"/>
    <w:rsid w:val="0008011E"/>
    <w:rsid w:val="000809AE"/>
    <w:rsid w:val="00080B7B"/>
    <w:rsid w:val="00080C77"/>
    <w:rsid w:val="00080F12"/>
    <w:rsid w:val="0008115A"/>
    <w:rsid w:val="0008129F"/>
    <w:rsid w:val="00081721"/>
    <w:rsid w:val="00081A49"/>
    <w:rsid w:val="0008284C"/>
    <w:rsid w:val="00082881"/>
    <w:rsid w:val="00083513"/>
    <w:rsid w:val="0008429A"/>
    <w:rsid w:val="000842DE"/>
    <w:rsid w:val="000844F4"/>
    <w:rsid w:val="00084E43"/>
    <w:rsid w:val="00084E93"/>
    <w:rsid w:val="00085B9E"/>
    <w:rsid w:val="00085C93"/>
    <w:rsid w:val="00085EAB"/>
    <w:rsid w:val="00086220"/>
    <w:rsid w:val="00086754"/>
    <w:rsid w:val="00087870"/>
    <w:rsid w:val="00087D01"/>
    <w:rsid w:val="00087DB0"/>
    <w:rsid w:val="000901E2"/>
    <w:rsid w:val="000908F5"/>
    <w:rsid w:val="00090B77"/>
    <w:rsid w:val="00090EBA"/>
    <w:rsid w:val="00090F48"/>
    <w:rsid w:val="00090F67"/>
    <w:rsid w:val="00090FB8"/>
    <w:rsid w:val="000913A0"/>
    <w:rsid w:val="00091A5C"/>
    <w:rsid w:val="00091B2A"/>
    <w:rsid w:val="00091E20"/>
    <w:rsid w:val="00092224"/>
    <w:rsid w:val="0009241C"/>
    <w:rsid w:val="000925C6"/>
    <w:rsid w:val="000928B6"/>
    <w:rsid w:val="00092B09"/>
    <w:rsid w:val="000933DB"/>
    <w:rsid w:val="0009351B"/>
    <w:rsid w:val="0009353D"/>
    <w:rsid w:val="0009364E"/>
    <w:rsid w:val="00093854"/>
    <w:rsid w:val="0009470A"/>
    <w:rsid w:val="00094BAF"/>
    <w:rsid w:val="00094FB4"/>
    <w:rsid w:val="00094FD7"/>
    <w:rsid w:val="000950F2"/>
    <w:rsid w:val="00095590"/>
    <w:rsid w:val="00095A5F"/>
    <w:rsid w:val="00095A70"/>
    <w:rsid w:val="0009630C"/>
    <w:rsid w:val="000963F7"/>
    <w:rsid w:val="000967D6"/>
    <w:rsid w:val="00096994"/>
    <w:rsid w:val="00096A4A"/>
    <w:rsid w:val="00097223"/>
    <w:rsid w:val="0009746D"/>
    <w:rsid w:val="00097659"/>
    <w:rsid w:val="000A01E8"/>
    <w:rsid w:val="000A045E"/>
    <w:rsid w:val="000A0559"/>
    <w:rsid w:val="000A084B"/>
    <w:rsid w:val="000A0BB9"/>
    <w:rsid w:val="000A0FBB"/>
    <w:rsid w:val="000A12A1"/>
    <w:rsid w:val="000A171A"/>
    <w:rsid w:val="000A183F"/>
    <w:rsid w:val="000A18FE"/>
    <w:rsid w:val="000A1CB5"/>
    <w:rsid w:val="000A1E4E"/>
    <w:rsid w:val="000A1E66"/>
    <w:rsid w:val="000A1F04"/>
    <w:rsid w:val="000A2524"/>
    <w:rsid w:val="000A2BD4"/>
    <w:rsid w:val="000A3179"/>
    <w:rsid w:val="000A324B"/>
    <w:rsid w:val="000A3294"/>
    <w:rsid w:val="000A3C72"/>
    <w:rsid w:val="000A3DEC"/>
    <w:rsid w:val="000A4495"/>
    <w:rsid w:val="000A4D19"/>
    <w:rsid w:val="000A4D66"/>
    <w:rsid w:val="000A59D0"/>
    <w:rsid w:val="000A64EC"/>
    <w:rsid w:val="000A6646"/>
    <w:rsid w:val="000A6B19"/>
    <w:rsid w:val="000A755D"/>
    <w:rsid w:val="000A7758"/>
    <w:rsid w:val="000A78E1"/>
    <w:rsid w:val="000A7D24"/>
    <w:rsid w:val="000A7FE3"/>
    <w:rsid w:val="000B013E"/>
    <w:rsid w:val="000B029E"/>
    <w:rsid w:val="000B04B0"/>
    <w:rsid w:val="000B0A5B"/>
    <w:rsid w:val="000B0D32"/>
    <w:rsid w:val="000B0E36"/>
    <w:rsid w:val="000B142E"/>
    <w:rsid w:val="000B144B"/>
    <w:rsid w:val="000B1506"/>
    <w:rsid w:val="000B1BC5"/>
    <w:rsid w:val="000B1BD4"/>
    <w:rsid w:val="000B1CB9"/>
    <w:rsid w:val="000B1D06"/>
    <w:rsid w:val="000B2127"/>
    <w:rsid w:val="000B23E5"/>
    <w:rsid w:val="000B244D"/>
    <w:rsid w:val="000B2673"/>
    <w:rsid w:val="000B287F"/>
    <w:rsid w:val="000B3168"/>
    <w:rsid w:val="000B33FE"/>
    <w:rsid w:val="000B3A52"/>
    <w:rsid w:val="000B3E24"/>
    <w:rsid w:val="000B40DA"/>
    <w:rsid w:val="000B4949"/>
    <w:rsid w:val="000B57F9"/>
    <w:rsid w:val="000B5A36"/>
    <w:rsid w:val="000B5DB9"/>
    <w:rsid w:val="000B5E4D"/>
    <w:rsid w:val="000B6880"/>
    <w:rsid w:val="000B6ED5"/>
    <w:rsid w:val="000B7292"/>
    <w:rsid w:val="000B7375"/>
    <w:rsid w:val="000B7F96"/>
    <w:rsid w:val="000C00BB"/>
    <w:rsid w:val="000C10F8"/>
    <w:rsid w:val="000C1276"/>
    <w:rsid w:val="000C1616"/>
    <w:rsid w:val="000C1A93"/>
    <w:rsid w:val="000C1ED9"/>
    <w:rsid w:val="000C2252"/>
    <w:rsid w:val="000C256E"/>
    <w:rsid w:val="000C29F6"/>
    <w:rsid w:val="000C301E"/>
    <w:rsid w:val="000C3A6C"/>
    <w:rsid w:val="000C3F4C"/>
    <w:rsid w:val="000C3FA6"/>
    <w:rsid w:val="000C40BB"/>
    <w:rsid w:val="000C463A"/>
    <w:rsid w:val="000C463C"/>
    <w:rsid w:val="000C4C1F"/>
    <w:rsid w:val="000C4D8F"/>
    <w:rsid w:val="000C4DF0"/>
    <w:rsid w:val="000C5079"/>
    <w:rsid w:val="000C539F"/>
    <w:rsid w:val="000C55F6"/>
    <w:rsid w:val="000C5CE1"/>
    <w:rsid w:val="000C60CC"/>
    <w:rsid w:val="000C6188"/>
    <w:rsid w:val="000C67CE"/>
    <w:rsid w:val="000C6B3B"/>
    <w:rsid w:val="000C7E48"/>
    <w:rsid w:val="000C7ED6"/>
    <w:rsid w:val="000D08C7"/>
    <w:rsid w:val="000D0AE2"/>
    <w:rsid w:val="000D0CDC"/>
    <w:rsid w:val="000D0F50"/>
    <w:rsid w:val="000D1118"/>
    <w:rsid w:val="000D14FA"/>
    <w:rsid w:val="000D1947"/>
    <w:rsid w:val="000D1F12"/>
    <w:rsid w:val="000D304C"/>
    <w:rsid w:val="000D339C"/>
    <w:rsid w:val="000D3629"/>
    <w:rsid w:val="000D3A1A"/>
    <w:rsid w:val="000D3A4E"/>
    <w:rsid w:val="000D3E07"/>
    <w:rsid w:val="000D3F3E"/>
    <w:rsid w:val="000D3F7E"/>
    <w:rsid w:val="000D412F"/>
    <w:rsid w:val="000D4676"/>
    <w:rsid w:val="000D4AED"/>
    <w:rsid w:val="000D4CEA"/>
    <w:rsid w:val="000D4E2B"/>
    <w:rsid w:val="000D572F"/>
    <w:rsid w:val="000D5F63"/>
    <w:rsid w:val="000D5FE9"/>
    <w:rsid w:val="000D629E"/>
    <w:rsid w:val="000D6696"/>
    <w:rsid w:val="000D6805"/>
    <w:rsid w:val="000D6971"/>
    <w:rsid w:val="000D69ED"/>
    <w:rsid w:val="000D6AE7"/>
    <w:rsid w:val="000D6EF6"/>
    <w:rsid w:val="000D6FCB"/>
    <w:rsid w:val="000D711F"/>
    <w:rsid w:val="000D714D"/>
    <w:rsid w:val="000D71DA"/>
    <w:rsid w:val="000D7497"/>
    <w:rsid w:val="000D7B29"/>
    <w:rsid w:val="000D7DD9"/>
    <w:rsid w:val="000E0129"/>
    <w:rsid w:val="000E069E"/>
    <w:rsid w:val="000E0A49"/>
    <w:rsid w:val="000E0DFA"/>
    <w:rsid w:val="000E1087"/>
    <w:rsid w:val="000E14C0"/>
    <w:rsid w:val="000E27AB"/>
    <w:rsid w:val="000E2859"/>
    <w:rsid w:val="000E2A73"/>
    <w:rsid w:val="000E2F85"/>
    <w:rsid w:val="000E3007"/>
    <w:rsid w:val="000E3ED0"/>
    <w:rsid w:val="000E4213"/>
    <w:rsid w:val="000E4A02"/>
    <w:rsid w:val="000E4F5B"/>
    <w:rsid w:val="000E56AF"/>
    <w:rsid w:val="000E5828"/>
    <w:rsid w:val="000E5B41"/>
    <w:rsid w:val="000E5B65"/>
    <w:rsid w:val="000E5F52"/>
    <w:rsid w:val="000E6788"/>
    <w:rsid w:val="000E6EF7"/>
    <w:rsid w:val="000E74F3"/>
    <w:rsid w:val="000E7BD5"/>
    <w:rsid w:val="000F0BC6"/>
    <w:rsid w:val="000F1323"/>
    <w:rsid w:val="000F14D4"/>
    <w:rsid w:val="000F1706"/>
    <w:rsid w:val="000F1A27"/>
    <w:rsid w:val="000F1A6F"/>
    <w:rsid w:val="000F1E05"/>
    <w:rsid w:val="000F21B9"/>
    <w:rsid w:val="000F2259"/>
    <w:rsid w:val="000F2483"/>
    <w:rsid w:val="000F2972"/>
    <w:rsid w:val="000F2C64"/>
    <w:rsid w:val="000F3303"/>
    <w:rsid w:val="000F3BC4"/>
    <w:rsid w:val="000F47C0"/>
    <w:rsid w:val="000F47D7"/>
    <w:rsid w:val="000F4CE0"/>
    <w:rsid w:val="000F4D8C"/>
    <w:rsid w:val="000F4EE9"/>
    <w:rsid w:val="000F53FD"/>
    <w:rsid w:val="000F635B"/>
    <w:rsid w:val="000F63C3"/>
    <w:rsid w:val="000F6884"/>
    <w:rsid w:val="000F6F02"/>
    <w:rsid w:val="000F70F4"/>
    <w:rsid w:val="000F744C"/>
    <w:rsid w:val="00100142"/>
    <w:rsid w:val="00100175"/>
    <w:rsid w:val="00100501"/>
    <w:rsid w:val="0010163B"/>
    <w:rsid w:val="00101A2A"/>
    <w:rsid w:val="00101D86"/>
    <w:rsid w:val="00101E1D"/>
    <w:rsid w:val="00102792"/>
    <w:rsid w:val="00102BD6"/>
    <w:rsid w:val="001047E2"/>
    <w:rsid w:val="00104960"/>
    <w:rsid w:val="00104C56"/>
    <w:rsid w:val="0010551E"/>
    <w:rsid w:val="00105685"/>
    <w:rsid w:val="001056D8"/>
    <w:rsid w:val="0010602E"/>
    <w:rsid w:val="0010655A"/>
    <w:rsid w:val="001066EC"/>
    <w:rsid w:val="0010686B"/>
    <w:rsid w:val="001077EF"/>
    <w:rsid w:val="00110C30"/>
    <w:rsid w:val="00110C31"/>
    <w:rsid w:val="001111B4"/>
    <w:rsid w:val="001111E1"/>
    <w:rsid w:val="001130B4"/>
    <w:rsid w:val="00113E58"/>
    <w:rsid w:val="00113FF0"/>
    <w:rsid w:val="00114296"/>
    <w:rsid w:val="00114699"/>
    <w:rsid w:val="001146FE"/>
    <w:rsid w:val="00114B7E"/>
    <w:rsid w:val="00115332"/>
    <w:rsid w:val="00115609"/>
    <w:rsid w:val="00115D9F"/>
    <w:rsid w:val="001160FE"/>
    <w:rsid w:val="001166AF"/>
    <w:rsid w:val="00116EC2"/>
    <w:rsid w:val="00116FDD"/>
    <w:rsid w:val="00117CE5"/>
    <w:rsid w:val="0012051A"/>
    <w:rsid w:val="00120584"/>
    <w:rsid w:val="00120674"/>
    <w:rsid w:val="00120C4E"/>
    <w:rsid w:val="0012131D"/>
    <w:rsid w:val="0012160F"/>
    <w:rsid w:val="00121791"/>
    <w:rsid w:val="00121944"/>
    <w:rsid w:val="00121ED9"/>
    <w:rsid w:val="00122055"/>
    <w:rsid w:val="00122190"/>
    <w:rsid w:val="00122355"/>
    <w:rsid w:val="0012303C"/>
    <w:rsid w:val="00123587"/>
    <w:rsid w:val="00123867"/>
    <w:rsid w:val="001239BC"/>
    <w:rsid w:val="00123BF0"/>
    <w:rsid w:val="00124394"/>
    <w:rsid w:val="001254B7"/>
    <w:rsid w:val="00126AE9"/>
    <w:rsid w:val="00126B5D"/>
    <w:rsid w:val="00126C96"/>
    <w:rsid w:val="00126DE2"/>
    <w:rsid w:val="00127D51"/>
    <w:rsid w:val="00127EE4"/>
    <w:rsid w:val="00131025"/>
    <w:rsid w:val="00131072"/>
    <w:rsid w:val="001311D3"/>
    <w:rsid w:val="00131892"/>
    <w:rsid w:val="00131993"/>
    <w:rsid w:val="00131B88"/>
    <w:rsid w:val="00131C40"/>
    <w:rsid w:val="00131EB2"/>
    <w:rsid w:val="00132222"/>
    <w:rsid w:val="001327D0"/>
    <w:rsid w:val="0013288E"/>
    <w:rsid w:val="00132C37"/>
    <w:rsid w:val="00132F57"/>
    <w:rsid w:val="001337DF"/>
    <w:rsid w:val="00133BD4"/>
    <w:rsid w:val="00133F6A"/>
    <w:rsid w:val="0013412C"/>
    <w:rsid w:val="001344A9"/>
    <w:rsid w:val="001346D4"/>
    <w:rsid w:val="00134D5F"/>
    <w:rsid w:val="00134F04"/>
    <w:rsid w:val="00135138"/>
    <w:rsid w:val="0013549D"/>
    <w:rsid w:val="0013657B"/>
    <w:rsid w:val="00136C10"/>
    <w:rsid w:val="00137083"/>
    <w:rsid w:val="0013717D"/>
    <w:rsid w:val="001378B1"/>
    <w:rsid w:val="001400CC"/>
    <w:rsid w:val="001401E0"/>
    <w:rsid w:val="00140292"/>
    <w:rsid w:val="00140520"/>
    <w:rsid w:val="00140655"/>
    <w:rsid w:val="00140C8F"/>
    <w:rsid w:val="00141184"/>
    <w:rsid w:val="00141A20"/>
    <w:rsid w:val="00141A3F"/>
    <w:rsid w:val="001420E8"/>
    <w:rsid w:val="001422FE"/>
    <w:rsid w:val="0014341E"/>
    <w:rsid w:val="001435C0"/>
    <w:rsid w:val="0014377D"/>
    <w:rsid w:val="00143F22"/>
    <w:rsid w:val="00143F40"/>
    <w:rsid w:val="0014412F"/>
    <w:rsid w:val="00144428"/>
    <w:rsid w:val="00144641"/>
    <w:rsid w:val="00144D4C"/>
    <w:rsid w:val="0014517B"/>
    <w:rsid w:val="0014611F"/>
    <w:rsid w:val="00146BE4"/>
    <w:rsid w:val="00146D8F"/>
    <w:rsid w:val="001476E8"/>
    <w:rsid w:val="001477FB"/>
    <w:rsid w:val="001479E1"/>
    <w:rsid w:val="00147A72"/>
    <w:rsid w:val="00147C10"/>
    <w:rsid w:val="001508B6"/>
    <w:rsid w:val="0015093A"/>
    <w:rsid w:val="00150EC1"/>
    <w:rsid w:val="001515E3"/>
    <w:rsid w:val="001516B0"/>
    <w:rsid w:val="00151A23"/>
    <w:rsid w:val="00151AC7"/>
    <w:rsid w:val="00151C64"/>
    <w:rsid w:val="00151CA8"/>
    <w:rsid w:val="00152016"/>
    <w:rsid w:val="0015214F"/>
    <w:rsid w:val="00152BD8"/>
    <w:rsid w:val="00152D06"/>
    <w:rsid w:val="00152E00"/>
    <w:rsid w:val="00153E23"/>
    <w:rsid w:val="00153E26"/>
    <w:rsid w:val="00153EF0"/>
    <w:rsid w:val="001544E3"/>
    <w:rsid w:val="0015451C"/>
    <w:rsid w:val="00154776"/>
    <w:rsid w:val="00154A39"/>
    <w:rsid w:val="001550B0"/>
    <w:rsid w:val="00155479"/>
    <w:rsid w:val="001556BE"/>
    <w:rsid w:val="001564D3"/>
    <w:rsid w:val="0015671E"/>
    <w:rsid w:val="00156735"/>
    <w:rsid w:val="0015778D"/>
    <w:rsid w:val="00157D7B"/>
    <w:rsid w:val="00157E8A"/>
    <w:rsid w:val="00157EBF"/>
    <w:rsid w:val="001605CC"/>
    <w:rsid w:val="00160722"/>
    <w:rsid w:val="00160A4E"/>
    <w:rsid w:val="00160CEE"/>
    <w:rsid w:val="00160E19"/>
    <w:rsid w:val="00160F62"/>
    <w:rsid w:val="00160F85"/>
    <w:rsid w:val="00161024"/>
    <w:rsid w:val="0016113B"/>
    <w:rsid w:val="001615DE"/>
    <w:rsid w:val="00161AC9"/>
    <w:rsid w:val="00161DD3"/>
    <w:rsid w:val="00161E7C"/>
    <w:rsid w:val="001623BD"/>
    <w:rsid w:val="00162928"/>
    <w:rsid w:val="0016293A"/>
    <w:rsid w:val="00162E95"/>
    <w:rsid w:val="001630B7"/>
    <w:rsid w:val="001631EF"/>
    <w:rsid w:val="001635D1"/>
    <w:rsid w:val="00164299"/>
    <w:rsid w:val="00164674"/>
    <w:rsid w:val="00164766"/>
    <w:rsid w:val="001648C3"/>
    <w:rsid w:val="00164BF3"/>
    <w:rsid w:val="00165046"/>
    <w:rsid w:val="001653FD"/>
    <w:rsid w:val="00165A2C"/>
    <w:rsid w:val="00165EC3"/>
    <w:rsid w:val="00166507"/>
    <w:rsid w:val="00166E0B"/>
    <w:rsid w:val="0016743B"/>
    <w:rsid w:val="00167728"/>
    <w:rsid w:val="00167EB5"/>
    <w:rsid w:val="00167FB7"/>
    <w:rsid w:val="001701C0"/>
    <w:rsid w:val="0017023E"/>
    <w:rsid w:val="00170693"/>
    <w:rsid w:val="00170CBB"/>
    <w:rsid w:val="00170CE3"/>
    <w:rsid w:val="00170EB5"/>
    <w:rsid w:val="00170F06"/>
    <w:rsid w:val="00171361"/>
    <w:rsid w:val="00171936"/>
    <w:rsid w:val="001719AF"/>
    <w:rsid w:val="00171C96"/>
    <w:rsid w:val="0017285C"/>
    <w:rsid w:val="00172A30"/>
    <w:rsid w:val="00173059"/>
    <w:rsid w:val="001737EE"/>
    <w:rsid w:val="0017397E"/>
    <w:rsid w:val="00174886"/>
    <w:rsid w:val="00174C52"/>
    <w:rsid w:val="001751A8"/>
    <w:rsid w:val="0017522E"/>
    <w:rsid w:val="00175313"/>
    <w:rsid w:val="0017596F"/>
    <w:rsid w:val="00175E89"/>
    <w:rsid w:val="00175F1A"/>
    <w:rsid w:val="00176B9A"/>
    <w:rsid w:val="00176D96"/>
    <w:rsid w:val="00176EBF"/>
    <w:rsid w:val="00177551"/>
    <w:rsid w:val="0017765D"/>
    <w:rsid w:val="00177AFB"/>
    <w:rsid w:val="00180172"/>
    <w:rsid w:val="0018075B"/>
    <w:rsid w:val="001809C4"/>
    <w:rsid w:val="00180EA8"/>
    <w:rsid w:val="001810C7"/>
    <w:rsid w:val="001817E8"/>
    <w:rsid w:val="001823AF"/>
    <w:rsid w:val="00182655"/>
    <w:rsid w:val="00182711"/>
    <w:rsid w:val="00182C14"/>
    <w:rsid w:val="00182D71"/>
    <w:rsid w:val="00183473"/>
    <w:rsid w:val="001838F1"/>
    <w:rsid w:val="00183A5B"/>
    <w:rsid w:val="0018422C"/>
    <w:rsid w:val="00184C3F"/>
    <w:rsid w:val="00184DFD"/>
    <w:rsid w:val="001854AE"/>
    <w:rsid w:val="001855A5"/>
    <w:rsid w:val="00185615"/>
    <w:rsid w:val="00185F4D"/>
    <w:rsid w:val="00185FDB"/>
    <w:rsid w:val="0018621A"/>
    <w:rsid w:val="001866B3"/>
    <w:rsid w:val="0018673B"/>
    <w:rsid w:val="0018681D"/>
    <w:rsid w:val="00186BB2"/>
    <w:rsid w:val="00186E89"/>
    <w:rsid w:val="001870F7"/>
    <w:rsid w:val="0018721D"/>
    <w:rsid w:val="0018723C"/>
    <w:rsid w:val="001872BE"/>
    <w:rsid w:val="001876D1"/>
    <w:rsid w:val="00187751"/>
    <w:rsid w:val="00187CE8"/>
    <w:rsid w:val="001900BA"/>
    <w:rsid w:val="001901D3"/>
    <w:rsid w:val="00191564"/>
    <w:rsid w:val="00191940"/>
    <w:rsid w:val="00191B7A"/>
    <w:rsid w:val="00191C73"/>
    <w:rsid w:val="00191EF7"/>
    <w:rsid w:val="001925C4"/>
    <w:rsid w:val="001926FA"/>
    <w:rsid w:val="00192AEC"/>
    <w:rsid w:val="00192F3E"/>
    <w:rsid w:val="001930F8"/>
    <w:rsid w:val="0019311F"/>
    <w:rsid w:val="001931DA"/>
    <w:rsid w:val="00193668"/>
    <w:rsid w:val="00193732"/>
    <w:rsid w:val="00193BFA"/>
    <w:rsid w:val="00193CCD"/>
    <w:rsid w:val="00193F8A"/>
    <w:rsid w:val="001949BC"/>
    <w:rsid w:val="00194B5E"/>
    <w:rsid w:val="00194D77"/>
    <w:rsid w:val="00195304"/>
    <w:rsid w:val="0019534E"/>
    <w:rsid w:val="001953A7"/>
    <w:rsid w:val="00195DC1"/>
    <w:rsid w:val="00196154"/>
    <w:rsid w:val="00196228"/>
    <w:rsid w:val="001968C5"/>
    <w:rsid w:val="0019739F"/>
    <w:rsid w:val="001979E9"/>
    <w:rsid w:val="001A0009"/>
    <w:rsid w:val="001A0270"/>
    <w:rsid w:val="001A06DC"/>
    <w:rsid w:val="001A08CB"/>
    <w:rsid w:val="001A1766"/>
    <w:rsid w:val="001A2ACE"/>
    <w:rsid w:val="001A2C79"/>
    <w:rsid w:val="001A2F6A"/>
    <w:rsid w:val="001A3A19"/>
    <w:rsid w:val="001A3DF6"/>
    <w:rsid w:val="001A3EC8"/>
    <w:rsid w:val="001A43FF"/>
    <w:rsid w:val="001A485D"/>
    <w:rsid w:val="001A49BF"/>
    <w:rsid w:val="001A54C3"/>
    <w:rsid w:val="001A5C48"/>
    <w:rsid w:val="001A5E71"/>
    <w:rsid w:val="001A60EF"/>
    <w:rsid w:val="001A6236"/>
    <w:rsid w:val="001A65E8"/>
    <w:rsid w:val="001A6977"/>
    <w:rsid w:val="001A6BB5"/>
    <w:rsid w:val="001A6DE7"/>
    <w:rsid w:val="001A75A9"/>
    <w:rsid w:val="001A7C3C"/>
    <w:rsid w:val="001A7C47"/>
    <w:rsid w:val="001B0966"/>
    <w:rsid w:val="001B1480"/>
    <w:rsid w:val="001B15BE"/>
    <w:rsid w:val="001B1A16"/>
    <w:rsid w:val="001B1DC3"/>
    <w:rsid w:val="001B1EFC"/>
    <w:rsid w:val="001B1F90"/>
    <w:rsid w:val="001B2905"/>
    <w:rsid w:val="001B2937"/>
    <w:rsid w:val="001B4582"/>
    <w:rsid w:val="001B4F5D"/>
    <w:rsid w:val="001B5B7F"/>
    <w:rsid w:val="001B5DFE"/>
    <w:rsid w:val="001B662B"/>
    <w:rsid w:val="001B66B0"/>
    <w:rsid w:val="001B6993"/>
    <w:rsid w:val="001B6BA0"/>
    <w:rsid w:val="001B7900"/>
    <w:rsid w:val="001B7C76"/>
    <w:rsid w:val="001C0153"/>
    <w:rsid w:val="001C069E"/>
    <w:rsid w:val="001C07C3"/>
    <w:rsid w:val="001C1069"/>
    <w:rsid w:val="001C1286"/>
    <w:rsid w:val="001C12CF"/>
    <w:rsid w:val="001C13FA"/>
    <w:rsid w:val="001C1415"/>
    <w:rsid w:val="001C1B25"/>
    <w:rsid w:val="001C246C"/>
    <w:rsid w:val="001C2814"/>
    <w:rsid w:val="001C3136"/>
    <w:rsid w:val="001C351A"/>
    <w:rsid w:val="001C3622"/>
    <w:rsid w:val="001C3962"/>
    <w:rsid w:val="001C3AC1"/>
    <w:rsid w:val="001C3AE2"/>
    <w:rsid w:val="001C3C65"/>
    <w:rsid w:val="001C4243"/>
    <w:rsid w:val="001C42E2"/>
    <w:rsid w:val="001C4315"/>
    <w:rsid w:val="001C4752"/>
    <w:rsid w:val="001C4A2F"/>
    <w:rsid w:val="001C4BB3"/>
    <w:rsid w:val="001C5A55"/>
    <w:rsid w:val="001C6B2D"/>
    <w:rsid w:val="001C709B"/>
    <w:rsid w:val="001C74F5"/>
    <w:rsid w:val="001D0411"/>
    <w:rsid w:val="001D0DE6"/>
    <w:rsid w:val="001D0E29"/>
    <w:rsid w:val="001D0EFA"/>
    <w:rsid w:val="001D13A9"/>
    <w:rsid w:val="001D15B7"/>
    <w:rsid w:val="001D1889"/>
    <w:rsid w:val="001D1BE4"/>
    <w:rsid w:val="001D202D"/>
    <w:rsid w:val="001D2A79"/>
    <w:rsid w:val="001D31D2"/>
    <w:rsid w:val="001D3247"/>
    <w:rsid w:val="001D3393"/>
    <w:rsid w:val="001D367C"/>
    <w:rsid w:val="001D3B93"/>
    <w:rsid w:val="001D455D"/>
    <w:rsid w:val="001D4690"/>
    <w:rsid w:val="001D4813"/>
    <w:rsid w:val="001D4C63"/>
    <w:rsid w:val="001D4F0A"/>
    <w:rsid w:val="001D5200"/>
    <w:rsid w:val="001D522E"/>
    <w:rsid w:val="001D5593"/>
    <w:rsid w:val="001D569B"/>
    <w:rsid w:val="001D58E8"/>
    <w:rsid w:val="001D5C07"/>
    <w:rsid w:val="001D5D99"/>
    <w:rsid w:val="001D68F2"/>
    <w:rsid w:val="001D6989"/>
    <w:rsid w:val="001D7120"/>
    <w:rsid w:val="001D78C7"/>
    <w:rsid w:val="001E0890"/>
    <w:rsid w:val="001E09DE"/>
    <w:rsid w:val="001E0B05"/>
    <w:rsid w:val="001E0B44"/>
    <w:rsid w:val="001E0CE4"/>
    <w:rsid w:val="001E0DA5"/>
    <w:rsid w:val="001E152F"/>
    <w:rsid w:val="001E15CE"/>
    <w:rsid w:val="001E1AC6"/>
    <w:rsid w:val="001E1C32"/>
    <w:rsid w:val="001E1D9B"/>
    <w:rsid w:val="001E218C"/>
    <w:rsid w:val="001E24D5"/>
    <w:rsid w:val="001E253B"/>
    <w:rsid w:val="001E2C44"/>
    <w:rsid w:val="001E2D65"/>
    <w:rsid w:val="001E305B"/>
    <w:rsid w:val="001E3181"/>
    <w:rsid w:val="001E354E"/>
    <w:rsid w:val="001E3958"/>
    <w:rsid w:val="001E4733"/>
    <w:rsid w:val="001E4E53"/>
    <w:rsid w:val="001E4FB5"/>
    <w:rsid w:val="001E5287"/>
    <w:rsid w:val="001E55CD"/>
    <w:rsid w:val="001E56F2"/>
    <w:rsid w:val="001E5A65"/>
    <w:rsid w:val="001E5D60"/>
    <w:rsid w:val="001E6254"/>
    <w:rsid w:val="001E683D"/>
    <w:rsid w:val="001E711F"/>
    <w:rsid w:val="001E7747"/>
    <w:rsid w:val="001E7987"/>
    <w:rsid w:val="001E7EF8"/>
    <w:rsid w:val="001F057B"/>
    <w:rsid w:val="001F0A06"/>
    <w:rsid w:val="001F0B1D"/>
    <w:rsid w:val="001F0E9A"/>
    <w:rsid w:val="001F0EB4"/>
    <w:rsid w:val="001F0FE5"/>
    <w:rsid w:val="001F134A"/>
    <w:rsid w:val="001F159E"/>
    <w:rsid w:val="001F160F"/>
    <w:rsid w:val="001F1678"/>
    <w:rsid w:val="001F18CF"/>
    <w:rsid w:val="001F1C27"/>
    <w:rsid w:val="001F1E21"/>
    <w:rsid w:val="001F1EF5"/>
    <w:rsid w:val="001F21C6"/>
    <w:rsid w:val="001F2343"/>
    <w:rsid w:val="001F248C"/>
    <w:rsid w:val="001F2537"/>
    <w:rsid w:val="001F2A46"/>
    <w:rsid w:val="001F2E68"/>
    <w:rsid w:val="001F3CB8"/>
    <w:rsid w:val="001F428E"/>
    <w:rsid w:val="001F457B"/>
    <w:rsid w:val="001F4CCA"/>
    <w:rsid w:val="001F50B0"/>
    <w:rsid w:val="001F5633"/>
    <w:rsid w:val="001F568E"/>
    <w:rsid w:val="001F5BBE"/>
    <w:rsid w:val="001F5C19"/>
    <w:rsid w:val="001F5C3D"/>
    <w:rsid w:val="001F5EA8"/>
    <w:rsid w:val="001F60F7"/>
    <w:rsid w:val="001F624B"/>
    <w:rsid w:val="001F6556"/>
    <w:rsid w:val="001F6A77"/>
    <w:rsid w:val="001F6A92"/>
    <w:rsid w:val="001F6DAD"/>
    <w:rsid w:val="001F78F8"/>
    <w:rsid w:val="001F7CA1"/>
    <w:rsid w:val="00200861"/>
    <w:rsid w:val="00200867"/>
    <w:rsid w:val="00201060"/>
    <w:rsid w:val="00201110"/>
    <w:rsid w:val="00201484"/>
    <w:rsid w:val="00201D08"/>
    <w:rsid w:val="00202491"/>
    <w:rsid w:val="00202814"/>
    <w:rsid w:val="00202F23"/>
    <w:rsid w:val="00203105"/>
    <w:rsid w:val="002031FE"/>
    <w:rsid w:val="002037C0"/>
    <w:rsid w:val="00203999"/>
    <w:rsid w:val="00203B9F"/>
    <w:rsid w:val="002041B3"/>
    <w:rsid w:val="00204361"/>
    <w:rsid w:val="0020477B"/>
    <w:rsid w:val="00204832"/>
    <w:rsid w:val="00204A71"/>
    <w:rsid w:val="00204C1F"/>
    <w:rsid w:val="00204E6B"/>
    <w:rsid w:val="00204E7A"/>
    <w:rsid w:val="00204EA3"/>
    <w:rsid w:val="00204F3A"/>
    <w:rsid w:val="00205607"/>
    <w:rsid w:val="00205895"/>
    <w:rsid w:val="002059BD"/>
    <w:rsid w:val="00205B19"/>
    <w:rsid w:val="00206200"/>
    <w:rsid w:val="0020690E"/>
    <w:rsid w:val="00206956"/>
    <w:rsid w:val="00206975"/>
    <w:rsid w:val="00207168"/>
    <w:rsid w:val="00207315"/>
    <w:rsid w:val="002075A3"/>
    <w:rsid w:val="002078AA"/>
    <w:rsid w:val="0021022A"/>
    <w:rsid w:val="002105C3"/>
    <w:rsid w:val="00210D3D"/>
    <w:rsid w:val="00211043"/>
    <w:rsid w:val="00211DE6"/>
    <w:rsid w:val="00211E05"/>
    <w:rsid w:val="0021254B"/>
    <w:rsid w:val="0021287D"/>
    <w:rsid w:val="00212F66"/>
    <w:rsid w:val="0021327E"/>
    <w:rsid w:val="002134EA"/>
    <w:rsid w:val="0021399B"/>
    <w:rsid w:val="00213B00"/>
    <w:rsid w:val="00214177"/>
    <w:rsid w:val="002141CA"/>
    <w:rsid w:val="002141F0"/>
    <w:rsid w:val="00214C30"/>
    <w:rsid w:val="00214C9F"/>
    <w:rsid w:val="00215113"/>
    <w:rsid w:val="00215522"/>
    <w:rsid w:val="0021569A"/>
    <w:rsid w:val="00215B10"/>
    <w:rsid w:val="00216009"/>
    <w:rsid w:val="00216313"/>
    <w:rsid w:val="002166A5"/>
    <w:rsid w:val="00217287"/>
    <w:rsid w:val="002175E4"/>
    <w:rsid w:val="00217A94"/>
    <w:rsid w:val="00217AB9"/>
    <w:rsid w:val="00217F8B"/>
    <w:rsid w:val="002200D9"/>
    <w:rsid w:val="0022051E"/>
    <w:rsid w:val="0022059C"/>
    <w:rsid w:val="00220F81"/>
    <w:rsid w:val="002214FF"/>
    <w:rsid w:val="0022159F"/>
    <w:rsid w:val="002215D0"/>
    <w:rsid w:val="00221DE9"/>
    <w:rsid w:val="00221EB8"/>
    <w:rsid w:val="00221F0A"/>
    <w:rsid w:val="00222360"/>
    <w:rsid w:val="00222558"/>
    <w:rsid w:val="00222634"/>
    <w:rsid w:val="00223032"/>
    <w:rsid w:val="00223114"/>
    <w:rsid w:val="00223650"/>
    <w:rsid w:val="0022366A"/>
    <w:rsid w:val="00223AEC"/>
    <w:rsid w:val="00223D2D"/>
    <w:rsid w:val="00224044"/>
    <w:rsid w:val="00224BB2"/>
    <w:rsid w:val="002250DC"/>
    <w:rsid w:val="002254D7"/>
    <w:rsid w:val="002255D9"/>
    <w:rsid w:val="00225C64"/>
    <w:rsid w:val="00225D4D"/>
    <w:rsid w:val="00226330"/>
    <w:rsid w:val="002265D8"/>
    <w:rsid w:val="00226941"/>
    <w:rsid w:val="00226A03"/>
    <w:rsid w:val="00226B2D"/>
    <w:rsid w:val="00226CCC"/>
    <w:rsid w:val="002271E4"/>
    <w:rsid w:val="0022736F"/>
    <w:rsid w:val="00227844"/>
    <w:rsid w:val="00227969"/>
    <w:rsid w:val="00227E94"/>
    <w:rsid w:val="00230246"/>
    <w:rsid w:val="002303BB"/>
    <w:rsid w:val="002303FE"/>
    <w:rsid w:val="0023041D"/>
    <w:rsid w:val="00230810"/>
    <w:rsid w:val="00230B3B"/>
    <w:rsid w:val="00230C5D"/>
    <w:rsid w:val="0023125D"/>
    <w:rsid w:val="0023136A"/>
    <w:rsid w:val="0023153F"/>
    <w:rsid w:val="00231934"/>
    <w:rsid w:val="00231C4B"/>
    <w:rsid w:val="00231ED7"/>
    <w:rsid w:val="00232216"/>
    <w:rsid w:val="002323BA"/>
    <w:rsid w:val="0023253B"/>
    <w:rsid w:val="002329AB"/>
    <w:rsid w:val="002329C5"/>
    <w:rsid w:val="00232A5F"/>
    <w:rsid w:val="00232B28"/>
    <w:rsid w:val="00232C6C"/>
    <w:rsid w:val="002338AE"/>
    <w:rsid w:val="00233EA1"/>
    <w:rsid w:val="002340D0"/>
    <w:rsid w:val="0023412E"/>
    <w:rsid w:val="002350E6"/>
    <w:rsid w:val="00235A49"/>
    <w:rsid w:val="002360B2"/>
    <w:rsid w:val="002363D2"/>
    <w:rsid w:val="002364B9"/>
    <w:rsid w:val="0023696E"/>
    <w:rsid w:val="00236EFF"/>
    <w:rsid w:val="00237EF0"/>
    <w:rsid w:val="00237F27"/>
    <w:rsid w:val="00240276"/>
    <w:rsid w:val="002403EE"/>
    <w:rsid w:val="002408E4"/>
    <w:rsid w:val="00240B99"/>
    <w:rsid w:val="00240E4D"/>
    <w:rsid w:val="00241523"/>
    <w:rsid w:val="0024175D"/>
    <w:rsid w:val="00241772"/>
    <w:rsid w:val="00241F5A"/>
    <w:rsid w:val="002421E2"/>
    <w:rsid w:val="00242AF0"/>
    <w:rsid w:val="00243648"/>
    <w:rsid w:val="002437A4"/>
    <w:rsid w:val="0024399A"/>
    <w:rsid w:val="00243E94"/>
    <w:rsid w:val="002444A5"/>
    <w:rsid w:val="00244B2F"/>
    <w:rsid w:val="00245118"/>
    <w:rsid w:val="00245B42"/>
    <w:rsid w:val="00245D26"/>
    <w:rsid w:val="00246411"/>
    <w:rsid w:val="00246D71"/>
    <w:rsid w:val="0024744B"/>
    <w:rsid w:val="002474D9"/>
    <w:rsid w:val="002479B8"/>
    <w:rsid w:val="00247CBB"/>
    <w:rsid w:val="002501C5"/>
    <w:rsid w:val="00250423"/>
    <w:rsid w:val="00250782"/>
    <w:rsid w:val="00250A2A"/>
    <w:rsid w:val="00250D87"/>
    <w:rsid w:val="00250F64"/>
    <w:rsid w:val="0025105F"/>
    <w:rsid w:val="002515D1"/>
    <w:rsid w:val="0025164D"/>
    <w:rsid w:val="00251837"/>
    <w:rsid w:val="00251BB8"/>
    <w:rsid w:val="00251BEC"/>
    <w:rsid w:val="002524CA"/>
    <w:rsid w:val="00252647"/>
    <w:rsid w:val="00252A5D"/>
    <w:rsid w:val="00252F24"/>
    <w:rsid w:val="00253046"/>
    <w:rsid w:val="002530AC"/>
    <w:rsid w:val="002536E4"/>
    <w:rsid w:val="002537F5"/>
    <w:rsid w:val="00253827"/>
    <w:rsid w:val="00253909"/>
    <w:rsid w:val="002539C6"/>
    <w:rsid w:val="00253CC0"/>
    <w:rsid w:val="00253ECD"/>
    <w:rsid w:val="0025454E"/>
    <w:rsid w:val="002547EC"/>
    <w:rsid w:val="00254D34"/>
    <w:rsid w:val="00254FD9"/>
    <w:rsid w:val="00255332"/>
    <w:rsid w:val="0025544D"/>
    <w:rsid w:val="0025572E"/>
    <w:rsid w:val="00255C1A"/>
    <w:rsid w:val="00255C3F"/>
    <w:rsid w:val="00255CF2"/>
    <w:rsid w:val="00255D61"/>
    <w:rsid w:val="00256227"/>
    <w:rsid w:val="00256352"/>
    <w:rsid w:val="00256EF0"/>
    <w:rsid w:val="002571B5"/>
    <w:rsid w:val="002573B5"/>
    <w:rsid w:val="0025773D"/>
    <w:rsid w:val="00257931"/>
    <w:rsid w:val="0025798F"/>
    <w:rsid w:val="00257E18"/>
    <w:rsid w:val="002603B1"/>
    <w:rsid w:val="0026067B"/>
    <w:rsid w:val="00260776"/>
    <w:rsid w:val="0026092F"/>
    <w:rsid w:val="00260F18"/>
    <w:rsid w:val="002614E7"/>
    <w:rsid w:val="00261796"/>
    <w:rsid w:val="002622F5"/>
    <w:rsid w:val="00263417"/>
    <w:rsid w:val="00263674"/>
    <w:rsid w:val="0026376C"/>
    <w:rsid w:val="00263870"/>
    <w:rsid w:val="00263B8B"/>
    <w:rsid w:val="00263BEB"/>
    <w:rsid w:val="00263D30"/>
    <w:rsid w:val="002643C6"/>
    <w:rsid w:val="00264686"/>
    <w:rsid w:val="0026481F"/>
    <w:rsid w:val="0026482F"/>
    <w:rsid w:val="002653E2"/>
    <w:rsid w:val="00265D14"/>
    <w:rsid w:val="00265EEB"/>
    <w:rsid w:val="00265F65"/>
    <w:rsid w:val="002662D6"/>
    <w:rsid w:val="0026684C"/>
    <w:rsid w:val="002674A1"/>
    <w:rsid w:val="0026771A"/>
    <w:rsid w:val="00270D84"/>
    <w:rsid w:val="00271216"/>
    <w:rsid w:val="0027246E"/>
    <w:rsid w:val="0027295F"/>
    <w:rsid w:val="00272D23"/>
    <w:rsid w:val="002734AC"/>
    <w:rsid w:val="0027358C"/>
    <w:rsid w:val="00273A95"/>
    <w:rsid w:val="00274840"/>
    <w:rsid w:val="00274B49"/>
    <w:rsid w:val="00274BED"/>
    <w:rsid w:val="00275153"/>
    <w:rsid w:val="00275162"/>
    <w:rsid w:val="0027519D"/>
    <w:rsid w:val="00275342"/>
    <w:rsid w:val="002754D9"/>
    <w:rsid w:val="00276171"/>
    <w:rsid w:val="002768B9"/>
    <w:rsid w:val="002769A3"/>
    <w:rsid w:val="00276F0F"/>
    <w:rsid w:val="0027745D"/>
    <w:rsid w:val="002775DC"/>
    <w:rsid w:val="00277B88"/>
    <w:rsid w:val="00280B2C"/>
    <w:rsid w:val="00281298"/>
    <w:rsid w:val="0028162F"/>
    <w:rsid w:val="002816CF"/>
    <w:rsid w:val="002818A1"/>
    <w:rsid w:val="002818F2"/>
    <w:rsid w:val="002819B6"/>
    <w:rsid w:val="00282100"/>
    <w:rsid w:val="00282600"/>
    <w:rsid w:val="002827EC"/>
    <w:rsid w:val="00282E2A"/>
    <w:rsid w:val="002832DF"/>
    <w:rsid w:val="0028367A"/>
    <w:rsid w:val="002845CC"/>
    <w:rsid w:val="00284730"/>
    <w:rsid w:val="00284762"/>
    <w:rsid w:val="00284828"/>
    <w:rsid w:val="00284DF9"/>
    <w:rsid w:val="00284FE0"/>
    <w:rsid w:val="002850DF"/>
    <w:rsid w:val="002853C7"/>
    <w:rsid w:val="002855C0"/>
    <w:rsid w:val="00286586"/>
    <w:rsid w:val="00286617"/>
    <w:rsid w:val="00286671"/>
    <w:rsid w:val="00286E8E"/>
    <w:rsid w:val="00286EB5"/>
    <w:rsid w:val="00287918"/>
    <w:rsid w:val="00287BC8"/>
    <w:rsid w:val="00287BD2"/>
    <w:rsid w:val="00287C91"/>
    <w:rsid w:val="00287E81"/>
    <w:rsid w:val="002900A6"/>
    <w:rsid w:val="002903BF"/>
    <w:rsid w:val="002904B9"/>
    <w:rsid w:val="00290566"/>
    <w:rsid w:val="002905DF"/>
    <w:rsid w:val="002917DD"/>
    <w:rsid w:val="002917E2"/>
    <w:rsid w:val="00291817"/>
    <w:rsid w:val="00291FC2"/>
    <w:rsid w:val="002923D5"/>
    <w:rsid w:val="00292B15"/>
    <w:rsid w:val="00292DF9"/>
    <w:rsid w:val="00293041"/>
    <w:rsid w:val="00293470"/>
    <w:rsid w:val="0029489D"/>
    <w:rsid w:val="00294959"/>
    <w:rsid w:val="00294C8E"/>
    <w:rsid w:val="002953A7"/>
    <w:rsid w:val="002956EA"/>
    <w:rsid w:val="00295B9D"/>
    <w:rsid w:val="0029605B"/>
    <w:rsid w:val="00296115"/>
    <w:rsid w:val="0029672F"/>
    <w:rsid w:val="002975B1"/>
    <w:rsid w:val="002A006D"/>
    <w:rsid w:val="002A03F0"/>
    <w:rsid w:val="002A09C2"/>
    <w:rsid w:val="002A0E12"/>
    <w:rsid w:val="002A1001"/>
    <w:rsid w:val="002A11D5"/>
    <w:rsid w:val="002A157F"/>
    <w:rsid w:val="002A1AB2"/>
    <w:rsid w:val="002A2274"/>
    <w:rsid w:val="002A2D02"/>
    <w:rsid w:val="002A2D24"/>
    <w:rsid w:val="002A3AF9"/>
    <w:rsid w:val="002A3EA9"/>
    <w:rsid w:val="002A447F"/>
    <w:rsid w:val="002A46CB"/>
    <w:rsid w:val="002A495F"/>
    <w:rsid w:val="002A4AF7"/>
    <w:rsid w:val="002A4C02"/>
    <w:rsid w:val="002A4C38"/>
    <w:rsid w:val="002A4D97"/>
    <w:rsid w:val="002A5631"/>
    <w:rsid w:val="002A5FBD"/>
    <w:rsid w:val="002A6392"/>
    <w:rsid w:val="002A6666"/>
    <w:rsid w:val="002A6930"/>
    <w:rsid w:val="002A6C42"/>
    <w:rsid w:val="002A6FA4"/>
    <w:rsid w:val="002A7071"/>
    <w:rsid w:val="002A7BA5"/>
    <w:rsid w:val="002A7D0F"/>
    <w:rsid w:val="002B0166"/>
    <w:rsid w:val="002B05C2"/>
    <w:rsid w:val="002B0BBB"/>
    <w:rsid w:val="002B0DD1"/>
    <w:rsid w:val="002B12F0"/>
    <w:rsid w:val="002B14B2"/>
    <w:rsid w:val="002B1698"/>
    <w:rsid w:val="002B1DEF"/>
    <w:rsid w:val="002B2204"/>
    <w:rsid w:val="002B2596"/>
    <w:rsid w:val="002B2684"/>
    <w:rsid w:val="002B2CE0"/>
    <w:rsid w:val="002B3033"/>
    <w:rsid w:val="002B3323"/>
    <w:rsid w:val="002B3446"/>
    <w:rsid w:val="002B35E0"/>
    <w:rsid w:val="002B3F5F"/>
    <w:rsid w:val="002B41AE"/>
    <w:rsid w:val="002B468F"/>
    <w:rsid w:val="002B4B7F"/>
    <w:rsid w:val="002B515D"/>
    <w:rsid w:val="002B54F9"/>
    <w:rsid w:val="002B58B2"/>
    <w:rsid w:val="002B5D12"/>
    <w:rsid w:val="002B5D17"/>
    <w:rsid w:val="002B680E"/>
    <w:rsid w:val="002B7574"/>
    <w:rsid w:val="002B75DA"/>
    <w:rsid w:val="002B7897"/>
    <w:rsid w:val="002B7A8D"/>
    <w:rsid w:val="002B7B4B"/>
    <w:rsid w:val="002C03D9"/>
    <w:rsid w:val="002C0537"/>
    <w:rsid w:val="002C05BD"/>
    <w:rsid w:val="002C0E7F"/>
    <w:rsid w:val="002C1016"/>
    <w:rsid w:val="002C1217"/>
    <w:rsid w:val="002C1530"/>
    <w:rsid w:val="002C16E7"/>
    <w:rsid w:val="002C26CC"/>
    <w:rsid w:val="002C293D"/>
    <w:rsid w:val="002C3106"/>
    <w:rsid w:val="002C35F7"/>
    <w:rsid w:val="002C3A08"/>
    <w:rsid w:val="002C3EB7"/>
    <w:rsid w:val="002C455F"/>
    <w:rsid w:val="002C5131"/>
    <w:rsid w:val="002C51E5"/>
    <w:rsid w:val="002C53BA"/>
    <w:rsid w:val="002C5CEF"/>
    <w:rsid w:val="002C60AF"/>
    <w:rsid w:val="002C6623"/>
    <w:rsid w:val="002C6860"/>
    <w:rsid w:val="002C68F1"/>
    <w:rsid w:val="002C6D81"/>
    <w:rsid w:val="002C70A0"/>
    <w:rsid w:val="002C714F"/>
    <w:rsid w:val="002C79A4"/>
    <w:rsid w:val="002D07E9"/>
    <w:rsid w:val="002D1F7E"/>
    <w:rsid w:val="002D259E"/>
    <w:rsid w:val="002D2A52"/>
    <w:rsid w:val="002D3165"/>
    <w:rsid w:val="002D369B"/>
    <w:rsid w:val="002D3F44"/>
    <w:rsid w:val="002D3F80"/>
    <w:rsid w:val="002D45A1"/>
    <w:rsid w:val="002D4812"/>
    <w:rsid w:val="002D55F9"/>
    <w:rsid w:val="002D5733"/>
    <w:rsid w:val="002D5854"/>
    <w:rsid w:val="002D604A"/>
    <w:rsid w:val="002D60E2"/>
    <w:rsid w:val="002D619D"/>
    <w:rsid w:val="002D68ED"/>
    <w:rsid w:val="002D6BEB"/>
    <w:rsid w:val="002D6D42"/>
    <w:rsid w:val="002D7384"/>
    <w:rsid w:val="002D7FA1"/>
    <w:rsid w:val="002E00A6"/>
    <w:rsid w:val="002E055C"/>
    <w:rsid w:val="002E07B3"/>
    <w:rsid w:val="002E0B4F"/>
    <w:rsid w:val="002E1714"/>
    <w:rsid w:val="002E19C2"/>
    <w:rsid w:val="002E1CC8"/>
    <w:rsid w:val="002E241D"/>
    <w:rsid w:val="002E2783"/>
    <w:rsid w:val="002E2AD3"/>
    <w:rsid w:val="002E31B2"/>
    <w:rsid w:val="002E399A"/>
    <w:rsid w:val="002E3F86"/>
    <w:rsid w:val="002E3FC1"/>
    <w:rsid w:val="002E45AB"/>
    <w:rsid w:val="002E4C20"/>
    <w:rsid w:val="002E4C88"/>
    <w:rsid w:val="002E50A6"/>
    <w:rsid w:val="002E57B2"/>
    <w:rsid w:val="002E6263"/>
    <w:rsid w:val="002E6379"/>
    <w:rsid w:val="002E654A"/>
    <w:rsid w:val="002E6591"/>
    <w:rsid w:val="002E67FA"/>
    <w:rsid w:val="002E6C6E"/>
    <w:rsid w:val="002E6C97"/>
    <w:rsid w:val="002E6DBB"/>
    <w:rsid w:val="002E75DD"/>
    <w:rsid w:val="002E7C5E"/>
    <w:rsid w:val="002F0BAB"/>
    <w:rsid w:val="002F0D33"/>
    <w:rsid w:val="002F0F2C"/>
    <w:rsid w:val="002F0F74"/>
    <w:rsid w:val="002F118C"/>
    <w:rsid w:val="002F12B6"/>
    <w:rsid w:val="002F16A5"/>
    <w:rsid w:val="002F182A"/>
    <w:rsid w:val="002F1A0B"/>
    <w:rsid w:val="002F1CCE"/>
    <w:rsid w:val="002F2339"/>
    <w:rsid w:val="002F2364"/>
    <w:rsid w:val="002F23ED"/>
    <w:rsid w:val="002F260C"/>
    <w:rsid w:val="002F275C"/>
    <w:rsid w:val="002F28BC"/>
    <w:rsid w:val="002F3181"/>
    <w:rsid w:val="002F31DE"/>
    <w:rsid w:val="002F3312"/>
    <w:rsid w:val="002F452F"/>
    <w:rsid w:val="002F4ABA"/>
    <w:rsid w:val="002F5462"/>
    <w:rsid w:val="002F55A1"/>
    <w:rsid w:val="002F5D69"/>
    <w:rsid w:val="002F6148"/>
    <w:rsid w:val="002F6696"/>
    <w:rsid w:val="002F675E"/>
    <w:rsid w:val="002F687B"/>
    <w:rsid w:val="002F6A6F"/>
    <w:rsid w:val="002F6FC3"/>
    <w:rsid w:val="002F7444"/>
    <w:rsid w:val="002F74AF"/>
    <w:rsid w:val="002F76C0"/>
    <w:rsid w:val="002F7787"/>
    <w:rsid w:val="00300054"/>
    <w:rsid w:val="00300185"/>
    <w:rsid w:val="00300242"/>
    <w:rsid w:val="00300C6D"/>
    <w:rsid w:val="00301383"/>
    <w:rsid w:val="00301B18"/>
    <w:rsid w:val="00301C87"/>
    <w:rsid w:val="00301D98"/>
    <w:rsid w:val="00301FCC"/>
    <w:rsid w:val="003021AC"/>
    <w:rsid w:val="0030258F"/>
    <w:rsid w:val="00303756"/>
    <w:rsid w:val="00303BB4"/>
    <w:rsid w:val="00303EBE"/>
    <w:rsid w:val="0030490B"/>
    <w:rsid w:val="00304D2A"/>
    <w:rsid w:val="00305B63"/>
    <w:rsid w:val="00306A42"/>
    <w:rsid w:val="00306ADA"/>
    <w:rsid w:val="00306CC2"/>
    <w:rsid w:val="00307901"/>
    <w:rsid w:val="00307929"/>
    <w:rsid w:val="00307E6F"/>
    <w:rsid w:val="003106C8"/>
    <w:rsid w:val="00310BAA"/>
    <w:rsid w:val="003112EB"/>
    <w:rsid w:val="003123B0"/>
    <w:rsid w:val="003125BC"/>
    <w:rsid w:val="00312D54"/>
    <w:rsid w:val="00313335"/>
    <w:rsid w:val="0031340A"/>
    <w:rsid w:val="00313416"/>
    <w:rsid w:val="00313761"/>
    <w:rsid w:val="00313789"/>
    <w:rsid w:val="0031399E"/>
    <w:rsid w:val="003139A9"/>
    <w:rsid w:val="00314088"/>
    <w:rsid w:val="00315A7C"/>
    <w:rsid w:val="00315ED5"/>
    <w:rsid w:val="00316034"/>
    <w:rsid w:val="00316078"/>
    <w:rsid w:val="003160AC"/>
    <w:rsid w:val="00316B63"/>
    <w:rsid w:val="003177CF"/>
    <w:rsid w:val="00317D9D"/>
    <w:rsid w:val="0032044C"/>
    <w:rsid w:val="0032090A"/>
    <w:rsid w:val="00320C02"/>
    <w:rsid w:val="00320CCA"/>
    <w:rsid w:val="00321924"/>
    <w:rsid w:val="00321EFC"/>
    <w:rsid w:val="00321FB7"/>
    <w:rsid w:val="00322C72"/>
    <w:rsid w:val="00323579"/>
    <w:rsid w:val="003238FC"/>
    <w:rsid w:val="00323F78"/>
    <w:rsid w:val="00324055"/>
    <w:rsid w:val="003240A2"/>
    <w:rsid w:val="00324B2D"/>
    <w:rsid w:val="00324D9B"/>
    <w:rsid w:val="0032529C"/>
    <w:rsid w:val="00325618"/>
    <w:rsid w:val="00325A62"/>
    <w:rsid w:val="00325C89"/>
    <w:rsid w:val="00325F69"/>
    <w:rsid w:val="00325FA9"/>
    <w:rsid w:val="00326461"/>
    <w:rsid w:val="003267EF"/>
    <w:rsid w:val="00327146"/>
    <w:rsid w:val="00327557"/>
    <w:rsid w:val="00327A4C"/>
    <w:rsid w:val="00327B73"/>
    <w:rsid w:val="00330499"/>
    <w:rsid w:val="00330B71"/>
    <w:rsid w:val="00330D68"/>
    <w:rsid w:val="00331012"/>
    <w:rsid w:val="00331205"/>
    <w:rsid w:val="0033174C"/>
    <w:rsid w:val="00331786"/>
    <w:rsid w:val="0033195C"/>
    <w:rsid w:val="00331F60"/>
    <w:rsid w:val="0033362D"/>
    <w:rsid w:val="00333CDE"/>
    <w:rsid w:val="00333CEF"/>
    <w:rsid w:val="00333EE0"/>
    <w:rsid w:val="00334C96"/>
    <w:rsid w:val="00336520"/>
    <w:rsid w:val="00336759"/>
    <w:rsid w:val="00336EF5"/>
    <w:rsid w:val="00336FAF"/>
    <w:rsid w:val="003377D5"/>
    <w:rsid w:val="0033781D"/>
    <w:rsid w:val="003379B0"/>
    <w:rsid w:val="00337BC6"/>
    <w:rsid w:val="00337D46"/>
    <w:rsid w:val="00337F98"/>
    <w:rsid w:val="00340488"/>
    <w:rsid w:val="0034070B"/>
    <w:rsid w:val="00341A64"/>
    <w:rsid w:val="00342413"/>
    <w:rsid w:val="00342A9C"/>
    <w:rsid w:val="00342DCE"/>
    <w:rsid w:val="00342EE8"/>
    <w:rsid w:val="0034340E"/>
    <w:rsid w:val="00343446"/>
    <w:rsid w:val="00343A16"/>
    <w:rsid w:val="00343C9C"/>
    <w:rsid w:val="00343EB3"/>
    <w:rsid w:val="00344EDD"/>
    <w:rsid w:val="0034576D"/>
    <w:rsid w:val="00345FDC"/>
    <w:rsid w:val="0034608F"/>
    <w:rsid w:val="0034614B"/>
    <w:rsid w:val="003463C0"/>
    <w:rsid w:val="00346593"/>
    <w:rsid w:val="003469D4"/>
    <w:rsid w:val="00346B94"/>
    <w:rsid w:val="003470F8"/>
    <w:rsid w:val="00347267"/>
    <w:rsid w:val="0034745F"/>
    <w:rsid w:val="003475AD"/>
    <w:rsid w:val="00347A53"/>
    <w:rsid w:val="003501A3"/>
    <w:rsid w:val="00350392"/>
    <w:rsid w:val="00350981"/>
    <w:rsid w:val="00350AF7"/>
    <w:rsid w:val="00350C17"/>
    <w:rsid w:val="00351182"/>
    <w:rsid w:val="00351614"/>
    <w:rsid w:val="0035173D"/>
    <w:rsid w:val="00351862"/>
    <w:rsid w:val="00352688"/>
    <w:rsid w:val="00352BD6"/>
    <w:rsid w:val="00352E97"/>
    <w:rsid w:val="00353894"/>
    <w:rsid w:val="00353AF6"/>
    <w:rsid w:val="00353CEF"/>
    <w:rsid w:val="00353E89"/>
    <w:rsid w:val="00354094"/>
    <w:rsid w:val="003549DB"/>
    <w:rsid w:val="003549DC"/>
    <w:rsid w:val="003549F5"/>
    <w:rsid w:val="00355176"/>
    <w:rsid w:val="0035585D"/>
    <w:rsid w:val="00355ACE"/>
    <w:rsid w:val="00355D31"/>
    <w:rsid w:val="00356027"/>
    <w:rsid w:val="00356565"/>
    <w:rsid w:val="00356650"/>
    <w:rsid w:val="00356A42"/>
    <w:rsid w:val="00356BD9"/>
    <w:rsid w:val="00356FA0"/>
    <w:rsid w:val="003571B5"/>
    <w:rsid w:val="0035766E"/>
    <w:rsid w:val="00360398"/>
    <w:rsid w:val="003605E4"/>
    <w:rsid w:val="003606D7"/>
    <w:rsid w:val="0036088B"/>
    <w:rsid w:val="00360B17"/>
    <w:rsid w:val="00361582"/>
    <w:rsid w:val="003615E5"/>
    <w:rsid w:val="00361B11"/>
    <w:rsid w:val="00361CF6"/>
    <w:rsid w:val="00362A1B"/>
    <w:rsid w:val="00362CCF"/>
    <w:rsid w:val="00362DD2"/>
    <w:rsid w:val="00362ED2"/>
    <w:rsid w:val="00363B46"/>
    <w:rsid w:val="00363C35"/>
    <w:rsid w:val="00363E54"/>
    <w:rsid w:val="00363F86"/>
    <w:rsid w:val="003642E0"/>
    <w:rsid w:val="003649FE"/>
    <w:rsid w:val="00364C40"/>
    <w:rsid w:val="00364C88"/>
    <w:rsid w:val="00365305"/>
    <w:rsid w:val="00365C86"/>
    <w:rsid w:val="00365F1E"/>
    <w:rsid w:val="00365F41"/>
    <w:rsid w:val="00365F5E"/>
    <w:rsid w:val="0036647C"/>
    <w:rsid w:val="00366510"/>
    <w:rsid w:val="00366580"/>
    <w:rsid w:val="00366860"/>
    <w:rsid w:val="00366B19"/>
    <w:rsid w:val="00367133"/>
    <w:rsid w:val="003679C8"/>
    <w:rsid w:val="00367BBF"/>
    <w:rsid w:val="00367C72"/>
    <w:rsid w:val="00367E33"/>
    <w:rsid w:val="00367E9C"/>
    <w:rsid w:val="00370151"/>
    <w:rsid w:val="003702BE"/>
    <w:rsid w:val="003717DA"/>
    <w:rsid w:val="003719B5"/>
    <w:rsid w:val="00371BBF"/>
    <w:rsid w:val="00371CAC"/>
    <w:rsid w:val="003721E6"/>
    <w:rsid w:val="0037248A"/>
    <w:rsid w:val="00372A4F"/>
    <w:rsid w:val="00372AAC"/>
    <w:rsid w:val="00372C1B"/>
    <w:rsid w:val="00373378"/>
    <w:rsid w:val="0037352F"/>
    <w:rsid w:val="00373616"/>
    <w:rsid w:val="00373EE4"/>
    <w:rsid w:val="003743F7"/>
    <w:rsid w:val="00374C9E"/>
    <w:rsid w:val="003753D8"/>
    <w:rsid w:val="0037559B"/>
    <w:rsid w:val="0037569D"/>
    <w:rsid w:val="003761EB"/>
    <w:rsid w:val="003765F3"/>
    <w:rsid w:val="00376738"/>
    <w:rsid w:val="00376A3A"/>
    <w:rsid w:val="00376A7C"/>
    <w:rsid w:val="00377CE9"/>
    <w:rsid w:val="00377F8F"/>
    <w:rsid w:val="0038051B"/>
    <w:rsid w:val="00381513"/>
    <w:rsid w:val="00381A4B"/>
    <w:rsid w:val="00382500"/>
    <w:rsid w:val="00382906"/>
    <w:rsid w:val="00382BE7"/>
    <w:rsid w:val="003830F0"/>
    <w:rsid w:val="00383858"/>
    <w:rsid w:val="003838C4"/>
    <w:rsid w:val="00383BA1"/>
    <w:rsid w:val="00384667"/>
    <w:rsid w:val="00384B88"/>
    <w:rsid w:val="00384EB8"/>
    <w:rsid w:val="00385C2A"/>
    <w:rsid w:val="00385CFC"/>
    <w:rsid w:val="00385D5E"/>
    <w:rsid w:val="0038605A"/>
    <w:rsid w:val="0038675B"/>
    <w:rsid w:val="00386926"/>
    <w:rsid w:val="00386A55"/>
    <w:rsid w:val="00386CA3"/>
    <w:rsid w:val="00386CFE"/>
    <w:rsid w:val="00386EC3"/>
    <w:rsid w:val="00387177"/>
    <w:rsid w:val="00387937"/>
    <w:rsid w:val="00387F0F"/>
    <w:rsid w:val="003906AC"/>
    <w:rsid w:val="0039076D"/>
    <w:rsid w:val="00390F68"/>
    <w:rsid w:val="00391156"/>
    <w:rsid w:val="00391470"/>
    <w:rsid w:val="00391515"/>
    <w:rsid w:val="00391BC6"/>
    <w:rsid w:val="00391C8F"/>
    <w:rsid w:val="00391F6C"/>
    <w:rsid w:val="003930A5"/>
    <w:rsid w:val="00393CF9"/>
    <w:rsid w:val="00393D4B"/>
    <w:rsid w:val="0039446B"/>
    <w:rsid w:val="0039495C"/>
    <w:rsid w:val="00394EF1"/>
    <w:rsid w:val="00394FD7"/>
    <w:rsid w:val="003952E4"/>
    <w:rsid w:val="003955B1"/>
    <w:rsid w:val="00395D09"/>
    <w:rsid w:val="00396026"/>
    <w:rsid w:val="00396381"/>
    <w:rsid w:val="0039643D"/>
    <w:rsid w:val="00396718"/>
    <w:rsid w:val="00396930"/>
    <w:rsid w:val="003969A2"/>
    <w:rsid w:val="00396DDB"/>
    <w:rsid w:val="0039757E"/>
    <w:rsid w:val="003976BF"/>
    <w:rsid w:val="003976E0"/>
    <w:rsid w:val="00397864"/>
    <w:rsid w:val="00397BF3"/>
    <w:rsid w:val="003A013C"/>
    <w:rsid w:val="003A03F2"/>
    <w:rsid w:val="003A04CB"/>
    <w:rsid w:val="003A0AD3"/>
    <w:rsid w:val="003A0CA7"/>
    <w:rsid w:val="003A0E2D"/>
    <w:rsid w:val="003A0EF4"/>
    <w:rsid w:val="003A0F7E"/>
    <w:rsid w:val="003A1095"/>
    <w:rsid w:val="003A20B0"/>
    <w:rsid w:val="003A23E7"/>
    <w:rsid w:val="003A2409"/>
    <w:rsid w:val="003A24E7"/>
    <w:rsid w:val="003A2785"/>
    <w:rsid w:val="003A3354"/>
    <w:rsid w:val="003A3575"/>
    <w:rsid w:val="003A3722"/>
    <w:rsid w:val="003A3B2C"/>
    <w:rsid w:val="003A412D"/>
    <w:rsid w:val="003A4876"/>
    <w:rsid w:val="003A4F6D"/>
    <w:rsid w:val="003A52E8"/>
    <w:rsid w:val="003A58E3"/>
    <w:rsid w:val="003A58F8"/>
    <w:rsid w:val="003A5944"/>
    <w:rsid w:val="003A598E"/>
    <w:rsid w:val="003A5FC0"/>
    <w:rsid w:val="003A699A"/>
    <w:rsid w:val="003A6EB7"/>
    <w:rsid w:val="003A6F0C"/>
    <w:rsid w:val="003A71F4"/>
    <w:rsid w:val="003A7484"/>
    <w:rsid w:val="003A7EA7"/>
    <w:rsid w:val="003B0A7A"/>
    <w:rsid w:val="003B0BE2"/>
    <w:rsid w:val="003B0CA7"/>
    <w:rsid w:val="003B0F5F"/>
    <w:rsid w:val="003B1312"/>
    <w:rsid w:val="003B186B"/>
    <w:rsid w:val="003B1936"/>
    <w:rsid w:val="003B197A"/>
    <w:rsid w:val="003B392D"/>
    <w:rsid w:val="003B3ED1"/>
    <w:rsid w:val="003B457A"/>
    <w:rsid w:val="003B50D2"/>
    <w:rsid w:val="003B558E"/>
    <w:rsid w:val="003B577B"/>
    <w:rsid w:val="003B58C8"/>
    <w:rsid w:val="003B5E48"/>
    <w:rsid w:val="003B6346"/>
    <w:rsid w:val="003B689F"/>
    <w:rsid w:val="003B68CF"/>
    <w:rsid w:val="003B6A90"/>
    <w:rsid w:val="003B72C0"/>
    <w:rsid w:val="003B74A9"/>
    <w:rsid w:val="003B7731"/>
    <w:rsid w:val="003B78FE"/>
    <w:rsid w:val="003C00B7"/>
    <w:rsid w:val="003C0371"/>
    <w:rsid w:val="003C0581"/>
    <w:rsid w:val="003C07E2"/>
    <w:rsid w:val="003C0C9D"/>
    <w:rsid w:val="003C0E5C"/>
    <w:rsid w:val="003C1252"/>
    <w:rsid w:val="003C151B"/>
    <w:rsid w:val="003C16F7"/>
    <w:rsid w:val="003C2209"/>
    <w:rsid w:val="003C2620"/>
    <w:rsid w:val="003C27D5"/>
    <w:rsid w:val="003C2A6D"/>
    <w:rsid w:val="003C2C55"/>
    <w:rsid w:val="003C2D28"/>
    <w:rsid w:val="003C2DF1"/>
    <w:rsid w:val="003C30A1"/>
    <w:rsid w:val="003C30A8"/>
    <w:rsid w:val="003C30D4"/>
    <w:rsid w:val="003C30FC"/>
    <w:rsid w:val="003C3236"/>
    <w:rsid w:val="003C35CA"/>
    <w:rsid w:val="003C3E28"/>
    <w:rsid w:val="003C40C5"/>
    <w:rsid w:val="003C40C9"/>
    <w:rsid w:val="003C5955"/>
    <w:rsid w:val="003C5C2B"/>
    <w:rsid w:val="003C5F19"/>
    <w:rsid w:val="003C6288"/>
    <w:rsid w:val="003C661D"/>
    <w:rsid w:val="003C6C59"/>
    <w:rsid w:val="003C71E0"/>
    <w:rsid w:val="003C7537"/>
    <w:rsid w:val="003C763B"/>
    <w:rsid w:val="003C78F0"/>
    <w:rsid w:val="003C7BAE"/>
    <w:rsid w:val="003C7F17"/>
    <w:rsid w:val="003C7FBB"/>
    <w:rsid w:val="003D07A3"/>
    <w:rsid w:val="003D086A"/>
    <w:rsid w:val="003D08E1"/>
    <w:rsid w:val="003D0959"/>
    <w:rsid w:val="003D0982"/>
    <w:rsid w:val="003D09E0"/>
    <w:rsid w:val="003D1365"/>
    <w:rsid w:val="003D1632"/>
    <w:rsid w:val="003D1AF0"/>
    <w:rsid w:val="003D1C00"/>
    <w:rsid w:val="003D2275"/>
    <w:rsid w:val="003D2D8D"/>
    <w:rsid w:val="003D3178"/>
    <w:rsid w:val="003D36E9"/>
    <w:rsid w:val="003D3B95"/>
    <w:rsid w:val="003D3BFF"/>
    <w:rsid w:val="003D3D3C"/>
    <w:rsid w:val="003D3EDD"/>
    <w:rsid w:val="003D4068"/>
    <w:rsid w:val="003D441E"/>
    <w:rsid w:val="003D442E"/>
    <w:rsid w:val="003D4504"/>
    <w:rsid w:val="003D48D3"/>
    <w:rsid w:val="003D50A7"/>
    <w:rsid w:val="003D559A"/>
    <w:rsid w:val="003D55D9"/>
    <w:rsid w:val="003D603D"/>
    <w:rsid w:val="003D6BA4"/>
    <w:rsid w:val="003D6E95"/>
    <w:rsid w:val="003D71FB"/>
    <w:rsid w:val="003D73F0"/>
    <w:rsid w:val="003D75FE"/>
    <w:rsid w:val="003D78C5"/>
    <w:rsid w:val="003D7D7A"/>
    <w:rsid w:val="003E0536"/>
    <w:rsid w:val="003E0842"/>
    <w:rsid w:val="003E099D"/>
    <w:rsid w:val="003E0CF6"/>
    <w:rsid w:val="003E0FB3"/>
    <w:rsid w:val="003E147E"/>
    <w:rsid w:val="003E1758"/>
    <w:rsid w:val="003E1AA1"/>
    <w:rsid w:val="003E1C63"/>
    <w:rsid w:val="003E2695"/>
    <w:rsid w:val="003E2EDD"/>
    <w:rsid w:val="003E2EF8"/>
    <w:rsid w:val="003E3582"/>
    <w:rsid w:val="003E3B9B"/>
    <w:rsid w:val="003E3E17"/>
    <w:rsid w:val="003E40F4"/>
    <w:rsid w:val="003E4D97"/>
    <w:rsid w:val="003E5214"/>
    <w:rsid w:val="003E5404"/>
    <w:rsid w:val="003E5A63"/>
    <w:rsid w:val="003E5B30"/>
    <w:rsid w:val="003E5FF4"/>
    <w:rsid w:val="003E626E"/>
    <w:rsid w:val="003E68FA"/>
    <w:rsid w:val="003E6A5C"/>
    <w:rsid w:val="003E6AB0"/>
    <w:rsid w:val="003E6D4C"/>
    <w:rsid w:val="003E6D58"/>
    <w:rsid w:val="003E71AF"/>
    <w:rsid w:val="003E7613"/>
    <w:rsid w:val="003E78F4"/>
    <w:rsid w:val="003F02D4"/>
    <w:rsid w:val="003F062A"/>
    <w:rsid w:val="003F06E0"/>
    <w:rsid w:val="003F1437"/>
    <w:rsid w:val="003F148A"/>
    <w:rsid w:val="003F1596"/>
    <w:rsid w:val="003F181E"/>
    <w:rsid w:val="003F2371"/>
    <w:rsid w:val="003F2B69"/>
    <w:rsid w:val="003F2CC0"/>
    <w:rsid w:val="003F2DC4"/>
    <w:rsid w:val="003F3492"/>
    <w:rsid w:val="003F3FD0"/>
    <w:rsid w:val="003F4264"/>
    <w:rsid w:val="003F4A9A"/>
    <w:rsid w:val="003F4D7C"/>
    <w:rsid w:val="003F4F5F"/>
    <w:rsid w:val="003F5313"/>
    <w:rsid w:val="003F57FF"/>
    <w:rsid w:val="003F58D3"/>
    <w:rsid w:val="003F5A64"/>
    <w:rsid w:val="003F5B93"/>
    <w:rsid w:val="003F601B"/>
    <w:rsid w:val="003F6472"/>
    <w:rsid w:val="003F72AA"/>
    <w:rsid w:val="003F759B"/>
    <w:rsid w:val="003F7692"/>
    <w:rsid w:val="004003D7"/>
    <w:rsid w:val="00400DD9"/>
    <w:rsid w:val="00401310"/>
    <w:rsid w:val="00401335"/>
    <w:rsid w:val="00401367"/>
    <w:rsid w:val="00401AF7"/>
    <w:rsid w:val="00402703"/>
    <w:rsid w:val="0040297E"/>
    <w:rsid w:val="00402B97"/>
    <w:rsid w:val="0040339F"/>
    <w:rsid w:val="004039A4"/>
    <w:rsid w:val="00404245"/>
    <w:rsid w:val="00404920"/>
    <w:rsid w:val="00405062"/>
    <w:rsid w:val="004051A8"/>
    <w:rsid w:val="0040570A"/>
    <w:rsid w:val="0040584F"/>
    <w:rsid w:val="00405EE4"/>
    <w:rsid w:val="004065C3"/>
    <w:rsid w:val="00406E71"/>
    <w:rsid w:val="0040712C"/>
    <w:rsid w:val="0040725A"/>
    <w:rsid w:val="0040727A"/>
    <w:rsid w:val="004075A6"/>
    <w:rsid w:val="00407C17"/>
    <w:rsid w:val="004100AC"/>
    <w:rsid w:val="00410414"/>
    <w:rsid w:val="0041048E"/>
    <w:rsid w:val="0041070A"/>
    <w:rsid w:val="00410770"/>
    <w:rsid w:val="00410E02"/>
    <w:rsid w:val="0041106F"/>
    <w:rsid w:val="00411143"/>
    <w:rsid w:val="0041150C"/>
    <w:rsid w:val="00411535"/>
    <w:rsid w:val="004119BC"/>
    <w:rsid w:val="004119C7"/>
    <w:rsid w:val="00411C66"/>
    <w:rsid w:val="00411F53"/>
    <w:rsid w:val="00412F5C"/>
    <w:rsid w:val="004130E8"/>
    <w:rsid w:val="0041316D"/>
    <w:rsid w:val="00413666"/>
    <w:rsid w:val="00414007"/>
    <w:rsid w:val="00414622"/>
    <w:rsid w:val="004146AC"/>
    <w:rsid w:val="004146E0"/>
    <w:rsid w:val="00414843"/>
    <w:rsid w:val="0041522D"/>
    <w:rsid w:val="0041541C"/>
    <w:rsid w:val="00415AC5"/>
    <w:rsid w:val="00415BA7"/>
    <w:rsid w:val="00415BE4"/>
    <w:rsid w:val="00415E3E"/>
    <w:rsid w:val="00415F97"/>
    <w:rsid w:val="004166AB"/>
    <w:rsid w:val="00416BD0"/>
    <w:rsid w:val="004172D5"/>
    <w:rsid w:val="00417FEE"/>
    <w:rsid w:val="00420121"/>
    <w:rsid w:val="0042025C"/>
    <w:rsid w:val="0042060A"/>
    <w:rsid w:val="00420763"/>
    <w:rsid w:val="00420897"/>
    <w:rsid w:val="004208D3"/>
    <w:rsid w:val="004210F2"/>
    <w:rsid w:val="004218FD"/>
    <w:rsid w:val="00421DD6"/>
    <w:rsid w:val="0042216C"/>
    <w:rsid w:val="00422874"/>
    <w:rsid w:val="00422AAB"/>
    <w:rsid w:val="00422D3B"/>
    <w:rsid w:val="00422F64"/>
    <w:rsid w:val="0042396B"/>
    <w:rsid w:val="00423AF4"/>
    <w:rsid w:val="00423BFF"/>
    <w:rsid w:val="00423C72"/>
    <w:rsid w:val="00424279"/>
    <w:rsid w:val="0042491D"/>
    <w:rsid w:val="00424C09"/>
    <w:rsid w:val="00424C3C"/>
    <w:rsid w:val="0042541B"/>
    <w:rsid w:val="0042560B"/>
    <w:rsid w:val="00425EB5"/>
    <w:rsid w:val="004262A7"/>
    <w:rsid w:val="0042636F"/>
    <w:rsid w:val="0042693F"/>
    <w:rsid w:val="00426D32"/>
    <w:rsid w:val="00426F15"/>
    <w:rsid w:val="0042765C"/>
    <w:rsid w:val="00427724"/>
    <w:rsid w:val="00427EB9"/>
    <w:rsid w:val="00430082"/>
    <w:rsid w:val="00430BAE"/>
    <w:rsid w:val="00430F0F"/>
    <w:rsid w:val="00431136"/>
    <w:rsid w:val="00431303"/>
    <w:rsid w:val="00431917"/>
    <w:rsid w:val="004319EC"/>
    <w:rsid w:val="00432187"/>
    <w:rsid w:val="00432B27"/>
    <w:rsid w:val="00432D61"/>
    <w:rsid w:val="004332E8"/>
    <w:rsid w:val="00433516"/>
    <w:rsid w:val="004335F0"/>
    <w:rsid w:val="004336D7"/>
    <w:rsid w:val="0043378E"/>
    <w:rsid w:val="00433927"/>
    <w:rsid w:val="00433C5F"/>
    <w:rsid w:val="004342D5"/>
    <w:rsid w:val="0043648C"/>
    <w:rsid w:val="004366B7"/>
    <w:rsid w:val="00436A0D"/>
    <w:rsid w:val="00436C85"/>
    <w:rsid w:val="00436E0E"/>
    <w:rsid w:val="0043712C"/>
    <w:rsid w:val="0043728C"/>
    <w:rsid w:val="0043740F"/>
    <w:rsid w:val="004376AA"/>
    <w:rsid w:val="00440002"/>
    <w:rsid w:val="00440222"/>
    <w:rsid w:val="00440332"/>
    <w:rsid w:val="00440D96"/>
    <w:rsid w:val="004413B7"/>
    <w:rsid w:val="004414A1"/>
    <w:rsid w:val="004415F2"/>
    <w:rsid w:val="0044172C"/>
    <w:rsid w:val="00441AAC"/>
    <w:rsid w:val="00441E8F"/>
    <w:rsid w:val="004428D3"/>
    <w:rsid w:val="004429E7"/>
    <w:rsid w:val="0044312A"/>
    <w:rsid w:val="004434FD"/>
    <w:rsid w:val="00445196"/>
    <w:rsid w:val="0044596A"/>
    <w:rsid w:val="00445DBF"/>
    <w:rsid w:val="00445E6B"/>
    <w:rsid w:val="00446D63"/>
    <w:rsid w:val="0044718F"/>
    <w:rsid w:val="00447651"/>
    <w:rsid w:val="00447A3B"/>
    <w:rsid w:val="00447BB8"/>
    <w:rsid w:val="00450A21"/>
    <w:rsid w:val="00450DC5"/>
    <w:rsid w:val="00450E73"/>
    <w:rsid w:val="004511FA"/>
    <w:rsid w:val="00451339"/>
    <w:rsid w:val="0045141E"/>
    <w:rsid w:val="00451BCD"/>
    <w:rsid w:val="0045276A"/>
    <w:rsid w:val="004535A6"/>
    <w:rsid w:val="00453A85"/>
    <w:rsid w:val="00453EBA"/>
    <w:rsid w:val="00453F18"/>
    <w:rsid w:val="00453FE2"/>
    <w:rsid w:val="00454E40"/>
    <w:rsid w:val="00454E4A"/>
    <w:rsid w:val="004550BD"/>
    <w:rsid w:val="004551B2"/>
    <w:rsid w:val="00455311"/>
    <w:rsid w:val="0045573A"/>
    <w:rsid w:val="00455B7C"/>
    <w:rsid w:val="00456386"/>
    <w:rsid w:val="00456826"/>
    <w:rsid w:val="00456BE3"/>
    <w:rsid w:val="00456BEF"/>
    <w:rsid w:val="00456D39"/>
    <w:rsid w:val="004577C8"/>
    <w:rsid w:val="0045781A"/>
    <w:rsid w:val="00457AF9"/>
    <w:rsid w:val="00460503"/>
    <w:rsid w:val="00460722"/>
    <w:rsid w:val="004608B8"/>
    <w:rsid w:val="00460D5A"/>
    <w:rsid w:val="0046121A"/>
    <w:rsid w:val="004616BB"/>
    <w:rsid w:val="00461951"/>
    <w:rsid w:val="0046219B"/>
    <w:rsid w:val="00462443"/>
    <w:rsid w:val="0046252E"/>
    <w:rsid w:val="00462956"/>
    <w:rsid w:val="0046312E"/>
    <w:rsid w:val="0046328B"/>
    <w:rsid w:val="0046415B"/>
    <w:rsid w:val="00464225"/>
    <w:rsid w:val="00464229"/>
    <w:rsid w:val="00464955"/>
    <w:rsid w:val="00464D9B"/>
    <w:rsid w:val="00465258"/>
    <w:rsid w:val="0046536E"/>
    <w:rsid w:val="004655B7"/>
    <w:rsid w:val="00465BE4"/>
    <w:rsid w:val="004661CA"/>
    <w:rsid w:val="00466510"/>
    <w:rsid w:val="0046655F"/>
    <w:rsid w:val="00466578"/>
    <w:rsid w:val="00466C03"/>
    <w:rsid w:val="00466C34"/>
    <w:rsid w:val="00466E04"/>
    <w:rsid w:val="00466F6B"/>
    <w:rsid w:val="00467420"/>
    <w:rsid w:val="00467553"/>
    <w:rsid w:val="00467C2D"/>
    <w:rsid w:val="00467D5D"/>
    <w:rsid w:val="00470444"/>
    <w:rsid w:val="00470577"/>
    <w:rsid w:val="00470AC8"/>
    <w:rsid w:val="00470E45"/>
    <w:rsid w:val="004712A2"/>
    <w:rsid w:val="00471DC9"/>
    <w:rsid w:val="0047202B"/>
    <w:rsid w:val="00472498"/>
    <w:rsid w:val="00472BB2"/>
    <w:rsid w:val="00473619"/>
    <w:rsid w:val="00473C88"/>
    <w:rsid w:val="00474214"/>
    <w:rsid w:val="0047422F"/>
    <w:rsid w:val="0047443D"/>
    <w:rsid w:val="00474597"/>
    <w:rsid w:val="004745E7"/>
    <w:rsid w:val="00474CD1"/>
    <w:rsid w:val="004750C6"/>
    <w:rsid w:val="004756D7"/>
    <w:rsid w:val="00475C67"/>
    <w:rsid w:val="0047622E"/>
    <w:rsid w:val="00476279"/>
    <w:rsid w:val="00476E54"/>
    <w:rsid w:val="00476F6A"/>
    <w:rsid w:val="00476F9A"/>
    <w:rsid w:val="0047732B"/>
    <w:rsid w:val="004777C4"/>
    <w:rsid w:val="00477A60"/>
    <w:rsid w:val="00477B40"/>
    <w:rsid w:val="00477C51"/>
    <w:rsid w:val="00477D28"/>
    <w:rsid w:val="004801C3"/>
    <w:rsid w:val="004802A7"/>
    <w:rsid w:val="004807C0"/>
    <w:rsid w:val="00480B23"/>
    <w:rsid w:val="00480BA4"/>
    <w:rsid w:val="004810DD"/>
    <w:rsid w:val="00481566"/>
    <w:rsid w:val="004816BB"/>
    <w:rsid w:val="00481826"/>
    <w:rsid w:val="0048189F"/>
    <w:rsid w:val="004821F5"/>
    <w:rsid w:val="004825E8"/>
    <w:rsid w:val="00482DAC"/>
    <w:rsid w:val="00482EB9"/>
    <w:rsid w:val="004830E6"/>
    <w:rsid w:val="004834E0"/>
    <w:rsid w:val="00484474"/>
    <w:rsid w:val="00484F21"/>
    <w:rsid w:val="004850EE"/>
    <w:rsid w:val="004855F4"/>
    <w:rsid w:val="00485AA2"/>
    <w:rsid w:val="00485F7F"/>
    <w:rsid w:val="004864B5"/>
    <w:rsid w:val="00486725"/>
    <w:rsid w:val="00486C4B"/>
    <w:rsid w:val="00486D0E"/>
    <w:rsid w:val="00486D29"/>
    <w:rsid w:val="00487658"/>
    <w:rsid w:val="00487F3F"/>
    <w:rsid w:val="004904DF"/>
    <w:rsid w:val="004909C8"/>
    <w:rsid w:val="004910CA"/>
    <w:rsid w:val="004914CD"/>
    <w:rsid w:val="00491503"/>
    <w:rsid w:val="004916AE"/>
    <w:rsid w:val="004916E9"/>
    <w:rsid w:val="00491C1F"/>
    <w:rsid w:val="004924C5"/>
    <w:rsid w:val="00493061"/>
    <w:rsid w:val="004932A6"/>
    <w:rsid w:val="00493DB8"/>
    <w:rsid w:val="00493DEC"/>
    <w:rsid w:val="00493EEC"/>
    <w:rsid w:val="00493FE9"/>
    <w:rsid w:val="00494348"/>
    <w:rsid w:val="00494414"/>
    <w:rsid w:val="00494563"/>
    <w:rsid w:val="004946E0"/>
    <w:rsid w:val="00495127"/>
    <w:rsid w:val="0049533C"/>
    <w:rsid w:val="004953D6"/>
    <w:rsid w:val="00495E4E"/>
    <w:rsid w:val="00495EDF"/>
    <w:rsid w:val="004966FA"/>
    <w:rsid w:val="00496718"/>
    <w:rsid w:val="00496779"/>
    <w:rsid w:val="0049688E"/>
    <w:rsid w:val="00497162"/>
    <w:rsid w:val="004973AE"/>
    <w:rsid w:val="00497787"/>
    <w:rsid w:val="00497E7B"/>
    <w:rsid w:val="00497F33"/>
    <w:rsid w:val="004A03B5"/>
    <w:rsid w:val="004A0551"/>
    <w:rsid w:val="004A0E69"/>
    <w:rsid w:val="004A0FA8"/>
    <w:rsid w:val="004A101D"/>
    <w:rsid w:val="004A1297"/>
    <w:rsid w:val="004A140B"/>
    <w:rsid w:val="004A195A"/>
    <w:rsid w:val="004A1F32"/>
    <w:rsid w:val="004A2191"/>
    <w:rsid w:val="004A24EA"/>
    <w:rsid w:val="004A2683"/>
    <w:rsid w:val="004A276A"/>
    <w:rsid w:val="004A2A38"/>
    <w:rsid w:val="004A2DC0"/>
    <w:rsid w:val="004A2E93"/>
    <w:rsid w:val="004A2F5E"/>
    <w:rsid w:val="004A30F9"/>
    <w:rsid w:val="004A3311"/>
    <w:rsid w:val="004A339F"/>
    <w:rsid w:val="004A38FB"/>
    <w:rsid w:val="004A4481"/>
    <w:rsid w:val="004A4572"/>
    <w:rsid w:val="004A4632"/>
    <w:rsid w:val="004A4B9B"/>
    <w:rsid w:val="004A51CD"/>
    <w:rsid w:val="004A5414"/>
    <w:rsid w:val="004A5505"/>
    <w:rsid w:val="004A5676"/>
    <w:rsid w:val="004A5CFA"/>
    <w:rsid w:val="004A5F59"/>
    <w:rsid w:val="004A6425"/>
    <w:rsid w:val="004A6A7D"/>
    <w:rsid w:val="004A6CDE"/>
    <w:rsid w:val="004A6E18"/>
    <w:rsid w:val="004A6FD5"/>
    <w:rsid w:val="004A7416"/>
    <w:rsid w:val="004A79A3"/>
    <w:rsid w:val="004A7B84"/>
    <w:rsid w:val="004B0C93"/>
    <w:rsid w:val="004B11CF"/>
    <w:rsid w:val="004B1C5F"/>
    <w:rsid w:val="004B226C"/>
    <w:rsid w:val="004B2648"/>
    <w:rsid w:val="004B267F"/>
    <w:rsid w:val="004B2913"/>
    <w:rsid w:val="004B2DFD"/>
    <w:rsid w:val="004B3085"/>
    <w:rsid w:val="004B359E"/>
    <w:rsid w:val="004B4362"/>
    <w:rsid w:val="004B475B"/>
    <w:rsid w:val="004B488D"/>
    <w:rsid w:val="004B5270"/>
    <w:rsid w:val="004B5B8D"/>
    <w:rsid w:val="004B5BBB"/>
    <w:rsid w:val="004B616A"/>
    <w:rsid w:val="004B6861"/>
    <w:rsid w:val="004B6BB8"/>
    <w:rsid w:val="004B6DD6"/>
    <w:rsid w:val="004C023D"/>
    <w:rsid w:val="004C07C2"/>
    <w:rsid w:val="004C0E15"/>
    <w:rsid w:val="004C1591"/>
    <w:rsid w:val="004C1752"/>
    <w:rsid w:val="004C18BC"/>
    <w:rsid w:val="004C1A85"/>
    <w:rsid w:val="004C218D"/>
    <w:rsid w:val="004C2651"/>
    <w:rsid w:val="004C2BB0"/>
    <w:rsid w:val="004C2ED8"/>
    <w:rsid w:val="004C3134"/>
    <w:rsid w:val="004C331E"/>
    <w:rsid w:val="004C3F86"/>
    <w:rsid w:val="004C4408"/>
    <w:rsid w:val="004C455E"/>
    <w:rsid w:val="004C4809"/>
    <w:rsid w:val="004C5026"/>
    <w:rsid w:val="004C5155"/>
    <w:rsid w:val="004C56B8"/>
    <w:rsid w:val="004C56CA"/>
    <w:rsid w:val="004C59EC"/>
    <w:rsid w:val="004C5B77"/>
    <w:rsid w:val="004C5F29"/>
    <w:rsid w:val="004C7697"/>
    <w:rsid w:val="004C78D5"/>
    <w:rsid w:val="004C7D29"/>
    <w:rsid w:val="004D013A"/>
    <w:rsid w:val="004D01C2"/>
    <w:rsid w:val="004D051D"/>
    <w:rsid w:val="004D07FB"/>
    <w:rsid w:val="004D0935"/>
    <w:rsid w:val="004D0D96"/>
    <w:rsid w:val="004D116E"/>
    <w:rsid w:val="004D13E1"/>
    <w:rsid w:val="004D142F"/>
    <w:rsid w:val="004D196C"/>
    <w:rsid w:val="004D1B22"/>
    <w:rsid w:val="004D2E44"/>
    <w:rsid w:val="004D2F3D"/>
    <w:rsid w:val="004D2F54"/>
    <w:rsid w:val="004D3105"/>
    <w:rsid w:val="004D32E3"/>
    <w:rsid w:val="004D3322"/>
    <w:rsid w:val="004D3373"/>
    <w:rsid w:val="004D34E5"/>
    <w:rsid w:val="004D363F"/>
    <w:rsid w:val="004D3FA0"/>
    <w:rsid w:val="004D4CC6"/>
    <w:rsid w:val="004D4F88"/>
    <w:rsid w:val="004D5826"/>
    <w:rsid w:val="004D5878"/>
    <w:rsid w:val="004D5939"/>
    <w:rsid w:val="004D6441"/>
    <w:rsid w:val="004D6974"/>
    <w:rsid w:val="004D69E8"/>
    <w:rsid w:val="004D6C49"/>
    <w:rsid w:val="004D71AD"/>
    <w:rsid w:val="004D749B"/>
    <w:rsid w:val="004D74A2"/>
    <w:rsid w:val="004D74E8"/>
    <w:rsid w:val="004D7A58"/>
    <w:rsid w:val="004E00D2"/>
    <w:rsid w:val="004E0612"/>
    <w:rsid w:val="004E0CBC"/>
    <w:rsid w:val="004E1553"/>
    <w:rsid w:val="004E1AEE"/>
    <w:rsid w:val="004E2926"/>
    <w:rsid w:val="004E2B41"/>
    <w:rsid w:val="004E2E7C"/>
    <w:rsid w:val="004E3317"/>
    <w:rsid w:val="004E3343"/>
    <w:rsid w:val="004E34C2"/>
    <w:rsid w:val="004E390B"/>
    <w:rsid w:val="004E393A"/>
    <w:rsid w:val="004E3A1B"/>
    <w:rsid w:val="004E3ABB"/>
    <w:rsid w:val="004E3F1E"/>
    <w:rsid w:val="004E40A2"/>
    <w:rsid w:val="004E40FF"/>
    <w:rsid w:val="004E422F"/>
    <w:rsid w:val="004E54EA"/>
    <w:rsid w:val="004E577F"/>
    <w:rsid w:val="004E5A37"/>
    <w:rsid w:val="004E5AB9"/>
    <w:rsid w:val="004E5B78"/>
    <w:rsid w:val="004E5BE0"/>
    <w:rsid w:val="004E5E70"/>
    <w:rsid w:val="004E6230"/>
    <w:rsid w:val="004E69B8"/>
    <w:rsid w:val="004E6A6B"/>
    <w:rsid w:val="004E6B90"/>
    <w:rsid w:val="004E6C06"/>
    <w:rsid w:val="004E6D73"/>
    <w:rsid w:val="004E6E9C"/>
    <w:rsid w:val="004E70DA"/>
    <w:rsid w:val="004E78C8"/>
    <w:rsid w:val="004E7C71"/>
    <w:rsid w:val="004F05CA"/>
    <w:rsid w:val="004F0A5B"/>
    <w:rsid w:val="004F11F7"/>
    <w:rsid w:val="004F127E"/>
    <w:rsid w:val="004F1A07"/>
    <w:rsid w:val="004F1A71"/>
    <w:rsid w:val="004F20DB"/>
    <w:rsid w:val="004F2D06"/>
    <w:rsid w:val="004F3156"/>
    <w:rsid w:val="004F340D"/>
    <w:rsid w:val="004F3823"/>
    <w:rsid w:val="004F3A1A"/>
    <w:rsid w:val="004F3FA9"/>
    <w:rsid w:val="004F43A1"/>
    <w:rsid w:val="004F47DC"/>
    <w:rsid w:val="004F49E4"/>
    <w:rsid w:val="004F4C93"/>
    <w:rsid w:val="004F5258"/>
    <w:rsid w:val="004F53F4"/>
    <w:rsid w:val="004F5434"/>
    <w:rsid w:val="004F59B4"/>
    <w:rsid w:val="004F5A49"/>
    <w:rsid w:val="004F5BDA"/>
    <w:rsid w:val="004F5F29"/>
    <w:rsid w:val="004F63BB"/>
    <w:rsid w:val="004F7310"/>
    <w:rsid w:val="004F783C"/>
    <w:rsid w:val="004F7BB4"/>
    <w:rsid w:val="00500058"/>
    <w:rsid w:val="00500515"/>
    <w:rsid w:val="00500562"/>
    <w:rsid w:val="005005C3"/>
    <w:rsid w:val="00500768"/>
    <w:rsid w:val="00500A77"/>
    <w:rsid w:val="00500C77"/>
    <w:rsid w:val="00500F4A"/>
    <w:rsid w:val="00501565"/>
    <w:rsid w:val="005015EB"/>
    <w:rsid w:val="00501D35"/>
    <w:rsid w:val="00502242"/>
    <w:rsid w:val="00502432"/>
    <w:rsid w:val="00502AAA"/>
    <w:rsid w:val="00502CEB"/>
    <w:rsid w:val="00503096"/>
    <w:rsid w:val="005038A1"/>
    <w:rsid w:val="00503D09"/>
    <w:rsid w:val="00503F43"/>
    <w:rsid w:val="005040E5"/>
    <w:rsid w:val="0050434D"/>
    <w:rsid w:val="00504DC5"/>
    <w:rsid w:val="005053F1"/>
    <w:rsid w:val="005058A0"/>
    <w:rsid w:val="00505A13"/>
    <w:rsid w:val="00506248"/>
    <w:rsid w:val="0050629A"/>
    <w:rsid w:val="00506504"/>
    <w:rsid w:val="005067D3"/>
    <w:rsid w:val="00506C56"/>
    <w:rsid w:val="0050799C"/>
    <w:rsid w:val="00507AAC"/>
    <w:rsid w:val="00507CE0"/>
    <w:rsid w:val="00507E98"/>
    <w:rsid w:val="00507F40"/>
    <w:rsid w:val="00510346"/>
    <w:rsid w:val="00510628"/>
    <w:rsid w:val="00510AC9"/>
    <w:rsid w:val="00510CCA"/>
    <w:rsid w:val="00510D23"/>
    <w:rsid w:val="005111DA"/>
    <w:rsid w:val="005113DC"/>
    <w:rsid w:val="005113E4"/>
    <w:rsid w:val="00511768"/>
    <w:rsid w:val="00512008"/>
    <w:rsid w:val="0051240E"/>
    <w:rsid w:val="00512FED"/>
    <w:rsid w:val="00513669"/>
    <w:rsid w:val="00514A37"/>
    <w:rsid w:val="00514B43"/>
    <w:rsid w:val="00514E5C"/>
    <w:rsid w:val="0051536D"/>
    <w:rsid w:val="005155C6"/>
    <w:rsid w:val="00515807"/>
    <w:rsid w:val="0051587C"/>
    <w:rsid w:val="00515B8D"/>
    <w:rsid w:val="00515F5E"/>
    <w:rsid w:val="005161CA"/>
    <w:rsid w:val="00516537"/>
    <w:rsid w:val="00516683"/>
    <w:rsid w:val="00516694"/>
    <w:rsid w:val="00516DAB"/>
    <w:rsid w:val="00517632"/>
    <w:rsid w:val="0051772A"/>
    <w:rsid w:val="005178FD"/>
    <w:rsid w:val="005200AE"/>
    <w:rsid w:val="005215C3"/>
    <w:rsid w:val="00521644"/>
    <w:rsid w:val="00521933"/>
    <w:rsid w:val="00521DE6"/>
    <w:rsid w:val="00521E1E"/>
    <w:rsid w:val="00522AED"/>
    <w:rsid w:val="00522BB3"/>
    <w:rsid w:val="00522D6A"/>
    <w:rsid w:val="00522F35"/>
    <w:rsid w:val="00522FB2"/>
    <w:rsid w:val="00523164"/>
    <w:rsid w:val="0052332A"/>
    <w:rsid w:val="005233ED"/>
    <w:rsid w:val="00523A90"/>
    <w:rsid w:val="005247D9"/>
    <w:rsid w:val="00524CE4"/>
    <w:rsid w:val="005250BE"/>
    <w:rsid w:val="005251CF"/>
    <w:rsid w:val="005261BC"/>
    <w:rsid w:val="00526A0B"/>
    <w:rsid w:val="00527ED0"/>
    <w:rsid w:val="00530014"/>
    <w:rsid w:val="0053010B"/>
    <w:rsid w:val="00530507"/>
    <w:rsid w:val="00530740"/>
    <w:rsid w:val="00530AF1"/>
    <w:rsid w:val="00530C77"/>
    <w:rsid w:val="00530F39"/>
    <w:rsid w:val="00530F90"/>
    <w:rsid w:val="005319C4"/>
    <w:rsid w:val="00531D4A"/>
    <w:rsid w:val="005321B6"/>
    <w:rsid w:val="0053246F"/>
    <w:rsid w:val="005338C1"/>
    <w:rsid w:val="00533BCD"/>
    <w:rsid w:val="00533D9A"/>
    <w:rsid w:val="00534511"/>
    <w:rsid w:val="00535259"/>
    <w:rsid w:val="00535894"/>
    <w:rsid w:val="00536147"/>
    <w:rsid w:val="00536436"/>
    <w:rsid w:val="00536683"/>
    <w:rsid w:val="00536AF7"/>
    <w:rsid w:val="00536E96"/>
    <w:rsid w:val="00536F38"/>
    <w:rsid w:val="005372AF"/>
    <w:rsid w:val="00537BDA"/>
    <w:rsid w:val="00537ECB"/>
    <w:rsid w:val="00537F42"/>
    <w:rsid w:val="00537FBD"/>
    <w:rsid w:val="005401D8"/>
    <w:rsid w:val="0054080D"/>
    <w:rsid w:val="00540ACB"/>
    <w:rsid w:val="00540AF3"/>
    <w:rsid w:val="00541A72"/>
    <w:rsid w:val="00542364"/>
    <w:rsid w:val="00542E75"/>
    <w:rsid w:val="00542EAF"/>
    <w:rsid w:val="005432F4"/>
    <w:rsid w:val="005434C7"/>
    <w:rsid w:val="00543A39"/>
    <w:rsid w:val="00543CCA"/>
    <w:rsid w:val="00543F04"/>
    <w:rsid w:val="00543F83"/>
    <w:rsid w:val="0054425A"/>
    <w:rsid w:val="00544316"/>
    <w:rsid w:val="0054433B"/>
    <w:rsid w:val="005443F4"/>
    <w:rsid w:val="00544818"/>
    <w:rsid w:val="0054487C"/>
    <w:rsid w:val="00544D3C"/>
    <w:rsid w:val="0054535D"/>
    <w:rsid w:val="0054585E"/>
    <w:rsid w:val="00545D60"/>
    <w:rsid w:val="0054667F"/>
    <w:rsid w:val="005468FF"/>
    <w:rsid w:val="005469C2"/>
    <w:rsid w:val="00546F6B"/>
    <w:rsid w:val="005472EC"/>
    <w:rsid w:val="005473D4"/>
    <w:rsid w:val="005474CF"/>
    <w:rsid w:val="00547CB2"/>
    <w:rsid w:val="00547D48"/>
    <w:rsid w:val="00550472"/>
    <w:rsid w:val="00550BB3"/>
    <w:rsid w:val="00550D77"/>
    <w:rsid w:val="00550DD4"/>
    <w:rsid w:val="00550F16"/>
    <w:rsid w:val="005513DC"/>
    <w:rsid w:val="0055149E"/>
    <w:rsid w:val="005514ED"/>
    <w:rsid w:val="00551B1F"/>
    <w:rsid w:val="00551B81"/>
    <w:rsid w:val="00551E1A"/>
    <w:rsid w:val="0055227F"/>
    <w:rsid w:val="0055256E"/>
    <w:rsid w:val="005528DF"/>
    <w:rsid w:val="00552C6E"/>
    <w:rsid w:val="0055301A"/>
    <w:rsid w:val="00553BD8"/>
    <w:rsid w:val="00553D3B"/>
    <w:rsid w:val="00553D74"/>
    <w:rsid w:val="0055479C"/>
    <w:rsid w:val="00554990"/>
    <w:rsid w:val="00554C7D"/>
    <w:rsid w:val="005553DA"/>
    <w:rsid w:val="005557A5"/>
    <w:rsid w:val="00555812"/>
    <w:rsid w:val="00555C44"/>
    <w:rsid w:val="00555C94"/>
    <w:rsid w:val="00555EB7"/>
    <w:rsid w:val="00555F77"/>
    <w:rsid w:val="005563F9"/>
    <w:rsid w:val="005564F6"/>
    <w:rsid w:val="005568CA"/>
    <w:rsid w:val="00556A88"/>
    <w:rsid w:val="00556AAC"/>
    <w:rsid w:val="00557086"/>
    <w:rsid w:val="00557128"/>
    <w:rsid w:val="00557310"/>
    <w:rsid w:val="005573F6"/>
    <w:rsid w:val="00560059"/>
    <w:rsid w:val="00560C81"/>
    <w:rsid w:val="00561554"/>
    <w:rsid w:val="005615E5"/>
    <w:rsid w:val="0056166E"/>
    <w:rsid w:val="00561B6A"/>
    <w:rsid w:val="00562337"/>
    <w:rsid w:val="00562729"/>
    <w:rsid w:val="0056366A"/>
    <w:rsid w:val="005642C5"/>
    <w:rsid w:val="005654C0"/>
    <w:rsid w:val="005656F9"/>
    <w:rsid w:val="005657C3"/>
    <w:rsid w:val="00565946"/>
    <w:rsid w:val="00565CB3"/>
    <w:rsid w:val="00565CDD"/>
    <w:rsid w:val="00565DE9"/>
    <w:rsid w:val="00565E2D"/>
    <w:rsid w:val="00565F6D"/>
    <w:rsid w:val="00566105"/>
    <w:rsid w:val="0056643C"/>
    <w:rsid w:val="0056644D"/>
    <w:rsid w:val="00566670"/>
    <w:rsid w:val="00566B7A"/>
    <w:rsid w:val="005672A6"/>
    <w:rsid w:val="0056748D"/>
    <w:rsid w:val="00567567"/>
    <w:rsid w:val="0056767F"/>
    <w:rsid w:val="00567939"/>
    <w:rsid w:val="00567E24"/>
    <w:rsid w:val="00567FF6"/>
    <w:rsid w:val="00570EE0"/>
    <w:rsid w:val="005712EC"/>
    <w:rsid w:val="0057133A"/>
    <w:rsid w:val="00571540"/>
    <w:rsid w:val="0057161B"/>
    <w:rsid w:val="005716E8"/>
    <w:rsid w:val="0057189C"/>
    <w:rsid w:val="00571B31"/>
    <w:rsid w:val="00571BA6"/>
    <w:rsid w:val="00571D0E"/>
    <w:rsid w:val="0057213F"/>
    <w:rsid w:val="005723BE"/>
    <w:rsid w:val="005724F2"/>
    <w:rsid w:val="0057267F"/>
    <w:rsid w:val="005729FF"/>
    <w:rsid w:val="00572AF8"/>
    <w:rsid w:val="00572D09"/>
    <w:rsid w:val="00572F49"/>
    <w:rsid w:val="005734D5"/>
    <w:rsid w:val="0057355E"/>
    <w:rsid w:val="00573842"/>
    <w:rsid w:val="005740A4"/>
    <w:rsid w:val="00574611"/>
    <w:rsid w:val="00574A0F"/>
    <w:rsid w:val="00575241"/>
    <w:rsid w:val="005754FE"/>
    <w:rsid w:val="00575A18"/>
    <w:rsid w:val="00575CE6"/>
    <w:rsid w:val="00576342"/>
    <w:rsid w:val="005768D3"/>
    <w:rsid w:val="005769DE"/>
    <w:rsid w:val="00576A5A"/>
    <w:rsid w:val="00576B17"/>
    <w:rsid w:val="00576CA7"/>
    <w:rsid w:val="00577291"/>
    <w:rsid w:val="005773D5"/>
    <w:rsid w:val="00577760"/>
    <w:rsid w:val="00577AC1"/>
    <w:rsid w:val="00577B93"/>
    <w:rsid w:val="00577C78"/>
    <w:rsid w:val="005801EA"/>
    <w:rsid w:val="00580AFE"/>
    <w:rsid w:val="00580B59"/>
    <w:rsid w:val="00581538"/>
    <w:rsid w:val="005815CF"/>
    <w:rsid w:val="0058165F"/>
    <w:rsid w:val="00581A14"/>
    <w:rsid w:val="00581AAF"/>
    <w:rsid w:val="00581AE7"/>
    <w:rsid w:val="00581E93"/>
    <w:rsid w:val="00582183"/>
    <w:rsid w:val="005824ED"/>
    <w:rsid w:val="0058306C"/>
    <w:rsid w:val="00583CF9"/>
    <w:rsid w:val="00583D60"/>
    <w:rsid w:val="00583DEA"/>
    <w:rsid w:val="0058402B"/>
    <w:rsid w:val="00584256"/>
    <w:rsid w:val="00584607"/>
    <w:rsid w:val="0058460D"/>
    <w:rsid w:val="0058465D"/>
    <w:rsid w:val="00584A3F"/>
    <w:rsid w:val="00584CF8"/>
    <w:rsid w:val="005854B5"/>
    <w:rsid w:val="0058552A"/>
    <w:rsid w:val="005857A2"/>
    <w:rsid w:val="005858E0"/>
    <w:rsid w:val="00586174"/>
    <w:rsid w:val="005867B8"/>
    <w:rsid w:val="00586A2E"/>
    <w:rsid w:val="00586E3F"/>
    <w:rsid w:val="005871D3"/>
    <w:rsid w:val="0058753F"/>
    <w:rsid w:val="0058761D"/>
    <w:rsid w:val="0059016B"/>
    <w:rsid w:val="005902A3"/>
    <w:rsid w:val="00590D54"/>
    <w:rsid w:val="005912F4"/>
    <w:rsid w:val="0059192C"/>
    <w:rsid w:val="00591BF2"/>
    <w:rsid w:val="005921DE"/>
    <w:rsid w:val="00592247"/>
    <w:rsid w:val="0059334C"/>
    <w:rsid w:val="005933E0"/>
    <w:rsid w:val="005934EF"/>
    <w:rsid w:val="00593F54"/>
    <w:rsid w:val="005942E4"/>
    <w:rsid w:val="00594969"/>
    <w:rsid w:val="00595B13"/>
    <w:rsid w:val="00595ECA"/>
    <w:rsid w:val="0059608D"/>
    <w:rsid w:val="00596186"/>
    <w:rsid w:val="00596449"/>
    <w:rsid w:val="005967E1"/>
    <w:rsid w:val="00596809"/>
    <w:rsid w:val="00596934"/>
    <w:rsid w:val="00597189"/>
    <w:rsid w:val="00597321"/>
    <w:rsid w:val="00597440"/>
    <w:rsid w:val="005974A8"/>
    <w:rsid w:val="005975F6"/>
    <w:rsid w:val="0059762D"/>
    <w:rsid w:val="00597DD7"/>
    <w:rsid w:val="00597F53"/>
    <w:rsid w:val="005A0990"/>
    <w:rsid w:val="005A0A9C"/>
    <w:rsid w:val="005A0FC6"/>
    <w:rsid w:val="005A1437"/>
    <w:rsid w:val="005A1E4B"/>
    <w:rsid w:val="005A23BD"/>
    <w:rsid w:val="005A2A0F"/>
    <w:rsid w:val="005A3478"/>
    <w:rsid w:val="005A356F"/>
    <w:rsid w:val="005A35BE"/>
    <w:rsid w:val="005A36F3"/>
    <w:rsid w:val="005A3CDB"/>
    <w:rsid w:val="005A3F43"/>
    <w:rsid w:val="005A42E4"/>
    <w:rsid w:val="005A44B2"/>
    <w:rsid w:val="005A4B77"/>
    <w:rsid w:val="005A54C6"/>
    <w:rsid w:val="005A58B4"/>
    <w:rsid w:val="005A5A38"/>
    <w:rsid w:val="005A5BE9"/>
    <w:rsid w:val="005A5E8E"/>
    <w:rsid w:val="005A76F3"/>
    <w:rsid w:val="005B0564"/>
    <w:rsid w:val="005B1042"/>
    <w:rsid w:val="005B125A"/>
    <w:rsid w:val="005B1522"/>
    <w:rsid w:val="005B16DD"/>
    <w:rsid w:val="005B179E"/>
    <w:rsid w:val="005B17A9"/>
    <w:rsid w:val="005B241C"/>
    <w:rsid w:val="005B289D"/>
    <w:rsid w:val="005B294D"/>
    <w:rsid w:val="005B2FD0"/>
    <w:rsid w:val="005B31FA"/>
    <w:rsid w:val="005B33F5"/>
    <w:rsid w:val="005B35AB"/>
    <w:rsid w:val="005B40EA"/>
    <w:rsid w:val="005B4286"/>
    <w:rsid w:val="005B459C"/>
    <w:rsid w:val="005B45C5"/>
    <w:rsid w:val="005B537B"/>
    <w:rsid w:val="005B5813"/>
    <w:rsid w:val="005B5840"/>
    <w:rsid w:val="005B5A26"/>
    <w:rsid w:val="005B5A41"/>
    <w:rsid w:val="005B5B3F"/>
    <w:rsid w:val="005B6585"/>
    <w:rsid w:val="005B673C"/>
    <w:rsid w:val="005B677E"/>
    <w:rsid w:val="005B69A4"/>
    <w:rsid w:val="005B6A9D"/>
    <w:rsid w:val="005B6F5D"/>
    <w:rsid w:val="005B73E6"/>
    <w:rsid w:val="005B762D"/>
    <w:rsid w:val="005B7F2A"/>
    <w:rsid w:val="005C008A"/>
    <w:rsid w:val="005C0AA0"/>
    <w:rsid w:val="005C0AB3"/>
    <w:rsid w:val="005C1457"/>
    <w:rsid w:val="005C15E6"/>
    <w:rsid w:val="005C1B63"/>
    <w:rsid w:val="005C1DA5"/>
    <w:rsid w:val="005C212C"/>
    <w:rsid w:val="005C2141"/>
    <w:rsid w:val="005C235D"/>
    <w:rsid w:val="005C2378"/>
    <w:rsid w:val="005C2AAD"/>
    <w:rsid w:val="005C2E0A"/>
    <w:rsid w:val="005C3007"/>
    <w:rsid w:val="005C3298"/>
    <w:rsid w:val="005C3AAC"/>
    <w:rsid w:val="005C4256"/>
    <w:rsid w:val="005C496C"/>
    <w:rsid w:val="005C4C66"/>
    <w:rsid w:val="005C5334"/>
    <w:rsid w:val="005C55F6"/>
    <w:rsid w:val="005C579D"/>
    <w:rsid w:val="005C6EF7"/>
    <w:rsid w:val="005C6F01"/>
    <w:rsid w:val="005C72BE"/>
    <w:rsid w:val="005C7524"/>
    <w:rsid w:val="005C76C7"/>
    <w:rsid w:val="005C7CB2"/>
    <w:rsid w:val="005C7F35"/>
    <w:rsid w:val="005D0028"/>
    <w:rsid w:val="005D0BFC"/>
    <w:rsid w:val="005D0F71"/>
    <w:rsid w:val="005D1290"/>
    <w:rsid w:val="005D1409"/>
    <w:rsid w:val="005D1A55"/>
    <w:rsid w:val="005D1E0C"/>
    <w:rsid w:val="005D20FC"/>
    <w:rsid w:val="005D218E"/>
    <w:rsid w:val="005D21BF"/>
    <w:rsid w:val="005D23B7"/>
    <w:rsid w:val="005D2544"/>
    <w:rsid w:val="005D2931"/>
    <w:rsid w:val="005D2CB0"/>
    <w:rsid w:val="005D2E2B"/>
    <w:rsid w:val="005D3B48"/>
    <w:rsid w:val="005D3D2F"/>
    <w:rsid w:val="005D3E24"/>
    <w:rsid w:val="005D40E9"/>
    <w:rsid w:val="005D4981"/>
    <w:rsid w:val="005D4A50"/>
    <w:rsid w:val="005D4FBA"/>
    <w:rsid w:val="005D5F84"/>
    <w:rsid w:val="005D5FD6"/>
    <w:rsid w:val="005D6A5D"/>
    <w:rsid w:val="005D6BB3"/>
    <w:rsid w:val="005D709E"/>
    <w:rsid w:val="005D71C8"/>
    <w:rsid w:val="005D7425"/>
    <w:rsid w:val="005D75D1"/>
    <w:rsid w:val="005D771C"/>
    <w:rsid w:val="005E082C"/>
    <w:rsid w:val="005E0B59"/>
    <w:rsid w:val="005E0BB8"/>
    <w:rsid w:val="005E1067"/>
    <w:rsid w:val="005E14AB"/>
    <w:rsid w:val="005E1D0C"/>
    <w:rsid w:val="005E1DE1"/>
    <w:rsid w:val="005E1EFC"/>
    <w:rsid w:val="005E204F"/>
    <w:rsid w:val="005E2075"/>
    <w:rsid w:val="005E2CC0"/>
    <w:rsid w:val="005E2E3E"/>
    <w:rsid w:val="005E39BD"/>
    <w:rsid w:val="005E3A7E"/>
    <w:rsid w:val="005E3B9D"/>
    <w:rsid w:val="005E545F"/>
    <w:rsid w:val="005E5714"/>
    <w:rsid w:val="005E5BAC"/>
    <w:rsid w:val="005E5BD1"/>
    <w:rsid w:val="005E626F"/>
    <w:rsid w:val="005E6295"/>
    <w:rsid w:val="005E62A4"/>
    <w:rsid w:val="005E64EF"/>
    <w:rsid w:val="005E6CE4"/>
    <w:rsid w:val="005E6D0E"/>
    <w:rsid w:val="005E7266"/>
    <w:rsid w:val="005E7466"/>
    <w:rsid w:val="005E796B"/>
    <w:rsid w:val="005E7B4F"/>
    <w:rsid w:val="005E7DBC"/>
    <w:rsid w:val="005F00A9"/>
    <w:rsid w:val="005F0C42"/>
    <w:rsid w:val="005F12F8"/>
    <w:rsid w:val="005F13DF"/>
    <w:rsid w:val="005F1419"/>
    <w:rsid w:val="005F1760"/>
    <w:rsid w:val="005F17FF"/>
    <w:rsid w:val="005F1A42"/>
    <w:rsid w:val="005F1CDE"/>
    <w:rsid w:val="005F1D4C"/>
    <w:rsid w:val="005F26B8"/>
    <w:rsid w:val="005F27F8"/>
    <w:rsid w:val="005F35B3"/>
    <w:rsid w:val="005F3E86"/>
    <w:rsid w:val="005F3E8F"/>
    <w:rsid w:val="005F4495"/>
    <w:rsid w:val="005F4944"/>
    <w:rsid w:val="005F4AE3"/>
    <w:rsid w:val="005F4D0A"/>
    <w:rsid w:val="005F4E6B"/>
    <w:rsid w:val="005F5988"/>
    <w:rsid w:val="005F5D7A"/>
    <w:rsid w:val="005F5D83"/>
    <w:rsid w:val="005F606E"/>
    <w:rsid w:val="005F61AE"/>
    <w:rsid w:val="005F61CD"/>
    <w:rsid w:val="005F6425"/>
    <w:rsid w:val="005F6E42"/>
    <w:rsid w:val="005F7038"/>
    <w:rsid w:val="005F771D"/>
    <w:rsid w:val="005F7D81"/>
    <w:rsid w:val="00600402"/>
    <w:rsid w:val="00600698"/>
    <w:rsid w:val="00600D8B"/>
    <w:rsid w:val="00601A61"/>
    <w:rsid w:val="00601BBB"/>
    <w:rsid w:val="00601CFF"/>
    <w:rsid w:val="00601EDE"/>
    <w:rsid w:val="00602059"/>
    <w:rsid w:val="006021B7"/>
    <w:rsid w:val="006030F7"/>
    <w:rsid w:val="00603102"/>
    <w:rsid w:val="00603A65"/>
    <w:rsid w:val="00603C8F"/>
    <w:rsid w:val="00603DC3"/>
    <w:rsid w:val="00603E68"/>
    <w:rsid w:val="006040AC"/>
    <w:rsid w:val="00604DCC"/>
    <w:rsid w:val="00604E8A"/>
    <w:rsid w:val="00605116"/>
    <w:rsid w:val="00605A61"/>
    <w:rsid w:val="00605C35"/>
    <w:rsid w:val="00605CBD"/>
    <w:rsid w:val="00605D15"/>
    <w:rsid w:val="006062CE"/>
    <w:rsid w:val="006073BD"/>
    <w:rsid w:val="00607A30"/>
    <w:rsid w:val="00607EC4"/>
    <w:rsid w:val="00610728"/>
    <w:rsid w:val="00610873"/>
    <w:rsid w:val="00610DD3"/>
    <w:rsid w:val="00610EA7"/>
    <w:rsid w:val="00611103"/>
    <w:rsid w:val="006113B6"/>
    <w:rsid w:val="0061150F"/>
    <w:rsid w:val="00611846"/>
    <w:rsid w:val="00611E0E"/>
    <w:rsid w:val="006120BB"/>
    <w:rsid w:val="00612512"/>
    <w:rsid w:val="00612BA9"/>
    <w:rsid w:val="00612C16"/>
    <w:rsid w:val="00612F8F"/>
    <w:rsid w:val="00612F92"/>
    <w:rsid w:val="0061343C"/>
    <w:rsid w:val="00613C0D"/>
    <w:rsid w:val="00613E3C"/>
    <w:rsid w:val="00613E5A"/>
    <w:rsid w:val="00614073"/>
    <w:rsid w:val="006141B5"/>
    <w:rsid w:val="006145E0"/>
    <w:rsid w:val="006149F9"/>
    <w:rsid w:val="00614DBA"/>
    <w:rsid w:val="0061544E"/>
    <w:rsid w:val="006156CC"/>
    <w:rsid w:val="006157D2"/>
    <w:rsid w:val="00615937"/>
    <w:rsid w:val="0061596C"/>
    <w:rsid w:val="00615D91"/>
    <w:rsid w:val="00615FEC"/>
    <w:rsid w:val="00616409"/>
    <w:rsid w:val="00616E64"/>
    <w:rsid w:val="0061714A"/>
    <w:rsid w:val="00617502"/>
    <w:rsid w:val="00617AEE"/>
    <w:rsid w:val="00617BA9"/>
    <w:rsid w:val="00617DB6"/>
    <w:rsid w:val="006201F8"/>
    <w:rsid w:val="00620341"/>
    <w:rsid w:val="00620955"/>
    <w:rsid w:val="00620A8A"/>
    <w:rsid w:val="00620F97"/>
    <w:rsid w:val="0062109E"/>
    <w:rsid w:val="006211DE"/>
    <w:rsid w:val="00621B1F"/>
    <w:rsid w:val="0062288C"/>
    <w:rsid w:val="00623489"/>
    <w:rsid w:val="006235BC"/>
    <w:rsid w:val="00623748"/>
    <w:rsid w:val="00624350"/>
    <w:rsid w:val="006258CF"/>
    <w:rsid w:val="00625A0F"/>
    <w:rsid w:val="00625C9C"/>
    <w:rsid w:val="00625E2E"/>
    <w:rsid w:val="00625EB9"/>
    <w:rsid w:val="00625F55"/>
    <w:rsid w:val="0062613A"/>
    <w:rsid w:val="00626222"/>
    <w:rsid w:val="00626B77"/>
    <w:rsid w:val="00626C87"/>
    <w:rsid w:val="006270D6"/>
    <w:rsid w:val="006273DA"/>
    <w:rsid w:val="00627B5A"/>
    <w:rsid w:val="00627C7B"/>
    <w:rsid w:val="00627E26"/>
    <w:rsid w:val="006301E5"/>
    <w:rsid w:val="00630330"/>
    <w:rsid w:val="00630842"/>
    <w:rsid w:val="00630C86"/>
    <w:rsid w:val="00630DDF"/>
    <w:rsid w:val="00631000"/>
    <w:rsid w:val="0063134C"/>
    <w:rsid w:val="006318A3"/>
    <w:rsid w:val="00631B03"/>
    <w:rsid w:val="00631B4F"/>
    <w:rsid w:val="00632675"/>
    <w:rsid w:val="00633AFB"/>
    <w:rsid w:val="00633C3D"/>
    <w:rsid w:val="00634010"/>
    <w:rsid w:val="0063431E"/>
    <w:rsid w:val="00634C76"/>
    <w:rsid w:val="00634F15"/>
    <w:rsid w:val="0063529A"/>
    <w:rsid w:val="006352E5"/>
    <w:rsid w:val="0063574F"/>
    <w:rsid w:val="00635DB8"/>
    <w:rsid w:val="006361F4"/>
    <w:rsid w:val="006366C3"/>
    <w:rsid w:val="00636A0F"/>
    <w:rsid w:val="00636DD8"/>
    <w:rsid w:val="00637382"/>
    <w:rsid w:val="00637726"/>
    <w:rsid w:val="00637766"/>
    <w:rsid w:val="006378D3"/>
    <w:rsid w:val="00640023"/>
    <w:rsid w:val="00640FC3"/>
    <w:rsid w:val="00641557"/>
    <w:rsid w:val="0064163C"/>
    <w:rsid w:val="006417DD"/>
    <w:rsid w:val="00641B33"/>
    <w:rsid w:val="00641C7A"/>
    <w:rsid w:val="00641D00"/>
    <w:rsid w:val="00641EC0"/>
    <w:rsid w:val="00642593"/>
    <w:rsid w:val="006426F2"/>
    <w:rsid w:val="00642B12"/>
    <w:rsid w:val="00643327"/>
    <w:rsid w:val="00643F0D"/>
    <w:rsid w:val="006445B0"/>
    <w:rsid w:val="00644CE6"/>
    <w:rsid w:val="00644D65"/>
    <w:rsid w:val="00645085"/>
    <w:rsid w:val="00645DE2"/>
    <w:rsid w:val="00645DE3"/>
    <w:rsid w:val="006462AA"/>
    <w:rsid w:val="00646AAC"/>
    <w:rsid w:val="006470FB"/>
    <w:rsid w:val="0064727D"/>
    <w:rsid w:val="00647960"/>
    <w:rsid w:val="006504E2"/>
    <w:rsid w:val="006507CF"/>
    <w:rsid w:val="006509C3"/>
    <w:rsid w:val="00651289"/>
    <w:rsid w:val="00651317"/>
    <w:rsid w:val="006514B1"/>
    <w:rsid w:val="006515BC"/>
    <w:rsid w:val="00651CCB"/>
    <w:rsid w:val="00651CE7"/>
    <w:rsid w:val="00651E04"/>
    <w:rsid w:val="00651E34"/>
    <w:rsid w:val="00651E4F"/>
    <w:rsid w:val="0065223C"/>
    <w:rsid w:val="0065231A"/>
    <w:rsid w:val="00652364"/>
    <w:rsid w:val="0065269F"/>
    <w:rsid w:val="00652B54"/>
    <w:rsid w:val="00653172"/>
    <w:rsid w:val="00653284"/>
    <w:rsid w:val="006538F3"/>
    <w:rsid w:val="00653ED9"/>
    <w:rsid w:val="006542DA"/>
    <w:rsid w:val="00654649"/>
    <w:rsid w:val="00654A8B"/>
    <w:rsid w:val="0065569E"/>
    <w:rsid w:val="00655AD8"/>
    <w:rsid w:val="00655C21"/>
    <w:rsid w:val="006564DA"/>
    <w:rsid w:val="006566A1"/>
    <w:rsid w:val="00656931"/>
    <w:rsid w:val="00656ABF"/>
    <w:rsid w:val="00656DF1"/>
    <w:rsid w:val="00656E1D"/>
    <w:rsid w:val="0065728B"/>
    <w:rsid w:val="0065740C"/>
    <w:rsid w:val="006575B3"/>
    <w:rsid w:val="006579FB"/>
    <w:rsid w:val="00657DD2"/>
    <w:rsid w:val="00657DD5"/>
    <w:rsid w:val="00657F55"/>
    <w:rsid w:val="0066007E"/>
    <w:rsid w:val="00660384"/>
    <w:rsid w:val="006609E4"/>
    <w:rsid w:val="00660A77"/>
    <w:rsid w:val="00660ABA"/>
    <w:rsid w:val="00660BA2"/>
    <w:rsid w:val="00660DC7"/>
    <w:rsid w:val="00660FE0"/>
    <w:rsid w:val="006610BF"/>
    <w:rsid w:val="00661BAB"/>
    <w:rsid w:val="00661CFD"/>
    <w:rsid w:val="0066245F"/>
    <w:rsid w:val="00662487"/>
    <w:rsid w:val="00662BB5"/>
    <w:rsid w:val="00662FF9"/>
    <w:rsid w:val="00663FB5"/>
    <w:rsid w:val="00663FF3"/>
    <w:rsid w:val="00664481"/>
    <w:rsid w:val="00664B5A"/>
    <w:rsid w:val="006654A8"/>
    <w:rsid w:val="00665947"/>
    <w:rsid w:val="00665D30"/>
    <w:rsid w:val="00666276"/>
    <w:rsid w:val="0066651A"/>
    <w:rsid w:val="00666660"/>
    <w:rsid w:val="006666F2"/>
    <w:rsid w:val="00666708"/>
    <w:rsid w:val="006670A1"/>
    <w:rsid w:val="0066712B"/>
    <w:rsid w:val="0066727C"/>
    <w:rsid w:val="0066747C"/>
    <w:rsid w:val="00667662"/>
    <w:rsid w:val="006679FD"/>
    <w:rsid w:val="00667E16"/>
    <w:rsid w:val="0067030A"/>
    <w:rsid w:val="00670838"/>
    <w:rsid w:val="00670C83"/>
    <w:rsid w:val="00670F56"/>
    <w:rsid w:val="006715D9"/>
    <w:rsid w:val="00671DE9"/>
    <w:rsid w:val="00671E34"/>
    <w:rsid w:val="006726EB"/>
    <w:rsid w:val="00673123"/>
    <w:rsid w:val="006737C8"/>
    <w:rsid w:val="0067427C"/>
    <w:rsid w:val="00674365"/>
    <w:rsid w:val="006747A9"/>
    <w:rsid w:val="006747C5"/>
    <w:rsid w:val="00674940"/>
    <w:rsid w:val="00674AC4"/>
    <w:rsid w:val="0067517A"/>
    <w:rsid w:val="0067536C"/>
    <w:rsid w:val="00675381"/>
    <w:rsid w:val="0067542F"/>
    <w:rsid w:val="00675630"/>
    <w:rsid w:val="006758C1"/>
    <w:rsid w:val="006758DD"/>
    <w:rsid w:val="00675B79"/>
    <w:rsid w:val="0067606B"/>
    <w:rsid w:val="00676C09"/>
    <w:rsid w:val="00677058"/>
    <w:rsid w:val="0067705F"/>
    <w:rsid w:val="006770DF"/>
    <w:rsid w:val="006771C3"/>
    <w:rsid w:val="006771F7"/>
    <w:rsid w:val="00677C93"/>
    <w:rsid w:val="00677C9B"/>
    <w:rsid w:val="006801A4"/>
    <w:rsid w:val="006802AC"/>
    <w:rsid w:val="0068049D"/>
    <w:rsid w:val="00680575"/>
    <w:rsid w:val="00680801"/>
    <w:rsid w:val="00680881"/>
    <w:rsid w:val="00680944"/>
    <w:rsid w:val="0068099E"/>
    <w:rsid w:val="00680BC4"/>
    <w:rsid w:val="006813B6"/>
    <w:rsid w:val="00681475"/>
    <w:rsid w:val="006817AC"/>
    <w:rsid w:val="00681BFE"/>
    <w:rsid w:val="00682011"/>
    <w:rsid w:val="0068220C"/>
    <w:rsid w:val="00682217"/>
    <w:rsid w:val="00682345"/>
    <w:rsid w:val="00682447"/>
    <w:rsid w:val="00682A48"/>
    <w:rsid w:val="00682B0F"/>
    <w:rsid w:val="00682C1E"/>
    <w:rsid w:val="00683023"/>
    <w:rsid w:val="006836CC"/>
    <w:rsid w:val="0068377D"/>
    <w:rsid w:val="00683869"/>
    <w:rsid w:val="00683AC3"/>
    <w:rsid w:val="00683F7C"/>
    <w:rsid w:val="00683FEA"/>
    <w:rsid w:val="0068426B"/>
    <w:rsid w:val="00684291"/>
    <w:rsid w:val="0068436B"/>
    <w:rsid w:val="00684574"/>
    <w:rsid w:val="00684642"/>
    <w:rsid w:val="00684837"/>
    <w:rsid w:val="00684B47"/>
    <w:rsid w:val="006851F6"/>
    <w:rsid w:val="00685444"/>
    <w:rsid w:val="00686204"/>
    <w:rsid w:val="00686378"/>
    <w:rsid w:val="0068670F"/>
    <w:rsid w:val="00686D95"/>
    <w:rsid w:val="00687BCB"/>
    <w:rsid w:val="00687E1C"/>
    <w:rsid w:val="006905A4"/>
    <w:rsid w:val="0069077A"/>
    <w:rsid w:val="006910E0"/>
    <w:rsid w:val="0069117C"/>
    <w:rsid w:val="00692069"/>
    <w:rsid w:val="006921D8"/>
    <w:rsid w:val="00692BB7"/>
    <w:rsid w:val="006934B8"/>
    <w:rsid w:val="006935AC"/>
    <w:rsid w:val="006938BD"/>
    <w:rsid w:val="0069391D"/>
    <w:rsid w:val="00694C14"/>
    <w:rsid w:val="006950D7"/>
    <w:rsid w:val="006951C2"/>
    <w:rsid w:val="0069572E"/>
    <w:rsid w:val="00695900"/>
    <w:rsid w:val="00695CAD"/>
    <w:rsid w:val="006963E8"/>
    <w:rsid w:val="0069651B"/>
    <w:rsid w:val="00696914"/>
    <w:rsid w:val="00696A00"/>
    <w:rsid w:val="00696C2F"/>
    <w:rsid w:val="00696F20"/>
    <w:rsid w:val="00697502"/>
    <w:rsid w:val="00697F72"/>
    <w:rsid w:val="006A004E"/>
    <w:rsid w:val="006A0094"/>
    <w:rsid w:val="006A0540"/>
    <w:rsid w:val="006A14CC"/>
    <w:rsid w:val="006A1829"/>
    <w:rsid w:val="006A1B0E"/>
    <w:rsid w:val="006A1B37"/>
    <w:rsid w:val="006A2695"/>
    <w:rsid w:val="006A2762"/>
    <w:rsid w:val="006A2A27"/>
    <w:rsid w:val="006A2F21"/>
    <w:rsid w:val="006A314E"/>
    <w:rsid w:val="006A3427"/>
    <w:rsid w:val="006A3ED8"/>
    <w:rsid w:val="006A4C6C"/>
    <w:rsid w:val="006A5A21"/>
    <w:rsid w:val="006A5E76"/>
    <w:rsid w:val="006A708F"/>
    <w:rsid w:val="006A738D"/>
    <w:rsid w:val="006A7E97"/>
    <w:rsid w:val="006B0486"/>
    <w:rsid w:val="006B0D9B"/>
    <w:rsid w:val="006B0E8B"/>
    <w:rsid w:val="006B104A"/>
    <w:rsid w:val="006B1A94"/>
    <w:rsid w:val="006B1C27"/>
    <w:rsid w:val="006B1C94"/>
    <w:rsid w:val="006B2356"/>
    <w:rsid w:val="006B2547"/>
    <w:rsid w:val="006B3010"/>
    <w:rsid w:val="006B3754"/>
    <w:rsid w:val="006B3848"/>
    <w:rsid w:val="006B3B4D"/>
    <w:rsid w:val="006B463F"/>
    <w:rsid w:val="006B4698"/>
    <w:rsid w:val="006B4892"/>
    <w:rsid w:val="006B49E0"/>
    <w:rsid w:val="006B4CFD"/>
    <w:rsid w:val="006B51C2"/>
    <w:rsid w:val="006B5B81"/>
    <w:rsid w:val="006B5D39"/>
    <w:rsid w:val="006B5FD1"/>
    <w:rsid w:val="006B62E1"/>
    <w:rsid w:val="006B6331"/>
    <w:rsid w:val="006B68D1"/>
    <w:rsid w:val="006B69AA"/>
    <w:rsid w:val="006B6ACF"/>
    <w:rsid w:val="006B6B61"/>
    <w:rsid w:val="006C0092"/>
    <w:rsid w:val="006C00A9"/>
    <w:rsid w:val="006C00B9"/>
    <w:rsid w:val="006C01F9"/>
    <w:rsid w:val="006C0369"/>
    <w:rsid w:val="006C0B66"/>
    <w:rsid w:val="006C0C64"/>
    <w:rsid w:val="006C0EDD"/>
    <w:rsid w:val="006C19BE"/>
    <w:rsid w:val="006C1C84"/>
    <w:rsid w:val="006C2077"/>
    <w:rsid w:val="006C231B"/>
    <w:rsid w:val="006C2465"/>
    <w:rsid w:val="006C2910"/>
    <w:rsid w:val="006C2A15"/>
    <w:rsid w:val="006C2B5E"/>
    <w:rsid w:val="006C3546"/>
    <w:rsid w:val="006C38B7"/>
    <w:rsid w:val="006C3B3D"/>
    <w:rsid w:val="006C3C42"/>
    <w:rsid w:val="006C3DB1"/>
    <w:rsid w:val="006C3F08"/>
    <w:rsid w:val="006C3F9D"/>
    <w:rsid w:val="006C4F56"/>
    <w:rsid w:val="006C57ED"/>
    <w:rsid w:val="006C6D80"/>
    <w:rsid w:val="006C7EC4"/>
    <w:rsid w:val="006D03D2"/>
    <w:rsid w:val="006D0510"/>
    <w:rsid w:val="006D0C1B"/>
    <w:rsid w:val="006D0C4B"/>
    <w:rsid w:val="006D1512"/>
    <w:rsid w:val="006D17AE"/>
    <w:rsid w:val="006D23A8"/>
    <w:rsid w:val="006D26EA"/>
    <w:rsid w:val="006D2746"/>
    <w:rsid w:val="006D30E5"/>
    <w:rsid w:val="006D32CA"/>
    <w:rsid w:val="006D381F"/>
    <w:rsid w:val="006D3AA0"/>
    <w:rsid w:val="006D3CC6"/>
    <w:rsid w:val="006D3F37"/>
    <w:rsid w:val="006D4112"/>
    <w:rsid w:val="006D4458"/>
    <w:rsid w:val="006D4582"/>
    <w:rsid w:val="006D4A6E"/>
    <w:rsid w:val="006D4BAD"/>
    <w:rsid w:val="006D4DA4"/>
    <w:rsid w:val="006D503E"/>
    <w:rsid w:val="006D5691"/>
    <w:rsid w:val="006D5754"/>
    <w:rsid w:val="006D5DED"/>
    <w:rsid w:val="006D629F"/>
    <w:rsid w:val="006D639D"/>
    <w:rsid w:val="006D687C"/>
    <w:rsid w:val="006D6CB6"/>
    <w:rsid w:val="006D6F1A"/>
    <w:rsid w:val="006D7AEA"/>
    <w:rsid w:val="006D7BC2"/>
    <w:rsid w:val="006D7E58"/>
    <w:rsid w:val="006D7F6D"/>
    <w:rsid w:val="006D7FF5"/>
    <w:rsid w:val="006E0002"/>
    <w:rsid w:val="006E0758"/>
    <w:rsid w:val="006E0B1B"/>
    <w:rsid w:val="006E0FE8"/>
    <w:rsid w:val="006E1138"/>
    <w:rsid w:val="006E13D8"/>
    <w:rsid w:val="006E18E4"/>
    <w:rsid w:val="006E1AB3"/>
    <w:rsid w:val="006E1E53"/>
    <w:rsid w:val="006E2405"/>
    <w:rsid w:val="006E288C"/>
    <w:rsid w:val="006E29B4"/>
    <w:rsid w:val="006E2B74"/>
    <w:rsid w:val="006E2FE5"/>
    <w:rsid w:val="006E34B9"/>
    <w:rsid w:val="006E38ED"/>
    <w:rsid w:val="006E3C77"/>
    <w:rsid w:val="006E3DA0"/>
    <w:rsid w:val="006E45E4"/>
    <w:rsid w:val="006E4837"/>
    <w:rsid w:val="006E48AC"/>
    <w:rsid w:val="006E49F1"/>
    <w:rsid w:val="006E4BAD"/>
    <w:rsid w:val="006E4E4B"/>
    <w:rsid w:val="006E5454"/>
    <w:rsid w:val="006E565C"/>
    <w:rsid w:val="006E5C1C"/>
    <w:rsid w:val="006E6103"/>
    <w:rsid w:val="006E634E"/>
    <w:rsid w:val="006E66A2"/>
    <w:rsid w:val="006E672F"/>
    <w:rsid w:val="006E748B"/>
    <w:rsid w:val="006E75AE"/>
    <w:rsid w:val="006E78F1"/>
    <w:rsid w:val="006E7916"/>
    <w:rsid w:val="006E7928"/>
    <w:rsid w:val="006F03F0"/>
    <w:rsid w:val="006F0A0F"/>
    <w:rsid w:val="006F0ED0"/>
    <w:rsid w:val="006F1445"/>
    <w:rsid w:val="006F1B26"/>
    <w:rsid w:val="006F221B"/>
    <w:rsid w:val="006F29D1"/>
    <w:rsid w:val="006F30BF"/>
    <w:rsid w:val="006F326E"/>
    <w:rsid w:val="006F347C"/>
    <w:rsid w:val="006F35F2"/>
    <w:rsid w:val="006F372A"/>
    <w:rsid w:val="006F39D1"/>
    <w:rsid w:val="006F3E24"/>
    <w:rsid w:val="006F3E5C"/>
    <w:rsid w:val="006F43D5"/>
    <w:rsid w:val="006F451D"/>
    <w:rsid w:val="006F4B32"/>
    <w:rsid w:val="006F5506"/>
    <w:rsid w:val="006F5571"/>
    <w:rsid w:val="006F578E"/>
    <w:rsid w:val="006F5BED"/>
    <w:rsid w:val="006F5E36"/>
    <w:rsid w:val="006F6203"/>
    <w:rsid w:val="006F66B2"/>
    <w:rsid w:val="006F68D8"/>
    <w:rsid w:val="006F6EEE"/>
    <w:rsid w:val="006F707F"/>
    <w:rsid w:val="006F7885"/>
    <w:rsid w:val="006F7DB6"/>
    <w:rsid w:val="007002D4"/>
    <w:rsid w:val="00701006"/>
    <w:rsid w:val="0070156A"/>
    <w:rsid w:val="00701959"/>
    <w:rsid w:val="00701A46"/>
    <w:rsid w:val="00701CA8"/>
    <w:rsid w:val="007020C6"/>
    <w:rsid w:val="007021C4"/>
    <w:rsid w:val="00702229"/>
    <w:rsid w:val="00702340"/>
    <w:rsid w:val="007023C3"/>
    <w:rsid w:val="00702A9F"/>
    <w:rsid w:val="0070380A"/>
    <w:rsid w:val="00703E74"/>
    <w:rsid w:val="00703E88"/>
    <w:rsid w:val="00704384"/>
    <w:rsid w:val="007047A5"/>
    <w:rsid w:val="00704970"/>
    <w:rsid w:val="00704C79"/>
    <w:rsid w:val="0070527A"/>
    <w:rsid w:val="007059BD"/>
    <w:rsid w:val="00705B2A"/>
    <w:rsid w:val="00705BD2"/>
    <w:rsid w:val="00705CF9"/>
    <w:rsid w:val="00705FBF"/>
    <w:rsid w:val="0070625A"/>
    <w:rsid w:val="00706560"/>
    <w:rsid w:val="00706D99"/>
    <w:rsid w:val="00706FAA"/>
    <w:rsid w:val="007070D6"/>
    <w:rsid w:val="00707232"/>
    <w:rsid w:val="0070751E"/>
    <w:rsid w:val="00707617"/>
    <w:rsid w:val="007076E9"/>
    <w:rsid w:val="007077B5"/>
    <w:rsid w:val="007100CF"/>
    <w:rsid w:val="0071056F"/>
    <w:rsid w:val="007108B1"/>
    <w:rsid w:val="00710AA6"/>
    <w:rsid w:val="00710DEE"/>
    <w:rsid w:val="00710EC5"/>
    <w:rsid w:val="0071119A"/>
    <w:rsid w:val="00711215"/>
    <w:rsid w:val="007114C7"/>
    <w:rsid w:val="007115EB"/>
    <w:rsid w:val="00711627"/>
    <w:rsid w:val="00711B9D"/>
    <w:rsid w:val="007122DF"/>
    <w:rsid w:val="007128D1"/>
    <w:rsid w:val="007129EC"/>
    <w:rsid w:val="00712D99"/>
    <w:rsid w:val="00712EEB"/>
    <w:rsid w:val="00712F07"/>
    <w:rsid w:val="00713222"/>
    <w:rsid w:val="007132DF"/>
    <w:rsid w:val="007139B7"/>
    <w:rsid w:val="007139BC"/>
    <w:rsid w:val="00713D20"/>
    <w:rsid w:val="00713D63"/>
    <w:rsid w:val="00714013"/>
    <w:rsid w:val="00714304"/>
    <w:rsid w:val="00714542"/>
    <w:rsid w:val="00714602"/>
    <w:rsid w:val="00714B19"/>
    <w:rsid w:val="00714CB7"/>
    <w:rsid w:val="0071520C"/>
    <w:rsid w:val="00715475"/>
    <w:rsid w:val="00715D75"/>
    <w:rsid w:val="007160F2"/>
    <w:rsid w:val="00716259"/>
    <w:rsid w:val="007163D5"/>
    <w:rsid w:val="00716A0C"/>
    <w:rsid w:val="00716A80"/>
    <w:rsid w:val="00716C03"/>
    <w:rsid w:val="00716C88"/>
    <w:rsid w:val="00716DDE"/>
    <w:rsid w:val="00716F81"/>
    <w:rsid w:val="00717650"/>
    <w:rsid w:val="00717E4A"/>
    <w:rsid w:val="00717E8E"/>
    <w:rsid w:val="007200B6"/>
    <w:rsid w:val="00720458"/>
    <w:rsid w:val="00720491"/>
    <w:rsid w:val="007209C6"/>
    <w:rsid w:val="00721152"/>
    <w:rsid w:val="00721A82"/>
    <w:rsid w:val="00721C55"/>
    <w:rsid w:val="00721E6C"/>
    <w:rsid w:val="007225B4"/>
    <w:rsid w:val="0072260F"/>
    <w:rsid w:val="00722B00"/>
    <w:rsid w:val="00722B6B"/>
    <w:rsid w:val="00722D97"/>
    <w:rsid w:val="0072334E"/>
    <w:rsid w:val="007234BF"/>
    <w:rsid w:val="00724A6B"/>
    <w:rsid w:val="00724ABE"/>
    <w:rsid w:val="00725188"/>
    <w:rsid w:val="0072560E"/>
    <w:rsid w:val="00725720"/>
    <w:rsid w:val="00726220"/>
    <w:rsid w:val="007262DE"/>
    <w:rsid w:val="007270CC"/>
    <w:rsid w:val="00727834"/>
    <w:rsid w:val="00727904"/>
    <w:rsid w:val="00727A20"/>
    <w:rsid w:val="00727C3E"/>
    <w:rsid w:val="00727E97"/>
    <w:rsid w:val="0073073E"/>
    <w:rsid w:val="00730B4D"/>
    <w:rsid w:val="00730C99"/>
    <w:rsid w:val="00730EAB"/>
    <w:rsid w:val="00731227"/>
    <w:rsid w:val="00731CE2"/>
    <w:rsid w:val="00731DBF"/>
    <w:rsid w:val="007320EC"/>
    <w:rsid w:val="00732268"/>
    <w:rsid w:val="0073271C"/>
    <w:rsid w:val="00732807"/>
    <w:rsid w:val="0073350B"/>
    <w:rsid w:val="007335B6"/>
    <w:rsid w:val="00733710"/>
    <w:rsid w:val="007337C7"/>
    <w:rsid w:val="00733923"/>
    <w:rsid w:val="00733C2E"/>
    <w:rsid w:val="007341FC"/>
    <w:rsid w:val="0073453D"/>
    <w:rsid w:val="0073460C"/>
    <w:rsid w:val="007347CA"/>
    <w:rsid w:val="007349C7"/>
    <w:rsid w:val="00734D27"/>
    <w:rsid w:val="007354FC"/>
    <w:rsid w:val="00735559"/>
    <w:rsid w:val="00735861"/>
    <w:rsid w:val="007359F1"/>
    <w:rsid w:val="00735E80"/>
    <w:rsid w:val="00735FA2"/>
    <w:rsid w:val="00736188"/>
    <w:rsid w:val="007362B4"/>
    <w:rsid w:val="00736F65"/>
    <w:rsid w:val="007401B8"/>
    <w:rsid w:val="00741057"/>
    <w:rsid w:val="0074136C"/>
    <w:rsid w:val="00741486"/>
    <w:rsid w:val="00741EA1"/>
    <w:rsid w:val="0074205E"/>
    <w:rsid w:val="00742405"/>
    <w:rsid w:val="00742C89"/>
    <w:rsid w:val="00743044"/>
    <w:rsid w:val="00743321"/>
    <w:rsid w:val="007436D5"/>
    <w:rsid w:val="007438CE"/>
    <w:rsid w:val="00743A1E"/>
    <w:rsid w:val="00743C5B"/>
    <w:rsid w:val="0074414F"/>
    <w:rsid w:val="0074445B"/>
    <w:rsid w:val="0074460B"/>
    <w:rsid w:val="0074475C"/>
    <w:rsid w:val="00744967"/>
    <w:rsid w:val="00744A17"/>
    <w:rsid w:val="00744AB7"/>
    <w:rsid w:val="00744E53"/>
    <w:rsid w:val="00744F2E"/>
    <w:rsid w:val="00745184"/>
    <w:rsid w:val="00745612"/>
    <w:rsid w:val="00745AE6"/>
    <w:rsid w:val="00745E80"/>
    <w:rsid w:val="007460F0"/>
    <w:rsid w:val="007464D0"/>
    <w:rsid w:val="00746EA7"/>
    <w:rsid w:val="00747354"/>
    <w:rsid w:val="0074786B"/>
    <w:rsid w:val="007501BE"/>
    <w:rsid w:val="007505DA"/>
    <w:rsid w:val="007508BE"/>
    <w:rsid w:val="00750EC8"/>
    <w:rsid w:val="00751135"/>
    <w:rsid w:val="007511B6"/>
    <w:rsid w:val="007516C8"/>
    <w:rsid w:val="00751891"/>
    <w:rsid w:val="00751B1D"/>
    <w:rsid w:val="00751C98"/>
    <w:rsid w:val="00752009"/>
    <w:rsid w:val="00752892"/>
    <w:rsid w:val="00752A5F"/>
    <w:rsid w:val="007530A7"/>
    <w:rsid w:val="00753237"/>
    <w:rsid w:val="0075330C"/>
    <w:rsid w:val="00753871"/>
    <w:rsid w:val="0075390F"/>
    <w:rsid w:val="007541BD"/>
    <w:rsid w:val="0075421B"/>
    <w:rsid w:val="00754709"/>
    <w:rsid w:val="007548B5"/>
    <w:rsid w:val="00754D7F"/>
    <w:rsid w:val="00754D8B"/>
    <w:rsid w:val="0075515A"/>
    <w:rsid w:val="00755579"/>
    <w:rsid w:val="0075561D"/>
    <w:rsid w:val="00755C26"/>
    <w:rsid w:val="007564C2"/>
    <w:rsid w:val="00756FCA"/>
    <w:rsid w:val="00757032"/>
    <w:rsid w:val="0075710F"/>
    <w:rsid w:val="00757355"/>
    <w:rsid w:val="007601A2"/>
    <w:rsid w:val="00760515"/>
    <w:rsid w:val="007606C5"/>
    <w:rsid w:val="00761D6E"/>
    <w:rsid w:val="00762718"/>
    <w:rsid w:val="00762B24"/>
    <w:rsid w:val="00762D0F"/>
    <w:rsid w:val="00762F21"/>
    <w:rsid w:val="007632A7"/>
    <w:rsid w:val="007637F2"/>
    <w:rsid w:val="00763FEE"/>
    <w:rsid w:val="007640E6"/>
    <w:rsid w:val="00764189"/>
    <w:rsid w:val="00764A1A"/>
    <w:rsid w:val="00764DE0"/>
    <w:rsid w:val="00764E2E"/>
    <w:rsid w:val="00765145"/>
    <w:rsid w:val="007654CC"/>
    <w:rsid w:val="00765875"/>
    <w:rsid w:val="00765EA9"/>
    <w:rsid w:val="00766242"/>
    <w:rsid w:val="0076692E"/>
    <w:rsid w:val="007670B8"/>
    <w:rsid w:val="00767282"/>
    <w:rsid w:val="00767373"/>
    <w:rsid w:val="007674A1"/>
    <w:rsid w:val="00767AED"/>
    <w:rsid w:val="0077017B"/>
    <w:rsid w:val="007704E8"/>
    <w:rsid w:val="0077074B"/>
    <w:rsid w:val="00770D81"/>
    <w:rsid w:val="00770E7F"/>
    <w:rsid w:val="00770FBB"/>
    <w:rsid w:val="007711FC"/>
    <w:rsid w:val="0077184B"/>
    <w:rsid w:val="007719D9"/>
    <w:rsid w:val="00771ADE"/>
    <w:rsid w:val="00771EE8"/>
    <w:rsid w:val="00772273"/>
    <w:rsid w:val="007729EF"/>
    <w:rsid w:val="00772F4F"/>
    <w:rsid w:val="0077322D"/>
    <w:rsid w:val="00773241"/>
    <w:rsid w:val="00774334"/>
    <w:rsid w:val="00774356"/>
    <w:rsid w:val="0077436D"/>
    <w:rsid w:val="00774752"/>
    <w:rsid w:val="00775078"/>
    <w:rsid w:val="00775487"/>
    <w:rsid w:val="0077599B"/>
    <w:rsid w:val="00775D0C"/>
    <w:rsid w:val="00775DBD"/>
    <w:rsid w:val="0077647D"/>
    <w:rsid w:val="00776520"/>
    <w:rsid w:val="007765F7"/>
    <w:rsid w:val="00776654"/>
    <w:rsid w:val="00776660"/>
    <w:rsid w:val="00776BEF"/>
    <w:rsid w:val="00776E70"/>
    <w:rsid w:val="007771C3"/>
    <w:rsid w:val="007773CD"/>
    <w:rsid w:val="00777AC3"/>
    <w:rsid w:val="00777B4A"/>
    <w:rsid w:val="00777BE9"/>
    <w:rsid w:val="00777E5C"/>
    <w:rsid w:val="00777EA8"/>
    <w:rsid w:val="00780304"/>
    <w:rsid w:val="007811DE"/>
    <w:rsid w:val="007814B0"/>
    <w:rsid w:val="0078164B"/>
    <w:rsid w:val="0078190A"/>
    <w:rsid w:val="0078193C"/>
    <w:rsid w:val="00781FB8"/>
    <w:rsid w:val="007821DF"/>
    <w:rsid w:val="0078222C"/>
    <w:rsid w:val="0078268F"/>
    <w:rsid w:val="00782B30"/>
    <w:rsid w:val="00782F39"/>
    <w:rsid w:val="00783440"/>
    <w:rsid w:val="00783487"/>
    <w:rsid w:val="0078396E"/>
    <w:rsid w:val="00784535"/>
    <w:rsid w:val="00785E71"/>
    <w:rsid w:val="0078614E"/>
    <w:rsid w:val="007862EE"/>
    <w:rsid w:val="007863D2"/>
    <w:rsid w:val="00786729"/>
    <w:rsid w:val="00786906"/>
    <w:rsid w:val="00786B04"/>
    <w:rsid w:val="007870C9"/>
    <w:rsid w:val="007873C5"/>
    <w:rsid w:val="00787819"/>
    <w:rsid w:val="00787B0F"/>
    <w:rsid w:val="00787C6A"/>
    <w:rsid w:val="00787CA7"/>
    <w:rsid w:val="00787DEA"/>
    <w:rsid w:val="007901E0"/>
    <w:rsid w:val="00790246"/>
    <w:rsid w:val="007902A6"/>
    <w:rsid w:val="00790CF0"/>
    <w:rsid w:val="00790D7A"/>
    <w:rsid w:val="007911D4"/>
    <w:rsid w:val="007916B1"/>
    <w:rsid w:val="00791BA3"/>
    <w:rsid w:val="0079225D"/>
    <w:rsid w:val="007929F4"/>
    <w:rsid w:val="00793259"/>
    <w:rsid w:val="00793293"/>
    <w:rsid w:val="0079468A"/>
    <w:rsid w:val="00794E26"/>
    <w:rsid w:val="0079535A"/>
    <w:rsid w:val="00795A0E"/>
    <w:rsid w:val="00795EE2"/>
    <w:rsid w:val="00796CE6"/>
    <w:rsid w:val="00796D03"/>
    <w:rsid w:val="00797CF7"/>
    <w:rsid w:val="00797D82"/>
    <w:rsid w:val="007A0010"/>
    <w:rsid w:val="007A0136"/>
    <w:rsid w:val="007A03BA"/>
    <w:rsid w:val="007A03FF"/>
    <w:rsid w:val="007A046F"/>
    <w:rsid w:val="007A0CFF"/>
    <w:rsid w:val="007A0D20"/>
    <w:rsid w:val="007A0E48"/>
    <w:rsid w:val="007A0EB8"/>
    <w:rsid w:val="007A12D5"/>
    <w:rsid w:val="007A1361"/>
    <w:rsid w:val="007A1906"/>
    <w:rsid w:val="007A1A0D"/>
    <w:rsid w:val="007A1D6D"/>
    <w:rsid w:val="007A1DA3"/>
    <w:rsid w:val="007A1DDE"/>
    <w:rsid w:val="007A2101"/>
    <w:rsid w:val="007A255D"/>
    <w:rsid w:val="007A2B6B"/>
    <w:rsid w:val="007A2B9E"/>
    <w:rsid w:val="007A2BED"/>
    <w:rsid w:val="007A3BA2"/>
    <w:rsid w:val="007A3CD6"/>
    <w:rsid w:val="007A3DD1"/>
    <w:rsid w:val="007A476F"/>
    <w:rsid w:val="007A4801"/>
    <w:rsid w:val="007A4883"/>
    <w:rsid w:val="007A4C22"/>
    <w:rsid w:val="007A5218"/>
    <w:rsid w:val="007A55F9"/>
    <w:rsid w:val="007A5976"/>
    <w:rsid w:val="007A5A8D"/>
    <w:rsid w:val="007A5DF2"/>
    <w:rsid w:val="007A5E91"/>
    <w:rsid w:val="007A60DC"/>
    <w:rsid w:val="007A6A06"/>
    <w:rsid w:val="007A6D58"/>
    <w:rsid w:val="007A7879"/>
    <w:rsid w:val="007A7F04"/>
    <w:rsid w:val="007B01BC"/>
    <w:rsid w:val="007B04A2"/>
    <w:rsid w:val="007B0886"/>
    <w:rsid w:val="007B1CDA"/>
    <w:rsid w:val="007B1FBB"/>
    <w:rsid w:val="007B2535"/>
    <w:rsid w:val="007B2660"/>
    <w:rsid w:val="007B2BF0"/>
    <w:rsid w:val="007B35BF"/>
    <w:rsid w:val="007B3F96"/>
    <w:rsid w:val="007B4425"/>
    <w:rsid w:val="007B4A7D"/>
    <w:rsid w:val="007B4B6F"/>
    <w:rsid w:val="007B56E9"/>
    <w:rsid w:val="007B5CE7"/>
    <w:rsid w:val="007B6870"/>
    <w:rsid w:val="007B6B3C"/>
    <w:rsid w:val="007B6BD3"/>
    <w:rsid w:val="007B6DD0"/>
    <w:rsid w:val="007B6DDF"/>
    <w:rsid w:val="007B6FFE"/>
    <w:rsid w:val="007B7527"/>
    <w:rsid w:val="007B7E24"/>
    <w:rsid w:val="007C031C"/>
    <w:rsid w:val="007C04C0"/>
    <w:rsid w:val="007C18AC"/>
    <w:rsid w:val="007C2014"/>
    <w:rsid w:val="007C26DF"/>
    <w:rsid w:val="007C26FA"/>
    <w:rsid w:val="007C27AC"/>
    <w:rsid w:val="007C28D3"/>
    <w:rsid w:val="007C2C3E"/>
    <w:rsid w:val="007C34D0"/>
    <w:rsid w:val="007C37DA"/>
    <w:rsid w:val="007C404B"/>
    <w:rsid w:val="007C42C9"/>
    <w:rsid w:val="007C461E"/>
    <w:rsid w:val="007C48AA"/>
    <w:rsid w:val="007C492E"/>
    <w:rsid w:val="007C4B82"/>
    <w:rsid w:val="007C56FF"/>
    <w:rsid w:val="007C5AFB"/>
    <w:rsid w:val="007C66E6"/>
    <w:rsid w:val="007C6837"/>
    <w:rsid w:val="007C7D7A"/>
    <w:rsid w:val="007D01AE"/>
    <w:rsid w:val="007D0479"/>
    <w:rsid w:val="007D05BC"/>
    <w:rsid w:val="007D07F0"/>
    <w:rsid w:val="007D0B67"/>
    <w:rsid w:val="007D0C65"/>
    <w:rsid w:val="007D116E"/>
    <w:rsid w:val="007D13C5"/>
    <w:rsid w:val="007D1616"/>
    <w:rsid w:val="007D161E"/>
    <w:rsid w:val="007D169D"/>
    <w:rsid w:val="007D1C09"/>
    <w:rsid w:val="007D1F96"/>
    <w:rsid w:val="007D2284"/>
    <w:rsid w:val="007D28AF"/>
    <w:rsid w:val="007D28D5"/>
    <w:rsid w:val="007D28F6"/>
    <w:rsid w:val="007D2B54"/>
    <w:rsid w:val="007D2D11"/>
    <w:rsid w:val="007D3B56"/>
    <w:rsid w:val="007D3C2B"/>
    <w:rsid w:val="007D3D1F"/>
    <w:rsid w:val="007D4077"/>
    <w:rsid w:val="007D40B6"/>
    <w:rsid w:val="007D4155"/>
    <w:rsid w:val="007D44C3"/>
    <w:rsid w:val="007D44F4"/>
    <w:rsid w:val="007D469B"/>
    <w:rsid w:val="007D4D4C"/>
    <w:rsid w:val="007D560E"/>
    <w:rsid w:val="007D574B"/>
    <w:rsid w:val="007D57DC"/>
    <w:rsid w:val="007D5929"/>
    <w:rsid w:val="007D5DA2"/>
    <w:rsid w:val="007D67E5"/>
    <w:rsid w:val="007D6B05"/>
    <w:rsid w:val="007D6C20"/>
    <w:rsid w:val="007D6D01"/>
    <w:rsid w:val="007D7725"/>
    <w:rsid w:val="007D77F6"/>
    <w:rsid w:val="007D781E"/>
    <w:rsid w:val="007E1331"/>
    <w:rsid w:val="007E140B"/>
    <w:rsid w:val="007E1B50"/>
    <w:rsid w:val="007E1C53"/>
    <w:rsid w:val="007E1F44"/>
    <w:rsid w:val="007E1FE9"/>
    <w:rsid w:val="007E2DB0"/>
    <w:rsid w:val="007E32E8"/>
    <w:rsid w:val="007E3D32"/>
    <w:rsid w:val="007E3D4A"/>
    <w:rsid w:val="007E3D54"/>
    <w:rsid w:val="007E3E31"/>
    <w:rsid w:val="007E3E8A"/>
    <w:rsid w:val="007E411D"/>
    <w:rsid w:val="007E4656"/>
    <w:rsid w:val="007E4EA4"/>
    <w:rsid w:val="007E51BA"/>
    <w:rsid w:val="007E56A9"/>
    <w:rsid w:val="007E5D4E"/>
    <w:rsid w:val="007E6235"/>
    <w:rsid w:val="007E63AC"/>
    <w:rsid w:val="007E63AD"/>
    <w:rsid w:val="007E690F"/>
    <w:rsid w:val="007E6F26"/>
    <w:rsid w:val="007E7440"/>
    <w:rsid w:val="007E7559"/>
    <w:rsid w:val="007E7E60"/>
    <w:rsid w:val="007E7EC1"/>
    <w:rsid w:val="007F0006"/>
    <w:rsid w:val="007F0736"/>
    <w:rsid w:val="007F0B00"/>
    <w:rsid w:val="007F0D1C"/>
    <w:rsid w:val="007F1272"/>
    <w:rsid w:val="007F1691"/>
    <w:rsid w:val="007F2426"/>
    <w:rsid w:val="007F3AFD"/>
    <w:rsid w:val="007F3F23"/>
    <w:rsid w:val="007F4514"/>
    <w:rsid w:val="007F4ACF"/>
    <w:rsid w:val="007F4D19"/>
    <w:rsid w:val="007F50A3"/>
    <w:rsid w:val="007F520F"/>
    <w:rsid w:val="007F584B"/>
    <w:rsid w:val="007F5987"/>
    <w:rsid w:val="007F5AB8"/>
    <w:rsid w:val="007F5B51"/>
    <w:rsid w:val="007F6250"/>
    <w:rsid w:val="007F6A1D"/>
    <w:rsid w:val="007F7059"/>
    <w:rsid w:val="007F71DC"/>
    <w:rsid w:val="007F73D3"/>
    <w:rsid w:val="007F741B"/>
    <w:rsid w:val="007F78D1"/>
    <w:rsid w:val="007F7B4B"/>
    <w:rsid w:val="007F7F9C"/>
    <w:rsid w:val="008003CE"/>
    <w:rsid w:val="0080175F"/>
    <w:rsid w:val="00801971"/>
    <w:rsid w:val="00801A2B"/>
    <w:rsid w:val="0080231E"/>
    <w:rsid w:val="00802351"/>
    <w:rsid w:val="00802795"/>
    <w:rsid w:val="00803319"/>
    <w:rsid w:val="00803538"/>
    <w:rsid w:val="00803887"/>
    <w:rsid w:val="008038A7"/>
    <w:rsid w:val="00803A47"/>
    <w:rsid w:val="00803C5D"/>
    <w:rsid w:val="008048D9"/>
    <w:rsid w:val="008048F6"/>
    <w:rsid w:val="00804EAF"/>
    <w:rsid w:val="00805169"/>
    <w:rsid w:val="008051E7"/>
    <w:rsid w:val="00805351"/>
    <w:rsid w:val="008054EB"/>
    <w:rsid w:val="0080561D"/>
    <w:rsid w:val="008057AD"/>
    <w:rsid w:val="008058DB"/>
    <w:rsid w:val="00805C05"/>
    <w:rsid w:val="00806129"/>
    <w:rsid w:val="00806248"/>
    <w:rsid w:val="00806C1A"/>
    <w:rsid w:val="008070C5"/>
    <w:rsid w:val="00807B5A"/>
    <w:rsid w:val="00807D39"/>
    <w:rsid w:val="00810199"/>
    <w:rsid w:val="008107B2"/>
    <w:rsid w:val="00810F06"/>
    <w:rsid w:val="00810F7C"/>
    <w:rsid w:val="0081105A"/>
    <w:rsid w:val="0081145D"/>
    <w:rsid w:val="00811B54"/>
    <w:rsid w:val="008121E7"/>
    <w:rsid w:val="00812919"/>
    <w:rsid w:val="00812BB4"/>
    <w:rsid w:val="00812BE5"/>
    <w:rsid w:val="008131D6"/>
    <w:rsid w:val="00813248"/>
    <w:rsid w:val="008135F7"/>
    <w:rsid w:val="00813D75"/>
    <w:rsid w:val="00813F28"/>
    <w:rsid w:val="00814209"/>
    <w:rsid w:val="0081450B"/>
    <w:rsid w:val="00814806"/>
    <w:rsid w:val="00815005"/>
    <w:rsid w:val="00815103"/>
    <w:rsid w:val="00815279"/>
    <w:rsid w:val="00815669"/>
    <w:rsid w:val="00815BE1"/>
    <w:rsid w:val="00815E20"/>
    <w:rsid w:val="00815EC0"/>
    <w:rsid w:val="00816256"/>
    <w:rsid w:val="00816485"/>
    <w:rsid w:val="00816605"/>
    <w:rsid w:val="00816692"/>
    <w:rsid w:val="008169CE"/>
    <w:rsid w:val="00816AAF"/>
    <w:rsid w:val="00816DBC"/>
    <w:rsid w:val="008173D6"/>
    <w:rsid w:val="008174AF"/>
    <w:rsid w:val="008174B1"/>
    <w:rsid w:val="00817506"/>
    <w:rsid w:val="008176A0"/>
    <w:rsid w:val="0081777C"/>
    <w:rsid w:val="008179A4"/>
    <w:rsid w:val="00817FE5"/>
    <w:rsid w:val="008201D8"/>
    <w:rsid w:val="0082025D"/>
    <w:rsid w:val="0082051F"/>
    <w:rsid w:val="00820553"/>
    <w:rsid w:val="00820D79"/>
    <w:rsid w:val="0082143C"/>
    <w:rsid w:val="0082145C"/>
    <w:rsid w:val="00821628"/>
    <w:rsid w:val="00821A21"/>
    <w:rsid w:val="008220E3"/>
    <w:rsid w:val="008229F2"/>
    <w:rsid w:val="00823175"/>
    <w:rsid w:val="0082336D"/>
    <w:rsid w:val="008233B1"/>
    <w:rsid w:val="008243F5"/>
    <w:rsid w:val="008246F3"/>
    <w:rsid w:val="00824BBD"/>
    <w:rsid w:val="00824C4D"/>
    <w:rsid w:val="00824F69"/>
    <w:rsid w:val="0082501B"/>
    <w:rsid w:val="0082585C"/>
    <w:rsid w:val="00825B87"/>
    <w:rsid w:val="00825D81"/>
    <w:rsid w:val="00825F5B"/>
    <w:rsid w:val="008261D5"/>
    <w:rsid w:val="008261E4"/>
    <w:rsid w:val="008263F1"/>
    <w:rsid w:val="00826EBA"/>
    <w:rsid w:val="008270B1"/>
    <w:rsid w:val="008272ED"/>
    <w:rsid w:val="008273CC"/>
    <w:rsid w:val="00827468"/>
    <w:rsid w:val="00827F45"/>
    <w:rsid w:val="008300C7"/>
    <w:rsid w:val="00830136"/>
    <w:rsid w:val="00831506"/>
    <w:rsid w:val="008318D4"/>
    <w:rsid w:val="00831B32"/>
    <w:rsid w:val="00831D88"/>
    <w:rsid w:val="00832927"/>
    <w:rsid w:val="00832E4C"/>
    <w:rsid w:val="008332A6"/>
    <w:rsid w:val="0083438C"/>
    <w:rsid w:val="008345BB"/>
    <w:rsid w:val="008349E8"/>
    <w:rsid w:val="00834A22"/>
    <w:rsid w:val="00834AE0"/>
    <w:rsid w:val="00836ABC"/>
    <w:rsid w:val="00836C77"/>
    <w:rsid w:val="00836DD8"/>
    <w:rsid w:val="00836F3D"/>
    <w:rsid w:val="00837656"/>
    <w:rsid w:val="00837731"/>
    <w:rsid w:val="00837A60"/>
    <w:rsid w:val="0084026F"/>
    <w:rsid w:val="00840532"/>
    <w:rsid w:val="008407D4"/>
    <w:rsid w:val="00840805"/>
    <w:rsid w:val="00840974"/>
    <w:rsid w:val="008409E1"/>
    <w:rsid w:val="00840A07"/>
    <w:rsid w:val="00840C04"/>
    <w:rsid w:val="00840C19"/>
    <w:rsid w:val="008410C6"/>
    <w:rsid w:val="008415F4"/>
    <w:rsid w:val="00841636"/>
    <w:rsid w:val="00842A87"/>
    <w:rsid w:val="00842E57"/>
    <w:rsid w:val="00842ECC"/>
    <w:rsid w:val="008430C1"/>
    <w:rsid w:val="0084315F"/>
    <w:rsid w:val="0084328E"/>
    <w:rsid w:val="008433BF"/>
    <w:rsid w:val="008437C5"/>
    <w:rsid w:val="00843F98"/>
    <w:rsid w:val="00844579"/>
    <w:rsid w:val="00844CD5"/>
    <w:rsid w:val="00844D66"/>
    <w:rsid w:val="008454B6"/>
    <w:rsid w:val="008456DA"/>
    <w:rsid w:val="00846348"/>
    <w:rsid w:val="0084644F"/>
    <w:rsid w:val="00846506"/>
    <w:rsid w:val="00846641"/>
    <w:rsid w:val="008468B5"/>
    <w:rsid w:val="00847033"/>
    <w:rsid w:val="00847488"/>
    <w:rsid w:val="008477F1"/>
    <w:rsid w:val="00847836"/>
    <w:rsid w:val="008479BA"/>
    <w:rsid w:val="00847EA7"/>
    <w:rsid w:val="008501C9"/>
    <w:rsid w:val="00850C7B"/>
    <w:rsid w:val="00850D3B"/>
    <w:rsid w:val="00851069"/>
    <w:rsid w:val="0085145B"/>
    <w:rsid w:val="008514E0"/>
    <w:rsid w:val="0085173D"/>
    <w:rsid w:val="008518B4"/>
    <w:rsid w:val="008520C6"/>
    <w:rsid w:val="008524F0"/>
    <w:rsid w:val="00853144"/>
    <w:rsid w:val="008534C6"/>
    <w:rsid w:val="0085380B"/>
    <w:rsid w:val="0085382E"/>
    <w:rsid w:val="00853D16"/>
    <w:rsid w:val="008544D2"/>
    <w:rsid w:val="008547C2"/>
    <w:rsid w:val="00854839"/>
    <w:rsid w:val="00854D5E"/>
    <w:rsid w:val="00854DED"/>
    <w:rsid w:val="00854F2F"/>
    <w:rsid w:val="0085504B"/>
    <w:rsid w:val="008559AE"/>
    <w:rsid w:val="008562FF"/>
    <w:rsid w:val="00856432"/>
    <w:rsid w:val="0085643B"/>
    <w:rsid w:val="00856563"/>
    <w:rsid w:val="0085663D"/>
    <w:rsid w:val="0085682F"/>
    <w:rsid w:val="0085730E"/>
    <w:rsid w:val="0086050C"/>
    <w:rsid w:val="00860B0A"/>
    <w:rsid w:val="00860B29"/>
    <w:rsid w:val="008610F1"/>
    <w:rsid w:val="008620A9"/>
    <w:rsid w:val="008626A7"/>
    <w:rsid w:val="00862A8A"/>
    <w:rsid w:val="00862C5F"/>
    <w:rsid w:val="008637FF"/>
    <w:rsid w:val="00863C19"/>
    <w:rsid w:val="00864095"/>
    <w:rsid w:val="0086418B"/>
    <w:rsid w:val="00864C4C"/>
    <w:rsid w:val="00864E4E"/>
    <w:rsid w:val="0086519D"/>
    <w:rsid w:val="008659BC"/>
    <w:rsid w:val="00866115"/>
    <w:rsid w:val="00866154"/>
    <w:rsid w:val="008668B9"/>
    <w:rsid w:val="008676DB"/>
    <w:rsid w:val="008702F2"/>
    <w:rsid w:val="0087099E"/>
    <w:rsid w:val="00870DA6"/>
    <w:rsid w:val="00870F3B"/>
    <w:rsid w:val="00871184"/>
    <w:rsid w:val="0087128E"/>
    <w:rsid w:val="008712DD"/>
    <w:rsid w:val="008714D3"/>
    <w:rsid w:val="008719F2"/>
    <w:rsid w:val="00871BA4"/>
    <w:rsid w:val="00871EA0"/>
    <w:rsid w:val="008726CF"/>
    <w:rsid w:val="00872B55"/>
    <w:rsid w:val="00873369"/>
    <w:rsid w:val="00873A12"/>
    <w:rsid w:val="00873A7A"/>
    <w:rsid w:val="008740A0"/>
    <w:rsid w:val="00874B62"/>
    <w:rsid w:val="00874C77"/>
    <w:rsid w:val="00874CB4"/>
    <w:rsid w:val="00874CDD"/>
    <w:rsid w:val="00875002"/>
    <w:rsid w:val="0087527E"/>
    <w:rsid w:val="008753BF"/>
    <w:rsid w:val="00875805"/>
    <w:rsid w:val="00875D36"/>
    <w:rsid w:val="008760BF"/>
    <w:rsid w:val="008769B8"/>
    <w:rsid w:val="00877437"/>
    <w:rsid w:val="0087758E"/>
    <w:rsid w:val="008779B4"/>
    <w:rsid w:val="0088003C"/>
    <w:rsid w:val="00880643"/>
    <w:rsid w:val="00880728"/>
    <w:rsid w:val="008809BC"/>
    <w:rsid w:val="00880CE4"/>
    <w:rsid w:val="00880F3D"/>
    <w:rsid w:val="00881511"/>
    <w:rsid w:val="008816AB"/>
    <w:rsid w:val="00881AAB"/>
    <w:rsid w:val="00881DE5"/>
    <w:rsid w:val="008822F9"/>
    <w:rsid w:val="0088230B"/>
    <w:rsid w:val="00882488"/>
    <w:rsid w:val="008826C0"/>
    <w:rsid w:val="008832E2"/>
    <w:rsid w:val="0088335E"/>
    <w:rsid w:val="00883591"/>
    <w:rsid w:val="00883763"/>
    <w:rsid w:val="00883F12"/>
    <w:rsid w:val="00883FB8"/>
    <w:rsid w:val="00884013"/>
    <w:rsid w:val="0088453E"/>
    <w:rsid w:val="00884BC6"/>
    <w:rsid w:val="00885236"/>
    <w:rsid w:val="008852FA"/>
    <w:rsid w:val="00885311"/>
    <w:rsid w:val="00885499"/>
    <w:rsid w:val="008854DC"/>
    <w:rsid w:val="00885673"/>
    <w:rsid w:val="008858E7"/>
    <w:rsid w:val="00885975"/>
    <w:rsid w:val="008859A5"/>
    <w:rsid w:val="008862AE"/>
    <w:rsid w:val="00886445"/>
    <w:rsid w:val="00886619"/>
    <w:rsid w:val="00886A58"/>
    <w:rsid w:val="00886EC7"/>
    <w:rsid w:val="00887509"/>
    <w:rsid w:val="00887857"/>
    <w:rsid w:val="00887A9B"/>
    <w:rsid w:val="00887B42"/>
    <w:rsid w:val="008902C8"/>
    <w:rsid w:val="0089052B"/>
    <w:rsid w:val="00890640"/>
    <w:rsid w:val="008913DC"/>
    <w:rsid w:val="00891633"/>
    <w:rsid w:val="00891BB4"/>
    <w:rsid w:val="00891CFA"/>
    <w:rsid w:val="00892596"/>
    <w:rsid w:val="008925E3"/>
    <w:rsid w:val="0089281A"/>
    <w:rsid w:val="008930F4"/>
    <w:rsid w:val="00893326"/>
    <w:rsid w:val="00893767"/>
    <w:rsid w:val="00893D9D"/>
    <w:rsid w:val="008942F2"/>
    <w:rsid w:val="008948C2"/>
    <w:rsid w:val="00894B10"/>
    <w:rsid w:val="00894EB3"/>
    <w:rsid w:val="008950F3"/>
    <w:rsid w:val="008952C7"/>
    <w:rsid w:val="00895419"/>
    <w:rsid w:val="00895713"/>
    <w:rsid w:val="0089621A"/>
    <w:rsid w:val="008963C2"/>
    <w:rsid w:val="00896465"/>
    <w:rsid w:val="00896809"/>
    <w:rsid w:val="00896A97"/>
    <w:rsid w:val="00896AF4"/>
    <w:rsid w:val="00896E55"/>
    <w:rsid w:val="00896ED1"/>
    <w:rsid w:val="00897183"/>
    <w:rsid w:val="00897262"/>
    <w:rsid w:val="00897795"/>
    <w:rsid w:val="008978FB"/>
    <w:rsid w:val="00897B31"/>
    <w:rsid w:val="00897DF7"/>
    <w:rsid w:val="008A0A0A"/>
    <w:rsid w:val="008A0B79"/>
    <w:rsid w:val="008A0E6E"/>
    <w:rsid w:val="008A17EA"/>
    <w:rsid w:val="008A1CAA"/>
    <w:rsid w:val="008A29FD"/>
    <w:rsid w:val="008A2BC7"/>
    <w:rsid w:val="008A2C05"/>
    <w:rsid w:val="008A2D53"/>
    <w:rsid w:val="008A302F"/>
    <w:rsid w:val="008A3065"/>
    <w:rsid w:val="008A352D"/>
    <w:rsid w:val="008A3BFB"/>
    <w:rsid w:val="008A3E88"/>
    <w:rsid w:val="008A3F84"/>
    <w:rsid w:val="008A43E1"/>
    <w:rsid w:val="008A4604"/>
    <w:rsid w:val="008A4715"/>
    <w:rsid w:val="008A4AE5"/>
    <w:rsid w:val="008A50D6"/>
    <w:rsid w:val="008A553E"/>
    <w:rsid w:val="008A596D"/>
    <w:rsid w:val="008A663B"/>
    <w:rsid w:val="008A672A"/>
    <w:rsid w:val="008A673D"/>
    <w:rsid w:val="008A6C0A"/>
    <w:rsid w:val="008A7109"/>
    <w:rsid w:val="008A73B4"/>
    <w:rsid w:val="008A752F"/>
    <w:rsid w:val="008A77D8"/>
    <w:rsid w:val="008A7AA7"/>
    <w:rsid w:val="008A7D7A"/>
    <w:rsid w:val="008B0910"/>
    <w:rsid w:val="008B0A07"/>
    <w:rsid w:val="008B10F1"/>
    <w:rsid w:val="008B16A6"/>
    <w:rsid w:val="008B203B"/>
    <w:rsid w:val="008B24BC"/>
    <w:rsid w:val="008B2636"/>
    <w:rsid w:val="008B2AAF"/>
    <w:rsid w:val="008B2DF3"/>
    <w:rsid w:val="008B3A33"/>
    <w:rsid w:val="008B3C3B"/>
    <w:rsid w:val="008B3C71"/>
    <w:rsid w:val="008B3EC8"/>
    <w:rsid w:val="008B4667"/>
    <w:rsid w:val="008B483B"/>
    <w:rsid w:val="008B4866"/>
    <w:rsid w:val="008B588A"/>
    <w:rsid w:val="008B5A12"/>
    <w:rsid w:val="008B66A7"/>
    <w:rsid w:val="008B675B"/>
    <w:rsid w:val="008B6D30"/>
    <w:rsid w:val="008B70E6"/>
    <w:rsid w:val="008B72B5"/>
    <w:rsid w:val="008B73A2"/>
    <w:rsid w:val="008C03AC"/>
    <w:rsid w:val="008C068E"/>
    <w:rsid w:val="008C1984"/>
    <w:rsid w:val="008C1A65"/>
    <w:rsid w:val="008C29DB"/>
    <w:rsid w:val="008C334B"/>
    <w:rsid w:val="008C3634"/>
    <w:rsid w:val="008C4110"/>
    <w:rsid w:val="008C4A02"/>
    <w:rsid w:val="008C4BD5"/>
    <w:rsid w:val="008C4BEF"/>
    <w:rsid w:val="008C4C3B"/>
    <w:rsid w:val="008C4CEA"/>
    <w:rsid w:val="008C593A"/>
    <w:rsid w:val="008C5E39"/>
    <w:rsid w:val="008C63B6"/>
    <w:rsid w:val="008C6874"/>
    <w:rsid w:val="008C6924"/>
    <w:rsid w:val="008C6B48"/>
    <w:rsid w:val="008C6BA5"/>
    <w:rsid w:val="008C7129"/>
    <w:rsid w:val="008C7A17"/>
    <w:rsid w:val="008C7F47"/>
    <w:rsid w:val="008D0096"/>
    <w:rsid w:val="008D0570"/>
    <w:rsid w:val="008D062E"/>
    <w:rsid w:val="008D10DE"/>
    <w:rsid w:val="008D12BF"/>
    <w:rsid w:val="008D1525"/>
    <w:rsid w:val="008D1615"/>
    <w:rsid w:val="008D196F"/>
    <w:rsid w:val="008D1AC3"/>
    <w:rsid w:val="008D1E4B"/>
    <w:rsid w:val="008D1E55"/>
    <w:rsid w:val="008D36A3"/>
    <w:rsid w:val="008D3706"/>
    <w:rsid w:val="008D3DB3"/>
    <w:rsid w:val="008D41DA"/>
    <w:rsid w:val="008D430E"/>
    <w:rsid w:val="008D44FE"/>
    <w:rsid w:val="008D4E0F"/>
    <w:rsid w:val="008D50EE"/>
    <w:rsid w:val="008D5470"/>
    <w:rsid w:val="008D54FC"/>
    <w:rsid w:val="008D6387"/>
    <w:rsid w:val="008D6AEB"/>
    <w:rsid w:val="008D6E0F"/>
    <w:rsid w:val="008D721A"/>
    <w:rsid w:val="008D7F96"/>
    <w:rsid w:val="008E0228"/>
    <w:rsid w:val="008E0358"/>
    <w:rsid w:val="008E0BCD"/>
    <w:rsid w:val="008E0D4B"/>
    <w:rsid w:val="008E1E2D"/>
    <w:rsid w:val="008E1FB4"/>
    <w:rsid w:val="008E23DF"/>
    <w:rsid w:val="008E25EB"/>
    <w:rsid w:val="008E2A45"/>
    <w:rsid w:val="008E2B3A"/>
    <w:rsid w:val="008E2B93"/>
    <w:rsid w:val="008E2BCA"/>
    <w:rsid w:val="008E3431"/>
    <w:rsid w:val="008E356A"/>
    <w:rsid w:val="008E3C1A"/>
    <w:rsid w:val="008E3FFB"/>
    <w:rsid w:val="008E43F9"/>
    <w:rsid w:val="008E443A"/>
    <w:rsid w:val="008E47CC"/>
    <w:rsid w:val="008E4A62"/>
    <w:rsid w:val="008E5839"/>
    <w:rsid w:val="008E5A95"/>
    <w:rsid w:val="008E6196"/>
    <w:rsid w:val="008E629F"/>
    <w:rsid w:val="008E6303"/>
    <w:rsid w:val="008E64A4"/>
    <w:rsid w:val="008E69B4"/>
    <w:rsid w:val="008E6E0F"/>
    <w:rsid w:val="008E716F"/>
    <w:rsid w:val="008E7411"/>
    <w:rsid w:val="008E795E"/>
    <w:rsid w:val="008E7BE9"/>
    <w:rsid w:val="008E7D41"/>
    <w:rsid w:val="008F072A"/>
    <w:rsid w:val="008F087A"/>
    <w:rsid w:val="008F08FE"/>
    <w:rsid w:val="008F0B59"/>
    <w:rsid w:val="008F0ED8"/>
    <w:rsid w:val="008F0F92"/>
    <w:rsid w:val="008F1059"/>
    <w:rsid w:val="008F16F0"/>
    <w:rsid w:val="008F1D73"/>
    <w:rsid w:val="008F22A0"/>
    <w:rsid w:val="008F26C0"/>
    <w:rsid w:val="008F2756"/>
    <w:rsid w:val="008F3F48"/>
    <w:rsid w:val="008F41A0"/>
    <w:rsid w:val="008F54A7"/>
    <w:rsid w:val="008F62E5"/>
    <w:rsid w:val="008F656C"/>
    <w:rsid w:val="008F66B5"/>
    <w:rsid w:val="008F6973"/>
    <w:rsid w:val="008F6E86"/>
    <w:rsid w:val="008F6F36"/>
    <w:rsid w:val="008F78D0"/>
    <w:rsid w:val="008F7BEF"/>
    <w:rsid w:val="008F7E1A"/>
    <w:rsid w:val="009009EF"/>
    <w:rsid w:val="00900C12"/>
    <w:rsid w:val="00901740"/>
    <w:rsid w:val="009019BF"/>
    <w:rsid w:val="00901AB7"/>
    <w:rsid w:val="0090211C"/>
    <w:rsid w:val="009025FD"/>
    <w:rsid w:val="009028D9"/>
    <w:rsid w:val="00903001"/>
    <w:rsid w:val="009032B8"/>
    <w:rsid w:val="00903397"/>
    <w:rsid w:val="00903B00"/>
    <w:rsid w:val="00903EC7"/>
    <w:rsid w:val="00903ED6"/>
    <w:rsid w:val="009041B6"/>
    <w:rsid w:val="00904205"/>
    <w:rsid w:val="009045F2"/>
    <w:rsid w:val="009049FD"/>
    <w:rsid w:val="00904AE1"/>
    <w:rsid w:val="00904F95"/>
    <w:rsid w:val="00905918"/>
    <w:rsid w:val="00905F9B"/>
    <w:rsid w:val="00906245"/>
    <w:rsid w:val="009062D8"/>
    <w:rsid w:val="00906734"/>
    <w:rsid w:val="00906BB0"/>
    <w:rsid w:val="00906F21"/>
    <w:rsid w:val="00907057"/>
    <w:rsid w:val="00907884"/>
    <w:rsid w:val="009079E5"/>
    <w:rsid w:val="00910E7B"/>
    <w:rsid w:val="00911039"/>
    <w:rsid w:val="0091144B"/>
    <w:rsid w:val="00911699"/>
    <w:rsid w:val="009116A4"/>
    <w:rsid w:val="009119E7"/>
    <w:rsid w:val="00911C90"/>
    <w:rsid w:val="00911CB5"/>
    <w:rsid w:val="00911DB1"/>
    <w:rsid w:val="00911E7F"/>
    <w:rsid w:val="00911EC9"/>
    <w:rsid w:val="00911F5D"/>
    <w:rsid w:val="0091221E"/>
    <w:rsid w:val="00912860"/>
    <w:rsid w:val="00913498"/>
    <w:rsid w:val="0091407D"/>
    <w:rsid w:val="00914579"/>
    <w:rsid w:val="009149C0"/>
    <w:rsid w:val="00914B9E"/>
    <w:rsid w:val="00914F63"/>
    <w:rsid w:val="0091500E"/>
    <w:rsid w:val="00915068"/>
    <w:rsid w:val="00915626"/>
    <w:rsid w:val="009161C2"/>
    <w:rsid w:val="00916B48"/>
    <w:rsid w:val="00916B52"/>
    <w:rsid w:val="009171D9"/>
    <w:rsid w:val="009172C3"/>
    <w:rsid w:val="0091760B"/>
    <w:rsid w:val="0091769F"/>
    <w:rsid w:val="00917866"/>
    <w:rsid w:val="00917C5F"/>
    <w:rsid w:val="00917EC1"/>
    <w:rsid w:val="00920371"/>
    <w:rsid w:val="00920467"/>
    <w:rsid w:val="00920DF0"/>
    <w:rsid w:val="009213ED"/>
    <w:rsid w:val="00921C74"/>
    <w:rsid w:val="00922BD9"/>
    <w:rsid w:val="00923B30"/>
    <w:rsid w:val="00923BA6"/>
    <w:rsid w:val="00923D0E"/>
    <w:rsid w:val="00924365"/>
    <w:rsid w:val="00924944"/>
    <w:rsid w:val="00924E1D"/>
    <w:rsid w:val="00924F9D"/>
    <w:rsid w:val="0092526C"/>
    <w:rsid w:val="009256B4"/>
    <w:rsid w:val="009256B8"/>
    <w:rsid w:val="00925A91"/>
    <w:rsid w:val="00925AFE"/>
    <w:rsid w:val="00925BF0"/>
    <w:rsid w:val="00925EA9"/>
    <w:rsid w:val="00926266"/>
    <w:rsid w:val="009262B0"/>
    <w:rsid w:val="0092655E"/>
    <w:rsid w:val="009266D6"/>
    <w:rsid w:val="0092721F"/>
    <w:rsid w:val="0092779D"/>
    <w:rsid w:val="00930625"/>
    <w:rsid w:val="00930746"/>
    <w:rsid w:val="00930991"/>
    <w:rsid w:val="00930E7A"/>
    <w:rsid w:val="00931152"/>
    <w:rsid w:val="0093158F"/>
    <w:rsid w:val="0093180A"/>
    <w:rsid w:val="00931A11"/>
    <w:rsid w:val="00931CFC"/>
    <w:rsid w:val="00932BDE"/>
    <w:rsid w:val="00932F8C"/>
    <w:rsid w:val="009334D2"/>
    <w:rsid w:val="00933695"/>
    <w:rsid w:val="00933760"/>
    <w:rsid w:val="0093394C"/>
    <w:rsid w:val="00933E67"/>
    <w:rsid w:val="009340F7"/>
    <w:rsid w:val="0093412B"/>
    <w:rsid w:val="00934226"/>
    <w:rsid w:val="00934402"/>
    <w:rsid w:val="00934529"/>
    <w:rsid w:val="009346CF"/>
    <w:rsid w:val="009348CF"/>
    <w:rsid w:val="009349B7"/>
    <w:rsid w:val="00934C1D"/>
    <w:rsid w:val="00934F73"/>
    <w:rsid w:val="009350C9"/>
    <w:rsid w:val="009350EA"/>
    <w:rsid w:val="009353C3"/>
    <w:rsid w:val="00935428"/>
    <w:rsid w:val="00935A8A"/>
    <w:rsid w:val="00935BDD"/>
    <w:rsid w:val="00935CDB"/>
    <w:rsid w:val="00935D1B"/>
    <w:rsid w:val="00935FF1"/>
    <w:rsid w:val="00936265"/>
    <w:rsid w:val="009364D3"/>
    <w:rsid w:val="0093678C"/>
    <w:rsid w:val="00936992"/>
    <w:rsid w:val="00936AAE"/>
    <w:rsid w:val="00936CBA"/>
    <w:rsid w:val="00936DB6"/>
    <w:rsid w:val="0093729B"/>
    <w:rsid w:val="009376EA"/>
    <w:rsid w:val="0093798B"/>
    <w:rsid w:val="00937C2B"/>
    <w:rsid w:val="00937C5D"/>
    <w:rsid w:val="00937CCD"/>
    <w:rsid w:val="00937DBF"/>
    <w:rsid w:val="00937F20"/>
    <w:rsid w:val="00937F80"/>
    <w:rsid w:val="00940012"/>
    <w:rsid w:val="00940286"/>
    <w:rsid w:val="009405E5"/>
    <w:rsid w:val="00940671"/>
    <w:rsid w:val="009409C4"/>
    <w:rsid w:val="009414A9"/>
    <w:rsid w:val="0094165C"/>
    <w:rsid w:val="009418B1"/>
    <w:rsid w:val="00941A75"/>
    <w:rsid w:val="00942016"/>
    <w:rsid w:val="0094219E"/>
    <w:rsid w:val="00942716"/>
    <w:rsid w:val="009430DE"/>
    <w:rsid w:val="009433E1"/>
    <w:rsid w:val="009435E1"/>
    <w:rsid w:val="009437DC"/>
    <w:rsid w:val="00943807"/>
    <w:rsid w:val="00943C79"/>
    <w:rsid w:val="0094445F"/>
    <w:rsid w:val="00944477"/>
    <w:rsid w:val="009444BA"/>
    <w:rsid w:val="00944A9F"/>
    <w:rsid w:val="00944E1C"/>
    <w:rsid w:val="0094511A"/>
    <w:rsid w:val="00945655"/>
    <w:rsid w:val="00945914"/>
    <w:rsid w:val="00945A00"/>
    <w:rsid w:val="00945BBD"/>
    <w:rsid w:val="00945BD8"/>
    <w:rsid w:val="00946481"/>
    <w:rsid w:val="009464ED"/>
    <w:rsid w:val="009465BB"/>
    <w:rsid w:val="009473C7"/>
    <w:rsid w:val="009479CA"/>
    <w:rsid w:val="009501F4"/>
    <w:rsid w:val="00950378"/>
    <w:rsid w:val="0095066B"/>
    <w:rsid w:val="00950AAF"/>
    <w:rsid w:val="00950BCF"/>
    <w:rsid w:val="00950DD6"/>
    <w:rsid w:val="00951236"/>
    <w:rsid w:val="009514AD"/>
    <w:rsid w:val="009514E1"/>
    <w:rsid w:val="009514F1"/>
    <w:rsid w:val="0095181A"/>
    <w:rsid w:val="00951B6E"/>
    <w:rsid w:val="0095230C"/>
    <w:rsid w:val="009527CE"/>
    <w:rsid w:val="00952C47"/>
    <w:rsid w:val="00952CDC"/>
    <w:rsid w:val="0095310F"/>
    <w:rsid w:val="0095353F"/>
    <w:rsid w:val="009536E7"/>
    <w:rsid w:val="00953DA5"/>
    <w:rsid w:val="00953DCD"/>
    <w:rsid w:val="00953F4F"/>
    <w:rsid w:val="0095436B"/>
    <w:rsid w:val="00954970"/>
    <w:rsid w:val="009553B2"/>
    <w:rsid w:val="00955E82"/>
    <w:rsid w:val="009560C1"/>
    <w:rsid w:val="0095679F"/>
    <w:rsid w:val="00956E42"/>
    <w:rsid w:val="00957229"/>
    <w:rsid w:val="00957775"/>
    <w:rsid w:val="00957F81"/>
    <w:rsid w:val="00960645"/>
    <w:rsid w:val="00960930"/>
    <w:rsid w:val="00960ECF"/>
    <w:rsid w:val="00961189"/>
    <w:rsid w:val="0096189C"/>
    <w:rsid w:val="009621E4"/>
    <w:rsid w:val="00962F62"/>
    <w:rsid w:val="0096329C"/>
    <w:rsid w:val="00963808"/>
    <w:rsid w:val="00963AE8"/>
    <w:rsid w:val="00963B02"/>
    <w:rsid w:val="00963B84"/>
    <w:rsid w:val="00963F51"/>
    <w:rsid w:val="009649A1"/>
    <w:rsid w:val="00964EDB"/>
    <w:rsid w:val="00965316"/>
    <w:rsid w:val="0096571F"/>
    <w:rsid w:val="009658CD"/>
    <w:rsid w:val="00965CC7"/>
    <w:rsid w:val="00965EE7"/>
    <w:rsid w:val="00966450"/>
    <w:rsid w:val="00966451"/>
    <w:rsid w:val="00966480"/>
    <w:rsid w:val="009672BD"/>
    <w:rsid w:val="00967476"/>
    <w:rsid w:val="009674D4"/>
    <w:rsid w:val="00967DDF"/>
    <w:rsid w:val="009701F4"/>
    <w:rsid w:val="009705F2"/>
    <w:rsid w:val="00970ACB"/>
    <w:rsid w:val="00970DF7"/>
    <w:rsid w:val="00970E97"/>
    <w:rsid w:val="00971807"/>
    <w:rsid w:val="00971B20"/>
    <w:rsid w:val="0097260E"/>
    <w:rsid w:val="00972B5A"/>
    <w:rsid w:val="00972EAC"/>
    <w:rsid w:val="00972EB3"/>
    <w:rsid w:val="0097359B"/>
    <w:rsid w:val="00973A74"/>
    <w:rsid w:val="009743A5"/>
    <w:rsid w:val="00974778"/>
    <w:rsid w:val="00974B5C"/>
    <w:rsid w:val="00975637"/>
    <w:rsid w:val="00975734"/>
    <w:rsid w:val="009757F5"/>
    <w:rsid w:val="009759A6"/>
    <w:rsid w:val="00975D05"/>
    <w:rsid w:val="00976E6B"/>
    <w:rsid w:val="00977787"/>
    <w:rsid w:val="00977F07"/>
    <w:rsid w:val="009801AA"/>
    <w:rsid w:val="009804D3"/>
    <w:rsid w:val="009807C4"/>
    <w:rsid w:val="0098135F"/>
    <w:rsid w:val="0098192E"/>
    <w:rsid w:val="00981A65"/>
    <w:rsid w:val="00981B9E"/>
    <w:rsid w:val="00981BD5"/>
    <w:rsid w:val="00981F28"/>
    <w:rsid w:val="009820E0"/>
    <w:rsid w:val="0098234D"/>
    <w:rsid w:val="00982385"/>
    <w:rsid w:val="00982B63"/>
    <w:rsid w:val="00982BD7"/>
    <w:rsid w:val="00983B05"/>
    <w:rsid w:val="00983B66"/>
    <w:rsid w:val="009841D8"/>
    <w:rsid w:val="00984ABE"/>
    <w:rsid w:val="00984BFA"/>
    <w:rsid w:val="00984CCE"/>
    <w:rsid w:val="009854C1"/>
    <w:rsid w:val="00985595"/>
    <w:rsid w:val="009855E5"/>
    <w:rsid w:val="009869D7"/>
    <w:rsid w:val="00986A3D"/>
    <w:rsid w:val="00986BAE"/>
    <w:rsid w:val="00986EE7"/>
    <w:rsid w:val="0098701D"/>
    <w:rsid w:val="00987EAB"/>
    <w:rsid w:val="00990266"/>
    <w:rsid w:val="009902C5"/>
    <w:rsid w:val="00990914"/>
    <w:rsid w:val="00990C19"/>
    <w:rsid w:val="00990F85"/>
    <w:rsid w:val="00991406"/>
    <w:rsid w:val="00991E7B"/>
    <w:rsid w:val="0099306C"/>
    <w:rsid w:val="00993627"/>
    <w:rsid w:val="00993C8D"/>
    <w:rsid w:val="0099430A"/>
    <w:rsid w:val="00994BD7"/>
    <w:rsid w:val="00994CF3"/>
    <w:rsid w:val="0099507B"/>
    <w:rsid w:val="00995692"/>
    <w:rsid w:val="00995C97"/>
    <w:rsid w:val="009965E5"/>
    <w:rsid w:val="0099674B"/>
    <w:rsid w:val="009968D7"/>
    <w:rsid w:val="00996AAF"/>
    <w:rsid w:val="00997472"/>
    <w:rsid w:val="00997903"/>
    <w:rsid w:val="009A01B3"/>
    <w:rsid w:val="009A0DD8"/>
    <w:rsid w:val="009A0E1E"/>
    <w:rsid w:val="009A1209"/>
    <w:rsid w:val="009A15C0"/>
    <w:rsid w:val="009A171F"/>
    <w:rsid w:val="009A175A"/>
    <w:rsid w:val="009A17B4"/>
    <w:rsid w:val="009A1829"/>
    <w:rsid w:val="009A1875"/>
    <w:rsid w:val="009A1A9E"/>
    <w:rsid w:val="009A1B95"/>
    <w:rsid w:val="009A1F83"/>
    <w:rsid w:val="009A1FBE"/>
    <w:rsid w:val="009A2625"/>
    <w:rsid w:val="009A267F"/>
    <w:rsid w:val="009A3B8B"/>
    <w:rsid w:val="009A3DC0"/>
    <w:rsid w:val="009A3FBD"/>
    <w:rsid w:val="009A3FDE"/>
    <w:rsid w:val="009A4CD3"/>
    <w:rsid w:val="009A4ED8"/>
    <w:rsid w:val="009A5392"/>
    <w:rsid w:val="009A55F1"/>
    <w:rsid w:val="009A58F7"/>
    <w:rsid w:val="009A6189"/>
    <w:rsid w:val="009A63F4"/>
    <w:rsid w:val="009A64E1"/>
    <w:rsid w:val="009A6568"/>
    <w:rsid w:val="009A661F"/>
    <w:rsid w:val="009A69A9"/>
    <w:rsid w:val="009A6C74"/>
    <w:rsid w:val="009A6E48"/>
    <w:rsid w:val="009A6F75"/>
    <w:rsid w:val="009A77B6"/>
    <w:rsid w:val="009A78C9"/>
    <w:rsid w:val="009A7A53"/>
    <w:rsid w:val="009A7E8B"/>
    <w:rsid w:val="009A7EF8"/>
    <w:rsid w:val="009B0351"/>
    <w:rsid w:val="009B03F3"/>
    <w:rsid w:val="009B1430"/>
    <w:rsid w:val="009B196F"/>
    <w:rsid w:val="009B1F81"/>
    <w:rsid w:val="009B1FCD"/>
    <w:rsid w:val="009B2B30"/>
    <w:rsid w:val="009B2D26"/>
    <w:rsid w:val="009B34D6"/>
    <w:rsid w:val="009B34F5"/>
    <w:rsid w:val="009B350D"/>
    <w:rsid w:val="009B3F21"/>
    <w:rsid w:val="009B4212"/>
    <w:rsid w:val="009B4321"/>
    <w:rsid w:val="009B4807"/>
    <w:rsid w:val="009B4B2A"/>
    <w:rsid w:val="009B5058"/>
    <w:rsid w:val="009B50AA"/>
    <w:rsid w:val="009B5A02"/>
    <w:rsid w:val="009B5B39"/>
    <w:rsid w:val="009B5BC7"/>
    <w:rsid w:val="009B5CE8"/>
    <w:rsid w:val="009B5D15"/>
    <w:rsid w:val="009B5E50"/>
    <w:rsid w:val="009B6486"/>
    <w:rsid w:val="009B68E4"/>
    <w:rsid w:val="009B70B2"/>
    <w:rsid w:val="009B71D4"/>
    <w:rsid w:val="009B71E3"/>
    <w:rsid w:val="009B7572"/>
    <w:rsid w:val="009B7681"/>
    <w:rsid w:val="009B76D0"/>
    <w:rsid w:val="009B7B34"/>
    <w:rsid w:val="009C05FB"/>
    <w:rsid w:val="009C0D07"/>
    <w:rsid w:val="009C0E8F"/>
    <w:rsid w:val="009C12F4"/>
    <w:rsid w:val="009C1722"/>
    <w:rsid w:val="009C17E6"/>
    <w:rsid w:val="009C1963"/>
    <w:rsid w:val="009C1AD3"/>
    <w:rsid w:val="009C1C22"/>
    <w:rsid w:val="009C1DF0"/>
    <w:rsid w:val="009C240D"/>
    <w:rsid w:val="009C2C67"/>
    <w:rsid w:val="009C30D1"/>
    <w:rsid w:val="009C379A"/>
    <w:rsid w:val="009C384C"/>
    <w:rsid w:val="009C3859"/>
    <w:rsid w:val="009C3C14"/>
    <w:rsid w:val="009C3DFB"/>
    <w:rsid w:val="009C3FD2"/>
    <w:rsid w:val="009C4D1C"/>
    <w:rsid w:val="009C58C0"/>
    <w:rsid w:val="009C5B2A"/>
    <w:rsid w:val="009C5EBE"/>
    <w:rsid w:val="009C60DD"/>
    <w:rsid w:val="009C60F9"/>
    <w:rsid w:val="009C6A49"/>
    <w:rsid w:val="009C6DF7"/>
    <w:rsid w:val="009C7504"/>
    <w:rsid w:val="009C7BD5"/>
    <w:rsid w:val="009C7D40"/>
    <w:rsid w:val="009C7E80"/>
    <w:rsid w:val="009D00DF"/>
    <w:rsid w:val="009D018B"/>
    <w:rsid w:val="009D01B6"/>
    <w:rsid w:val="009D06C2"/>
    <w:rsid w:val="009D0758"/>
    <w:rsid w:val="009D07F9"/>
    <w:rsid w:val="009D0C16"/>
    <w:rsid w:val="009D0FB6"/>
    <w:rsid w:val="009D11C8"/>
    <w:rsid w:val="009D12D2"/>
    <w:rsid w:val="009D16A3"/>
    <w:rsid w:val="009D1743"/>
    <w:rsid w:val="009D182E"/>
    <w:rsid w:val="009D1A13"/>
    <w:rsid w:val="009D1FEC"/>
    <w:rsid w:val="009D2335"/>
    <w:rsid w:val="009D252E"/>
    <w:rsid w:val="009D3243"/>
    <w:rsid w:val="009D408C"/>
    <w:rsid w:val="009D4176"/>
    <w:rsid w:val="009D559C"/>
    <w:rsid w:val="009D602F"/>
    <w:rsid w:val="009D60E5"/>
    <w:rsid w:val="009D6C02"/>
    <w:rsid w:val="009D7190"/>
    <w:rsid w:val="009D72D0"/>
    <w:rsid w:val="009D7585"/>
    <w:rsid w:val="009E01D1"/>
    <w:rsid w:val="009E07F8"/>
    <w:rsid w:val="009E0B31"/>
    <w:rsid w:val="009E0E91"/>
    <w:rsid w:val="009E17EB"/>
    <w:rsid w:val="009E1F2F"/>
    <w:rsid w:val="009E22CA"/>
    <w:rsid w:val="009E254B"/>
    <w:rsid w:val="009E28CE"/>
    <w:rsid w:val="009E2CC1"/>
    <w:rsid w:val="009E2FBB"/>
    <w:rsid w:val="009E3146"/>
    <w:rsid w:val="009E404B"/>
    <w:rsid w:val="009E41EA"/>
    <w:rsid w:val="009E4F0F"/>
    <w:rsid w:val="009E50CA"/>
    <w:rsid w:val="009E5F50"/>
    <w:rsid w:val="009E60BF"/>
    <w:rsid w:val="009E640E"/>
    <w:rsid w:val="009E6762"/>
    <w:rsid w:val="009E67B0"/>
    <w:rsid w:val="009E680B"/>
    <w:rsid w:val="009E68BB"/>
    <w:rsid w:val="009E6D31"/>
    <w:rsid w:val="009E70F5"/>
    <w:rsid w:val="009E7317"/>
    <w:rsid w:val="009E7412"/>
    <w:rsid w:val="009E763F"/>
    <w:rsid w:val="009E7C60"/>
    <w:rsid w:val="009F002E"/>
    <w:rsid w:val="009F00E5"/>
    <w:rsid w:val="009F0516"/>
    <w:rsid w:val="009F14DD"/>
    <w:rsid w:val="009F1724"/>
    <w:rsid w:val="009F184D"/>
    <w:rsid w:val="009F1971"/>
    <w:rsid w:val="009F21E3"/>
    <w:rsid w:val="009F2237"/>
    <w:rsid w:val="009F2302"/>
    <w:rsid w:val="009F2370"/>
    <w:rsid w:val="009F2C89"/>
    <w:rsid w:val="009F2CB2"/>
    <w:rsid w:val="009F2FCE"/>
    <w:rsid w:val="009F38E1"/>
    <w:rsid w:val="009F3FE9"/>
    <w:rsid w:val="009F43D7"/>
    <w:rsid w:val="009F4584"/>
    <w:rsid w:val="009F4B99"/>
    <w:rsid w:val="009F4BE7"/>
    <w:rsid w:val="009F4C3B"/>
    <w:rsid w:val="009F4F72"/>
    <w:rsid w:val="009F515A"/>
    <w:rsid w:val="009F51D5"/>
    <w:rsid w:val="009F51E8"/>
    <w:rsid w:val="009F5899"/>
    <w:rsid w:val="009F6286"/>
    <w:rsid w:val="009F6763"/>
    <w:rsid w:val="009F6A28"/>
    <w:rsid w:val="009F6AC3"/>
    <w:rsid w:val="009F6E36"/>
    <w:rsid w:val="009F71A9"/>
    <w:rsid w:val="009F7699"/>
    <w:rsid w:val="009F7B63"/>
    <w:rsid w:val="00A00154"/>
    <w:rsid w:val="00A00620"/>
    <w:rsid w:val="00A00973"/>
    <w:rsid w:val="00A00C19"/>
    <w:rsid w:val="00A01A84"/>
    <w:rsid w:val="00A01B17"/>
    <w:rsid w:val="00A01C81"/>
    <w:rsid w:val="00A02738"/>
    <w:rsid w:val="00A02775"/>
    <w:rsid w:val="00A0285B"/>
    <w:rsid w:val="00A0297E"/>
    <w:rsid w:val="00A02A0C"/>
    <w:rsid w:val="00A02EE1"/>
    <w:rsid w:val="00A031E2"/>
    <w:rsid w:val="00A03380"/>
    <w:rsid w:val="00A035CB"/>
    <w:rsid w:val="00A03BAF"/>
    <w:rsid w:val="00A0400C"/>
    <w:rsid w:val="00A043B0"/>
    <w:rsid w:val="00A047EA"/>
    <w:rsid w:val="00A04BAD"/>
    <w:rsid w:val="00A051E1"/>
    <w:rsid w:val="00A059B7"/>
    <w:rsid w:val="00A06A41"/>
    <w:rsid w:val="00A06BE3"/>
    <w:rsid w:val="00A06C38"/>
    <w:rsid w:val="00A06E86"/>
    <w:rsid w:val="00A0707C"/>
    <w:rsid w:val="00A07888"/>
    <w:rsid w:val="00A07AC3"/>
    <w:rsid w:val="00A07AE2"/>
    <w:rsid w:val="00A07CAB"/>
    <w:rsid w:val="00A1052C"/>
    <w:rsid w:val="00A10C09"/>
    <w:rsid w:val="00A11987"/>
    <w:rsid w:val="00A11C5B"/>
    <w:rsid w:val="00A121B9"/>
    <w:rsid w:val="00A122A9"/>
    <w:rsid w:val="00A1249D"/>
    <w:rsid w:val="00A12B5B"/>
    <w:rsid w:val="00A1346F"/>
    <w:rsid w:val="00A14140"/>
    <w:rsid w:val="00A148E9"/>
    <w:rsid w:val="00A14A52"/>
    <w:rsid w:val="00A14BD5"/>
    <w:rsid w:val="00A14E8B"/>
    <w:rsid w:val="00A15046"/>
    <w:rsid w:val="00A1544E"/>
    <w:rsid w:val="00A15691"/>
    <w:rsid w:val="00A159BA"/>
    <w:rsid w:val="00A15D78"/>
    <w:rsid w:val="00A16777"/>
    <w:rsid w:val="00A169B6"/>
    <w:rsid w:val="00A17378"/>
    <w:rsid w:val="00A17ED2"/>
    <w:rsid w:val="00A203B3"/>
    <w:rsid w:val="00A203E6"/>
    <w:rsid w:val="00A20844"/>
    <w:rsid w:val="00A21078"/>
    <w:rsid w:val="00A2122F"/>
    <w:rsid w:val="00A2149C"/>
    <w:rsid w:val="00A21CF7"/>
    <w:rsid w:val="00A21D4E"/>
    <w:rsid w:val="00A220A5"/>
    <w:rsid w:val="00A22256"/>
    <w:rsid w:val="00A22430"/>
    <w:rsid w:val="00A22604"/>
    <w:rsid w:val="00A22CA1"/>
    <w:rsid w:val="00A22D80"/>
    <w:rsid w:val="00A22DB9"/>
    <w:rsid w:val="00A230AC"/>
    <w:rsid w:val="00A234F3"/>
    <w:rsid w:val="00A23759"/>
    <w:rsid w:val="00A23D15"/>
    <w:rsid w:val="00A247BE"/>
    <w:rsid w:val="00A24EAD"/>
    <w:rsid w:val="00A250E0"/>
    <w:rsid w:val="00A25576"/>
    <w:rsid w:val="00A256BB"/>
    <w:rsid w:val="00A2570D"/>
    <w:rsid w:val="00A2587F"/>
    <w:rsid w:val="00A25F9F"/>
    <w:rsid w:val="00A26CA6"/>
    <w:rsid w:val="00A30160"/>
    <w:rsid w:val="00A301AE"/>
    <w:rsid w:val="00A306CF"/>
    <w:rsid w:val="00A3077D"/>
    <w:rsid w:val="00A308B0"/>
    <w:rsid w:val="00A30D47"/>
    <w:rsid w:val="00A311DC"/>
    <w:rsid w:val="00A31842"/>
    <w:rsid w:val="00A31850"/>
    <w:rsid w:val="00A31FE2"/>
    <w:rsid w:val="00A32214"/>
    <w:rsid w:val="00A326B0"/>
    <w:rsid w:val="00A337D6"/>
    <w:rsid w:val="00A337DA"/>
    <w:rsid w:val="00A33D1E"/>
    <w:rsid w:val="00A33F70"/>
    <w:rsid w:val="00A34389"/>
    <w:rsid w:val="00A343D8"/>
    <w:rsid w:val="00A348C0"/>
    <w:rsid w:val="00A34DC8"/>
    <w:rsid w:val="00A34FD8"/>
    <w:rsid w:val="00A35191"/>
    <w:rsid w:val="00A359E8"/>
    <w:rsid w:val="00A3623A"/>
    <w:rsid w:val="00A37552"/>
    <w:rsid w:val="00A3764D"/>
    <w:rsid w:val="00A37A20"/>
    <w:rsid w:val="00A37DE2"/>
    <w:rsid w:val="00A37E5C"/>
    <w:rsid w:val="00A37EE5"/>
    <w:rsid w:val="00A405EB"/>
    <w:rsid w:val="00A408D6"/>
    <w:rsid w:val="00A409E6"/>
    <w:rsid w:val="00A41074"/>
    <w:rsid w:val="00A41372"/>
    <w:rsid w:val="00A41B30"/>
    <w:rsid w:val="00A4230F"/>
    <w:rsid w:val="00A42530"/>
    <w:rsid w:val="00A425A8"/>
    <w:rsid w:val="00A42ED1"/>
    <w:rsid w:val="00A436E7"/>
    <w:rsid w:val="00A43A3C"/>
    <w:rsid w:val="00A43ADA"/>
    <w:rsid w:val="00A43DE9"/>
    <w:rsid w:val="00A43F7E"/>
    <w:rsid w:val="00A43FA6"/>
    <w:rsid w:val="00A44536"/>
    <w:rsid w:val="00A449CF"/>
    <w:rsid w:val="00A44AA2"/>
    <w:rsid w:val="00A44AB3"/>
    <w:rsid w:val="00A455EE"/>
    <w:rsid w:val="00A458C8"/>
    <w:rsid w:val="00A45925"/>
    <w:rsid w:val="00A46499"/>
    <w:rsid w:val="00A4649A"/>
    <w:rsid w:val="00A46657"/>
    <w:rsid w:val="00A466AC"/>
    <w:rsid w:val="00A467F9"/>
    <w:rsid w:val="00A4719D"/>
    <w:rsid w:val="00A473BB"/>
    <w:rsid w:val="00A47407"/>
    <w:rsid w:val="00A478E6"/>
    <w:rsid w:val="00A47F52"/>
    <w:rsid w:val="00A50724"/>
    <w:rsid w:val="00A50766"/>
    <w:rsid w:val="00A50BAA"/>
    <w:rsid w:val="00A50BCB"/>
    <w:rsid w:val="00A50D48"/>
    <w:rsid w:val="00A512D9"/>
    <w:rsid w:val="00A518F9"/>
    <w:rsid w:val="00A51E52"/>
    <w:rsid w:val="00A51F55"/>
    <w:rsid w:val="00A528C8"/>
    <w:rsid w:val="00A5290C"/>
    <w:rsid w:val="00A52AB3"/>
    <w:rsid w:val="00A531A7"/>
    <w:rsid w:val="00A538F3"/>
    <w:rsid w:val="00A53993"/>
    <w:rsid w:val="00A53C88"/>
    <w:rsid w:val="00A53E33"/>
    <w:rsid w:val="00A53E83"/>
    <w:rsid w:val="00A53F1B"/>
    <w:rsid w:val="00A5427F"/>
    <w:rsid w:val="00A54556"/>
    <w:rsid w:val="00A545FC"/>
    <w:rsid w:val="00A54A3B"/>
    <w:rsid w:val="00A5536E"/>
    <w:rsid w:val="00A5572F"/>
    <w:rsid w:val="00A55C8A"/>
    <w:rsid w:val="00A55CD3"/>
    <w:rsid w:val="00A55DA9"/>
    <w:rsid w:val="00A55DEC"/>
    <w:rsid w:val="00A562E0"/>
    <w:rsid w:val="00A56373"/>
    <w:rsid w:val="00A563AF"/>
    <w:rsid w:val="00A564C7"/>
    <w:rsid w:val="00A56BE5"/>
    <w:rsid w:val="00A56C33"/>
    <w:rsid w:val="00A56C64"/>
    <w:rsid w:val="00A56C80"/>
    <w:rsid w:val="00A56CB5"/>
    <w:rsid w:val="00A570EC"/>
    <w:rsid w:val="00A5743F"/>
    <w:rsid w:val="00A575B9"/>
    <w:rsid w:val="00A57743"/>
    <w:rsid w:val="00A5794A"/>
    <w:rsid w:val="00A57FCD"/>
    <w:rsid w:val="00A60095"/>
    <w:rsid w:val="00A604F6"/>
    <w:rsid w:val="00A6085F"/>
    <w:rsid w:val="00A60D56"/>
    <w:rsid w:val="00A60DFC"/>
    <w:rsid w:val="00A61497"/>
    <w:rsid w:val="00A61622"/>
    <w:rsid w:val="00A617F8"/>
    <w:rsid w:val="00A624B3"/>
    <w:rsid w:val="00A63017"/>
    <w:rsid w:val="00A6362D"/>
    <w:rsid w:val="00A6381F"/>
    <w:rsid w:val="00A63843"/>
    <w:rsid w:val="00A638B9"/>
    <w:rsid w:val="00A63E4E"/>
    <w:rsid w:val="00A64D20"/>
    <w:rsid w:val="00A65092"/>
    <w:rsid w:val="00A6567A"/>
    <w:rsid w:val="00A65A25"/>
    <w:rsid w:val="00A65A3B"/>
    <w:rsid w:val="00A65ADB"/>
    <w:rsid w:val="00A660C6"/>
    <w:rsid w:val="00A670FF"/>
    <w:rsid w:val="00A671D5"/>
    <w:rsid w:val="00A67A0F"/>
    <w:rsid w:val="00A67A16"/>
    <w:rsid w:val="00A67E3F"/>
    <w:rsid w:val="00A67F6B"/>
    <w:rsid w:val="00A7013A"/>
    <w:rsid w:val="00A70295"/>
    <w:rsid w:val="00A7054C"/>
    <w:rsid w:val="00A705CB"/>
    <w:rsid w:val="00A7097E"/>
    <w:rsid w:val="00A70A73"/>
    <w:rsid w:val="00A70AB6"/>
    <w:rsid w:val="00A71192"/>
    <w:rsid w:val="00A71244"/>
    <w:rsid w:val="00A716BE"/>
    <w:rsid w:val="00A7193C"/>
    <w:rsid w:val="00A71A6D"/>
    <w:rsid w:val="00A71B5D"/>
    <w:rsid w:val="00A7200C"/>
    <w:rsid w:val="00A720AC"/>
    <w:rsid w:val="00A7291F"/>
    <w:rsid w:val="00A72A3E"/>
    <w:rsid w:val="00A72CA4"/>
    <w:rsid w:val="00A72D19"/>
    <w:rsid w:val="00A7315C"/>
    <w:rsid w:val="00A7327A"/>
    <w:rsid w:val="00A73A8E"/>
    <w:rsid w:val="00A73DA4"/>
    <w:rsid w:val="00A74136"/>
    <w:rsid w:val="00A74461"/>
    <w:rsid w:val="00A74FB3"/>
    <w:rsid w:val="00A74FBD"/>
    <w:rsid w:val="00A753B7"/>
    <w:rsid w:val="00A75575"/>
    <w:rsid w:val="00A75847"/>
    <w:rsid w:val="00A75CDA"/>
    <w:rsid w:val="00A764D0"/>
    <w:rsid w:val="00A76640"/>
    <w:rsid w:val="00A76A03"/>
    <w:rsid w:val="00A76F8E"/>
    <w:rsid w:val="00A77396"/>
    <w:rsid w:val="00A77821"/>
    <w:rsid w:val="00A77A93"/>
    <w:rsid w:val="00A77B38"/>
    <w:rsid w:val="00A77D2C"/>
    <w:rsid w:val="00A77FA7"/>
    <w:rsid w:val="00A800EB"/>
    <w:rsid w:val="00A8067E"/>
    <w:rsid w:val="00A80D71"/>
    <w:rsid w:val="00A80EDB"/>
    <w:rsid w:val="00A8163F"/>
    <w:rsid w:val="00A817EB"/>
    <w:rsid w:val="00A81995"/>
    <w:rsid w:val="00A81AC4"/>
    <w:rsid w:val="00A81C66"/>
    <w:rsid w:val="00A81E5A"/>
    <w:rsid w:val="00A82E33"/>
    <w:rsid w:val="00A82EAF"/>
    <w:rsid w:val="00A83540"/>
    <w:rsid w:val="00A836C8"/>
    <w:rsid w:val="00A83DF5"/>
    <w:rsid w:val="00A83FA9"/>
    <w:rsid w:val="00A841A4"/>
    <w:rsid w:val="00A841A7"/>
    <w:rsid w:val="00A84A9F"/>
    <w:rsid w:val="00A84ABC"/>
    <w:rsid w:val="00A84D06"/>
    <w:rsid w:val="00A85739"/>
    <w:rsid w:val="00A85788"/>
    <w:rsid w:val="00A8586A"/>
    <w:rsid w:val="00A86171"/>
    <w:rsid w:val="00A86C1B"/>
    <w:rsid w:val="00A86D37"/>
    <w:rsid w:val="00A86E27"/>
    <w:rsid w:val="00A87745"/>
    <w:rsid w:val="00A87B8C"/>
    <w:rsid w:val="00A87E1D"/>
    <w:rsid w:val="00A87EC2"/>
    <w:rsid w:val="00A90552"/>
    <w:rsid w:val="00A90709"/>
    <w:rsid w:val="00A90BFF"/>
    <w:rsid w:val="00A90CF2"/>
    <w:rsid w:val="00A90FA3"/>
    <w:rsid w:val="00A9111E"/>
    <w:rsid w:val="00A91193"/>
    <w:rsid w:val="00A9144B"/>
    <w:rsid w:val="00A9157A"/>
    <w:rsid w:val="00A91D26"/>
    <w:rsid w:val="00A9256D"/>
    <w:rsid w:val="00A92798"/>
    <w:rsid w:val="00A92D7C"/>
    <w:rsid w:val="00A92EA7"/>
    <w:rsid w:val="00A932CE"/>
    <w:rsid w:val="00A93B63"/>
    <w:rsid w:val="00A94166"/>
    <w:rsid w:val="00A946D8"/>
    <w:rsid w:val="00A94CF7"/>
    <w:rsid w:val="00A94D14"/>
    <w:rsid w:val="00A94F38"/>
    <w:rsid w:val="00A953A0"/>
    <w:rsid w:val="00A954BA"/>
    <w:rsid w:val="00A95785"/>
    <w:rsid w:val="00A95D25"/>
    <w:rsid w:val="00A95D30"/>
    <w:rsid w:val="00A9673E"/>
    <w:rsid w:val="00A9693B"/>
    <w:rsid w:val="00A96C0E"/>
    <w:rsid w:val="00A96E79"/>
    <w:rsid w:val="00A9725E"/>
    <w:rsid w:val="00A9770A"/>
    <w:rsid w:val="00A979D9"/>
    <w:rsid w:val="00A979FE"/>
    <w:rsid w:val="00A97CAC"/>
    <w:rsid w:val="00AA020F"/>
    <w:rsid w:val="00AA0407"/>
    <w:rsid w:val="00AA0416"/>
    <w:rsid w:val="00AA084E"/>
    <w:rsid w:val="00AA0D4B"/>
    <w:rsid w:val="00AA0DDA"/>
    <w:rsid w:val="00AA15A8"/>
    <w:rsid w:val="00AA1A60"/>
    <w:rsid w:val="00AA1D03"/>
    <w:rsid w:val="00AA1D8A"/>
    <w:rsid w:val="00AA1EA9"/>
    <w:rsid w:val="00AA284E"/>
    <w:rsid w:val="00AA288E"/>
    <w:rsid w:val="00AA2ABA"/>
    <w:rsid w:val="00AA2DF2"/>
    <w:rsid w:val="00AA2EDB"/>
    <w:rsid w:val="00AA3454"/>
    <w:rsid w:val="00AA36B0"/>
    <w:rsid w:val="00AA38FD"/>
    <w:rsid w:val="00AA3C91"/>
    <w:rsid w:val="00AA4642"/>
    <w:rsid w:val="00AA4C52"/>
    <w:rsid w:val="00AA51A3"/>
    <w:rsid w:val="00AA582A"/>
    <w:rsid w:val="00AA626D"/>
    <w:rsid w:val="00AA66FC"/>
    <w:rsid w:val="00AA706A"/>
    <w:rsid w:val="00AA7325"/>
    <w:rsid w:val="00AA7492"/>
    <w:rsid w:val="00AB0319"/>
    <w:rsid w:val="00AB04BE"/>
    <w:rsid w:val="00AB08CB"/>
    <w:rsid w:val="00AB08D7"/>
    <w:rsid w:val="00AB0D67"/>
    <w:rsid w:val="00AB0F6C"/>
    <w:rsid w:val="00AB25EF"/>
    <w:rsid w:val="00AB2F1C"/>
    <w:rsid w:val="00AB38DF"/>
    <w:rsid w:val="00AB3DDE"/>
    <w:rsid w:val="00AB4279"/>
    <w:rsid w:val="00AB4CA5"/>
    <w:rsid w:val="00AB51AA"/>
    <w:rsid w:val="00AB51DF"/>
    <w:rsid w:val="00AB5BFD"/>
    <w:rsid w:val="00AB5F20"/>
    <w:rsid w:val="00AB64DB"/>
    <w:rsid w:val="00AB6552"/>
    <w:rsid w:val="00AB6558"/>
    <w:rsid w:val="00AB66FB"/>
    <w:rsid w:val="00AB6F15"/>
    <w:rsid w:val="00AB7051"/>
    <w:rsid w:val="00AB71E0"/>
    <w:rsid w:val="00AB7833"/>
    <w:rsid w:val="00AB7AC3"/>
    <w:rsid w:val="00AB7BF8"/>
    <w:rsid w:val="00AC014D"/>
    <w:rsid w:val="00AC025B"/>
    <w:rsid w:val="00AC04AD"/>
    <w:rsid w:val="00AC09E6"/>
    <w:rsid w:val="00AC0B2B"/>
    <w:rsid w:val="00AC16D0"/>
    <w:rsid w:val="00AC1782"/>
    <w:rsid w:val="00AC2050"/>
    <w:rsid w:val="00AC3915"/>
    <w:rsid w:val="00AC3C4A"/>
    <w:rsid w:val="00AC3CAC"/>
    <w:rsid w:val="00AC3CCF"/>
    <w:rsid w:val="00AC43DA"/>
    <w:rsid w:val="00AC4402"/>
    <w:rsid w:val="00AC46FD"/>
    <w:rsid w:val="00AC4E1A"/>
    <w:rsid w:val="00AC500B"/>
    <w:rsid w:val="00AC5041"/>
    <w:rsid w:val="00AC54F3"/>
    <w:rsid w:val="00AC5673"/>
    <w:rsid w:val="00AC5776"/>
    <w:rsid w:val="00AC5AEE"/>
    <w:rsid w:val="00AC62A7"/>
    <w:rsid w:val="00AC6B32"/>
    <w:rsid w:val="00AC6C60"/>
    <w:rsid w:val="00AC6D7B"/>
    <w:rsid w:val="00AC6D94"/>
    <w:rsid w:val="00AC7A20"/>
    <w:rsid w:val="00AC7A4F"/>
    <w:rsid w:val="00AC7D37"/>
    <w:rsid w:val="00AD08D7"/>
    <w:rsid w:val="00AD0984"/>
    <w:rsid w:val="00AD0BD2"/>
    <w:rsid w:val="00AD0C61"/>
    <w:rsid w:val="00AD1A1A"/>
    <w:rsid w:val="00AD1B19"/>
    <w:rsid w:val="00AD1D39"/>
    <w:rsid w:val="00AD228E"/>
    <w:rsid w:val="00AD23C6"/>
    <w:rsid w:val="00AD2BA3"/>
    <w:rsid w:val="00AD2CF6"/>
    <w:rsid w:val="00AD31F9"/>
    <w:rsid w:val="00AD38CB"/>
    <w:rsid w:val="00AD3B0B"/>
    <w:rsid w:val="00AD3B37"/>
    <w:rsid w:val="00AD40C9"/>
    <w:rsid w:val="00AD4442"/>
    <w:rsid w:val="00AD4601"/>
    <w:rsid w:val="00AD47A7"/>
    <w:rsid w:val="00AD4C2B"/>
    <w:rsid w:val="00AD4D8E"/>
    <w:rsid w:val="00AD549D"/>
    <w:rsid w:val="00AD573E"/>
    <w:rsid w:val="00AD58F4"/>
    <w:rsid w:val="00AD59C6"/>
    <w:rsid w:val="00AD5F7D"/>
    <w:rsid w:val="00AD6136"/>
    <w:rsid w:val="00AD664A"/>
    <w:rsid w:val="00AD6693"/>
    <w:rsid w:val="00AD6797"/>
    <w:rsid w:val="00AD6B4A"/>
    <w:rsid w:val="00AD6E62"/>
    <w:rsid w:val="00AD6F74"/>
    <w:rsid w:val="00AD713D"/>
    <w:rsid w:val="00AD75A7"/>
    <w:rsid w:val="00AE012F"/>
    <w:rsid w:val="00AE0428"/>
    <w:rsid w:val="00AE04AA"/>
    <w:rsid w:val="00AE0562"/>
    <w:rsid w:val="00AE05D3"/>
    <w:rsid w:val="00AE0CD4"/>
    <w:rsid w:val="00AE1A01"/>
    <w:rsid w:val="00AE1F36"/>
    <w:rsid w:val="00AE241C"/>
    <w:rsid w:val="00AE2452"/>
    <w:rsid w:val="00AE25A1"/>
    <w:rsid w:val="00AE27C1"/>
    <w:rsid w:val="00AE2B3E"/>
    <w:rsid w:val="00AE306B"/>
    <w:rsid w:val="00AE3D73"/>
    <w:rsid w:val="00AE4658"/>
    <w:rsid w:val="00AE4BFC"/>
    <w:rsid w:val="00AE4EB0"/>
    <w:rsid w:val="00AE4F6D"/>
    <w:rsid w:val="00AE4FFB"/>
    <w:rsid w:val="00AE560F"/>
    <w:rsid w:val="00AE5ADE"/>
    <w:rsid w:val="00AE5C21"/>
    <w:rsid w:val="00AE5D55"/>
    <w:rsid w:val="00AE5D94"/>
    <w:rsid w:val="00AE5DAE"/>
    <w:rsid w:val="00AE5DDD"/>
    <w:rsid w:val="00AE60AD"/>
    <w:rsid w:val="00AE6A04"/>
    <w:rsid w:val="00AE6C87"/>
    <w:rsid w:val="00AE6ECD"/>
    <w:rsid w:val="00AE71D0"/>
    <w:rsid w:val="00AE7714"/>
    <w:rsid w:val="00AE77F5"/>
    <w:rsid w:val="00AE7900"/>
    <w:rsid w:val="00AE7A80"/>
    <w:rsid w:val="00AE7D5F"/>
    <w:rsid w:val="00AE7DA4"/>
    <w:rsid w:val="00AF015F"/>
    <w:rsid w:val="00AF01BC"/>
    <w:rsid w:val="00AF0241"/>
    <w:rsid w:val="00AF0260"/>
    <w:rsid w:val="00AF0647"/>
    <w:rsid w:val="00AF07A8"/>
    <w:rsid w:val="00AF0DE4"/>
    <w:rsid w:val="00AF11AA"/>
    <w:rsid w:val="00AF16DB"/>
    <w:rsid w:val="00AF1A3B"/>
    <w:rsid w:val="00AF1B65"/>
    <w:rsid w:val="00AF1E01"/>
    <w:rsid w:val="00AF1F64"/>
    <w:rsid w:val="00AF21F7"/>
    <w:rsid w:val="00AF2313"/>
    <w:rsid w:val="00AF256D"/>
    <w:rsid w:val="00AF2621"/>
    <w:rsid w:val="00AF2760"/>
    <w:rsid w:val="00AF2790"/>
    <w:rsid w:val="00AF2A28"/>
    <w:rsid w:val="00AF2B52"/>
    <w:rsid w:val="00AF316E"/>
    <w:rsid w:val="00AF3187"/>
    <w:rsid w:val="00AF367B"/>
    <w:rsid w:val="00AF3A18"/>
    <w:rsid w:val="00AF423D"/>
    <w:rsid w:val="00AF4489"/>
    <w:rsid w:val="00AF475C"/>
    <w:rsid w:val="00AF4CEF"/>
    <w:rsid w:val="00AF4E28"/>
    <w:rsid w:val="00AF5575"/>
    <w:rsid w:val="00AF5831"/>
    <w:rsid w:val="00AF5980"/>
    <w:rsid w:val="00AF5C1B"/>
    <w:rsid w:val="00AF5E40"/>
    <w:rsid w:val="00AF682C"/>
    <w:rsid w:val="00AF6CBF"/>
    <w:rsid w:val="00AF77C9"/>
    <w:rsid w:val="00AF7D14"/>
    <w:rsid w:val="00AF7D75"/>
    <w:rsid w:val="00B001DF"/>
    <w:rsid w:val="00B00667"/>
    <w:rsid w:val="00B00A3E"/>
    <w:rsid w:val="00B00B40"/>
    <w:rsid w:val="00B00C33"/>
    <w:rsid w:val="00B00C36"/>
    <w:rsid w:val="00B00E8F"/>
    <w:rsid w:val="00B0101B"/>
    <w:rsid w:val="00B010DF"/>
    <w:rsid w:val="00B016FF"/>
    <w:rsid w:val="00B02437"/>
    <w:rsid w:val="00B0243C"/>
    <w:rsid w:val="00B03CBF"/>
    <w:rsid w:val="00B03D4B"/>
    <w:rsid w:val="00B03D98"/>
    <w:rsid w:val="00B03EA7"/>
    <w:rsid w:val="00B044EA"/>
    <w:rsid w:val="00B048DB"/>
    <w:rsid w:val="00B0493F"/>
    <w:rsid w:val="00B04B29"/>
    <w:rsid w:val="00B0511F"/>
    <w:rsid w:val="00B051DF"/>
    <w:rsid w:val="00B05316"/>
    <w:rsid w:val="00B05467"/>
    <w:rsid w:val="00B057D1"/>
    <w:rsid w:val="00B06733"/>
    <w:rsid w:val="00B076CD"/>
    <w:rsid w:val="00B077C7"/>
    <w:rsid w:val="00B07B03"/>
    <w:rsid w:val="00B07C8F"/>
    <w:rsid w:val="00B102FA"/>
    <w:rsid w:val="00B10727"/>
    <w:rsid w:val="00B10A6B"/>
    <w:rsid w:val="00B10B90"/>
    <w:rsid w:val="00B10F4D"/>
    <w:rsid w:val="00B11286"/>
    <w:rsid w:val="00B1152B"/>
    <w:rsid w:val="00B117B6"/>
    <w:rsid w:val="00B1197A"/>
    <w:rsid w:val="00B1199B"/>
    <w:rsid w:val="00B11AB0"/>
    <w:rsid w:val="00B11B0B"/>
    <w:rsid w:val="00B11B5E"/>
    <w:rsid w:val="00B12319"/>
    <w:rsid w:val="00B12543"/>
    <w:rsid w:val="00B125CC"/>
    <w:rsid w:val="00B12C6E"/>
    <w:rsid w:val="00B12E0A"/>
    <w:rsid w:val="00B138BB"/>
    <w:rsid w:val="00B139C2"/>
    <w:rsid w:val="00B13A41"/>
    <w:rsid w:val="00B13D58"/>
    <w:rsid w:val="00B13EE0"/>
    <w:rsid w:val="00B1420F"/>
    <w:rsid w:val="00B146C1"/>
    <w:rsid w:val="00B14978"/>
    <w:rsid w:val="00B152B7"/>
    <w:rsid w:val="00B153D6"/>
    <w:rsid w:val="00B1576D"/>
    <w:rsid w:val="00B15880"/>
    <w:rsid w:val="00B1591A"/>
    <w:rsid w:val="00B15BAA"/>
    <w:rsid w:val="00B15E41"/>
    <w:rsid w:val="00B15F19"/>
    <w:rsid w:val="00B166E7"/>
    <w:rsid w:val="00B16898"/>
    <w:rsid w:val="00B16975"/>
    <w:rsid w:val="00B16D1C"/>
    <w:rsid w:val="00B16E03"/>
    <w:rsid w:val="00B17072"/>
    <w:rsid w:val="00B171D8"/>
    <w:rsid w:val="00B172D8"/>
    <w:rsid w:val="00B179F9"/>
    <w:rsid w:val="00B17C01"/>
    <w:rsid w:val="00B17D53"/>
    <w:rsid w:val="00B201DE"/>
    <w:rsid w:val="00B205A6"/>
    <w:rsid w:val="00B21357"/>
    <w:rsid w:val="00B213E6"/>
    <w:rsid w:val="00B21745"/>
    <w:rsid w:val="00B21C2C"/>
    <w:rsid w:val="00B21FD9"/>
    <w:rsid w:val="00B21FF3"/>
    <w:rsid w:val="00B221DC"/>
    <w:rsid w:val="00B22555"/>
    <w:rsid w:val="00B2313A"/>
    <w:rsid w:val="00B234ED"/>
    <w:rsid w:val="00B23688"/>
    <w:rsid w:val="00B236C3"/>
    <w:rsid w:val="00B23D7B"/>
    <w:rsid w:val="00B24041"/>
    <w:rsid w:val="00B242FA"/>
    <w:rsid w:val="00B2497E"/>
    <w:rsid w:val="00B24D78"/>
    <w:rsid w:val="00B259A4"/>
    <w:rsid w:val="00B25C97"/>
    <w:rsid w:val="00B25E37"/>
    <w:rsid w:val="00B26432"/>
    <w:rsid w:val="00B26709"/>
    <w:rsid w:val="00B26975"/>
    <w:rsid w:val="00B26DC8"/>
    <w:rsid w:val="00B26DDD"/>
    <w:rsid w:val="00B27934"/>
    <w:rsid w:val="00B27C4D"/>
    <w:rsid w:val="00B27F53"/>
    <w:rsid w:val="00B27FA1"/>
    <w:rsid w:val="00B30688"/>
    <w:rsid w:val="00B3089B"/>
    <w:rsid w:val="00B30DE6"/>
    <w:rsid w:val="00B312FD"/>
    <w:rsid w:val="00B31343"/>
    <w:rsid w:val="00B317D8"/>
    <w:rsid w:val="00B31E67"/>
    <w:rsid w:val="00B31E9A"/>
    <w:rsid w:val="00B32202"/>
    <w:rsid w:val="00B32AE5"/>
    <w:rsid w:val="00B330B5"/>
    <w:rsid w:val="00B335D0"/>
    <w:rsid w:val="00B341DA"/>
    <w:rsid w:val="00B34AB5"/>
    <w:rsid w:val="00B3538B"/>
    <w:rsid w:val="00B35881"/>
    <w:rsid w:val="00B36387"/>
    <w:rsid w:val="00B363C9"/>
    <w:rsid w:val="00B36414"/>
    <w:rsid w:val="00B3666B"/>
    <w:rsid w:val="00B367ED"/>
    <w:rsid w:val="00B36AD2"/>
    <w:rsid w:val="00B36AE0"/>
    <w:rsid w:val="00B36DB8"/>
    <w:rsid w:val="00B37339"/>
    <w:rsid w:val="00B37545"/>
    <w:rsid w:val="00B37E1A"/>
    <w:rsid w:val="00B4040D"/>
    <w:rsid w:val="00B40B5D"/>
    <w:rsid w:val="00B40BB5"/>
    <w:rsid w:val="00B41DFF"/>
    <w:rsid w:val="00B420DB"/>
    <w:rsid w:val="00B422F9"/>
    <w:rsid w:val="00B4233A"/>
    <w:rsid w:val="00B4251F"/>
    <w:rsid w:val="00B428C2"/>
    <w:rsid w:val="00B431B6"/>
    <w:rsid w:val="00B433CA"/>
    <w:rsid w:val="00B4349B"/>
    <w:rsid w:val="00B43E90"/>
    <w:rsid w:val="00B43ED5"/>
    <w:rsid w:val="00B43F65"/>
    <w:rsid w:val="00B44433"/>
    <w:rsid w:val="00B44813"/>
    <w:rsid w:val="00B448B1"/>
    <w:rsid w:val="00B44992"/>
    <w:rsid w:val="00B44C8F"/>
    <w:rsid w:val="00B44EEF"/>
    <w:rsid w:val="00B44FBF"/>
    <w:rsid w:val="00B45295"/>
    <w:rsid w:val="00B453F1"/>
    <w:rsid w:val="00B456C2"/>
    <w:rsid w:val="00B45D84"/>
    <w:rsid w:val="00B461E5"/>
    <w:rsid w:val="00B46740"/>
    <w:rsid w:val="00B467D1"/>
    <w:rsid w:val="00B46BAA"/>
    <w:rsid w:val="00B50180"/>
    <w:rsid w:val="00B50225"/>
    <w:rsid w:val="00B50B9E"/>
    <w:rsid w:val="00B50D2D"/>
    <w:rsid w:val="00B50F58"/>
    <w:rsid w:val="00B512B8"/>
    <w:rsid w:val="00B515CB"/>
    <w:rsid w:val="00B5223B"/>
    <w:rsid w:val="00B52403"/>
    <w:rsid w:val="00B52460"/>
    <w:rsid w:val="00B524E4"/>
    <w:rsid w:val="00B52BC7"/>
    <w:rsid w:val="00B531BF"/>
    <w:rsid w:val="00B5330E"/>
    <w:rsid w:val="00B53311"/>
    <w:rsid w:val="00B534AC"/>
    <w:rsid w:val="00B5382C"/>
    <w:rsid w:val="00B53DE5"/>
    <w:rsid w:val="00B53FFF"/>
    <w:rsid w:val="00B54E6E"/>
    <w:rsid w:val="00B54FC4"/>
    <w:rsid w:val="00B5533E"/>
    <w:rsid w:val="00B55936"/>
    <w:rsid w:val="00B567EB"/>
    <w:rsid w:val="00B56D68"/>
    <w:rsid w:val="00B56D7E"/>
    <w:rsid w:val="00B5730C"/>
    <w:rsid w:val="00B574CE"/>
    <w:rsid w:val="00B57779"/>
    <w:rsid w:val="00B57C2A"/>
    <w:rsid w:val="00B57F59"/>
    <w:rsid w:val="00B57F75"/>
    <w:rsid w:val="00B60C58"/>
    <w:rsid w:val="00B6126D"/>
    <w:rsid w:val="00B61378"/>
    <w:rsid w:val="00B61432"/>
    <w:rsid w:val="00B61797"/>
    <w:rsid w:val="00B61EEE"/>
    <w:rsid w:val="00B61F93"/>
    <w:rsid w:val="00B624C0"/>
    <w:rsid w:val="00B625C8"/>
    <w:rsid w:val="00B62634"/>
    <w:rsid w:val="00B626E9"/>
    <w:rsid w:val="00B634AD"/>
    <w:rsid w:val="00B63F34"/>
    <w:rsid w:val="00B63F4D"/>
    <w:rsid w:val="00B642BA"/>
    <w:rsid w:val="00B653C6"/>
    <w:rsid w:val="00B65BBC"/>
    <w:rsid w:val="00B65FBD"/>
    <w:rsid w:val="00B66055"/>
    <w:rsid w:val="00B66A45"/>
    <w:rsid w:val="00B66D4A"/>
    <w:rsid w:val="00B67794"/>
    <w:rsid w:val="00B67F22"/>
    <w:rsid w:val="00B7051E"/>
    <w:rsid w:val="00B71D4C"/>
    <w:rsid w:val="00B72017"/>
    <w:rsid w:val="00B722B7"/>
    <w:rsid w:val="00B722BF"/>
    <w:rsid w:val="00B72725"/>
    <w:rsid w:val="00B72891"/>
    <w:rsid w:val="00B728F6"/>
    <w:rsid w:val="00B729EF"/>
    <w:rsid w:val="00B72C84"/>
    <w:rsid w:val="00B72D32"/>
    <w:rsid w:val="00B73248"/>
    <w:rsid w:val="00B732BF"/>
    <w:rsid w:val="00B73463"/>
    <w:rsid w:val="00B73787"/>
    <w:rsid w:val="00B73908"/>
    <w:rsid w:val="00B73A86"/>
    <w:rsid w:val="00B73BB4"/>
    <w:rsid w:val="00B73BDA"/>
    <w:rsid w:val="00B73FF6"/>
    <w:rsid w:val="00B74EEB"/>
    <w:rsid w:val="00B753F6"/>
    <w:rsid w:val="00B75948"/>
    <w:rsid w:val="00B759C8"/>
    <w:rsid w:val="00B75A42"/>
    <w:rsid w:val="00B761F6"/>
    <w:rsid w:val="00B763F4"/>
    <w:rsid w:val="00B767DF"/>
    <w:rsid w:val="00B76C2E"/>
    <w:rsid w:val="00B76CD9"/>
    <w:rsid w:val="00B770E0"/>
    <w:rsid w:val="00B77335"/>
    <w:rsid w:val="00B77A8D"/>
    <w:rsid w:val="00B77C75"/>
    <w:rsid w:val="00B80412"/>
    <w:rsid w:val="00B80F1D"/>
    <w:rsid w:val="00B811A8"/>
    <w:rsid w:val="00B81D2E"/>
    <w:rsid w:val="00B8200C"/>
    <w:rsid w:val="00B82206"/>
    <w:rsid w:val="00B8260F"/>
    <w:rsid w:val="00B827B7"/>
    <w:rsid w:val="00B82F1D"/>
    <w:rsid w:val="00B8385E"/>
    <w:rsid w:val="00B8395A"/>
    <w:rsid w:val="00B83C72"/>
    <w:rsid w:val="00B83D39"/>
    <w:rsid w:val="00B83E72"/>
    <w:rsid w:val="00B840CC"/>
    <w:rsid w:val="00B841BD"/>
    <w:rsid w:val="00B845E6"/>
    <w:rsid w:val="00B84898"/>
    <w:rsid w:val="00B84E73"/>
    <w:rsid w:val="00B8528F"/>
    <w:rsid w:val="00B85487"/>
    <w:rsid w:val="00B856F9"/>
    <w:rsid w:val="00B85792"/>
    <w:rsid w:val="00B85BE0"/>
    <w:rsid w:val="00B861A7"/>
    <w:rsid w:val="00B8655C"/>
    <w:rsid w:val="00B872C3"/>
    <w:rsid w:val="00B8775D"/>
    <w:rsid w:val="00B87E2B"/>
    <w:rsid w:val="00B9000F"/>
    <w:rsid w:val="00B90067"/>
    <w:rsid w:val="00B9063D"/>
    <w:rsid w:val="00B909B4"/>
    <w:rsid w:val="00B90BFE"/>
    <w:rsid w:val="00B9109E"/>
    <w:rsid w:val="00B91DCD"/>
    <w:rsid w:val="00B92888"/>
    <w:rsid w:val="00B93148"/>
    <w:rsid w:val="00B933F6"/>
    <w:rsid w:val="00B9370C"/>
    <w:rsid w:val="00B937F8"/>
    <w:rsid w:val="00B93846"/>
    <w:rsid w:val="00B94037"/>
    <w:rsid w:val="00B940A2"/>
    <w:rsid w:val="00B94903"/>
    <w:rsid w:val="00B950A5"/>
    <w:rsid w:val="00B95295"/>
    <w:rsid w:val="00B959F0"/>
    <w:rsid w:val="00B95E5C"/>
    <w:rsid w:val="00B964D9"/>
    <w:rsid w:val="00B96B5A"/>
    <w:rsid w:val="00B96FE1"/>
    <w:rsid w:val="00B97236"/>
    <w:rsid w:val="00B97542"/>
    <w:rsid w:val="00B97568"/>
    <w:rsid w:val="00BA00DC"/>
    <w:rsid w:val="00BA01CE"/>
    <w:rsid w:val="00BA031B"/>
    <w:rsid w:val="00BA081A"/>
    <w:rsid w:val="00BA088A"/>
    <w:rsid w:val="00BA1341"/>
    <w:rsid w:val="00BA1518"/>
    <w:rsid w:val="00BA1CED"/>
    <w:rsid w:val="00BA213D"/>
    <w:rsid w:val="00BA2298"/>
    <w:rsid w:val="00BA2944"/>
    <w:rsid w:val="00BA316C"/>
    <w:rsid w:val="00BA3269"/>
    <w:rsid w:val="00BA349D"/>
    <w:rsid w:val="00BA3C9A"/>
    <w:rsid w:val="00BA443B"/>
    <w:rsid w:val="00BA45CB"/>
    <w:rsid w:val="00BA53F8"/>
    <w:rsid w:val="00BA5638"/>
    <w:rsid w:val="00BA568F"/>
    <w:rsid w:val="00BA58AA"/>
    <w:rsid w:val="00BA647E"/>
    <w:rsid w:val="00BA6505"/>
    <w:rsid w:val="00BA6577"/>
    <w:rsid w:val="00BA67A3"/>
    <w:rsid w:val="00BA699B"/>
    <w:rsid w:val="00BA6B46"/>
    <w:rsid w:val="00BA7391"/>
    <w:rsid w:val="00BA74CA"/>
    <w:rsid w:val="00BA79A2"/>
    <w:rsid w:val="00BA7D12"/>
    <w:rsid w:val="00BB00A3"/>
    <w:rsid w:val="00BB025B"/>
    <w:rsid w:val="00BB035B"/>
    <w:rsid w:val="00BB0AEE"/>
    <w:rsid w:val="00BB0BED"/>
    <w:rsid w:val="00BB0F2F"/>
    <w:rsid w:val="00BB134A"/>
    <w:rsid w:val="00BB1B98"/>
    <w:rsid w:val="00BB2601"/>
    <w:rsid w:val="00BB2763"/>
    <w:rsid w:val="00BB32E1"/>
    <w:rsid w:val="00BB3725"/>
    <w:rsid w:val="00BB3C12"/>
    <w:rsid w:val="00BB3C88"/>
    <w:rsid w:val="00BB3CA0"/>
    <w:rsid w:val="00BB4024"/>
    <w:rsid w:val="00BB4070"/>
    <w:rsid w:val="00BB40E9"/>
    <w:rsid w:val="00BB420D"/>
    <w:rsid w:val="00BB4449"/>
    <w:rsid w:val="00BB4AD9"/>
    <w:rsid w:val="00BB549B"/>
    <w:rsid w:val="00BB5609"/>
    <w:rsid w:val="00BB61EB"/>
    <w:rsid w:val="00BB66B1"/>
    <w:rsid w:val="00BB6D53"/>
    <w:rsid w:val="00BB6DCC"/>
    <w:rsid w:val="00BB7170"/>
    <w:rsid w:val="00BB734A"/>
    <w:rsid w:val="00BB78CB"/>
    <w:rsid w:val="00BB7BF9"/>
    <w:rsid w:val="00BC0AD9"/>
    <w:rsid w:val="00BC0E5E"/>
    <w:rsid w:val="00BC10D3"/>
    <w:rsid w:val="00BC1EC3"/>
    <w:rsid w:val="00BC2665"/>
    <w:rsid w:val="00BC2E1F"/>
    <w:rsid w:val="00BC2F64"/>
    <w:rsid w:val="00BC3061"/>
    <w:rsid w:val="00BC33A1"/>
    <w:rsid w:val="00BC3A13"/>
    <w:rsid w:val="00BC3AA2"/>
    <w:rsid w:val="00BC3B4B"/>
    <w:rsid w:val="00BC3E36"/>
    <w:rsid w:val="00BC43B4"/>
    <w:rsid w:val="00BC443C"/>
    <w:rsid w:val="00BC4730"/>
    <w:rsid w:val="00BC47E8"/>
    <w:rsid w:val="00BC50CB"/>
    <w:rsid w:val="00BC5B5D"/>
    <w:rsid w:val="00BC62B9"/>
    <w:rsid w:val="00BC6730"/>
    <w:rsid w:val="00BC69E0"/>
    <w:rsid w:val="00BC6F42"/>
    <w:rsid w:val="00BC7272"/>
    <w:rsid w:val="00BC73FC"/>
    <w:rsid w:val="00BC76FA"/>
    <w:rsid w:val="00BC783A"/>
    <w:rsid w:val="00BC7A3F"/>
    <w:rsid w:val="00BC7CDB"/>
    <w:rsid w:val="00BD0015"/>
    <w:rsid w:val="00BD082E"/>
    <w:rsid w:val="00BD0C78"/>
    <w:rsid w:val="00BD115F"/>
    <w:rsid w:val="00BD15E9"/>
    <w:rsid w:val="00BD16C9"/>
    <w:rsid w:val="00BD1D8B"/>
    <w:rsid w:val="00BD1F7C"/>
    <w:rsid w:val="00BD2D66"/>
    <w:rsid w:val="00BD2F27"/>
    <w:rsid w:val="00BD3020"/>
    <w:rsid w:val="00BD30E4"/>
    <w:rsid w:val="00BD3166"/>
    <w:rsid w:val="00BD3376"/>
    <w:rsid w:val="00BD3DD4"/>
    <w:rsid w:val="00BD47A0"/>
    <w:rsid w:val="00BD4E87"/>
    <w:rsid w:val="00BD52D6"/>
    <w:rsid w:val="00BD5643"/>
    <w:rsid w:val="00BD5B37"/>
    <w:rsid w:val="00BD5B4D"/>
    <w:rsid w:val="00BD5D64"/>
    <w:rsid w:val="00BD68D7"/>
    <w:rsid w:val="00BD6AB0"/>
    <w:rsid w:val="00BD6DED"/>
    <w:rsid w:val="00BD702D"/>
    <w:rsid w:val="00BD7C33"/>
    <w:rsid w:val="00BE046F"/>
    <w:rsid w:val="00BE05E5"/>
    <w:rsid w:val="00BE08DD"/>
    <w:rsid w:val="00BE09ED"/>
    <w:rsid w:val="00BE1528"/>
    <w:rsid w:val="00BE1A11"/>
    <w:rsid w:val="00BE1E44"/>
    <w:rsid w:val="00BE1FC9"/>
    <w:rsid w:val="00BE2923"/>
    <w:rsid w:val="00BE2AC1"/>
    <w:rsid w:val="00BE2C6C"/>
    <w:rsid w:val="00BE3080"/>
    <w:rsid w:val="00BE3226"/>
    <w:rsid w:val="00BE3BC9"/>
    <w:rsid w:val="00BE3D8D"/>
    <w:rsid w:val="00BE3EC1"/>
    <w:rsid w:val="00BE400C"/>
    <w:rsid w:val="00BE4261"/>
    <w:rsid w:val="00BE4B6B"/>
    <w:rsid w:val="00BE532E"/>
    <w:rsid w:val="00BE554B"/>
    <w:rsid w:val="00BE56E5"/>
    <w:rsid w:val="00BE5818"/>
    <w:rsid w:val="00BE59D2"/>
    <w:rsid w:val="00BE5C37"/>
    <w:rsid w:val="00BE619C"/>
    <w:rsid w:val="00BE62C0"/>
    <w:rsid w:val="00BE6C60"/>
    <w:rsid w:val="00BE6E9C"/>
    <w:rsid w:val="00BE6ECA"/>
    <w:rsid w:val="00BE7222"/>
    <w:rsid w:val="00BE7704"/>
    <w:rsid w:val="00BE77B3"/>
    <w:rsid w:val="00BE7AA7"/>
    <w:rsid w:val="00BE7D1D"/>
    <w:rsid w:val="00BE7D6D"/>
    <w:rsid w:val="00BF0069"/>
    <w:rsid w:val="00BF0C7E"/>
    <w:rsid w:val="00BF0D54"/>
    <w:rsid w:val="00BF168B"/>
    <w:rsid w:val="00BF1795"/>
    <w:rsid w:val="00BF19D0"/>
    <w:rsid w:val="00BF1B30"/>
    <w:rsid w:val="00BF2148"/>
    <w:rsid w:val="00BF21B9"/>
    <w:rsid w:val="00BF23EA"/>
    <w:rsid w:val="00BF276C"/>
    <w:rsid w:val="00BF294B"/>
    <w:rsid w:val="00BF2E5D"/>
    <w:rsid w:val="00BF35BC"/>
    <w:rsid w:val="00BF36EC"/>
    <w:rsid w:val="00BF39FC"/>
    <w:rsid w:val="00BF3BB7"/>
    <w:rsid w:val="00BF41EB"/>
    <w:rsid w:val="00BF42C7"/>
    <w:rsid w:val="00BF435C"/>
    <w:rsid w:val="00BF4938"/>
    <w:rsid w:val="00BF4B10"/>
    <w:rsid w:val="00BF505F"/>
    <w:rsid w:val="00BF50D0"/>
    <w:rsid w:val="00BF5111"/>
    <w:rsid w:val="00BF561E"/>
    <w:rsid w:val="00BF5C37"/>
    <w:rsid w:val="00BF5F4A"/>
    <w:rsid w:val="00BF60B4"/>
    <w:rsid w:val="00BF6591"/>
    <w:rsid w:val="00BF66AA"/>
    <w:rsid w:val="00BF6AB6"/>
    <w:rsid w:val="00BF724E"/>
    <w:rsid w:val="00BF745D"/>
    <w:rsid w:val="00BF7B91"/>
    <w:rsid w:val="00C00296"/>
    <w:rsid w:val="00C00512"/>
    <w:rsid w:val="00C00676"/>
    <w:rsid w:val="00C0092A"/>
    <w:rsid w:val="00C0100A"/>
    <w:rsid w:val="00C0104F"/>
    <w:rsid w:val="00C010EC"/>
    <w:rsid w:val="00C01286"/>
    <w:rsid w:val="00C01383"/>
    <w:rsid w:val="00C017C9"/>
    <w:rsid w:val="00C024D4"/>
    <w:rsid w:val="00C027A4"/>
    <w:rsid w:val="00C02881"/>
    <w:rsid w:val="00C02E73"/>
    <w:rsid w:val="00C04016"/>
    <w:rsid w:val="00C040B6"/>
    <w:rsid w:val="00C04B62"/>
    <w:rsid w:val="00C04DE0"/>
    <w:rsid w:val="00C04E23"/>
    <w:rsid w:val="00C05723"/>
    <w:rsid w:val="00C05BEE"/>
    <w:rsid w:val="00C061F8"/>
    <w:rsid w:val="00C06397"/>
    <w:rsid w:val="00C072B2"/>
    <w:rsid w:val="00C074F0"/>
    <w:rsid w:val="00C07B49"/>
    <w:rsid w:val="00C07D56"/>
    <w:rsid w:val="00C07E35"/>
    <w:rsid w:val="00C07F3A"/>
    <w:rsid w:val="00C101D7"/>
    <w:rsid w:val="00C1021B"/>
    <w:rsid w:val="00C10519"/>
    <w:rsid w:val="00C1094B"/>
    <w:rsid w:val="00C1099D"/>
    <w:rsid w:val="00C10EEB"/>
    <w:rsid w:val="00C119A5"/>
    <w:rsid w:val="00C11AF1"/>
    <w:rsid w:val="00C1219E"/>
    <w:rsid w:val="00C12292"/>
    <w:rsid w:val="00C125FE"/>
    <w:rsid w:val="00C126F8"/>
    <w:rsid w:val="00C12810"/>
    <w:rsid w:val="00C12B98"/>
    <w:rsid w:val="00C130F0"/>
    <w:rsid w:val="00C13A7A"/>
    <w:rsid w:val="00C1403B"/>
    <w:rsid w:val="00C142AE"/>
    <w:rsid w:val="00C1453F"/>
    <w:rsid w:val="00C145BF"/>
    <w:rsid w:val="00C14BA7"/>
    <w:rsid w:val="00C14C2B"/>
    <w:rsid w:val="00C14FEF"/>
    <w:rsid w:val="00C154FB"/>
    <w:rsid w:val="00C15A6F"/>
    <w:rsid w:val="00C15B96"/>
    <w:rsid w:val="00C16A78"/>
    <w:rsid w:val="00C16AF1"/>
    <w:rsid w:val="00C16F82"/>
    <w:rsid w:val="00C170A5"/>
    <w:rsid w:val="00C1751B"/>
    <w:rsid w:val="00C17E95"/>
    <w:rsid w:val="00C21314"/>
    <w:rsid w:val="00C215C0"/>
    <w:rsid w:val="00C21752"/>
    <w:rsid w:val="00C21937"/>
    <w:rsid w:val="00C21B93"/>
    <w:rsid w:val="00C22008"/>
    <w:rsid w:val="00C22713"/>
    <w:rsid w:val="00C22826"/>
    <w:rsid w:val="00C22B52"/>
    <w:rsid w:val="00C22D45"/>
    <w:rsid w:val="00C23145"/>
    <w:rsid w:val="00C237B9"/>
    <w:rsid w:val="00C23C09"/>
    <w:rsid w:val="00C23CF1"/>
    <w:rsid w:val="00C246B3"/>
    <w:rsid w:val="00C24ED8"/>
    <w:rsid w:val="00C2539A"/>
    <w:rsid w:val="00C258DB"/>
    <w:rsid w:val="00C25D08"/>
    <w:rsid w:val="00C25D8F"/>
    <w:rsid w:val="00C2610F"/>
    <w:rsid w:val="00C2612E"/>
    <w:rsid w:val="00C2642C"/>
    <w:rsid w:val="00C26457"/>
    <w:rsid w:val="00C269FA"/>
    <w:rsid w:val="00C26B39"/>
    <w:rsid w:val="00C26E50"/>
    <w:rsid w:val="00C2717B"/>
    <w:rsid w:val="00C27235"/>
    <w:rsid w:val="00C27587"/>
    <w:rsid w:val="00C27B2F"/>
    <w:rsid w:val="00C27D23"/>
    <w:rsid w:val="00C27DB7"/>
    <w:rsid w:val="00C3004D"/>
    <w:rsid w:val="00C30C63"/>
    <w:rsid w:val="00C30E47"/>
    <w:rsid w:val="00C31309"/>
    <w:rsid w:val="00C31326"/>
    <w:rsid w:val="00C31961"/>
    <w:rsid w:val="00C31AC6"/>
    <w:rsid w:val="00C31B99"/>
    <w:rsid w:val="00C31BAD"/>
    <w:rsid w:val="00C31DEF"/>
    <w:rsid w:val="00C32BAE"/>
    <w:rsid w:val="00C32FE7"/>
    <w:rsid w:val="00C332AC"/>
    <w:rsid w:val="00C333BB"/>
    <w:rsid w:val="00C33647"/>
    <w:rsid w:val="00C33745"/>
    <w:rsid w:val="00C33799"/>
    <w:rsid w:val="00C33988"/>
    <w:rsid w:val="00C33A15"/>
    <w:rsid w:val="00C33B15"/>
    <w:rsid w:val="00C33EE2"/>
    <w:rsid w:val="00C3402B"/>
    <w:rsid w:val="00C34496"/>
    <w:rsid w:val="00C34C90"/>
    <w:rsid w:val="00C34F7A"/>
    <w:rsid w:val="00C34FCA"/>
    <w:rsid w:val="00C35688"/>
    <w:rsid w:val="00C35EDE"/>
    <w:rsid w:val="00C35F09"/>
    <w:rsid w:val="00C36352"/>
    <w:rsid w:val="00C36B22"/>
    <w:rsid w:val="00C36B88"/>
    <w:rsid w:val="00C37425"/>
    <w:rsid w:val="00C37F8D"/>
    <w:rsid w:val="00C40165"/>
    <w:rsid w:val="00C40619"/>
    <w:rsid w:val="00C40AF3"/>
    <w:rsid w:val="00C41427"/>
    <w:rsid w:val="00C414FD"/>
    <w:rsid w:val="00C41689"/>
    <w:rsid w:val="00C41ED6"/>
    <w:rsid w:val="00C4233F"/>
    <w:rsid w:val="00C42CB6"/>
    <w:rsid w:val="00C432E7"/>
    <w:rsid w:val="00C4391F"/>
    <w:rsid w:val="00C43B64"/>
    <w:rsid w:val="00C43BAA"/>
    <w:rsid w:val="00C441DF"/>
    <w:rsid w:val="00C44542"/>
    <w:rsid w:val="00C44622"/>
    <w:rsid w:val="00C446F9"/>
    <w:rsid w:val="00C449E2"/>
    <w:rsid w:val="00C44ED1"/>
    <w:rsid w:val="00C44F23"/>
    <w:rsid w:val="00C4512E"/>
    <w:rsid w:val="00C45131"/>
    <w:rsid w:val="00C451E5"/>
    <w:rsid w:val="00C459B8"/>
    <w:rsid w:val="00C45C56"/>
    <w:rsid w:val="00C45CF6"/>
    <w:rsid w:val="00C45D3A"/>
    <w:rsid w:val="00C45D7D"/>
    <w:rsid w:val="00C45EE2"/>
    <w:rsid w:val="00C4629E"/>
    <w:rsid w:val="00C46A0C"/>
    <w:rsid w:val="00C46BF6"/>
    <w:rsid w:val="00C471BF"/>
    <w:rsid w:val="00C4721D"/>
    <w:rsid w:val="00C475F6"/>
    <w:rsid w:val="00C476EE"/>
    <w:rsid w:val="00C50960"/>
    <w:rsid w:val="00C50E23"/>
    <w:rsid w:val="00C50F40"/>
    <w:rsid w:val="00C51414"/>
    <w:rsid w:val="00C51696"/>
    <w:rsid w:val="00C5169C"/>
    <w:rsid w:val="00C51826"/>
    <w:rsid w:val="00C51B5B"/>
    <w:rsid w:val="00C52959"/>
    <w:rsid w:val="00C536CF"/>
    <w:rsid w:val="00C540F3"/>
    <w:rsid w:val="00C544F6"/>
    <w:rsid w:val="00C54580"/>
    <w:rsid w:val="00C54F55"/>
    <w:rsid w:val="00C551C8"/>
    <w:rsid w:val="00C557D2"/>
    <w:rsid w:val="00C55B47"/>
    <w:rsid w:val="00C55E2C"/>
    <w:rsid w:val="00C55F79"/>
    <w:rsid w:val="00C56026"/>
    <w:rsid w:val="00C567FF"/>
    <w:rsid w:val="00C56A95"/>
    <w:rsid w:val="00C56C7F"/>
    <w:rsid w:val="00C56C8C"/>
    <w:rsid w:val="00C576CF"/>
    <w:rsid w:val="00C57A3E"/>
    <w:rsid w:val="00C60BEC"/>
    <w:rsid w:val="00C61646"/>
    <w:rsid w:val="00C61D1D"/>
    <w:rsid w:val="00C61DFE"/>
    <w:rsid w:val="00C625A4"/>
    <w:rsid w:val="00C62BF5"/>
    <w:rsid w:val="00C63152"/>
    <w:rsid w:val="00C635C0"/>
    <w:rsid w:val="00C637C2"/>
    <w:rsid w:val="00C6390D"/>
    <w:rsid w:val="00C63A5F"/>
    <w:rsid w:val="00C64487"/>
    <w:rsid w:val="00C645D9"/>
    <w:rsid w:val="00C64BA7"/>
    <w:rsid w:val="00C64BDD"/>
    <w:rsid w:val="00C64C9D"/>
    <w:rsid w:val="00C64F45"/>
    <w:rsid w:val="00C65346"/>
    <w:rsid w:val="00C65842"/>
    <w:rsid w:val="00C65DF5"/>
    <w:rsid w:val="00C668C8"/>
    <w:rsid w:val="00C66B74"/>
    <w:rsid w:val="00C66EA1"/>
    <w:rsid w:val="00C67A94"/>
    <w:rsid w:val="00C67D57"/>
    <w:rsid w:val="00C67FE9"/>
    <w:rsid w:val="00C70853"/>
    <w:rsid w:val="00C709DD"/>
    <w:rsid w:val="00C70A45"/>
    <w:rsid w:val="00C712AF"/>
    <w:rsid w:val="00C71352"/>
    <w:rsid w:val="00C718BA"/>
    <w:rsid w:val="00C71B32"/>
    <w:rsid w:val="00C71EEF"/>
    <w:rsid w:val="00C72476"/>
    <w:rsid w:val="00C734BD"/>
    <w:rsid w:val="00C73D3D"/>
    <w:rsid w:val="00C74264"/>
    <w:rsid w:val="00C744BB"/>
    <w:rsid w:val="00C748CA"/>
    <w:rsid w:val="00C748EF"/>
    <w:rsid w:val="00C7572E"/>
    <w:rsid w:val="00C77D6C"/>
    <w:rsid w:val="00C77FD5"/>
    <w:rsid w:val="00C80570"/>
    <w:rsid w:val="00C805E1"/>
    <w:rsid w:val="00C80623"/>
    <w:rsid w:val="00C80EFF"/>
    <w:rsid w:val="00C8136E"/>
    <w:rsid w:val="00C813ED"/>
    <w:rsid w:val="00C81E5A"/>
    <w:rsid w:val="00C81E76"/>
    <w:rsid w:val="00C81EB6"/>
    <w:rsid w:val="00C827F6"/>
    <w:rsid w:val="00C837CA"/>
    <w:rsid w:val="00C846AF"/>
    <w:rsid w:val="00C84ABD"/>
    <w:rsid w:val="00C84CCB"/>
    <w:rsid w:val="00C85403"/>
    <w:rsid w:val="00C85C47"/>
    <w:rsid w:val="00C8607B"/>
    <w:rsid w:val="00C86370"/>
    <w:rsid w:val="00C863EE"/>
    <w:rsid w:val="00C86779"/>
    <w:rsid w:val="00C869A7"/>
    <w:rsid w:val="00C8747E"/>
    <w:rsid w:val="00C879AA"/>
    <w:rsid w:val="00C87ACA"/>
    <w:rsid w:val="00C87F86"/>
    <w:rsid w:val="00C90170"/>
    <w:rsid w:val="00C90349"/>
    <w:rsid w:val="00C903ED"/>
    <w:rsid w:val="00C904A7"/>
    <w:rsid w:val="00C905D1"/>
    <w:rsid w:val="00C909D5"/>
    <w:rsid w:val="00C90D36"/>
    <w:rsid w:val="00C912DB"/>
    <w:rsid w:val="00C9174D"/>
    <w:rsid w:val="00C91A08"/>
    <w:rsid w:val="00C91C33"/>
    <w:rsid w:val="00C91E71"/>
    <w:rsid w:val="00C9242E"/>
    <w:rsid w:val="00C92933"/>
    <w:rsid w:val="00C92C8A"/>
    <w:rsid w:val="00C934D5"/>
    <w:rsid w:val="00C93565"/>
    <w:rsid w:val="00C93856"/>
    <w:rsid w:val="00C9390B"/>
    <w:rsid w:val="00C93927"/>
    <w:rsid w:val="00C93BB1"/>
    <w:rsid w:val="00C93E85"/>
    <w:rsid w:val="00C94175"/>
    <w:rsid w:val="00C94666"/>
    <w:rsid w:val="00C94D3F"/>
    <w:rsid w:val="00C94E21"/>
    <w:rsid w:val="00C94F33"/>
    <w:rsid w:val="00C94F5C"/>
    <w:rsid w:val="00C95270"/>
    <w:rsid w:val="00C953EC"/>
    <w:rsid w:val="00C9542C"/>
    <w:rsid w:val="00C95B88"/>
    <w:rsid w:val="00C96419"/>
    <w:rsid w:val="00C96CE3"/>
    <w:rsid w:val="00C96D6F"/>
    <w:rsid w:val="00C96F42"/>
    <w:rsid w:val="00C970E9"/>
    <w:rsid w:val="00C971DE"/>
    <w:rsid w:val="00C97F1D"/>
    <w:rsid w:val="00CA02AB"/>
    <w:rsid w:val="00CA0469"/>
    <w:rsid w:val="00CA0C52"/>
    <w:rsid w:val="00CA11D5"/>
    <w:rsid w:val="00CA1A7A"/>
    <w:rsid w:val="00CA1E5B"/>
    <w:rsid w:val="00CA1E6E"/>
    <w:rsid w:val="00CA1F52"/>
    <w:rsid w:val="00CA2A9B"/>
    <w:rsid w:val="00CA2AA1"/>
    <w:rsid w:val="00CA2D59"/>
    <w:rsid w:val="00CA2DD2"/>
    <w:rsid w:val="00CA3D86"/>
    <w:rsid w:val="00CA4348"/>
    <w:rsid w:val="00CA446D"/>
    <w:rsid w:val="00CA46CA"/>
    <w:rsid w:val="00CA4721"/>
    <w:rsid w:val="00CA4974"/>
    <w:rsid w:val="00CA5768"/>
    <w:rsid w:val="00CA57DE"/>
    <w:rsid w:val="00CA594D"/>
    <w:rsid w:val="00CA597F"/>
    <w:rsid w:val="00CA622D"/>
    <w:rsid w:val="00CA676D"/>
    <w:rsid w:val="00CA67CE"/>
    <w:rsid w:val="00CA67DB"/>
    <w:rsid w:val="00CA6EE6"/>
    <w:rsid w:val="00CA6EED"/>
    <w:rsid w:val="00CA785D"/>
    <w:rsid w:val="00CA795C"/>
    <w:rsid w:val="00CA7994"/>
    <w:rsid w:val="00CA79BB"/>
    <w:rsid w:val="00CA7BBC"/>
    <w:rsid w:val="00CB006A"/>
    <w:rsid w:val="00CB0246"/>
    <w:rsid w:val="00CB0D7F"/>
    <w:rsid w:val="00CB0D84"/>
    <w:rsid w:val="00CB0DF9"/>
    <w:rsid w:val="00CB15C7"/>
    <w:rsid w:val="00CB17C6"/>
    <w:rsid w:val="00CB2309"/>
    <w:rsid w:val="00CB250B"/>
    <w:rsid w:val="00CB2783"/>
    <w:rsid w:val="00CB2957"/>
    <w:rsid w:val="00CB2F46"/>
    <w:rsid w:val="00CB3F7E"/>
    <w:rsid w:val="00CB4DFF"/>
    <w:rsid w:val="00CB4E38"/>
    <w:rsid w:val="00CB504E"/>
    <w:rsid w:val="00CB5320"/>
    <w:rsid w:val="00CB537D"/>
    <w:rsid w:val="00CB55EC"/>
    <w:rsid w:val="00CB5BB6"/>
    <w:rsid w:val="00CB61D9"/>
    <w:rsid w:val="00CB63C9"/>
    <w:rsid w:val="00CB71C8"/>
    <w:rsid w:val="00CB72A3"/>
    <w:rsid w:val="00CB7528"/>
    <w:rsid w:val="00CB77EE"/>
    <w:rsid w:val="00CB7C71"/>
    <w:rsid w:val="00CC0411"/>
    <w:rsid w:val="00CC044F"/>
    <w:rsid w:val="00CC0598"/>
    <w:rsid w:val="00CC07B8"/>
    <w:rsid w:val="00CC07D1"/>
    <w:rsid w:val="00CC0A42"/>
    <w:rsid w:val="00CC0DD7"/>
    <w:rsid w:val="00CC103C"/>
    <w:rsid w:val="00CC16E4"/>
    <w:rsid w:val="00CC173D"/>
    <w:rsid w:val="00CC197A"/>
    <w:rsid w:val="00CC1D19"/>
    <w:rsid w:val="00CC1E88"/>
    <w:rsid w:val="00CC212A"/>
    <w:rsid w:val="00CC21E3"/>
    <w:rsid w:val="00CC277C"/>
    <w:rsid w:val="00CC2A40"/>
    <w:rsid w:val="00CC2A66"/>
    <w:rsid w:val="00CC2EE4"/>
    <w:rsid w:val="00CC30B6"/>
    <w:rsid w:val="00CC353D"/>
    <w:rsid w:val="00CC35BD"/>
    <w:rsid w:val="00CC3B9E"/>
    <w:rsid w:val="00CC3E45"/>
    <w:rsid w:val="00CC4694"/>
    <w:rsid w:val="00CC4F6C"/>
    <w:rsid w:val="00CC5285"/>
    <w:rsid w:val="00CC5921"/>
    <w:rsid w:val="00CC5E8A"/>
    <w:rsid w:val="00CC6AD5"/>
    <w:rsid w:val="00CC6BE9"/>
    <w:rsid w:val="00CC6D0B"/>
    <w:rsid w:val="00CC6E23"/>
    <w:rsid w:val="00CC72EE"/>
    <w:rsid w:val="00CC73A5"/>
    <w:rsid w:val="00CC7902"/>
    <w:rsid w:val="00CD020C"/>
    <w:rsid w:val="00CD0EFE"/>
    <w:rsid w:val="00CD129C"/>
    <w:rsid w:val="00CD140A"/>
    <w:rsid w:val="00CD1E43"/>
    <w:rsid w:val="00CD2093"/>
    <w:rsid w:val="00CD2283"/>
    <w:rsid w:val="00CD2446"/>
    <w:rsid w:val="00CD24A1"/>
    <w:rsid w:val="00CD27CA"/>
    <w:rsid w:val="00CD2ABC"/>
    <w:rsid w:val="00CD2DAE"/>
    <w:rsid w:val="00CD30DC"/>
    <w:rsid w:val="00CD315C"/>
    <w:rsid w:val="00CD32D5"/>
    <w:rsid w:val="00CD3652"/>
    <w:rsid w:val="00CD36F3"/>
    <w:rsid w:val="00CD389F"/>
    <w:rsid w:val="00CD3A92"/>
    <w:rsid w:val="00CD3F51"/>
    <w:rsid w:val="00CD3FA0"/>
    <w:rsid w:val="00CD4360"/>
    <w:rsid w:val="00CD4A9B"/>
    <w:rsid w:val="00CD4B9B"/>
    <w:rsid w:val="00CD4E4D"/>
    <w:rsid w:val="00CD5753"/>
    <w:rsid w:val="00CD5B7A"/>
    <w:rsid w:val="00CD5FBD"/>
    <w:rsid w:val="00CD61A1"/>
    <w:rsid w:val="00CD63A7"/>
    <w:rsid w:val="00CD663F"/>
    <w:rsid w:val="00CD714A"/>
    <w:rsid w:val="00CD73C8"/>
    <w:rsid w:val="00CD7798"/>
    <w:rsid w:val="00CD794F"/>
    <w:rsid w:val="00CD7EC8"/>
    <w:rsid w:val="00CD7ED7"/>
    <w:rsid w:val="00CE0B27"/>
    <w:rsid w:val="00CE0B43"/>
    <w:rsid w:val="00CE0DD4"/>
    <w:rsid w:val="00CE0E7C"/>
    <w:rsid w:val="00CE17F9"/>
    <w:rsid w:val="00CE1873"/>
    <w:rsid w:val="00CE1CA4"/>
    <w:rsid w:val="00CE23D6"/>
    <w:rsid w:val="00CE2483"/>
    <w:rsid w:val="00CE2832"/>
    <w:rsid w:val="00CE30F3"/>
    <w:rsid w:val="00CE4108"/>
    <w:rsid w:val="00CE42C9"/>
    <w:rsid w:val="00CE4414"/>
    <w:rsid w:val="00CE4433"/>
    <w:rsid w:val="00CE44B5"/>
    <w:rsid w:val="00CE47F4"/>
    <w:rsid w:val="00CE4AFE"/>
    <w:rsid w:val="00CE4C53"/>
    <w:rsid w:val="00CE4FCD"/>
    <w:rsid w:val="00CE5137"/>
    <w:rsid w:val="00CE51BC"/>
    <w:rsid w:val="00CE5348"/>
    <w:rsid w:val="00CE551F"/>
    <w:rsid w:val="00CE57E8"/>
    <w:rsid w:val="00CE5BC2"/>
    <w:rsid w:val="00CE5CBD"/>
    <w:rsid w:val="00CE6040"/>
    <w:rsid w:val="00CE62CF"/>
    <w:rsid w:val="00CE6445"/>
    <w:rsid w:val="00CE66FE"/>
    <w:rsid w:val="00CE6B21"/>
    <w:rsid w:val="00CE6CC6"/>
    <w:rsid w:val="00CE6F67"/>
    <w:rsid w:val="00CE7011"/>
    <w:rsid w:val="00CE7085"/>
    <w:rsid w:val="00CE72F1"/>
    <w:rsid w:val="00CE7340"/>
    <w:rsid w:val="00CE753A"/>
    <w:rsid w:val="00CE7752"/>
    <w:rsid w:val="00CE7877"/>
    <w:rsid w:val="00CF0860"/>
    <w:rsid w:val="00CF0F12"/>
    <w:rsid w:val="00CF23F3"/>
    <w:rsid w:val="00CF242B"/>
    <w:rsid w:val="00CF276B"/>
    <w:rsid w:val="00CF28D2"/>
    <w:rsid w:val="00CF2B02"/>
    <w:rsid w:val="00CF2C40"/>
    <w:rsid w:val="00CF2DBF"/>
    <w:rsid w:val="00CF2EAC"/>
    <w:rsid w:val="00CF3059"/>
    <w:rsid w:val="00CF34C0"/>
    <w:rsid w:val="00CF36BE"/>
    <w:rsid w:val="00CF408B"/>
    <w:rsid w:val="00CF446C"/>
    <w:rsid w:val="00CF4E1E"/>
    <w:rsid w:val="00CF4EC6"/>
    <w:rsid w:val="00CF5148"/>
    <w:rsid w:val="00CF55A1"/>
    <w:rsid w:val="00CF5C2D"/>
    <w:rsid w:val="00CF5F0D"/>
    <w:rsid w:val="00CF6370"/>
    <w:rsid w:val="00CF6418"/>
    <w:rsid w:val="00CF6C42"/>
    <w:rsid w:val="00CF6E7A"/>
    <w:rsid w:val="00CF707F"/>
    <w:rsid w:val="00CF766D"/>
    <w:rsid w:val="00CF7B07"/>
    <w:rsid w:val="00CF7E87"/>
    <w:rsid w:val="00D004A9"/>
    <w:rsid w:val="00D005AE"/>
    <w:rsid w:val="00D00B0B"/>
    <w:rsid w:val="00D0103F"/>
    <w:rsid w:val="00D012F3"/>
    <w:rsid w:val="00D01312"/>
    <w:rsid w:val="00D01367"/>
    <w:rsid w:val="00D014CB"/>
    <w:rsid w:val="00D0251D"/>
    <w:rsid w:val="00D02D21"/>
    <w:rsid w:val="00D02E19"/>
    <w:rsid w:val="00D02EA5"/>
    <w:rsid w:val="00D03199"/>
    <w:rsid w:val="00D03492"/>
    <w:rsid w:val="00D039D4"/>
    <w:rsid w:val="00D039D5"/>
    <w:rsid w:val="00D05131"/>
    <w:rsid w:val="00D05163"/>
    <w:rsid w:val="00D051E7"/>
    <w:rsid w:val="00D052CF"/>
    <w:rsid w:val="00D05B41"/>
    <w:rsid w:val="00D05F33"/>
    <w:rsid w:val="00D0650D"/>
    <w:rsid w:val="00D0680F"/>
    <w:rsid w:val="00D06AF5"/>
    <w:rsid w:val="00D06F3C"/>
    <w:rsid w:val="00D07A42"/>
    <w:rsid w:val="00D07D5D"/>
    <w:rsid w:val="00D07DC8"/>
    <w:rsid w:val="00D07E34"/>
    <w:rsid w:val="00D07F5A"/>
    <w:rsid w:val="00D10070"/>
    <w:rsid w:val="00D104D0"/>
    <w:rsid w:val="00D10D62"/>
    <w:rsid w:val="00D1155B"/>
    <w:rsid w:val="00D115B0"/>
    <w:rsid w:val="00D1178D"/>
    <w:rsid w:val="00D11859"/>
    <w:rsid w:val="00D1226C"/>
    <w:rsid w:val="00D12645"/>
    <w:rsid w:val="00D12906"/>
    <w:rsid w:val="00D12CAB"/>
    <w:rsid w:val="00D12F5C"/>
    <w:rsid w:val="00D13056"/>
    <w:rsid w:val="00D136E9"/>
    <w:rsid w:val="00D13C01"/>
    <w:rsid w:val="00D13D29"/>
    <w:rsid w:val="00D13F71"/>
    <w:rsid w:val="00D1400F"/>
    <w:rsid w:val="00D14134"/>
    <w:rsid w:val="00D144CB"/>
    <w:rsid w:val="00D14B37"/>
    <w:rsid w:val="00D14CD6"/>
    <w:rsid w:val="00D1532A"/>
    <w:rsid w:val="00D15749"/>
    <w:rsid w:val="00D15BA8"/>
    <w:rsid w:val="00D15D12"/>
    <w:rsid w:val="00D16377"/>
    <w:rsid w:val="00D163B3"/>
    <w:rsid w:val="00D16ADA"/>
    <w:rsid w:val="00D17348"/>
    <w:rsid w:val="00D17424"/>
    <w:rsid w:val="00D177C5"/>
    <w:rsid w:val="00D1788F"/>
    <w:rsid w:val="00D17BA3"/>
    <w:rsid w:val="00D2000B"/>
    <w:rsid w:val="00D2018D"/>
    <w:rsid w:val="00D202D2"/>
    <w:rsid w:val="00D2187C"/>
    <w:rsid w:val="00D218A4"/>
    <w:rsid w:val="00D21CEF"/>
    <w:rsid w:val="00D21D0C"/>
    <w:rsid w:val="00D231D0"/>
    <w:rsid w:val="00D23539"/>
    <w:rsid w:val="00D23F5F"/>
    <w:rsid w:val="00D2406C"/>
    <w:rsid w:val="00D243BB"/>
    <w:rsid w:val="00D2454A"/>
    <w:rsid w:val="00D245CE"/>
    <w:rsid w:val="00D24CBA"/>
    <w:rsid w:val="00D24DBA"/>
    <w:rsid w:val="00D254E9"/>
    <w:rsid w:val="00D25560"/>
    <w:rsid w:val="00D25572"/>
    <w:rsid w:val="00D25803"/>
    <w:rsid w:val="00D25957"/>
    <w:rsid w:val="00D25DFC"/>
    <w:rsid w:val="00D26004"/>
    <w:rsid w:val="00D262A5"/>
    <w:rsid w:val="00D262D3"/>
    <w:rsid w:val="00D26353"/>
    <w:rsid w:val="00D26671"/>
    <w:rsid w:val="00D26AD1"/>
    <w:rsid w:val="00D26DFC"/>
    <w:rsid w:val="00D272E6"/>
    <w:rsid w:val="00D27799"/>
    <w:rsid w:val="00D27A9A"/>
    <w:rsid w:val="00D27DCB"/>
    <w:rsid w:val="00D30050"/>
    <w:rsid w:val="00D3025B"/>
    <w:rsid w:val="00D30B27"/>
    <w:rsid w:val="00D31286"/>
    <w:rsid w:val="00D31877"/>
    <w:rsid w:val="00D322C8"/>
    <w:rsid w:val="00D323C0"/>
    <w:rsid w:val="00D323C3"/>
    <w:rsid w:val="00D325FE"/>
    <w:rsid w:val="00D32854"/>
    <w:rsid w:val="00D33068"/>
    <w:rsid w:val="00D331CA"/>
    <w:rsid w:val="00D33741"/>
    <w:rsid w:val="00D33979"/>
    <w:rsid w:val="00D341FA"/>
    <w:rsid w:val="00D3456C"/>
    <w:rsid w:val="00D34EF7"/>
    <w:rsid w:val="00D350FA"/>
    <w:rsid w:val="00D35701"/>
    <w:rsid w:val="00D361A7"/>
    <w:rsid w:val="00D3625A"/>
    <w:rsid w:val="00D36A35"/>
    <w:rsid w:val="00D36CDE"/>
    <w:rsid w:val="00D3755F"/>
    <w:rsid w:val="00D37AFB"/>
    <w:rsid w:val="00D37BED"/>
    <w:rsid w:val="00D37D13"/>
    <w:rsid w:val="00D401A3"/>
    <w:rsid w:val="00D401EB"/>
    <w:rsid w:val="00D402F9"/>
    <w:rsid w:val="00D40615"/>
    <w:rsid w:val="00D40FD5"/>
    <w:rsid w:val="00D41108"/>
    <w:rsid w:val="00D412AB"/>
    <w:rsid w:val="00D4260D"/>
    <w:rsid w:val="00D42632"/>
    <w:rsid w:val="00D43654"/>
    <w:rsid w:val="00D436DB"/>
    <w:rsid w:val="00D43D99"/>
    <w:rsid w:val="00D43FE2"/>
    <w:rsid w:val="00D44218"/>
    <w:rsid w:val="00D4429B"/>
    <w:rsid w:val="00D44495"/>
    <w:rsid w:val="00D445A4"/>
    <w:rsid w:val="00D44723"/>
    <w:rsid w:val="00D451E3"/>
    <w:rsid w:val="00D45577"/>
    <w:rsid w:val="00D45B20"/>
    <w:rsid w:val="00D45B79"/>
    <w:rsid w:val="00D45B8F"/>
    <w:rsid w:val="00D45C47"/>
    <w:rsid w:val="00D460F5"/>
    <w:rsid w:val="00D46367"/>
    <w:rsid w:val="00D46B75"/>
    <w:rsid w:val="00D47589"/>
    <w:rsid w:val="00D47AAB"/>
    <w:rsid w:val="00D501AE"/>
    <w:rsid w:val="00D50324"/>
    <w:rsid w:val="00D5041B"/>
    <w:rsid w:val="00D50990"/>
    <w:rsid w:val="00D50AB4"/>
    <w:rsid w:val="00D50C86"/>
    <w:rsid w:val="00D50CAE"/>
    <w:rsid w:val="00D50E13"/>
    <w:rsid w:val="00D510B4"/>
    <w:rsid w:val="00D51252"/>
    <w:rsid w:val="00D51548"/>
    <w:rsid w:val="00D515C8"/>
    <w:rsid w:val="00D51878"/>
    <w:rsid w:val="00D519C2"/>
    <w:rsid w:val="00D51D0B"/>
    <w:rsid w:val="00D51D65"/>
    <w:rsid w:val="00D51E34"/>
    <w:rsid w:val="00D51E4F"/>
    <w:rsid w:val="00D51FFA"/>
    <w:rsid w:val="00D520EE"/>
    <w:rsid w:val="00D527D9"/>
    <w:rsid w:val="00D5293A"/>
    <w:rsid w:val="00D52944"/>
    <w:rsid w:val="00D53133"/>
    <w:rsid w:val="00D5319F"/>
    <w:rsid w:val="00D53E09"/>
    <w:rsid w:val="00D53FD0"/>
    <w:rsid w:val="00D54006"/>
    <w:rsid w:val="00D544F3"/>
    <w:rsid w:val="00D54938"/>
    <w:rsid w:val="00D54DA2"/>
    <w:rsid w:val="00D55910"/>
    <w:rsid w:val="00D5704F"/>
    <w:rsid w:val="00D57795"/>
    <w:rsid w:val="00D57894"/>
    <w:rsid w:val="00D57B56"/>
    <w:rsid w:val="00D57B77"/>
    <w:rsid w:val="00D57C8A"/>
    <w:rsid w:val="00D6036D"/>
    <w:rsid w:val="00D60999"/>
    <w:rsid w:val="00D61258"/>
    <w:rsid w:val="00D61704"/>
    <w:rsid w:val="00D61924"/>
    <w:rsid w:val="00D61C09"/>
    <w:rsid w:val="00D61FEC"/>
    <w:rsid w:val="00D6202F"/>
    <w:rsid w:val="00D623FF"/>
    <w:rsid w:val="00D62FD8"/>
    <w:rsid w:val="00D63524"/>
    <w:rsid w:val="00D6360B"/>
    <w:rsid w:val="00D63A0E"/>
    <w:rsid w:val="00D63A62"/>
    <w:rsid w:val="00D64330"/>
    <w:rsid w:val="00D6443A"/>
    <w:rsid w:val="00D645F2"/>
    <w:rsid w:val="00D649AB"/>
    <w:rsid w:val="00D64B5F"/>
    <w:rsid w:val="00D6616F"/>
    <w:rsid w:val="00D67CB2"/>
    <w:rsid w:val="00D67DDC"/>
    <w:rsid w:val="00D70494"/>
    <w:rsid w:val="00D70627"/>
    <w:rsid w:val="00D70641"/>
    <w:rsid w:val="00D70A3C"/>
    <w:rsid w:val="00D70E81"/>
    <w:rsid w:val="00D7139B"/>
    <w:rsid w:val="00D71471"/>
    <w:rsid w:val="00D71B7B"/>
    <w:rsid w:val="00D72A71"/>
    <w:rsid w:val="00D72E52"/>
    <w:rsid w:val="00D72FDB"/>
    <w:rsid w:val="00D73355"/>
    <w:rsid w:val="00D736B1"/>
    <w:rsid w:val="00D73822"/>
    <w:rsid w:val="00D739E9"/>
    <w:rsid w:val="00D73C91"/>
    <w:rsid w:val="00D73CB5"/>
    <w:rsid w:val="00D73E58"/>
    <w:rsid w:val="00D7476A"/>
    <w:rsid w:val="00D74A0E"/>
    <w:rsid w:val="00D753BD"/>
    <w:rsid w:val="00D75D6E"/>
    <w:rsid w:val="00D76863"/>
    <w:rsid w:val="00D76A52"/>
    <w:rsid w:val="00D7755E"/>
    <w:rsid w:val="00D77593"/>
    <w:rsid w:val="00D778B0"/>
    <w:rsid w:val="00D77D8D"/>
    <w:rsid w:val="00D77F12"/>
    <w:rsid w:val="00D80AD4"/>
    <w:rsid w:val="00D80C31"/>
    <w:rsid w:val="00D80EBC"/>
    <w:rsid w:val="00D816A4"/>
    <w:rsid w:val="00D81ACB"/>
    <w:rsid w:val="00D81FD5"/>
    <w:rsid w:val="00D823FA"/>
    <w:rsid w:val="00D82913"/>
    <w:rsid w:val="00D82B87"/>
    <w:rsid w:val="00D832E9"/>
    <w:rsid w:val="00D833B2"/>
    <w:rsid w:val="00D835B0"/>
    <w:rsid w:val="00D83939"/>
    <w:rsid w:val="00D8394C"/>
    <w:rsid w:val="00D83BC2"/>
    <w:rsid w:val="00D84287"/>
    <w:rsid w:val="00D8445C"/>
    <w:rsid w:val="00D84B80"/>
    <w:rsid w:val="00D84C1F"/>
    <w:rsid w:val="00D8630E"/>
    <w:rsid w:val="00D86C73"/>
    <w:rsid w:val="00D86D93"/>
    <w:rsid w:val="00D871C9"/>
    <w:rsid w:val="00D87B6A"/>
    <w:rsid w:val="00D87C5E"/>
    <w:rsid w:val="00D87FC8"/>
    <w:rsid w:val="00D87FD1"/>
    <w:rsid w:val="00D90834"/>
    <w:rsid w:val="00D90E7B"/>
    <w:rsid w:val="00D90F5D"/>
    <w:rsid w:val="00D91CCA"/>
    <w:rsid w:val="00D91E32"/>
    <w:rsid w:val="00D920AE"/>
    <w:rsid w:val="00D92428"/>
    <w:rsid w:val="00D9262E"/>
    <w:rsid w:val="00D9281F"/>
    <w:rsid w:val="00D92F01"/>
    <w:rsid w:val="00D93959"/>
    <w:rsid w:val="00D93EC4"/>
    <w:rsid w:val="00D940AE"/>
    <w:rsid w:val="00D94650"/>
    <w:rsid w:val="00D946AF"/>
    <w:rsid w:val="00D94DFC"/>
    <w:rsid w:val="00D94F20"/>
    <w:rsid w:val="00D9528D"/>
    <w:rsid w:val="00D953A5"/>
    <w:rsid w:val="00D956FC"/>
    <w:rsid w:val="00D95BCE"/>
    <w:rsid w:val="00D96302"/>
    <w:rsid w:val="00D9644F"/>
    <w:rsid w:val="00D965B6"/>
    <w:rsid w:val="00D9672D"/>
    <w:rsid w:val="00D96BD1"/>
    <w:rsid w:val="00D96E22"/>
    <w:rsid w:val="00D97154"/>
    <w:rsid w:val="00D97790"/>
    <w:rsid w:val="00D97D5F"/>
    <w:rsid w:val="00D97E99"/>
    <w:rsid w:val="00DA01BE"/>
    <w:rsid w:val="00DA04D9"/>
    <w:rsid w:val="00DA056F"/>
    <w:rsid w:val="00DA0705"/>
    <w:rsid w:val="00DA1097"/>
    <w:rsid w:val="00DA12F5"/>
    <w:rsid w:val="00DA1355"/>
    <w:rsid w:val="00DA16F8"/>
    <w:rsid w:val="00DA18B1"/>
    <w:rsid w:val="00DA191B"/>
    <w:rsid w:val="00DA1DBB"/>
    <w:rsid w:val="00DA24A1"/>
    <w:rsid w:val="00DA2DC3"/>
    <w:rsid w:val="00DA37E5"/>
    <w:rsid w:val="00DA3D47"/>
    <w:rsid w:val="00DA3E81"/>
    <w:rsid w:val="00DA3FC1"/>
    <w:rsid w:val="00DA3FD1"/>
    <w:rsid w:val="00DA4A2B"/>
    <w:rsid w:val="00DA4BF3"/>
    <w:rsid w:val="00DA4FDF"/>
    <w:rsid w:val="00DA500F"/>
    <w:rsid w:val="00DA5120"/>
    <w:rsid w:val="00DA5EA7"/>
    <w:rsid w:val="00DA61D6"/>
    <w:rsid w:val="00DA68E0"/>
    <w:rsid w:val="00DA7C9D"/>
    <w:rsid w:val="00DA7D5D"/>
    <w:rsid w:val="00DB008F"/>
    <w:rsid w:val="00DB0120"/>
    <w:rsid w:val="00DB06F9"/>
    <w:rsid w:val="00DB0791"/>
    <w:rsid w:val="00DB0A0E"/>
    <w:rsid w:val="00DB13AB"/>
    <w:rsid w:val="00DB15BF"/>
    <w:rsid w:val="00DB1E5E"/>
    <w:rsid w:val="00DB2227"/>
    <w:rsid w:val="00DB229D"/>
    <w:rsid w:val="00DB2A4F"/>
    <w:rsid w:val="00DB2BC3"/>
    <w:rsid w:val="00DB2DDC"/>
    <w:rsid w:val="00DB3E3A"/>
    <w:rsid w:val="00DB4FBD"/>
    <w:rsid w:val="00DB5102"/>
    <w:rsid w:val="00DB54D9"/>
    <w:rsid w:val="00DB5523"/>
    <w:rsid w:val="00DB5620"/>
    <w:rsid w:val="00DB591A"/>
    <w:rsid w:val="00DB5C46"/>
    <w:rsid w:val="00DB6234"/>
    <w:rsid w:val="00DB643C"/>
    <w:rsid w:val="00DB678D"/>
    <w:rsid w:val="00DB6E30"/>
    <w:rsid w:val="00DB701E"/>
    <w:rsid w:val="00DB7154"/>
    <w:rsid w:val="00DB7313"/>
    <w:rsid w:val="00DB7365"/>
    <w:rsid w:val="00DB7AB0"/>
    <w:rsid w:val="00DB7FFC"/>
    <w:rsid w:val="00DC00B9"/>
    <w:rsid w:val="00DC02DC"/>
    <w:rsid w:val="00DC09FD"/>
    <w:rsid w:val="00DC0A9D"/>
    <w:rsid w:val="00DC0D4B"/>
    <w:rsid w:val="00DC10D0"/>
    <w:rsid w:val="00DC1285"/>
    <w:rsid w:val="00DC1D0A"/>
    <w:rsid w:val="00DC200D"/>
    <w:rsid w:val="00DC245F"/>
    <w:rsid w:val="00DC2765"/>
    <w:rsid w:val="00DC2893"/>
    <w:rsid w:val="00DC2A52"/>
    <w:rsid w:val="00DC2D76"/>
    <w:rsid w:val="00DC3595"/>
    <w:rsid w:val="00DC4089"/>
    <w:rsid w:val="00DC410F"/>
    <w:rsid w:val="00DC49F9"/>
    <w:rsid w:val="00DC5126"/>
    <w:rsid w:val="00DC52A6"/>
    <w:rsid w:val="00DC5651"/>
    <w:rsid w:val="00DC6601"/>
    <w:rsid w:val="00DC6689"/>
    <w:rsid w:val="00DC6834"/>
    <w:rsid w:val="00DC6BFC"/>
    <w:rsid w:val="00DC6C79"/>
    <w:rsid w:val="00DC6C8C"/>
    <w:rsid w:val="00DD000C"/>
    <w:rsid w:val="00DD0572"/>
    <w:rsid w:val="00DD078F"/>
    <w:rsid w:val="00DD11D2"/>
    <w:rsid w:val="00DD1553"/>
    <w:rsid w:val="00DD22F9"/>
    <w:rsid w:val="00DD2613"/>
    <w:rsid w:val="00DD27DF"/>
    <w:rsid w:val="00DD2969"/>
    <w:rsid w:val="00DD2993"/>
    <w:rsid w:val="00DD2B29"/>
    <w:rsid w:val="00DD34A6"/>
    <w:rsid w:val="00DD39C3"/>
    <w:rsid w:val="00DD39CC"/>
    <w:rsid w:val="00DD3E6F"/>
    <w:rsid w:val="00DD3EC5"/>
    <w:rsid w:val="00DD4213"/>
    <w:rsid w:val="00DD439C"/>
    <w:rsid w:val="00DD4AE1"/>
    <w:rsid w:val="00DD50E2"/>
    <w:rsid w:val="00DD5272"/>
    <w:rsid w:val="00DD533A"/>
    <w:rsid w:val="00DD5558"/>
    <w:rsid w:val="00DD5F3B"/>
    <w:rsid w:val="00DD638F"/>
    <w:rsid w:val="00DD6521"/>
    <w:rsid w:val="00DD6F41"/>
    <w:rsid w:val="00DD6F6F"/>
    <w:rsid w:val="00DD73C0"/>
    <w:rsid w:val="00DD7670"/>
    <w:rsid w:val="00DD77C3"/>
    <w:rsid w:val="00DE0324"/>
    <w:rsid w:val="00DE0398"/>
    <w:rsid w:val="00DE03CF"/>
    <w:rsid w:val="00DE0BCD"/>
    <w:rsid w:val="00DE0DE1"/>
    <w:rsid w:val="00DE0EC9"/>
    <w:rsid w:val="00DE16EF"/>
    <w:rsid w:val="00DE1975"/>
    <w:rsid w:val="00DE1CAC"/>
    <w:rsid w:val="00DE2C5A"/>
    <w:rsid w:val="00DE3021"/>
    <w:rsid w:val="00DE3185"/>
    <w:rsid w:val="00DE31DF"/>
    <w:rsid w:val="00DE3298"/>
    <w:rsid w:val="00DE3723"/>
    <w:rsid w:val="00DE376B"/>
    <w:rsid w:val="00DE39E4"/>
    <w:rsid w:val="00DE40AD"/>
    <w:rsid w:val="00DE4D22"/>
    <w:rsid w:val="00DE512C"/>
    <w:rsid w:val="00DE52F5"/>
    <w:rsid w:val="00DE5781"/>
    <w:rsid w:val="00DE5919"/>
    <w:rsid w:val="00DE5A5A"/>
    <w:rsid w:val="00DE5A6D"/>
    <w:rsid w:val="00DE5F22"/>
    <w:rsid w:val="00DE6308"/>
    <w:rsid w:val="00DE6BEE"/>
    <w:rsid w:val="00DE6D8B"/>
    <w:rsid w:val="00DE743C"/>
    <w:rsid w:val="00DE74BA"/>
    <w:rsid w:val="00DE778F"/>
    <w:rsid w:val="00DE78AA"/>
    <w:rsid w:val="00DE7CC9"/>
    <w:rsid w:val="00DE7EB0"/>
    <w:rsid w:val="00DF02B1"/>
    <w:rsid w:val="00DF02C9"/>
    <w:rsid w:val="00DF0694"/>
    <w:rsid w:val="00DF0B2B"/>
    <w:rsid w:val="00DF0CF3"/>
    <w:rsid w:val="00DF1350"/>
    <w:rsid w:val="00DF1DEC"/>
    <w:rsid w:val="00DF2192"/>
    <w:rsid w:val="00DF2E38"/>
    <w:rsid w:val="00DF3658"/>
    <w:rsid w:val="00DF38EA"/>
    <w:rsid w:val="00DF3EA6"/>
    <w:rsid w:val="00DF3FA2"/>
    <w:rsid w:val="00DF4038"/>
    <w:rsid w:val="00DF4357"/>
    <w:rsid w:val="00DF4382"/>
    <w:rsid w:val="00DF47FD"/>
    <w:rsid w:val="00DF49E7"/>
    <w:rsid w:val="00DF4DD2"/>
    <w:rsid w:val="00DF50A7"/>
    <w:rsid w:val="00DF5DC9"/>
    <w:rsid w:val="00DF6549"/>
    <w:rsid w:val="00DF69A0"/>
    <w:rsid w:val="00DF76BF"/>
    <w:rsid w:val="00DF792B"/>
    <w:rsid w:val="00DF7B0A"/>
    <w:rsid w:val="00DF7B4E"/>
    <w:rsid w:val="00DF7BF5"/>
    <w:rsid w:val="00DF7CB1"/>
    <w:rsid w:val="00E0024C"/>
    <w:rsid w:val="00E00628"/>
    <w:rsid w:val="00E00A75"/>
    <w:rsid w:val="00E00CB9"/>
    <w:rsid w:val="00E00D0A"/>
    <w:rsid w:val="00E01E9B"/>
    <w:rsid w:val="00E02059"/>
    <w:rsid w:val="00E020B4"/>
    <w:rsid w:val="00E022D2"/>
    <w:rsid w:val="00E02432"/>
    <w:rsid w:val="00E024F3"/>
    <w:rsid w:val="00E02953"/>
    <w:rsid w:val="00E03292"/>
    <w:rsid w:val="00E0351E"/>
    <w:rsid w:val="00E035F6"/>
    <w:rsid w:val="00E03957"/>
    <w:rsid w:val="00E03B6D"/>
    <w:rsid w:val="00E04706"/>
    <w:rsid w:val="00E058B7"/>
    <w:rsid w:val="00E05DA5"/>
    <w:rsid w:val="00E05DFD"/>
    <w:rsid w:val="00E0608B"/>
    <w:rsid w:val="00E064E7"/>
    <w:rsid w:val="00E06795"/>
    <w:rsid w:val="00E06ED4"/>
    <w:rsid w:val="00E06FBC"/>
    <w:rsid w:val="00E072E5"/>
    <w:rsid w:val="00E0730D"/>
    <w:rsid w:val="00E0759A"/>
    <w:rsid w:val="00E07676"/>
    <w:rsid w:val="00E076CC"/>
    <w:rsid w:val="00E0781C"/>
    <w:rsid w:val="00E07C7A"/>
    <w:rsid w:val="00E07E6F"/>
    <w:rsid w:val="00E07F39"/>
    <w:rsid w:val="00E07FDF"/>
    <w:rsid w:val="00E100A9"/>
    <w:rsid w:val="00E10370"/>
    <w:rsid w:val="00E10902"/>
    <w:rsid w:val="00E10B61"/>
    <w:rsid w:val="00E10BE3"/>
    <w:rsid w:val="00E1107F"/>
    <w:rsid w:val="00E114F8"/>
    <w:rsid w:val="00E11A1F"/>
    <w:rsid w:val="00E11F6A"/>
    <w:rsid w:val="00E12411"/>
    <w:rsid w:val="00E1247E"/>
    <w:rsid w:val="00E125D7"/>
    <w:rsid w:val="00E127CE"/>
    <w:rsid w:val="00E128D7"/>
    <w:rsid w:val="00E12C6D"/>
    <w:rsid w:val="00E12F78"/>
    <w:rsid w:val="00E1370D"/>
    <w:rsid w:val="00E13F03"/>
    <w:rsid w:val="00E14569"/>
    <w:rsid w:val="00E155EE"/>
    <w:rsid w:val="00E15668"/>
    <w:rsid w:val="00E15EEE"/>
    <w:rsid w:val="00E163C5"/>
    <w:rsid w:val="00E16966"/>
    <w:rsid w:val="00E1697B"/>
    <w:rsid w:val="00E16C25"/>
    <w:rsid w:val="00E16C83"/>
    <w:rsid w:val="00E16F95"/>
    <w:rsid w:val="00E17439"/>
    <w:rsid w:val="00E17535"/>
    <w:rsid w:val="00E201FB"/>
    <w:rsid w:val="00E20304"/>
    <w:rsid w:val="00E20959"/>
    <w:rsid w:val="00E2155A"/>
    <w:rsid w:val="00E21751"/>
    <w:rsid w:val="00E21766"/>
    <w:rsid w:val="00E218AA"/>
    <w:rsid w:val="00E218E3"/>
    <w:rsid w:val="00E226F8"/>
    <w:rsid w:val="00E22818"/>
    <w:rsid w:val="00E235DC"/>
    <w:rsid w:val="00E23970"/>
    <w:rsid w:val="00E23B94"/>
    <w:rsid w:val="00E23DE1"/>
    <w:rsid w:val="00E23F1E"/>
    <w:rsid w:val="00E23F75"/>
    <w:rsid w:val="00E241E1"/>
    <w:rsid w:val="00E248BA"/>
    <w:rsid w:val="00E249EA"/>
    <w:rsid w:val="00E24AFF"/>
    <w:rsid w:val="00E24D0E"/>
    <w:rsid w:val="00E24D6A"/>
    <w:rsid w:val="00E250EF"/>
    <w:rsid w:val="00E25E93"/>
    <w:rsid w:val="00E26609"/>
    <w:rsid w:val="00E26815"/>
    <w:rsid w:val="00E27029"/>
    <w:rsid w:val="00E2705A"/>
    <w:rsid w:val="00E270E7"/>
    <w:rsid w:val="00E276CC"/>
    <w:rsid w:val="00E27722"/>
    <w:rsid w:val="00E27BCA"/>
    <w:rsid w:val="00E300F1"/>
    <w:rsid w:val="00E3023D"/>
    <w:rsid w:val="00E302D6"/>
    <w:rsid w:val="00E30492"/>
    <w:rsid w:val="00E304B2"/>
    <w:rsid w:val="00E3055E"/>
    <w:rsid w:val="00E30DE6"/>
    <w:rsid w:val="00E31440"/>
    <w:rsid w:val="00E317EE"/>
    <w:rsid w:val="00E318C5"/>
    <w:rsid w:val="00E32645"/>
    <w:rsid w:val="00E32735"/>
    <w:rsid w:val="00E32B4E"/>
    <w:rsid w:val="00E332F9"/>
    <w:rsid w:val="00E3333E"/>
    <w:rsid w:val="00E334B6"/>
    <w:rsid w:val="00E335AB"/>
    <w:rsid w:val="00E33634"/>
    <w:rsid w:val="00E33828"/>
    <w:rsid w:val="00E33BBC"/>
    <w:rsid w:val="00E33DC5"/>
    <w:rsid w:val="00E341D5"/>
    <w:rsid w:val="00E34246"/>
    <w:rsid w:val="00E3459B"/>
    <w:rsid w:val="00E34D15"/>
    <w:rsid w:val="00E35648"/>
    <w:rsid w:val="00E35FCA"/>
    <w:rsid w:val="00E360FA"/>
    <w:rsid w:val="00E373A8"/>
    <w:rsid w:val="00E377B0"/>
    <w:rsid w:val="00E37B99"/>
    <w:rsid w:val="00E37E08"/>
    <w:rsid w:val="00E37E89"/>
    <w:rsid w:val="00E40405"/>
    <w:rsid w:val="00E409C0"/>
    <w:rsid w:val="00E40B0B"/>
    <w:rsid w:val="00E41764"/>
    <w:rsid w:val="00E418AD"/>
    <w:rsid w:val="00E418AE"/>
    <w:rsid w:val="00E42114"/>
    <w:rsid w:val="00E42670"/>
    <w:rsid w:val="00E42678"/>
    <w:rsid w:val="00E4283B"/>
    <w:rsid w:val="00E4353A"/>
    <w:rsid w:val="00E437C8"/>
    <w:rsid w:val="00E439AA"/>
    <w:rsid w:val="00E43B9E"/>
    <w:rsid w:val="00E44326"/>
    <w:rsid w:val="00E4459F"/>
    <w:rsid w:val="00E446B0"/>
    <w:rsid w:val="00E44F72"/>
    <w:rsid w:val="00E4515F"/>
    <w:rsid w:val="00E45401"/>
    <w:rsid w:val="00E45573"/>
    <w:rsid w:val="00E4561D"/>
    <w:rsid w:val="00E45796"/>
    <w:rsid w:val="00E45CEB"/>
    <w:rsid w:val="00E45D63"/>
    <w:rsid w:val="00E46B9E"/>
    <w:rsid w:val="00E46BF3"/>
    <w:rsid w:val="00E476C0"/>
    <w:rsid w:val="00E47AF1"/>
    <w:rsid w:val="00E47D37"/>
    <w:rsid w:val="00E50193"/>
    <w:rsid w:val="00E508B7"/>
    <w:rsid w:val="00E51485"/>
    <w:rsid w:val="00E517D3"/>
    <w:rsid w:val="00E5184E"/>
    <w:rsid w:val="00E51E2A"/>
    <w:rsid w:val="00E5208C"/>
    <w:rsid w:val="00E524CE"/>
    <w:rsid w:val="00E5276A"/>
    <w:rsid w:val="00E527E5"/>
    <w:rsid w:val="00E52D30"/>
    <w:rsid w:val="00E52ECC"/>
    <w:rsid w:val="00E5409F"/>
    <w:rsid w:val="00E5411F"/>
    <w:rsid w:val="00E541D3"/>
    <w:rsid w:val="00E5461B"/>
    <w:rsid w:val="00E54CCD"/>
    <w:rsid w:val="00E54DCD"/>
    <w:rsid w:val="00E54EBE"/>
    <w:rsid w:val="00E54F0D"/>
    <w:rsid w:val="00E54F2D"/>
    <w:rsid w:val="00E55087"/>
    <w:rsid w:val="00E5529A"/>
    <w:rsid w:val="00E55997"/>
    <w:rsid w:val="00E55CFB"/>
    <w:rsid w:val="00E55EE0"/>
    <w:rsid w:val="00E569DB"/>
    <w:rsid w:val="00E56CDC"/>
    <w:rsid w:val="00E56D0F"/>
    <w:rsid w:val="00E56EAD"/>
    <w:rsid w:val="00E57326"/>
    <w:rsid w:val="00E57402"/>
    <w:rsid w:val="00E574CA"/>
    <w:rsid w:val="00E5760B"/>
    <w:rsid w:val="00E57A7F"/>
    <w:rsid w:val="00E60065"/>
    <w:rsid w:val="00E601B2"/>
    <w:rsid w:val="00E60277"/>
    <w:rsid w:val="00E605F4"/>
    <w:rsid w:val="00E6087A"/>
    <w:rsid w:val="00E60BED"/>
    <w:rsid w:val="00E60C97"/>
    <w:rsid w:val="00E60D30"/>
    <w:rsid w:val="00E61320"/>
    <w:rsid w:val="00E6172B"/>
    <w:rsid w:val="00E62163"/>
    <w:rsid w:val="00E6236C"/>
    <w:rsid w:val="00E626A1"/>
    <w:rsid w:val="00E62DD2"/>
    <w:rsid w:val="00E631D6"/>
    <w:rsid w:val="00E636A5"/>
    <w:rsid w:val="00E63FD3"/>
    <w:rsid w:val="00E64865"/>
    <w:rsid w:val="00E6486A"/>
    <w:rsid w:val="00E64E37"/>
    <w:rsid w:val="00E65013"/>
    <w:rsid w:val="00E653D9"/>
    <w:rsid w:val="00E655A2"/>
    <w:rsid w:val="00E65BFC"/>
    <w:rsid w:val="00E65C95"/>
    <w:rsid w:val="00E66283"/>
    <w:rsid w:val="00E6637C"/>
    <w:rsid w:val="00E6651F"/>
    <w:rsid w:val="00E665E8"/>
    <w:rsid w:val="00E66B9C"/>
    <w:rsid w:val="00E66E4B"/>
    <w:rsid w:val="00E67624"/>
    <w:rsid w:val="00E676AB"/>
    <w:rsid w:val="00E67706"/>
    <w:rsid w:val="00E67710"/>
    <w:rsid w:val="00E67A0D"/>
    <w:rsid w:val="00E67A80"/>
    <w:rsid w:val="00E67CAC"/>
    <w:rsid w:val="00E67F13"/>
    <w:rsid w:val="00E70247"/>
    <w:rsid w:val="00E7092A"/>
    <w:rsid w:val="00E70BCC"/>
    <w:rsid w:val="00E70F7A"/>
    <w:rsid w:val="00E7112E"/>
    <w:rsid w:val="00E71593"/>
    <w:rsid w:val="00E71806"/>
    <w:rsid w:val="00E723DF"/>
    <w:rsid w:val="00E728CF"/>
    <w:rsid w:val="00E72901"/>
    <w:rsid w:val="00E72915"/>
    <w:rsid w:val="00E72B6C"/>
    <w:rsid w:val="00E73381"/>
    <w:rsid w:val="00E74163"/>
    <w:rsid w:val="00E745BB"/>
    <w:rsid w:val="00E74674"/>
    <w:rsid w:val="00E74A76"/>
    <w:rsid w:val="00E74CFC"/>
    <w:rsid w:val="00E751E4"/>
    <w:rsid w:val="00E7569F"/>
    <w:rsid w:val="00E75A0D"/>
    <w:rsid w:val="00E75D2B"/>
    <w:rsid w:val="00E76243"/>
    <w:rsid w:val="00E76A93"/>
    <w:rsid w:val="00E77184"/>
    <w:rsid w:val="00E80149"/>
    <w:rsid w:val="00E80296"/>
    <w:rsid w:val="00E8039D"/>
    <w:rsid w:val="00E803FC"/>
    <w:rsid w:val="00E805C9"/>
    <w:rsid w:val="00E80981"/>
    <w:rsid w:val="00E80C3B"/>
    <w:rsid w:val="00E81111"/>
    <w:rsid w:val="00E81353"/>
    <w:rsid w:val="00E819CC"/>
    <w:rsid w:val="00E819D0"/>
    <w:rsid w:val="00E8205F"/>
    <w:rsid w:val="00E821E4"/>
    <w:rsid w:val="00E82543"/>
    <w:rsid w:val="00E82AB2"/>
    <w:rsid w:val="00E82DEC"/>
    <w:rsid w:val="00E836E3"/>
    <w:rsid w:val="00E83C9B"/>
    <w:rsid w:val="00E8440A"/>
    <w:rsid w:val="00E84461"/>
    <w:rsid w:val="00E844C8"/>
    <w:rsid w:val="00E8464C"/>
    <w:rsid w:val="00E84BC9"/>
    <w:rsid w:val="00E8667A"/>
    <w:rsid w:val="00E86B5E"/>
    <w:rsid w:val="00E87450"/>
    <w:rsid w:val="00E878F1"/>
    <w:rsid w:val="00E87938"/>
    <w:rsid w:val="00E90250"/>
    <w:rsid w:val="00E90332"/>
    <w:rsid w:val="00E90E20"/>
    <w:rsid w:val="00E91091"/>
    <w:rsid w:val="00E911A8"/>
    <w:rsid w:val="00E921D1"/>
    <w:rsid w:val="00E92A27"/>
    <w:rsid w:val="00E93345"/>
    <w:rsid w:val="00E934AC"/>
    <w:rsid w:val="00E93AF0"/>
    <w:rsid w:val="00E93CE3"/>
    <w:rsid w:val="00E93D4E"/>
    <w:rsid w:val="00E93E00"/>
    <w:rsid w:val="00E940D0"/>
    <w:rsid w:val="00E94455"/>
    <w:rsid w:val="00E94B43"/>
    <w:rsid w:val="00E94BF3"/>
    <w:rsid w:val="00E94DEB"/>
    <w:rsid w:val="00E94EA5"/>
    <w:rsid w:val="00E94F98"/>
    <w:rsid w:val="00E95489"/>
    <w:rsid w:val="00E95B8A"/>
    <w:rsid w:val="00E9602C"/>
    <w:rsid w:val="00E963B3"/>
    <w:rsid w:val="00E969F7"/>
    <w:rsid w:val="00E96C52"/>
    <w:rsid w:val="00E96EB3"/>
    <w:rsid w:val="00E97163"/>
    <w:rsid w:val="00E97177"/>
    <w:rsid w:val="00E9717B"/>
    <w:rsid w:val="00E97B7F"/>
    <w:rsid w:val="00E97D03"/>
    <w:rsid w:val="00E97E1A"/>
    <w:rsid w:val="00EA00D8"/>
    <w:rsid w:val="00EA054C"/>
    <w:rsid w:val="00EA07AE"/>
    <w:rsid w:val="00EA0C11"/>
    <w:rsid w:val="00EA0C4C"/>
    <w:rsid w:val="00EA0FCD"/>
    <w:rsid w:val="00EA1038"/>
    <w:rsid w:val="00EA104D"/>
    <w:rsid w:val="00EA1739"/>
    <w:rsid w:val="00EA211A"/>
    <w:rsid w:val="00EA297B"/>
    <w:rsid w:val="00EA3126"/>
    <w:rsid w:val="00EA32BD"/>
    <w:rsid w:val="00EA3499"/>
    <w:rsid w:val="00EA34F8"/>
    <w:rsid w:val="00EA3A13"/>
    <w:rsid w:val="00EA40CB"/>
    <w:rsid w:val="00EA42F2"/>
    <w:rsid w:val="00EA4734"/>
    <w:rsid w:val="00EA4A90"/>
    <w:rsid w:val="00EA4BB7"/>
    <w:rsid w:val="00EA4C3B"/>
    <w:rsid w:val="00EA6227"/>
    <w:rsid w:val="00EA66FE"/>
    <w:rsid w:val="00EA6E4C"/>
    <w:rsid w:val="00EA731E"/>
    <w:rsid w:val="00EA74C1"/>
    <w:rsid w:val="00EA7705"/>
    <w:rsid w:val="00EA7D20"/>
    <w:rsid w:val="00EB06FD"/>
    <w:rsid w:val="00EB0FC7"/>
    <w:rsid w:val="00EB13CA"/>
    <w:rsid w:val="00EB1932"/>
    <w:rsid w:val="00EB1E64"/>
    <w:rsid w:val="00EB2216"/>
    <w:rsid w:val="00EB23B3"/>
    <w:rsid w:val="00EB27D1"/>
    <w:rsid w:val="00EB27E3"/>
    <w:rsid w:val="00EB2AB1"/>
    <w:rsid w:val="00EB2D2A"/>
    <w:rsid w:val="00EB30F6"/>
    <w:rsid w:val="00EB31E2"/>
    <w:rsid w:val="00EB3705"/>
    <w:rsid w:val="00EB3A39"/>
    <w:rsid w:val="00EB3F88"/>
    <w:rsid w:val="00EB40E6"/>
    <w:rsid w:val="00EB413A"/>
    <w:rsid w:val="00EB42B1"/>
    <w:rsid w:val="00EB49E6"/>
    <w:rsid w:val="00EB4C8E"/>
    <w:rsid w:val="00EB4C8F"/>
    <w:rsid w:val="00EB5383"/>
    <w:rsid w:val="00EB5586"/>
    <w:rsid w:val="00EB5ADE"/>
    <w:rsid w:val="00EB6117"/>
    <w:rsid w:val="00EB67C0"/>
    <w:rsid w:val="00EB6964"/>
    <w:rsid w:val="00EB70C6"/>
    <w:rsid w:val="00EB7897"/>
    <w:rsid w:val="00EB7D9B"/>
    <w:rsid w:val="00EB7E95"/>
    <w:rsid w:val="00EB7F1B"/>
    <w:rsid w:val="00EB7F44"/>
    <w:rsid w:val="00EC0050"/>
    <w:rsid w:val="00EC0AB1"/>
    <w:rsid w:val="00EC12FB"/>
    <w:rsid w:val="00EC181A"/>
    <w:rsid w:val="00EC1B08"/>
    <w:rsid w:val="00EC1B38"/>
    <w:rsid w:val="00EC1B88"/>
    <w:rsid w:val="00EC222A"/>
    <w:rsid w:val="00EC25F8"/>
    <w:rsid w:val="00EC2B6C"/>
    <w:rsid w:val="00EC3235"/>
    <w:rsid w:val="00EC340F"/>
    <w:rsid w:val="00EC37A2"/>
    <w:rsid w:val="00EC3994"/>
    <w:rsid w:val="00EC412E"/>
    <w:rsid w:val="00EC48F5"/>
    <w:rsid w:val="00EC492E"/>
    <w:rsid w:val="00EC4D5B"/>
    <w:rsid w:val="00EC517F"/>
    <w:rsid w:val="00EC62B2"/>
    <w:rsid w:val="00EC62F8"/>
    <w:rsid w:val="00EC6D22"/>
    <w:rsid w:val="00EC7320"/>
    <w:rsid w:val="00EC74AC"/>
    <w:rsid w:val="00EC7574"/>
    <w:rsid w:val="00EC79B2"/>
    <w:rsid w:val="00EC7E73"/>
    <w:rsid w:val="00EC7F5A"/>
    <w:rsid w:val="00ED0442"/>
    <w:rsid w:val="00ED04C5"/>
    <w:rsid w:val="00ED057F"/>
    <w:rsid w:val="00ED0FB5"/>
    <w:rsid w:val="00ED12F9"/>
    <w:rsid w:val="00ED134D"/>
    <w:rsid w:val="00ED2B30"/>
    <w:rsid w:val="00ED31B8"/>
    <w:rsid w:val="00ED3A46"/>
    <w:rsid w:val="00ED3DF4"/>
    <w:rsid w:val="00ED3EF5"/>
    <w:rsid w:val="00ED4065"/>
    <w:rsid w:val="00ED4562"/>
    <w:rsid w:val="00ED5521"/>
    <w:rsid w:val="00ED5695"/>
    <w:rsid w:val="00ED59D2"/>
    <w:rsid w:val="00ED5AA6"/>
    <w:rsid w:val="00ED61C5"/>
    <w:rsid w:val="00ED64CE"/>
    <w:rsid w:val="00ED66DE"/>
    <w:rsid w:val="00ED66DF"/>
    <w:rsid w:val="00ED69A7"/>
    <w:rsid w:val="00ED6EB2"/>
    <w:rsid w:val="00ED6ED6"/>
    <w:rsid w:val="00ED6F13"/>
    <w:rsid w:val="00ED722B"/>
    <w:rsid w:val="00ED797A"/>
    <w:rsid w:val="00ED7BD5"/>
    <w:rsid w:val="00EE0AB7"/>
    <w:rsid w:val="00EE1EDB"/>
    <w:rsid w:val="00EE2256"/>
    <w:rsid w:val="00EE2350"/>
    <w:rsid w:val="00EE23BB"/>
    <w:rsid w:val="00EE258A"/>
    <w:rsid w:val="00EE25B4"/>
    <w:rsid w:val="00EE2A52"/>
    <w:rsid w:val="00EE2B83"/>
    <w:rsid w:val="00EE2EC3"/>
    <w:rsid w:val="00EE3870"/>
    <w:rsid w:val="00EE39C8"/>
    <w:rsid w:val="00EE40C8"/>
    <w:rsid w:val="00EE40CA"/>
    <w:rsid w:val="00EE4139"/>
    <w:rsid w:val="00EE4DD0"/>
    <w:rsid w:val="00EE51E1"/>
    <w:rsid w:val="00EE5892"/>
    <w:rsid w:val="00EE5B70"/>
    <w:rsid w:val="00EE652E"/>
    <w:rsid w:val="00EE6A0C"/>
    <w:rsid w:val="00EE742B"/>
    <w:rsid w:val="00EE7510"/>
    <w:rsid w:val="00EF07B8"/>
    <w:rsid w:val="00EF0854"/>
    <w:rsid w:val="00EF0CFC"/>
    <w:rsid w:val="00EF108E"/>
    <w:rsid w:val="00EF1144"/>
    <w:rsid w:val="00EF128F"/>
    <w:rsid w:val="00EF1722"/>
    <w:rsid w:val="00EF17DC"/>
    <w:rsid w:val="00EF1942"/>
    <w:rsid w:val="00EF19DE"/>
    <w:rsid w:val="00EF3109"/>
    <w:rsid w:val="00EF322D"/>
    <w:rsid w:val="00EF3B86"/>
    <w:rsid w:val="00EF3D5B"/>
    <w:rsid w:val="00EF4057"/>
    <w:rsid w:val="00EF416F"/>
    <w:rsid w:val="00EF4D70"/>
    <w:rsid w:val="00EF565F"/>
    <w:rsid w:val="00EF57F3"/>
    <w:rsid w:val="00EF58AA"/>
    <w:rsid w:val="00EF64AA"/>
    <w:rsid w:val="00EF69B5"/>
    <w:rsid w:val="00EF710C"/>
    <w:rsid w:val="00EF735C"/>
    <w:rsid w:val="00EF7504"/>
    <w:rsid w:val="00EF7967"/>
    <w:rsid w:val="00EF796C"/>
    <w:rsid w:val="00EF7E34"/>
    <w:rsid w:val="00F0073C"/>
    <w:rsid w:val="00F00BBF"/>
    <w:rsid w:val="00F00BC0"/>
    <w:rsid w:val="00F010FB"/>
    <w:rsid w:val="00F01555"/>
    <w:rsid w:val="00F016AC"/>
    <w:rsid w:val="00F01742"/>
    <w:rsid w:val="00F018B9"/>
    <w:rsid w:val="00F0231B"/>
    <w:rsid w:val="00F0233B"/>
    <w:rsid w:val="00F0245D"/>
    <w:rsid w:val="00F028C3"/>
    <w:rsid w:val="00F02F2B"/>
    <w:rsid w:val="00F02F2F"/>
    <w:rsid w:val="00F03162"/>
    <w:rsid w:val="00F03885"/>
    <w:rsid w:val="00F03AE7"/>
    <w:rsid w:val="00F0422E"/>
    <w:rsid w:val="00F04DE7"/>
    <w:rsid w:val="00F0545E"/>
    <w:rsid w:val="00F05A21"/>
    <w:rsid w:val="00F05A7E"/>
    <w:rsid w:val="00F05BAC"/>
    <w:rsid w:val="00F06316"/>
    <w:rsid w:val="00F067C7"/>
    <w:rsid w:val="00F06A4B"/>
    <w:rsid w:val="00F06CCB"/>
    <w:rsid w:val="00F072A4"/>
    <w:rsid w:val="00F07C4B"/>
    <w:rsid w:val="00F10335"/>
    <w:rsid w:val="00F10590"/>
    <w:rsid w:val="00F10716"/>
    <w:rsid w:val="00F108FD"/>
    <w:rsid w:val="00F10D5A"/>
    <w:rsid w:val="00F10E89"/>
    <w:rsid w:val="00F114B1"/>
    <w:rsid w:val="00F11F3B"/>
    <w:rsid w:val="00F1201E"/>
    <w:rsid w:val="00F12739"/>
    <w:rsid w:val="00F12D2F"/>
    <w:rsid w:val="00F12DED"/>
    <w:rsid w:val="00F12E94"/>
    <w:rsid w:val="00F1330D"/>
    <w:rsid w:val="00F137A2"/>
    <w:rsid w:val="00F13E03"/>
    <w:rsid w:val="00F13E85"/>
    <w:rsid w:val="00F14193"/>
    <w:rsid w:val="00F1529F"/>
    <w:rsid w:val="00F15451"/>
    <w:rsid w:val="00F1547B"/>
    <w:rsid w:val="00F155CE"/>
    <w:rsid w:val="00F1691B"/>
    <w:rsid w:val="00F16969"/>
    <w:rsid w:val="00F16A09"/>
    <w:rsid w:val="00F17233"/>
    <w:rsid w:val="00F17399"/>
    <w:rsid w:val="00F17873"/>
    <w:rsid w:val="00F17B68"/>
    <w:rsid w:val="00F2000C"/>
    <w:rsid w:val="00F2041D"/>
    <w:rsid w:val="00F207AA"/>
    <w:rsid w:val="00F20A3C"/>
    <w:rsid w:val="00F20B0B"/>
    <w:rsid w:val="00F20B57"/>
    <w:rsid w:val="00F2138D"/>
    <w:rsid w:val="00F21593"/>
    <w:rsid w:val="00F217F8"/>
    <w:rsid w:val="00F2183F"/>
    <w:rsid w:val="00F21AD5"/>
    <w:rsid w:val="00F21E89"/>
    <w:rsid w:val="00F22109"/>
    <w:rsid w:val="00F22594"/>
    <w:rsid w:val="00F225B9"/>
    <w:rsid w:val="00F2292D"/>
    <w:rsid w:val="00F2311B"/>
    <w:rsid w:val="00F2327A"/>
    <w:rsid w:val="00F23620"/>
    <w:rsid w:val="00F23890"/>
    <w:rsid w:val="00F2389A"/>
    <w:rsid w:val="00F239CD"/>
    <w:rsid w:val="00F23E9E"/>
    <w:rsid w:val="00F24239"/>
    <w:rsid w:val="00F249DB"/>
    <w:rsid w:val="00F24EAF"/>
    <w:rsid w:val="00F2526C"/>
    <w:rsid w:val="00F252CA"/>
    <w:rsid w:val="00F252D8"/>
    <w:rsid w:val="00F2566E"/>
    <w:rsid w:val="00F25A1B"/>
    <w:rsid w:val="00F26005"/>
    <w:rsid w:val="00F2662B"/>
    <w:rsid w:val="00F26816"/>
    <w:rsid w:val="00F26836"/>
    <w:rsid w:val="00F26B5D"/>
    <w:rsid w:val="00F2717A"/>
    <w:rsid w:val="00F30156"/>
    <w:rsid w:val="00F3084A"/>
    <w:rsid w:val="00F30F3B"/>
    <w:rsid w:val="00F31718"/>
    <w:rsid w:val="00F31B81"/>
    <w:rsid w:val="00F32038"/>
    <w:rsid w:val="00F32171"/>
    <w:rsid w:val="00F32632"/>
    <w:rsid w:val="00F32BB3"/>
    <w:rsid w:val="00F32D4E"/>
    <w:rsid w:val="00F33E4C"/>
    <w:rsid w:val="00F34EDF"/>
    <w:rsid w:val="00F368B1"/>
    <w:rsid w:val="00F3691A"/>
    <w:rsid w:val="00F36926"/>
    <w:rsid w:val="00F369B5"/>
    <w:rsid w:val="00F370DE"/>
    <w:rsid w:val="00F37D61"/>
    <w:rsid w:val="00F37E57"/>
    <w:rsid w:val="00F40296"/>
    <w:rsid w:val="00F4048B"/>
    <w:rsid w:val="00F404A1"/>
    <w:rsid w:val="00F40C0D"/>
    <w:rsid w:val="00F40EB5"/>
    <w:rsid w:val="00F4264B"/>
    <w:rsid w:val="00F42BF8"/>
    <w:rsid w:val="00F43066"/>
    <w:rsid w:val="00F43098"/>
    <w:rsid w:val="00F430EB"/>
    <w:rsid w:val="00F4323B"/>
    <w:rsid w:val="00F4336B"/>
    <w:rsid w:val="00F43669"/>
    <w:rsid w:val="00F4394B"/>
    <w:rsid w:val="00F4395C"/>
    <w:rsid w:val="00F43D18"/>
    <w:rsid w:val="00F43EB3"/>
    <w:rsid w:val="00F43F2D"/>
    <w:rsid w:val="00F44452"/>
    <w:rsid w:val="00F44627"/>
    <w:rsid w:val="00F4486A"/>
    <w:rsid w:val="00F44911"/>
    <w:rsid w:val="00F44A30"/>
    <w:rsid w:val="00F453E7"/>
    <w:rsid w:val="00F45560"/>
    <w:rsid w:val="00F4559B"/>
    <w:rsid w:val="00F45E3D"/>
    <w:rsid w:val="00F45EEA"/>
    <w:rsid w:val="00F46267"/>
    <w:rsid w:val="00F46325"/>
    <w:rsid w:val="00F46896"/>
    <w:rsid w:val="00F474BA"/>
    <w:rsid w:val="00F47B08"/>
    <w:rsid w:val="00F50627"/>
    <w:rsid w:val="00F512FD"/>
    <w:rsid w:val="00F51500"/>
    <w:rsid w:val="00F5178C"/>
    <w:rsid w:val="00F51AD7"/>
    <w:rsid w:val="00F51E71"/>
    <w:rsid w:val="00F51EB0"/>
    <w:rsid w:val="00F52A75"/>
    <w:rsid w:val="00F52F84"/>
    <w:rsid w:val="00F5349F"/>
    <w:rsid w:val="00F543E2"/>
    <w:rsid w:val="00F5484A"/>
    <w:rsid w:val="00F5619C"/>
    <w:rsid w:val="00F56395"/>
    <w:rsid w:val="00F567C3"/>
    <w:rsid w:val="00F57468"/>
    <w:rsid w:val="00F57DCB"/>
    <w:rsid w:val="00F6034C"/>
    <w:rsid w:val="00F603B2"/>
    <w:rsid w:val="00F60607"/>
    <w:rsid w:val="00F60634"/>
    <w:rsid w:val="00F609DA"/>
    <w:rsid w:val="00F609FC"/>
    <w:rsid w:val="00F60B0E"/>
    <w:rsid w:val="00F60DDE"/>
    <w:rsid w:val="00F611DC"/>
    <w:rsid w:val="00F614C8"/>
    <w:rsid w:val="00F6161E"/>
    <w:rsid w:val="00F619E9"/>
    <w:rsid w:val="00F62201"/>
    <w:rsid w:val="00F6245F"/>
    <w:rsid w:val="00F625FD"/>
    <w:rsid w:val="00F628DD"/>
    <w:rsid w:val="00F62E4E"/>
    <w:rsid w:val="00F6357A"/>
    <w:rsid w:val="00F63A33"/>
    <w:rsid w:val="00F63C6E"/>
    <w:rsid w:val="00F63E2A"/>
    <w:rsid w:val="00F6408A"/>
    <w:rsid w:val="00F6475A"/>
    <w:rsid w:val="00F647A9"/>
    <w:rsid w:val="00F64805"/>
    <w:rsid w:val="00F64A55"/>
    <w:rsid w:val="00F64D45"/>
    <w:rsid w:val="00F64F1F"/>
    <w:rsid w:val="00F6515A"/>
    <w:rsid w:val="00F65F91"/>
    <w:rsid w:val="00F6606A"/>
    <w:rsid w:val="00F665F9"/>
    <w:rsid w:val="00F667F0"/>
    <w:rsid w:val="00F67133"/>
    <w:rsid w:val="00F67A9D"/>
    <w:rsid w:val="00F67D26"/>
    <w:rsid w:val="00F702DB"/>
    <w:rsid w:val="00F70B19"/>
    <w:rsid w:val="00F711E7"/>
    <w:rsid w:val="00F713A1"/>
    <w:rsid w:val="00F71683"/>
    <w:rsid w:val="00F71BA2"/>
    <w:rsid w:val="00F71F17"/>
    <w:rsid w:val="00F720A3"/>
    <w:rsid w:val="00F72363"/>
    <w:rsid w:val="00F723EC"/>
    <w:rsid w:val="00F72695"/>
    <w:rsid w:val="00F72B86"/>
    <w:rsid w:val="00F72C96"/>
    <w:rsid w:val="00F73509"/>
    <w:rsid w:val="00F737A1"/>
    <w:rsid w:val="00F739AC"/>
    <w:rsid w:val="00F739C9"/>
    <w:rsid w:val="00F73B99"/>
    <w:rsid w:val="00F73EC6"/>
    <w:rsid w:val="00F74107"/>
    <w:rsid w:val="00F742EF"/>
    <w:rsid w:val="00F746A0"/>
    <w:rsid w:val="00F747BB"/>
    <w:rsid w:val="00F74954"/>
    <w:rsid w:val="00F74FB8"/>
    <w:rsid w:val="00F753DC"/>
    <w:rsid w:val="00F755BC"/>
    <w:rsid w:val="00F75762"/>
    <w:rsid w:val="00F75CD1"/>
    <w:rsid w:val="00F75D90"/>
    <w:rsid w:val="00F75DF2"/>
    <w:rsid w:val="00F762EA"/>
    <w:rsid w:val="00F76726"/>
    <w:rsid w:val="00F76B88"/>
    <w:rsid w:val="00F773DF"/>
    <w:rsid w:val="00F80347"/>
    <w:rsid w:val="00F80CAB"/>
    <w:rsid w:val="00F80D21"/>
    <w:rsid w:val="00F81225"/>
    <w:rsid w:val="00F812BA"/>
    <w:rsid w:val="00F81B71"/>
    <w:rsid w:val="00F81E15"/>
    <w:rsid w:val="00F824A7"/>
    <w:rsid w:val="00F825F5"/>
    <w:rsid w:val="00F826C4"/>
    <w:rsid w:val="00F8282A"/>
    <w:rsid w:val="00F82F26"/>
    <w:rsid w:val="00F830F7"/>
    <w:rsid w:val="00F83747"/>
    <w:rsid w:val="00F83A76"/>
    <w:rsid w:val="00F83B73"/>
    <w:rsid w:val="00F843EF"/>
    <w:rsid w:val="00F844C9"/>
    <w:rsid w:val="00F84A36"/>
    <w:rsid w:val="00F85309"/>
    <w:rsid w:val="00F8589B"/>
    <w:rsid w:val="00F85AA2"/>
    <w:rsid w:val="00F85E16"/>
    <w:rsid w:val="00F85F20"/>
    <w:rsid w:val="00F8642F"/>
    <w:rsid w:val="00F86A81"/>
    <w:rsid w:val="00F87181"/>
    <w:rsid w:val="00F872C2"/>
    <w:rsid w:val="00F874A8"/>
    <w:rsid w:val="00F876C2"/>
    <w:rsid w:val="00F90032"/>
    <w:rsid w:val="00F90091"/>
    <w:rsid w:val="00F90520"/>
    <w:rsid w:val="00F90D8C"/>
    <w:rsid w:val="00F91246"/>
    <w:rsid w:val="00F913CA"/>
    <w:rsid w:val="00F91527"/>
    <w:rsid w:val="00F9186B"/>
    <w:rsid w:val="00F9190F"/>
    <w:rsid w:val="00F92092"/>
    <w:rsid w:val="00F92148"/>
    <w:rsid w:val="00F9254D"/>
    <w:rsid w:val="00F9255C"/>
    <w:rsid w:val="00F9272A"/>
    <w:rsid w:val="00F92A72"/>
    <w:rsid w:val="00F93E89"/>
    <w:rsid w:val="00F93EA0"/>
    <w:rsid w:val="00F94972"/>
    <w:rsid w:val="00F94B4F"/>
    <w:rsid w:val="00F94CB4"/>
    <w:rsid w:val="00F94D66"/>
    <w:rsid w:val="00F95249"/>
    <w:rsid w:val="00F95768"/>
    <w:rsid w:val="00F95F8B"/>
    <w:rsid w:val="00F9634D"/>
    <w:rsid w:val="00F965BF"/>
    <w:rsid w:val="00F96BC0"/>
    <w:rsid w:val="00F96E32"/>
    <w:rsid w:val="00F975DB"/>
    <w:rsid w:val="00F97727"/>
    <w:rsid w:val="00F97DD8"/>
    <w:rsid w:val="00F97E6C"/>
    <w:rsid w:val="00FA0C0E"/>
    <w:rsid w:val="00FA150A"/>
    <w:rsid w:val="00FA15F2"/>
    <w:rsid w:val="00FA1BC9"/>
    <w:rsid w:val="00FA1BD3"/>
    <w:rsid w:val="00FA1FD9"/>
    <w:rsid w:val="00FA2B7C"/>
    <w:rsid w:val="00FA2C5E"/>
    <w:rsid w:val="00FA337F"/>
    <w:rsid w:val="00FA35C3"/>
    <w:rsid w:val="00FA3A7D"/>
    <w:rsid w:val="00FA3AC3"/>
    <w:rsid w:val="00FA3DC0"/>
    <w:rsid w:val="00FA3FE4"/>
    <w:rsid w:val="00FA416A"/>
    <w:rsid w:val="00FA4439"/>
    <w:rsid w:val="00FA44D6"/>
    <w:rsid w:val="00FA47D8"/>
    <w:rsid w:val="00FA4A40"/>
    <w:rsid w:val="00FA5B14"/>
    <w:rsid w:val="00FA5D75"/>
    <w:rsid w:val="00FA7747"/>
    <w:rsid w:val="00FB0C25"/>
    <w:rsid w:val="00FB0D13"/>
    <w:rsid w:val="00FB14FB"/>
    <w:rsid w:val="00FB1892"/>
    <w:rsid w:val="00FB1B85"/>
    <w:rsid w:val="00FB262D"/>
    <w:rsid w:val="00FB26DC"/>
    <w:rsid w:val="00FB2E9D"/>
    <w:rsid w:val="00FB336A"/>
    <w:rsid w:val="00FB345B"/>
    <w:rsid w:val="00FB35E1"/>
    <w:rsid w:val="00FB3755"/>
    <w:rsid w:val="00FB3B98"/>
    <w:rsid w:val="00FB3CB6"/>
    <w:rsid w:val="00FB3D86"/>
    <w:rsid w:val="00FB3FDA"/>
    <w:rsid w:val="00FB416A"/>
    <w:rsid w:val="00FB474A"/>
    <w:rsid w:val="00FB4904"/>
    <w:rsid w:val="00FB4C4B"/>
    <w:rsid w:val="00FB537E"/>
    <w:rsid w:val="00FB59A8"/>
    <w:rsid w:val="00FB5A28"/>
    <w:rsid w:val="00FB5A99"/>
    <w:rsid w:val="00FB5C1E"/>
    <w:rsid w:val="00FB5D00"/>
    <w:rsid w:val="00FB5D89"/>
    <w:rsid w:val="00FB5F83"/>
    <w:rsid w:val="00FB6F33"/>
    <w:rsid w:val="00FB76FC"/>
    <w:rsid w:val="00FB7BBF"/>
    <w:rsid w:val="00FC002B"/>
    <w:rsid w:val="00FC0078"/>
    <w:rsid w:val="00FC0787"/>
    <w:rsid w:val="00FC0D23"/>
    <w:rsid w:val="00FC1315"/>
    <w:rsid w:val="00FC1A0E"/>
    <w:rsid w:val="00FC1C44"/>
    <w:rsid w:val="00FC324D"/>
    <w:rsid w:val="00FC32D7"/>
    <w:rsid w:val="00FC34BD"/>
    <w:rsid w:val="00FC3C87"/>
    <w:rsid w:val="00FC3CA0"/>
    <w:rsid w:val="00FC44D9"/>
    <w:rsid w:val="00FC4837"/>
    <w:rsid w:val="00FC4DFB"/>
    <w:rsid w:val="00FC5774"/>
    <w:rsid w:val="00FC598E"/>
    <w:rsid w:val="00FC5B3C"/>
    <w:rsid w:val="00FC5D20"/>
    <w:rsid w:val="00FC60C7"/>
    <w:rsid w:val="00FC626E"/>
    <w:rsid w:val="00FC6567"/>
    <w:rsid w:val="00FC68A6"/>
    <w:rsid w:val="00FC74E0"/>
    <w:rsid w:val="00FC75C5"/>
    <w:rsid w:val="00FC771A"/>
    <w:rsid w:val="00FC7A9E"/>
    <w:rsid w:val="00FC7AD6"/>
    <w:rsid w:val="00FC7BEC"/>
    <w:rsid w:val="00FC7CA3"/>
    <w:rsid w:val="00FC7CE8"/>
    <w:rsid w:val="00FD0300"/>
    <w:rsid w:val="00FD0E89"/>
    <w:rsid w:val="00FD149F"/>
    <w:rsid w:val="00FD1889"/>
    <w:rsid w:val="00FD1C0A"/>
    <w:rsid w:val="00FD2344"/>
    <w:rsid w:val="00FD2450"/>
    <w:rsid w:val="00FD2D7D"/>
    <w:rsid w:val="00FD303D"/>
    <w:rsid w:val="00FD3300"/>
    <w:rsid w:val="00FD35AE"/>
    <w:rsid w:val="00FD375A"/>
    <w:rsid w:val="00FD389D"/>
    <w:rsid w:val="00FD41D0"/>
    <w:rsid w:val="00FD50DF"/>
    <w:rsid w:val="00FD5BC1"/>
    <w:rsid w:val="00FD6102"/>
    <w:rsid w:val="00FD62F3"/>
    <w:rsid w:val="00FD6366"/>
    <w:rsid w:val="00FD7248"/>
    <w:rsid w:val="00FD72FA"/>
    <w:rsid w:val="00FD75B3"/>
    <w:rsid w:val="00FD7BCD"/>
    <w:rsid w:val="00FD7C61"/>
    <w:rsid w:val="00FD7CE8"/>
    <w:rsid w:val="00FD7EE3"/>
    <w:rsid w:val="00FD7F07"/>
    <w:rsid w:val="00FE07EC"/>
    <w:rsid w:val="00FE08ED"/>
    <w:rsid w:val="00FE0917"/>
    <w:rsid w:val="00FE10DB"/>
    <w:rsid w:val="00FE1102"/>
    <w:rsid w:val="00FE19FF"/>
    <w:rsid w:val="00FE1E8C"/>
    <w:rsid w:val="00FE214B"/>
    <w:rsid w:val="00FE2649"/>
    <w:rsid w:val="00FE2779"/>
    <w:rsid w:val="00FE29D9"/>
    <w:rsid w:val="00FE33C4"/>
    <w:rsid w:val="00FE3958"/>
    <w:rsid w:val="00FE396D"/>
    <w:rsid w:val="00FE4F74"/>
    <w:rsid w:val="00FE5552"/>
    <w:rsid w:val="00FE65B8"/>
    <w:rsid w:val="00FE6A65"/>
    <w:rsid w:val="00FE6A6C"/>
    <w:rsid w:val="00FE769B"/>
    <w:rsid w:val="00FE7AF7"/>
    <w:rsid w:val="00FF027C"/>
    <w:rsid w:val="00FF0A31"/>
    <w:rsid w:val="00FF0EE8"/>
    <w:rsid w:val="00FF17B2"/>
    <w:rsid w:val="00FF1CBF"/>
    <w:rsid w:val="00FF21CB"/>
    <w:rsid w:val="00FF2B34"/>
    <w:rsid w:val="00FF2F34"/>
    <w:rsid w:val="00FF39A5"/>
    <w:rsid w:val="00FF3AE1"/>
    <w:rsid w:val="00FF401E"/>
    <w:rsid w:val="00FF4B11"/>
    <w:rsid w:val="00FF510C"/>
    <w:rsid w:val="00FF5156"/>
    <w:rsid w:val="00FF5B1D"/>
    <w:rsid w:val="00FF6411"/>
    <w:rsid w:val="00FF6560"/>
    <w:rsid w:val="00FF6BD9"/>
    <w:rsid w:val="00FF7428"/>
    <w:rsid w:val="70CC5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6C8C3A"/>
  <w15:chartTrackingRefBased/>
  <w15:docId w15:val="{68EE1AA0-6025-49E2-AE64-ECCFE4FA6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/>
    <w:lsdException w:name="Body Text" w:locked="1" w:semiHidden="1" w:unhideWhenUsed="1" w:qFormat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iPriority="0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1CB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,Body อักขระ อักขระ Char,Body อักขระ Char,Body Char Char Char Char,Body Char Char Char1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,Body อักขระ อักขระ,Body อักขระ,Body Char Char Char"/>
    <w:basedOn w:val="Normal"/>
    <w:link w:val="BodyTextChar1"/>
    <w:uiPriority w:val="99"/>
    <w:qFormat/>
    <w:rsid w:val="0071520C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,Body อักขระ อักขระ Char1,Body อักขระ Char1,Body Char Char Char Char1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2A2D24"/>
    <w:rPr>
      <w:rFonts w:ascii="Arial" w:hAnsi="Arial" w:cs="Times New Roman"/>
      <w:sz w:val="18"/>
      <w:szCs w:val="18"/>
    </w:rPr>
  </w:style>
  <w:style w:type="character" w:customStyle="1" w:styleId="AAAddress">
    <w:name w:val="AA Address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71520C"/>
    <w:pPr>
      <w:ind w:left="284"/>
    </w:pPr>
  </w:style>
  <w:style w:type="paragraph" w:customStyle="1" w:styleId="AAFrameAddress">
    <w:name w:val="AA Frame Address"/>
    <w:basedOn w:val="Heading1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semiHidden/>
    <w:rsid w:val="0071520C"/>
    <w:pPr>
      <w:ind w:left="1134"/>
    </w:pPr>
  </w:style>
  <w:style w:type="paragraph" w:styleId="TOC6">
    <w:name w:val="toc 6"/>
    <w:basedOn w:val="Normal"/>
    <w:next w:val="Normal"/>
    <w:semiHidden/>
    <w:rsid w:val="0071520C"/>
    <w:pPr>
      <w:ind w:left="1418"/>
    </w:pPr>
  </w:style>
  <w:style w:type="paragraph" w:styleId="TOC7">
    <w:name w:val="toc 7"/>
    <w:basedOn w:val="Normal"/>
    <w:next w:val="Normal"/>
    <w:semiHidden/>
    <w:rsid w:val="0071520C"/>
    <w:pPr>
      <w:ind w:left="1701"/>
    </w:pPr>
  </w:style>
  <w:style w:type="paragraph" w:styleId="TOC8">
    <w:name w:val="toc 8"/>
    <w:basedOn w:val="Normal"/>
    <w:next w:val="Normal"/>
    <w:semiHidden/>
    <w:rsid w:val="0071520C"/>
    <w:pPr>
      <w:ind w:left="1985"/>
    </w:pPr>
  </w:style>
  <w:style w:type="paragraph" w:styleId="TOC9">
    <w:name w:val="toc 9"/>
    <w:basedOn w:val="Normal"/>
    <w:next w:val="Normal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semiHidden/>
    <w:rsid w:val="0071520C"/>
    <w:pPr>
      <w:ind w:left="567" w:hanging="567"/>
    </w:pPr>
  </w:style>
  <w:style w:type="paragraph" w:styleId="ListBullet5">
    <w:name w:val="List Bullet 5"/>
    <w:basedOn w:val="Normal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71520C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B57C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 w:right="387" w:hanging="540"/>
      <w:jc w:val="both"/>
    </w:pPr>
    <w:rPr>
      <w:rFonts w:ascii="Angsana New" w:hAnsi="Angsana New"/>
      <w:i/>
      <w:iCs/>
      <w:sz w:val="24"/>
      <w:szCs w:val="24"/>
    </w:rPr>
  </w:style>
  <w:style w:type="character" w:customStyle="1" w:styleId="AccPolicyHeadingChar">
    <w:name w:val="Acc Policy Heading Char"/>
    <w:link w:val="AccPolicyHeading"/>
    <w:locked/>
    <w:rsid w:val="00B57C2A"/>
    <w:rPr>
      <w:rFonts w:ascii="Angsana New" w:hAnsi="Angsana New" w:cs="Angsana New"/>
      <w:i/>
      <w:iCs/>
      <w:sz w:val="24"/>
      <w:szCs w:val="24"/>
    </w:rPr>
  </w:style>
  <w:style w:type="table" w:styleId="TableGrid">
    <w:name w:val="Table Grid"/>
    <w:basedOn w:val="TableNormal"/>
    <w:uiPriority w:val="5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normal + Angsana New,Left,Before:  0 pt,Line spacing:  At least...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51E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="Times New Roman" w:hAnsi="Times New Roman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D51E34"/>
    <w:rPr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91DCD"/>
    <w:pPr>
      <w:ind w:left="540" w:right="-117"/>
    </w:pPr>
  </w:style>
  <w:style w:type="character" w:customStyle="1" w:styleId="AccPolicyalternativeChar">
    <w:name w:val="Acc Policy alternative Char"/>
    <w:link w:val="AccPolicyalternative"/>
    <w:locked/>
    <w:rsid w:val="00B91DCD"/>
    <w:rPr>
      <w:b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6366C3"/>
    <w:rPr>
      <w:rFonts w:cs="Times New Roman"/>
      <w:sz w:val="29"/>
      <w:szCs w:val="29"/>
    </w:rPr>
  </w:style>
  <w:style w:type="character" w:customStyle="1" w:styleId="hps">
    <w:name w:val="hps"/>
    <w:rsid w:val="004434FD"/>
    <w:rPr>
      <w:rFonts w:cs="Times New Roman"/>
    </w:rPr>
  </w:style>
  <w:style w:type="character" w:customStyle="1" w:styleId="gt-icon-text1">
    <w:name w:val="gt-icon-text1"/>
    <w:rsid w:val="00AE4F6D"/>
    <w:rPr>
      <w:rFonts w:cs="Times New Roman"/>
    </w:rPr>
  </w:style>
  <w:style w:type="character" w:customStyle="1" w:styleId="shorttext">
    <w:name w:val="short_text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730C99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/>
      <w:sz w:val="18"/>
      <w:szCs w:val="22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9C5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erChar1">
    <w:name w:val="Header Char1"/>
    <w:rsid w:val="00BF21B9"/>
    <w:rPr>
      <w:rFonts w:ascii="Arial" w:eastAsia="Times New Roman" w:hAnsi="Arial" w:cs="Times New Roman"/>
      <w:sz w:val="18"/>
      <w:szCs w:val="18"/>
    </w:rPr>
  </w:style>
  <w:style w:type="character" w:customStyle="1" w:styleId="Heading1Char1">
    <w:name w:val="Heading 1 Char1"/>
    <w:rsid w:val="00DD39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rsid w:val="00B91DC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1F1678"/>
    <w:rPr>
      <w:rFonts w:ascii="Arial" w:eastAsia="Times New Roman" w:hAnsi="Arial" w:cs="Times New Roman"/>
      <w:sz w:val="18"/>
      <w:szCs w:val="18"/>
    </w:rPr>
  </w:style>
  <w:style w:type="character" w:customStyle="1" w:styleId="Heading2Char1">
    <w:name w:val="Heading 2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960EC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960ECF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960ECF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960ECF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960EC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960ECF"/>
  </w:style>
  <w:style w:type="character" w:styleId="Emphasis">
    <w:name w:val="Emphasis"/>
    <w:uiPriority w:val="20"/>
    <w:qFormat/>
    <w:rsid w:val="00960ECF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960ECF"/>
  </w:style>
  <w:style w:type="paragraph" w:styleId="NormalWeb">
    <w:name w:val="Normal (Web)"/>
    <w:basedOn w:val="Normal"/>
    <w:uiPriority w:val="99"/>
    <w:locked/>
    <w:rsid w:val="0026771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31">
    <w:name w:val="ตาราง3ช่อง"/>
    <w:basedOn w:val="Normal"/>
    <w:rsid w:val="00E24D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table" w:customStyle="1" w:styleId="TableGridLight1">
    <w:name w:val="Table Grid Light1"/>
    <w:basedOn w:val="TableNormal"/>
    <w:uiPriority w:val="40"/>
    <w:rsid w:val="009B7B34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RNormal">
    <w:name w:val="RNormal"/>
    <w:basedOn w:val="Normal"/>
    <w:rsid w:val="00724A6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NoSpacing">
    <w:name w:val="No Spacing"/>
    <w:uiPriority w:val="1"/>
    <w:qFormat/>
    <w:rsid w:val="00453EB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41A75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54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3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5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7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8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8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1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09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092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092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092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092899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89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309290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3092904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3092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3092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customXml" Target="../customXml/item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1C6FD54C419343B2645CE67ABF9B0C" ma:contentTypeVersion="15" ma:contentTypeDescription="Create a new document." ma:contentTypeScope="" ma:versionID="bc8ee7592e37a28a88207557f9448ee0">
  <xsd:schema xmlns:xsd="http://www.w3.org/2001/XMLSchema" xmlns:xs="http://www.w3.org/2001/XMLSchema" xmlns:p="http://schemas.microsoft.com/office/2006/metadata/properties" xmlns:ns2="c0b6d34f-396e-4806-b464-132dd3325599" xmlns:ns3="30cf75f5-630e-4228-9f43-993a8f033fd1" targetNamespace="http://schemas.microsoft.com/office/2006/metadata/properties" ma:root="true" ma:fieldsID="aa58a442c067ac5bf3f201de9e2fd88f" ns2:_="" ns3:_="">
    <xsd:import namespace="c0b6d34f-396e-4806-b464-132dd3325599"/>
    <xsd:import namespace="30cf75f5-630e-4228-9f43-993a8f033fd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b6d34f-396e-4806-b464-132dd33255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866134f-4a50-4312-80de-6ff209c15c80}" ma:internalName="TaxCatchAll" ma:showField="CatchAllData" ma:web="c0b6d34f-396e-4806-b464-132dd33255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cf75f5-630e-4228-9f43-993a8f033f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ff73b4c-4578-4ffd-afbb-301463d471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0cf75f5-630e-4228-9f43-993a8f033fd1">
      <Terms xmlns="http://schemas.microsoft.com/office/infopath/2007/PartnerControls"/>
    </lcf76f155ced4ddcb4097134ff3c332f>
    <TaxCatchAll xmlns="c0b6d34f-396e-4806-b464-132dd3325599" xsi:nil="true"/>
  </documentManagement>
</p:properties>
</file>

<file path=customXml/itemProps1.xml><?xml version="1.0" encoding="utf-8"?>
<ds:datastoreItem xmlns:ds="http://schemas.openxmlformats.org/officeDocument/2006/customXml" ds:itemID="{16A52259-3434-4AC6-A8B6-82C4E2E8BCE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023C840-3F30-45F3-BCD3-BA8FDA8D13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3C0B4E-B539-4F62-922F-23B4F7540518}"/>
</file>

<file path=customXml/itemProps4.xml><?xml version="1.0" encoding="utf-8"?>
<ds:datastoreItem xmlns:ds="http://schemas.openxmlformats.org/officeDocument/2006/customXml" ds:itemID="{25ECF793-D55A-4427-9463-03603C6AD089}"/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12</Pages>
  <Words>2379</Words>
  <Characters>9932</Characters>
  <Application>Microsoft Office Word</Application>
  <DocSecurity>0</DocSecurity>
  <Lines>82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12287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cp:lastModifiedBy>Somjai, Nigonyanont</cp:lastModifiedBy>
  <cp:revision>3</cp:revision>
  <cp:lastPrinted>2025-02-04T06:28:00Z</cp:lastPrinted>
  <dcterms:created xsi:type="dcterms:W3CDTF">2025-02-11T04:47:00Z</dcterms:created>
  <dcterms:modified xsi:type="dcterms:W3CDTF">2025-02-11T04:49:00Z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ContentTypeId">
    <vt:lpwstr>0x010100D71C6FD54C419343B2645CE67ABF9B0C</vt:lpwstr>
  </property>
</Properties>
</file>