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CB80E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35030C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35030C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52832612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810CA" w:rsidRPr="002810C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B049D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4863BB5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5030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35030C" w:rsidSect="00412DB6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D8446CB" w14:textId="77777777" w:rsidR="00061182" w:rsidRPr="0035030C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F99B0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35030C" w:rsidRDefault="00061182" w:rsidP="00902DD5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5030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A52884D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35030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B43E9DB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76F685F" w14:textId="77777777" w:rsidR="00061182" w:rsidRPr="0035030C" w:rsidRDefault="00061182" w:rsidP="00902DD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35A2ABFE" w:rsidR="00061182" w:rsidRPr="0035030C" w:rsidRDefault="00061182" w:rsidP="00902D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35030C">
        <w:rPr>
          <w:rFonts w:asciiTheme="majorBidi" w:hAnsiTheme="majorBidi" w:cstheme="majorBidi"/>
          <w:sz w:val="16"/>
          <w:szCs w:val="16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A32B81"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="004B049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B049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B049D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4B049D">
        <w:rPr>
          <w:rFonts w:asciiTheme="majorBidi" w:hAnsiTheme="majorBidi" w:cstheme="majorBidi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</w:rPr>
        <w:t>รวมและ</w:t>
      </w:r>
      <w:r w:rsidR="004B049D">
        <w:rPr>
          <w:rFonts w:asciiTheme="majorBidi" w:hAnsiTheme="majorBidi" w:cstheme="majorBidi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35030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สำหรับปีสิ้นสุดวันเดียวกัน </w:t>
      </w:r>
      <w:r w:rsidR="004F4ECE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หมายเหตุ</w:t>
      </w:r>
      <w:r w:rsidR="004F4ECE">
        <w:rPr>
          <w:rFonts w:asciiTheme="majorBidi" w:hAnsiTheme="majorBidi" w:cstheme="majorBidi" w:hint="cs"/>
          <w:spacing w:val="4"/>
          <w:sz w:val="30"/>
          <w:szCs w:val="30"/>
          <w:cs/>
        </w:rPr>
        <w:t>ประกอบงบการเงิน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ซึ่งประกอบด้วยสรุปนโยบายการบัญชี</w:t>
      </w:r>
      <w:r w:rsidR="004F4ECE" w:rsidRPr="004F4ECE">
        <w:rPr>
          <w:rFonts w:asciiTheme="majorBidi" w:hAnsiTheme="majorBidi" w:cstheme="majorBidi"/>
          <w:spacing w:val="4"/>
          <w:sz w:val="30"/>
          <w:szCs w:val="30"/>
          <w:cs/>
        </w:rPr>
        <w:t>และข้อมูลอธิบายอื่นที่มีสาระสำคัญ</w:t>
      </w:r>
    </w:p>
    <w:p w14:paraId="747F5BE8" w14:textId="77777777" w:rsidR="00E77FCD" w:rsidRPr="0035030C" w:rsidRDefault="00E77FCD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DEC24" w14:textId="7985463E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B049D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543D0F44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</w:t>
      </w:r>
      <w:r w:rsidR="004E5F16"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สดงความเห็น</w:t>
      </w:r>
    </w:p>
    <w:p w14:paraId="1FF46A3B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6A2E2620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3676C" w:rsidRPr="0035030C">
        <w:rPr>
          <w:rFonts w:asciiTheme="majorBidi" w:eastAsia="Calibri" w:hAnsiTheme="majorBidi" w:cstheme="majorBidi"/>
          <w:sz w:val="30"/>
          <w:szCs w:val="30"/>
        </w:rPr>
        <w:br/>
      </w: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7568D" w:rsidRPr="0077568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 xml:space="preserve"> ที่กำหนดโดยสภาวิชาชีพบัญชี (ประมวลจรรณยาบรรณของผู้ประกอบวิชาชีพบัญชี)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5030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D9F7BC" w14:textId="77777777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491113" w14:textId="15997995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C74900" w:rsidRPr="0035030C" w:rsidSect="00412DB6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4220DED8" w14:textId="77777777" w:rsidR="00061182" w:rsidRPr="0035030C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56732CAA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6BB9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29E5BEC7" w14:textId="77777777" w:rsidTr="009C5C2D">
        <w:tc>
          <w:tcPr>
            <w:tcW w:w="9630" w:type="dxa"/>
            <w:gridSpan w:val="2"/>
            <w:shd w:val="clear" w:color="auto" w:fill="auto"/>
          </w:tcPr>
          <w:p w14:paraId="2E666963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35030C" w14:paraId="10391CC4" w14:textId="77777777" w:rsidTr="009C5C2D">
        <w:tc>
          <w:tcPr>
            <w:tcW w:w="9630" w:type="dxa"/>
            <w:gridSpan w:val="2"/>
            <w:shd w:val="clear" w:color="auto" w:fill="auto"/>
          </w:tcPr>
          <w:p w14:paraId="6DD49A87" w14:textId="1CDB4A51" w:rsidR="00061182" w:rsidRPr="0035030C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061182" w:rsidRPr="0035030C" w14:paraId="2A42D344" w14:textId="77777777" w:rsidTr="009C5C2D">
        <w:tc>
          <w:tcPr>
            <w:tcW w:w="4802" w:type="dxa"/>
            <w:shd w:val="clear" w:color="auto" w:fill="auto"/>
          </w:tcPr>
          <w:p w14:paraId="7A11381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1A1764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F4A2C54" w14:textId="77777777" w:rsidTr="009C5C2D">
        <w:tc>
          <w:tcPr>
            <w:tcW w:w="4802" w:type="dxa"/>
            <w:shd w:val="clear" w:color="auto" w:fill="auto"/>
          </w:tcPr>
          <w:p w14:paraId="60AF92E5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14:paraId="76C9A0EA" w14:textId="13CCF7D5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28" w:type="dxa"/>
            <w:shd w:val="clear" w:color="auto" w:fill="auto"/>
          </w:tcPr>
          <w:p w14:paraId="302F1689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6D98AD10" w14:textId="3A4E526A" w:rsidR="00061182" w:rsidRPr="00B41897" w:rsidRDefault="00061182" w:rsidP="00341D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B41897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</w:t>
            </w:r>
          </w:p>
          <w:p w14:paraId="69BC7FE7" w14:textId="77777777" w:rsidR="00B41897" w:rsidRPr="00B41897" w:rsidRDefault="00B41897" w:rsidP="00B41897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</w:rPr>
            </w:pPr>
          </w:p>
          <w:p w14:paraId="1534435D" w14:textId="575FAB80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14:paraId="06579125" w14:textId="77777777" w:rsidR="00A34D32" w:rsidRPr="0035030C" w:rsidRDefault="00A34D32" w:rsidP="00A34D3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43210C" w14:textId="0BA992A0" w:rsidR="00A34D32" w:rsidRPr="0035030C" w:rsidRDefault="00A34D3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ประเมินความเหมาะสมของวิธีการคำนวณมูลค่าที่คาดว่าจะได้รับคืน ณ วันสิ้นปี ประเมินความสมเหตุสมผลของราคาขายโดยเปรียบเทียบกับราคาขายสินค้าภายหลังวันสิ้นปี และทดสอบการคำนวณ</w:t>
            </w:r>
          </w:p>
          <w:p w14:paraId="110906B4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2252D88C" w14:textId="77777777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35030C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CC14ADF" w14:textId="589FD9CA" w:rsidR="009D2622" w:rsidRPr="0035030C" w:rsidRDefault="009D2622">
      <w:pPr>
        <w:spacing w:line="240" w:lineRule="auto"/>
        <w:rPr>
          <w:rFonts w:asciiTheme="majorBidi" w:hAnsiTheme="majorBidi" w:cstheme="majorBidi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4641FD18" w14:textId="77777777" w:rsidTr="009D2622">
        <w:tc>
          <w:tcPr>
            <w:tcW w:w="9630" w:type="dxa"/>
            <w:gridSpan w:val="2"/>
            <w:shd w:val="clear" w:color="auto" w:fill="auto"/>
          </w:tcPr>
          <w:p w14:paraId="7684230F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061182" w:rsidRPr="0035030C" w14:paraId="07FBF377" w14:textId="77777777" w:rsidTr="009D2622">
        <w:tc>
          <w:tcPr>
            <w:tcW w:w="9630" w:type="dxa"/>
            <w:gridSpan w:val="2"/>
            <w:shd w:val="clear" w:color="auto" w:fill="auto"/>
          </w:tcPr>
          <w:p w14:paraId="6C976B4A" w14:textId="578BE6EA" w:rsidR="00061182" w:rsidRPr="0035030C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991B0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03581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61182" w:rsidRPr="0035030C" w14:paraId="3F0D42EF" w14:textId="77777777" w:rsidTr="009D2622">
        <w:tc>
          <w:tcPr>
            <w:tcW w:w="4802" w:type="dxa"/>
            <w:shd w:val="clear" w:color="auto" w:fill="auto"/>
          </w:tcPr>
          <w:p w14:paraId="67B7E030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142087FA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DD19255" w14:textId="77777777" w:rsidTr="009D2622">
        <w:tc>
          <w:tcPr>
            <w:tcW w:w="4802" w:type="dxa"/>
            <w:shd w:val="clear" w:color="auto" w:fill="auto"/>
          </w:tcPr>
          <w:p w14:paraId="7ACD9EBE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่งคาดว่าจะได้ใช้ประโยชน์</w:t>
            </w:r>
          </w:p>
          <w:p w14:paraId="3D4FC9A6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38F7AB10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14:paraId="106A62C7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5C5C173A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53F3E8FB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F3DC803" w14:textId="77777777" w:rsidR="00061182" w:rsidRPr="0035030C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14:paraId="102F0B56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D29976" w14:textId="1E7AD57B" w:rsidR="00D83629" w:rsidRPr="0035030C" w:rsidRDefault="00D83629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14:paraId="21EBF659" w14:textId="77777777" w:rsidR="00462884" w:rsidRPr="0035030C" w:rsidRDefault="00462884" w:rsidP="00462884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695CA327" w14:textId="1F9696E1" w:rsidR="00462884" w:rsidRPr="0035030C" w:rsidRDefault="00462884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</w:p>
          <w:p w14:paraId="5D90FE5B" w14:textId="77777777" w:rsidR="00462884" w:rsidRPr="0035030C" w:rsidRDefault="00462884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38BDA0E0" w14:textId="77777777" w:rsidR="00061182" w:rsidRPr="0035030C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5CA8546" w14:textId="77777777" w:rsidR="00385DB9" w:rsidRPr="0035030C" w:rsidRDefault="00385DB9" w:rsidP="00385DB9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6BAEAEEF" w14:textId="0E94E9F0" w:rsidR="00167B46" w:rsidRPr="0035030C" w:rsidRDefault="00167B46" w:rsidP="00167B4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2093A61" w14:textId="77777777" w:rsidR="00412DB6" w:rsidRPr="0035030C" w:rsidRDefault="00412DB6" w:rsidP="00412DB6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82DDC" w14:textId="7DAAF1BF" w:rsidR="006F6871" w:rsidRPr="0035030C" w:rsidRDefault="000801DB" w:rsidP="00412DB6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โดยมิได้แสดงความเห็นที่เปลี่ยนแปลงไป</w:t>
      </w:r>
    </w:p>
    <w:p w14:paraId="1069B653" w14:textId="77777777" w:rsidR="00412DB6" w:rsidRPr="0035030C" w:rsidRDefault="00412DB6" w:rsidP="00412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AD13D" w14:textId="2D6F0277" w:rsidR="000801DB" w:rsidRPr="0035030C" w:rsidRDefault="000801DB" w:rsidP="00412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35813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 xml:space="preserve">) และ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35813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 xml:space="preserve">) ถึง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35813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)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5771FEDA" w14:textId="4B4AD8F8" w:rsidR="00DC5FE6" w:rsidRPr="0035030C" w:rsidRDefault="00DC5FE6" w:rsidP="00DC5FE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15E8F4" w14:textId="61A309B1" w:rsidR="0098318E" w:rsidRPr="0098318E" w:rsidRDefault="0098318E" w:rsidP="0059778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5/2559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1,603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7.5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AA7512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AA7512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AA7512">
        <w:rPr>
          <w:rFonts w:asciiTheme="majorBidi" w:hAnsiTheme="majorBidi"/>
          <w:spacing w:val="-3"/>
          <w:sz w:val="30"/>
          <w:szCs w:val="30"/>
        </w:rPr>
        <w:t>14</w:t>
      </w:r>
      <w:r w:rsidR="00AA7512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AA7512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AA7512">
        <w:rPr>
          <w:rFonts w:asciiTheme="majorBidi" w:hAnsiTheme="majorBidi"/>
          <w:spacing w:val="-3"/>
          <w:sz w:val="30"/>
          <w:szCs w:val="30"/>
        </w:rPr>
        <w:t xml:space="preserve"> 2566</w:t>
      </w:r>
      <w:r w:rsidR="00AA7512" w:rsidRPr="008E0FB4">
        <w:rPr>
          <w:rFonts w:asciiTheme="majorBidi" w:hAnsi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</w:p>
    <w:p w14:paraId="34DCA98B" w14:textId="77777777" w:rsidR="00E77FCD" w:rsidRPr="0035030C" w:rsidRDefault="00E77FCD" w:rsidP="00E77F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0957063" w14:textId="55275023" w:rsidR="0098318E" w:rsidRPr="0098318E" w:rsidRDefault="0098318E" w:rsidP="0059778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13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2562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4/2559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6/2559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1/2560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4,688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7.5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15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22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2565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AA7512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A7512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3DBDC2AE" w14:textId="6813D89A" w:rsidR="00F06E33" w:rsidRDefault="00F06E33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30BC0374" w14:textId="22F3E669" w:rsidR="002B2918" w:rsidRPr="002B2918" w:rsidRDefault="002B2918" w:rsidP="002B291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 xml:space="preserve">เมื่อวันที่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24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2/2561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เรื่องการทำเหมืองแร่นอกเขตประทานบัตร 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67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7.5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br/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23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มกราคม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2566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 </w:t>
      </w:r>
    </w:p>
    <w:p w14:paraId="4BD43420" w14:textId="12C01282" w:rsidR="00F06E33" w:rsidRPr="002B2918" w:rsidRDefault="00F06E33" w:rsidP="002B29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0C5468AD" w14:textId="13102EC1" w:rsidR="002B2918" w:rsidRPr="00327EBB" w:rsidRDefault="002B2918" w:rsidP="002B29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3"/>
          <w:sz w:val="30"/>
          <w:szCs w:val="30"/>
          <w:lang w:val="en-US"/>
        </w:rPr>
      </w:pP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>29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กุมภาพันธ์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2567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ำนักงานอัยการสูงสุดได้ยื่นคำร้องขอให้เจ้าพนักงานบังคับคดีอายัดสิทธิเรียกร้องเงินในบัญชีเงินฝากของบริษัท ในวันที่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4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6F1446">
        <w:rPr>
          <w:rFonts w:asciiTheme="majorBidi" w:hAnsiTheme="majorBidi" w:cstheme="majorBidi"/>
          <w:spacing w:val="-3"/>
          <w:sz w:val="30"/>
          <w:szCs w:val="30"/>
        </w:rPr>
        <w:t>2567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ถึงธนาคาร </w:t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>14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แห่ง ที่บริษัทมีบัญชีเงินฝากเพื่อให้ธนาคาร</w:t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>14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 และเมื่อวันที่ </w:t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>2567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 บริษัทยื่นคำร้องขอให้ศาลแพ่งเพิกถอนการอายัดสิทธิเรียกร้องเงินในบัญชีเงินฝากของบริษัท เมื่อวันที่ </w:t>
      </w:r>
      <w:r>
        <w:rPr>
          <w:rFonts w:asciiTheme="majorBidi" w:hAnsiTheme="majorBidi" w:cstheme="majorBidi"/>
          <w:spacing w:val="-3"/>
          <w:sz w:val="30"/>
          <w:szCs w:val="30"/>
        </w:rPr>
        <w:br/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 xml:space="preserve">13 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กันยายน </w:t>
      </w:r>
      <w:r w:rsidRPr="002B2918">
        <w:rPr>
          <w:rFonts w:asciiTheme="majorBidi" w:hAnsiTheme="majorBidi" w:cstheme="majorBidi"/>
          <w:spacing w:val="-3"/>
          <w:sz w:val="30"/>
          <w:szCs w:val="30"/>
        </w:rPr>
        <w:t xml:space="preserve">2567 </w:t>
      </w:r>
      <w:r w:rsidRPr="002B2918">
        <w:rPr>
          <w:rFonts w:asciiTheme="majorBidi" w:hAnsiTheme="majorBidi" w:cstheme="majorBidi"/>
          <w:spacing w:val="-3"/>
          <w:sz w:val="30"/>
          <w:szCs w:val="30"/>
          <w:cs/>
        </w:rPr>
        <w:t xml:space="preserve">ศาลแพ่งมีคำสั่งยกคำร้องขอให้ศาลเพิกถอนการอายัดสิทธิเรียกร้องเงินในบัญชีเงินฝากของบริษัท </w:t>
      </w:r>
      <w:r w:rsidR="0003581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เมื่อวันที่ </w:t>
      </w:r>
      <w:r w:rsidR="00327EBB" w:rsidRPr="00F929DF"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13 </w:t>
      </w:r>
      <w:r w:rsidR="00327EBB" w:rsidRPr="00F929DF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 xml:space="preserve">พฤศจิกายน </w:t>
      </w:r>
      <w:r w:rsidR="00327EBB" w:rsidRPr="00F929DF"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2567 </w:t>
      </w:r>
      <w:r w:rsidR="00327EBB" w:rsidRPr="00F929DF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บริษัทยื่นอุทธรณ์คำสั่งที่ยกคำร้อง</w:t>
      </w:r>
      <w:r w:rsidR="00205841">
        <w:rPr>
          <w:rFonts w:asciiTheme="majorBidi" w:hAnsiTheme="majorBidi" w:cstheme="majorBidi"/>
          <w:spacing w:val="-3"/>
          <w:sz w:val="30"/>
          <w:szCs w:val="30"/>
          <w:lang w:val="en-US"/>
        </w:rPr>
        <w:t xml:space="preserve"> </w:t>
      </w:r>
      <w:r w:rsidR="00F929DF" w:rsidRPr="00F929DF">
        <w:rPr>
          <w:rFonts w:asciiTheme="majorBidi" w:hAnsiTheme="majorBidi" w:cstheme="majorBidi" w:hint="cs"/>
          <w:spacing w:val="-3"/>
          <w:sz w:val="30"/>
          <w:szCs w:val="30"/>
          <w:cs/>
          <w:lang w:val="en-US"/>
        </w:rPr>
        <w:t>คดีอยู่ระหว่างการพิจารณาของศาลอุทธรณ์</w:t>
      </w:r>
    </w:p>
    <w:p w14:paraId="0E7B9C33" w14:textId="77777777" w:rsidR="0037748A" w:rsidRPr="002B2918" w:rsidRDefault="0037748A" w:rsidP="002B29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455E58F" w14:textId="77777777" w:rsidR="000C5C47" w:rsidRDefault="00C60569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2FC2A8" w14:textId="77777777" w:rsidR="000C5C47" w:rsidRDefault="000C5C47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87866E" w14:textId="3E545AE4" w:rsidR="00061182" w:rsidRPr="0035030C" w:rsidRDefault="00061182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10CC5" w14:textId="28C93DC4" w:rsidR="006F6871" w:rsidRPr="0035030C" w:rsidRDefault="00061182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53584D" w14:textId="77777777" w:rsidR="00325D99" w:rsidRPr="0035030C" w:rsidRDefault="00325D99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6D83C54B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09BAF" w14:textId="0237F604" w:rsidR="002B2918" w:rsidRDefault="00061182" w:rsidP="002B291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</w:t>
      </w:r>
      <w:r w:rsidR="002B2918">
        <w:rPr>
          <w:rFonts w:asciiTheme="majorBidi" w:hAnsiTheme="majorBidi" w:cstheme="majorBidi" w:hint="cs"/>
          <w:sz w:val="30"/>
          <w:szCs w:val="30"/>
          <w:cs/>
        </w:rPr>
        <w:t>่</w:t>
      </w:r>
      <w:r w:rsidR="002B29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C5E6F7" w14:textId="781D86AD" w:rsidR="00CE627C" w:rsidRPr="0035030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35030C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43A879" w14:textId="64965FD6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E77BC4" w:rsidRDefault="00061182" w:rsidP="00E77BC4">
      <w:pPr>
        <w:pStyle w:val="Ang15"/>
      </w:pPr>
    </w:p>
    <w:p w14:paraId="083A41C5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4AA64523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122D744" w14:textId="77777777" w:rsidR="00E77BC4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114792" w:rsidRPr="0035030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00CD9CCE" w14:textId="77777777" w:rsidR="00E77BC4" w:rsidRDefault="00E77BC4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F7F255" w14:textId="50A90FBD" w:rsidR="00061182" w:rsidRPr="0035030C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35030C" w:rsidRDefault="00061182" w:rsidP="00E77BC4">
      <w:pPr>
        <w:pStyle w:val="Ang15"/>
        <w:rPr>
          <w:rFonts w:eastAsia="Calibri"/>
        </w:rPr>
      </w:pPr>
    </w:p>
    <w:p w14:paraId="15D0D99C" w14:textId="5FE7F525" w:rsidR="006F6871" w:rsidRPr="0035030C" w:rsidRDefault="00061182" w:rsidP="006F687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5030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B46C6C" w14:textId="77777777" w:rsidR="00185D13" w:rsidRPr="0035030C" w:rsidRDefault="00185D13" w:rsidP="00E77BC4">
      <w:pPr>
        <w:pStyle w:val="Ang15"/>
        <w:rPr>
          <w:cs/>
        </w:rPr>
      </w:pPr>
    </w:p>
    <w:p w14:paraId="3F6F4D56" w14:textId="77777777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B5D1036" w14:textId="15F6FDB2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39053020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5C47">
        <w:rPr>
          <w:rFonts w:asciiTheme="majorBidi" w:hAnsiTheme="majorBidi" w:cstheme="majorBidi"/>
          <w:sz w:val="30"/>
          <w:szCs w:val="30"/>
        </w:rPr>
        <w:br/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5030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24A7C1" w14:textId="2BF6B482" w:rsidR="00F82D19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B56CE6" w14:textId="77777777" w:rsidR="00061182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B40734" w14:textId="54293BA1" w:rsidR="00185D13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E16A87" w14:textId="77777777" w:rsidR="00F82D19" w:rsidRPr="0035030C" w:rsidRDefault="00F82D19" w:rsidP="00F82D19">
      <w:pPr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5DB54A9" w14:textId="77777777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AA965B5" w14:textId="3277B805" w:rsidR="006F6871" w:rsidRPr="0035030C" w:rsidRDefault="00061182" w:rsidP="006F687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A9EF1" w14:textId="77777777" w:rsidR="00DE6FE7" w:rsidRPr="00E56549" w:rsidRDefault="00DE6FE7" w:rsidP="006F6871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FAFA14D" w14:textId="371BE4E6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F06E33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ดำเนินการเพื่อขจัดอุปสรรคหรือมาตรการป้องกันของข้าพเจ้า</w:t>
      </w:r>
    </w:p>
    <w:p w14:paraId="3FCBEAED" w14:textId="77777777" w:rsidR="00061182" w:rsidRPr="00E56549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</w:p>
    <w:p w14:paraId="0D006BEE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35030C">
        <w:rPr>
          <w:rFonts w:asciiTheme="majorBidi" w:hAnsiTheme="majorBidi" w:cstheme="majorBidi"/>
          <w:spacing w:val="-2"/>
          <w:sz w:val="30"/>
          <w:szCs w:val="30"/>
        </w:rPr>
        <w:br/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3503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35030C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3A4B9DC1" w:rsidR="00061182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1EFBE19" w14:textId="77777777" w:rsidR="00E77BC4" w:rsidRPr="0035030C" w:rsidRDefault="00E77BC4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68244760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(</w:t>
      </w:r>
      <w:r w:rsidR="000D592D" w:rsidRPr="000D592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35030C">
        <w:rPr>
          <w:rFonts w:asciiTheme="majorBidi" w:hAnsiTheme="majorBidi" w:cstheme="majorBidi"/>
          <w:sz w:val="30"/>
          <w:szCs w:val="30"/>
          <w:cs/>
        </w:rPr>
        <w:t>)</w:t>
      </w:r>
    </w:p>
    <w:p w14:paraId="1232EE3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11BA6DC6" w:rsidR="00061182" w:rsidRPr="0035030C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8D30C19" w14:textId="77777777" w:rsidR="00061182" w:rsidRPr="00E56549" w:rsidRDefault="00061182" w:rsidP="00E56549">
      <w:pPr>
        <w:rPr>
          <w:rFonts w:asciiTheme="majorBidi" w:hAnsiTheme="majorBidi" w:cstheme="majorBidi"/>
          <w:sz w:val="30"/>
          <w:szCs w:val="30"/>
        </w:rPr>
      </w:pPr>
    </w:p>
    <w:p w14:paraId="7383D227" w14:textId="0AF95819" w:rsidR="00061182" w:rsidRPr="00F11925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35030C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B6E99BD" w14:textId="2CE181B8" w:rsidR="000C387F" w:rsidRPr="000C387F" w:rsidRDefault="00E56549" w:rsidP="00E252C1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A815D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15D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4B049D">
        <w:rPr>
          <w:rFonts w:asciiTheme="majorBidi" w:hAnsiTheme="majorBidi" w:cstheme="majorBidi"/>
          <w:sz w:val="30"/>
          <w:szCs w:val="30"/>
          <w:lang w:val="en-US"/>
        </w:rPr>
        <w:t>8</w:t>
      </w:r>
    </w:p>
    <w:sectPr w:rsidR="000C387F" w:rsidRPr="000C387F" w:rsidSect="00640BD8">
      <w:footerReference w:type="default" r:id="rId17"/>
      <w:pgSz w:w="11909" w:h="16834" w:code="9"/>
      <w:pgMar w:top="691" w:right="1109" w:bottom="576" w:left="1152" w:header="720" w:footer="720" w:gutter="0"/>
      <w:paperSrc w:first="7" w:other="7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954EF" w14:textId="77777777" w:rsidR="00B67166" w:rsidRDefault="00B67166">
      <w:r>
        <w:separator/>
      </w:r>
    </w:p>
  </w:endnote>
  <w:endnote w:type="continuationSeparator" w:id="0">
    <w:p w14:paraId="756BE985" w14:textId="77777777" w:rsidR="00B67166" w:rsidRDefault="00B6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BEE50" w14:textId="6993A82F" w:rsidR="00970A42" w:rsidRDefault="00970A42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757" w:rsidRPr="00B03757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2427F41" w14:textId="77777777" w:rsidR="00970A42" w:rsidRDefault="00970A42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22C5733C" w:rsidR="00970A42" w:rsidRDefault="00970A42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757" w:rsidRPr="00B03757">
          <w:rPr>
            <w:noProof/>
            <w:lang w:val="en-US"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29668" w14:textId="77777777" w:rsidR="00970A42" w:rsidRDefault="00970A4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131635B1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56399" w:rsidRPr="00356399">
          <w:rPr>
            <w:rFonts w:asciiTheme="majorBidi" w:hAnsiTheme="majorBidi" w:cstheme="majorBidi"/>
            <w:noProof/>
            <w:sz w:val="30"/>
            <w:szCs w:val="30"/>
            <w:lang w:val="en-US"/>
          </w:rPr>
          <w:t>8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3DE2A" w14:textId="77777777" w:rsidR="00B67166" w:rsidRDefault="00B67166">
      <w:r>
        <w:separator/>
      </w:r>
    </w:p>
  </w:footnote>
  <w:footnote w:type="continuationSeparator" w:id="0">
    <w:p w14:paraId="071FBC81" w14:textId="77777777" w:rsidR="00B67166" w:rsidRDefault="00B67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4922C" w14:textId="4AB8D124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F3C33F0" w14:textId="33A13A35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B42C9B0" w14:textId="5C4034E2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639BB0A" w14:textId="0FC9288E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32592B9" w14:textId="437A9375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077B796" w14:textId="77777777" w:rsidR="00526B30" w:rsidRPr="00526B30" w:rsidRDefault="00526B30" w:rsidP="00526B30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B4FA5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A8B264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747B07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449435B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9A9E581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5D671D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7ED9EEC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9A9AEBF" w14:textId="77777777" w:rsidR="00970A42" w:rsidRPr="00381B54" w:rsidRDefault="00970A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449D" w14:textId="77777777" w:rsidR="00526B30" w:rsidRDefault="00526B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782FE6"/>
    <w:multiLevelType w:val="hybridMultilevel"/>
    <w:tmpl w:val="EB885B62"/>
    <w:lvl w:ilvl="0" w:tplc="A0905EA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8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81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4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4"/>
  </w:num>
  <w:num w:numId="3">
    <w:abstractNumId w:val="33"/>
  </w:num>
  <w:num w:numId="4">
    <w:abstractNumId w:val="7"/>
  </w:num>
  <w:num w:numId="5">
    <w:abstractNumId w:val="6"/>
  </w:num>
  <w:num w:numId="6">
    <w:abstractNumId w:val="22"/>
  </w:num>
  <w:num w:numId="7">
    <w:abstractNumId w:val="2"/>
  </w:num>
  <w:num w:numId="8">
    <w:abstractNumId w:val="37"/>
  </w:num>
  <w:num w:numId="9">
    <w:abstractNumId w:val="34"/>
  </w:num>
  <w:num w:numId="10">
    <w:abstractNumId w:val="0"/>
  </w:num>
  <w:num w:numId="11">
    <w:abstractNumId w:val="5"/>
  </w:num>
  <w:num w:numId="12">
    <w:abstractNumId w:val="28"/>
  </w:num>
  <w:num w:numId="13">
    <w:abstractNumId w:val="8"/>
  </w:num>
  <w:num w:numId="14">
    <w:abstractNumId w:val="16"/>
  </w:num>
  <w:num w:numId="15">
    <w:abstractNumId w:val="19"/>
  </w:num>
  <w:num w:numId="16">
    <w:abstractNumId w:val="23"/>
  </w:num>
  <w:num w:numId="17">
    <w:abstractNumId w:val="35"/>
  </w:num>
  <w:num w:numId="18">
    <w:abstractNumId w:val="36"/>
  </w:num>
  <w:num w:numId="19">
    <w:abstractNumId w:val="20"/>
  </w:num>
  <w:num w:numId="20">
    <w:abstractNumId w:val="14"/>
  </w:num>
  <w:num w:numId="21">
    <w:abstractNumId w:val="12"/>
  </w:num>
  <w:num w:numId="22">
    <w:abstractNumId w:val="21"/>
  </w:num>
  <w:num w:numId="23">
    <w:abstractNumId w:val="4"/>
  </w:num>
  <w:num w:numId="24">
    <w:abstractNumId w:val="3"/>
  </w:num>
  <w:num w:numId="25">
    <w:abstractNumId w:val="25"/>
  </w:num>
  <w:num w:numId="26">
    <w:abstractNumId w:val="29"/>
  </w:num>
  <w:num w:numId="27">
    <w:abstractNumId w:val="30"/>
  </w:num>
  <w:num w:numId="28">
    <w:abstractNumId w:val="32"/>
  </w:num>
  <w:num w:numId="29">
    <w:abstractNumId w:val="13"/>
  </w:num>
  <w:num w:numId="30">
    <w:abstractNumId w:val="2"/>
  </w:num>
  <w:num w:numId="31">
    <w:abstractNumId w:val="11"/>
  </w:num>
  <w:num w:numId="32">
    <w:abstractNumId w:val="15"/>
  </w:num>
  <w:num w:numId="33">
    <w:abstractNumId w:val="18"/>
  </w:num>
  <w:num w:numId="34">
    <w:abstractNumId w:val="27"/>
  </w:num>
  <w:num w:numId="35">
    <w:abstractNumId w:val="31"/>
  </w:num>
  <w:num w:numId="36">
    <w:abstractNumId w:val="26"/>
  </w:num>
  <w:num w:numId="37">
    <w:abstractNumId w:val="2"/>
  </w:num>
  <w:num w:numId="38">
    <w:abstractNumId w:val="22"/>
  </w:num>
  <w:num w:numId="39">
    <w:abstractNumId w:val="10"/>
  </w:num>
  <w:num w:numId="40">
    <w:abstractNumId w:val="22"/>
  </w:num>
  <w:num w:numId="41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74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5E4"/>
    <w:rsid w:val="00004CE9"/>
    <w:rsid w:val="00004CFD"/>
    <w:rsid w:val="00004E64"/>
    <w:rsid w:val="00004F7E"/>
    <w:rsid w:val="00005133"/>
    <w:rsid w:val="0000532C"/>
    <w:rsid w:val="000059A6"/>
    <w:rsid w:val="000059AA"/>
    <w:rsid w:val="00005F93"/>
    <w:rsid w:val="00005FD5"/>
    <w:rsid w:val="00006260"/>
    <w:rsid w:val="0000627B"/>
    <w:rsid w:val="0000699C"/>
    <w:rsid w:val="00006BEB"/>
    <w:rsid w:val="0000702A"/>
    <w:rsid w:val="000070CC"/>
    <w:rsid w:val="0000719F"/>
    <w:rsid w:val="000073F0"/>
    <w:rsid w:val="00007559"/>
    <w:rsid w:val="000076F4"/>
    <w:rsid w:val="0000775A"/>
    <w:rsid w:val="000078E0"/>
    <w:rsid w:val="00007E4F"/>
    <w:rsid w:val="00007FDB"/>
    <w:rsid w:val="0001002F"/>
    <w:rsid w:val="00010439"/>
    <w:rsid w:val="00010494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3F8A"/>
    <w:rsid w:val="000142AD"/>
    <w:rsid w:val="00014323"/>
    <w:rsid w:val="000144EA"/>
    <w:rsid w:val="00014567"/>
    <w:rsid w:val="00014671"/>
    <w:rsid w:val="00014838"/>
    <w:rsid w:val="00014E12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9B9"/>
    <w:rsid w:val="00021A79"/>
    <w:rsid w:val="00021C12"/>
    <w:rsid w:val="00021C94"/>
    <w:rsid w:val="00021DDB"/>
    <w:rsid w:val="0002208C"/>
    <w:rsid w:val="0002216B"/>
    <w:rsid w:val="0002267E"/>
    <w:rsid w:val="00022EF1"/>
    <w:rsid w:val="00022FDD"/>
    <w:rsid w:val="000232E4"/>
    <w:rsid w:val="00023A3B"/>
    <w:rsid w:val="00023B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9C0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3FB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813"/>
    <w:rsid w:val="00035E5D"/>
    <w:rsid w:val="00035F1F"/>
    <w:rsid w:val="00035F5F"/>
    <w:rsid w:val="0003604F"/>
    <w:rsid w:val="000361D4"/>
    <w:rsid w:val="000363DC"/>
    <w:rsid w:val="00036553"/>
    <w:rsid w:val="00036AA9"/>
    <w:rsid w:val="00036BB9"/>
    <w:rsid w:val="00036C39"/>
    <w:rsid w:val="00037204"/>
    <w:rsid w:val="00037475"/>
    <w:rsid w:val="000375D9"/>
    <w:rsid w:val="0003790D"/>
    <w:rsid w:val="00037A11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6B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402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5D6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556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0F50"/>
    <w:rsid w:val="00051100"/>
    <w:rsid w:val="00051225"/>
    <w:rsid w:val="00051779"/>
    <w:rsid w:val="00051B82"/>
    <w:rsid w:val="00051F97"/>
    <w:rsid w:val="000523FC"/>
    <w:rsid w:val="00052776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3796"/>
    <w:rsid w:val="000540BB"/>
    <w:rsid w:val="0005413E"/>
    <w:rsid w:val="0005425A"/>
    <w:rsid w:val="0005438E"/>
    <w:rsid w:val="00054682"/>
    <w:rsid w:val="00054A99"/>
    <w:rsid w:val="00055284"/>
    <w:rsid w:val="0005545D"/>
    <w:rsid w:val="00055503"/>
    <w:rsid w:val="000555AD"/>
    <w:rsid w:val="000556B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716"/>
    <w:rsid w:val="000569F6"/>
    <w:rsid w:val="00056B0E"/>
    <w:rsid w:val="00056C84"/>
    <w:rsid w:val="00056D87"/>
    <w:rsid w:val="00056FCA"/>
    <w:rsid w:val="000579B9"/>
    <w:rsid w:val="00057AAC"/>
    <w:rsid w:val="00057B11"/>
    <w:rsid w:val="00057B70"/>
    <w:rsid w:val="00057CD2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7C5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8A9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811"/>
    <w:rsid w:val="00066F02"/>
    <w:rsid w:val="00067073"/>
    <w:rsid w:val="000670B4"/>
    <w:rsid w:val="0006741D"/>
    <w:rsid w:val="00067543"/>
    <w:rsid w:val="00067AB2"/>
    <w:rsid w:val="00067AFD"/>
    <w:rsid w:val="00070143"/>
    <w:rsid w:val="00070377"/>
    <w:rsid w:val="00070415"/>
    <w:rsid w:val="00070A23"/>
    <w:rsid w:val="00070EE1"/>
    <w:rsid w:val="000712EB"/>
    <w:rsid w:val="00071446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D5D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1E5"/>
    <w:rsid w:val="000802D4"/>
    <w:rsid w:val="000809BC"/>
    <w:rsid w:val="00080AC3"/>
    <w:rsid w:val="00080BE7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54C"/>
    <w:rsid w:val="00083920"/>
    <w:rsid w:val="00083BBE"/>
    <w:rsid w:val="00083DFE"/>
    <w:rsid w:val="000844CC"/>
    <w:rsid w:val="00084C2B"/>
    <w:rsid w:val="00084E63"/>
    <w:rsid w:val="00084F61"/>
    <w:rsid w:val="00084F69"/>
    <w:rsid w:val="00084F6C"/>
    <w:rsid w:val="00085201"/>
    <w:rsid w:val="00085464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1C"/>
    <w:rsid w:val="000860EB"/>
    <w:rsid w:val="00086559"/>
    <w:rsid w:val="000869BA"/>
    <w:rsid w:val="00086A7B"/>
    <w:rsid w:val="00086B0E"/>
    <w:rsid w:val="00086BA0"/>
    <w:rsid w:val="0008709F"/>
    <w:rsid w:val="0008748A"/>
    <w:rsid w:val="00087526"/>
    <w:rsid w:val="00087692"/>
    <w:rsid w:val="00087897"/>
    <w:rsid w:val="00087B4C"/>
    <w:rsid w:val="00087F29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AD4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38E"/>
    <w:rsid w:val="00093613"/>
    <w:rsid w:val="00093A5B"/>
    <w:rsid w:val="00093F72"/>
    <w:rsid w:val="00094087"/>
    <w:rsid w:val="0009420E"/>
    <w:rsid w:val="0009423B"/>
    <w:rsid w:val="0009425B"/>
    <w:rsid w:val="000944C1"/>
    <w:rsid w:val="00094A2E"/>
    <w:rsid w:val="00094F0C"/>
    <w:rsid w:val="000958B9"/>
    <w:rsid w:val="0009593E"/>
    <w:rsid w:val="00095AB5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921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8C1"/>
    <w:rsid w:val="000A28E2"/>
    <w:rsid w:val="000A2A02"/>
    <w:rsid w:val="000A2A32"/>
    <w:rsid w:val="000A2B13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4BA8"/>
    <w:rsid w:val="000A53D6"/>
    <w:rsid w:val="000A543C"/>
    <w:rsid w:val="000A54E7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6EB9"/>
    <w:rsid w:val="000A7163"/>
    <w:rsid w:val="000A7372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3B2"/>
    <w:rsid w:val="000B3483"/>
    <w:rsid w:val="000B352C"/>
    <w:rsid w:val="000B3823"/>
    <w:rsid w:val="000B3B82"/>
    <w:rsid w:val="000B3D66"/>
    <w:rsid w:val="000B3E1D"/>
    <w:rsid w:val="000B4032"/>
    <w:rsid w:val="000B4610"/>
    <w:rsid w:val="000B49B0"/>
    <w:rsid w:val="000B4FFB"/>
    <w:rsid w:val="000B513E"/>
    <w:rsid w:val="000B51EF"/>
    <w:rsid w:val="000B54E9"/>
    <w:rsid w:val="000B552D"/>
    <w:rsid w:val="000B55A8"/>
    <w:rsid w:val="000B56F0"/>
    <w:rsid w:val="000B59B4"/>
    <w:rsid w:val="000B5CF2"/>
    <w:rsid w:val="000B5D7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A9"/>
    <w:rsid w:val="000C26B6"/>
    <w:rsid w:val="000C2960"/>
    <w:rsid w:val="000C2AEB"/>
    <w:rsid w:val="000C2AEE"/>
    <w:rsid w:val="000C2C8E"/>
    <w:rsid w:val="000C2D85"/>
    <w:rsid w:val="000C2EC5"/>
    <w:rsid w:val="000C30B4"/>
    <w:rsid w:val="000C3135"/>
    <w:rsid w:val="000C3249"/>
    <w:rsid w:val="000C387F"/>
    <w:rsid w:val="000C3C37"/>
    <w:rsid w:val="000C4082"/>
    <w:rsid w:val="000C410B"/>
    <w:rsid w:val="000C4294"/>
    <w:rsid w:val="000C4878"/>
    <w:rsid w:val="000C4A85"/>
    <w:rsid w:val="000C4B84"/>
    <w:rsid w:val="000C4B97"/>
    <w:rsid w:val="000C4C58"/>
    <w:rsid w:val="000C4C71"/>
    <w:rsid w:val="000C4E04"/>
    <w:rsid w:val="000C4E43"/>
    <w:rsid w:val="000C511F"/>
    <w:rsid w:val="000C51E8"/>
    <w:rsid w:val="000C5ABA"/>
    <w:rsid w:val="000C5C1A"/>
    <w:rsid w:val="000C5C47"/>
    <w:rsid w:val="000C5FFB"/>
    <w:rsid w:val="000C60D6"/>
    <w:rsid w:val="000C60D8"/>
    <w:rsid w:val="000C6339"/>
    <w:rsid w:val="000C63ED"/>
    <w:rsid w:val="000C675D"/>
    <w:rsid w:val="000C67FB"/>
    <w:rsid w:val="000C68EB"/>
    <w:rsid w:val="000C6909"/>
    <w:rsid w:val="000C6CC6"/>
    <w:rsid w:val="000C6D9B"/>
    <w:rsid w:val="000C7201"/>
    <w:rsid w:val="000C7410"/>
    <w:rsid w:val="000C748B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39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CAA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1F2"/>
    <w:rsid w:val="000D4262"/>
    <w:rsid w:val="000D448E"/>
    <w:rsid w:val="000D48B4"/>
    <w:rsid w:val="000D493C"/>
    <w:rsid w:val="000D519C"/>
    <w:rsid w:val="000D5299"/>
    <w:rsid w:val="000D5304"/>
    <w:rsid w:val="000D5353"/>
    <w:rsid w:val="000D5408"/>
    <w:rsid w:val="000D5484"/>
    <w:rsid w:val="000D592D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1D0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D7CEF"/>
    <w:rsid w:val="000D7F5B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3E94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B63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67F"/>
    <w:rsid w:val="000F6D13"/>
    <w:rsid w:val="000F6DF2"/>
    <w:rsid w:val="000F75F6"/>
    <w:rsid w:val="000F768B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A44"/>
    <w:rsid w:val="00102D34"/>
    <w:rsid w:val="00103023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A5E"/>
    <w:rsid w:val="00105D04"/>
    <w:rsid w:val="00105D78"/>
    <w:rsid w:val="00105E25"/>
    <w:rsid w:val="00105E66"/>
    <w:rsid w:val="00105F4F"/>
    <w:rsid w:val="00105FFD"/>
    <w:rsid w:val="00106111"/>
    <w:rsid w:val="00106321"/>
    <w:rsid w:val="00106392"/>
    <w:rsid w:val="00106408"/>
    <w:rsid w:val="00106A41"/>
    <w:rsid w:val="00106A9B"/>
    <w:rsid w:val="00106AAC"/>
    <w:rsid w:val="00106C48"/>
    <w:rsid w:val="00106CBB"/>
    <w:rsid w:val="00106DCF"/>
    <w:rsid w:val="00106E62"/>
    <w:rsid w:val="001072C1"/>
    <w:rsid w:val="00107446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0DD2"/>
    <w:rsid w:val="001116A5"/>
    <w:rsid w:val="001125B0"/>
    <w:rsid w:val="00112971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17FE9"/>
    <w:rsid w:val="001201F9"/>
    <w:rsid w:val="00120253"/>
    <w:rsid w:val="0012031B"/>
    <w:rsid w:val="001204ED"/>
    <w:rsid w:val="0012081E"/>
    <w:rsid w:val="00120A38"/>
    <w:rsid w:val="00120B63"/>
    <w:rsid w:val="00120C21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AD6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9DD"/>
    <w:rsid w:val="00130E17"/>
    <w:rsid w:val="00130E7E"/>
    <w:rsid w:val="00130F74"/>
    <w:rsid w:val="00131040"/>
    <w:rsid w:val="00131135"/>
    <w:rsid w:val="001312C9"/>
    <w:rsid w:val="001312E5"/>
    <w:rsid w:val="001313CA"/>
    <w:rsid w:val="00131873"/>
    <w:rsid w:val="001318D6"/>
    <w:rsid w:val="001319A0"/>
    <w:rsid w:val="00131AAF"/>
    <w:rsid w:val="00131F55"/>
    <w:rsid w:val="001327BB"/>
    <w:rsid w:val="00132B15"/>
    <w:rsid w:val="00132F9A"/>
    <w:rsid w:val="001332CB"/>
    <w:rsid w:val="001333CD"/>
    <w:rsid w:val="001337F5"/>
    <w:rsid w:val="001341F2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30A"/>
    <w:rsid w:val="00136454"/>
    <w:rsid w:val="0013652C"/>
    <w:rsid w:val="001366AB"/>
    <w:rsid w:val="00136731"/>
    <w:rsid w:val="00136853"/>
    <w:rsid w:val="0013696E"/>
    <w:rsid w:val="00136BE5"/>
    <w:rsid w:val="001374E1"/>
    <w:rsid w:val="00137A29"/>
    <w:rsid w:val="00137C0B"/>
    <w:rsid w:val="00140073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1BA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2D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5FF9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C9C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28EC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4B30"/>
    <w:rsid w:val="00155056"/>
    <w:rsid w:val="001550C9"/>
    <w:rsid w:val="001551D2"/>
    <w:rsid w:val="00155494"/>
    <w:rsid w:val="001555A3"/>
    <w:rsid w:val="00155A31"/>
    <w:rsid w:val="00155AFE"/>
    <w:rsid w:val="00155C8B"/>
    <w:rsid w:val="00155DA3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87C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CF6"/>
    <w:rsid w:val="00162E09"/>
    <w:rsid w:val="001631A5"/>
    <w:rsid w:val="001631E6"/>
    <w:rsid w:val="001635AC"/>
    <w:rsid w:val="00163A43"/>
    <w:rsid w:val="00163C43"/>
    <w:rsid w:val="0016418A"/>
    <w:rsid w:val="00164627"/>
    <w:rsid w:val="0016463B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61"/>
    <w:rsid w:val="00165AF4"/>
    <w:rsid w:val="00165D5C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1F7E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40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695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457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5C2"/>
    <w:rsid w:val="00183760"/>
    <w:rsid w:val="001839E2"/>
    <w:rsid w:val="00183B22"/>
    <w:rsid w:val="00183C1F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5E13"/>
    <w:rsid w:val="001861F9"/>
    <w:rsid w:val="00186445"/>
    <w:rsid w:val="001867C1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189"/>
    <w:rsid w:val="0019226A"/>
    <w:rsid w:val="00192420"/>
    <w:rsid w:val="001927E4"/>
    <w:rsid w:val="0019281F"/>
    <w:rsid w:val="00192ABE"/>
    <w:rsid w:val="00192D63"/>
    <w:rsid w:val="00192E5E"/>
    <w:rsid w:val="00192E8C"/>
    <w:rsid w:val="001931E9"/>
    <w:rsid w:val="0019336A"/>
    <w:rsid w:val="00193450"/>
    <w:rsid w:val="001937F2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31"/>
    <w:rsid w:val="001957E9"/>
    <w:rsid w:val="00195A17"/>
    <w:rsid w:val="00195C22"/>
    <w:rsid w:val="00196176"/>
    <w:rsid w:val="001962FE"/>
    <w:rsid w:val="0019638B"/>
    <w:rsid w:val="0019638F"/>
    <w:rsid w:val="001963A8"/>
    <w:rsid w:val="00196492"/>
    <w:rsid w:val="00196534"/>
    <w:rsid w:val="001969A7"/>
    <w:rsid w:val="00196ACA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49B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0DA"/>
    <w:rsid w:val="001A434B"/>
    <w:rsid w:val="001A460B"/>
    <w:rsid w:val="001A461E"/>
    <w:rsid w:val="001A474A"/>
    <w:rsid w:val="001A49D8"/>
    <w:rsid w:val="001A49E4"/>
    <w:rsid w:val="001A4FA3"/>
    <w:rsid w:val="001A5272"/>
    <w:rsid w:val="001A5C09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6FA4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1D46"/>
    <w:rsid w:val="001B21D5"/>
    <w:rsid w:val="001B27E0"/>
    <w:rsid w:val="001B297A"/>
    <w:rsid w:val="001B2B07"/>
    <w:rsid w:val="001B2D00"/>
    <w:rsid w:val="001B2D57"/>
    <w:rsid w:val="001B33E1"/>
    <w:rsid w:val="001B362F"/>
    <w:rsid w:val="001B36EC"/>
    <w:rsid w:val="001B38C4"/>
    <w:rsid w:val="001B3C3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75"/>
    <w:rsid w:val="001C02DE"/>
    <w:rsid w:val="001C0583"/>
    <w:rsid w:val="001C0600"/>
    <w:rsid w:val="001C07C6"/>
    <w:rsid w:val="001C0B22"/>
    <w:rsid w:val="001C0B84"/>
    <w:rsid w:val="001C0C8E"/>
    <w:rsid w:val="001C0E79"/>
    <w:rsid w:val="001C109A"/>
    <w:rsid w:val="001C1227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4AF9"/>
    <w:rsid w:val="001C4D48"/>
    <w:rsid w:val="001C514A"/>
    <w:rsid w:val="001C55BE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218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0E7E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8E4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4F4D"/>
    <w:rsid w:val="001D50EF"/>
    <w:rsid w:val="001D513D"/>
    <w:rsid w:val="001D550C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133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CF8"/>
    <w:rsid w:val="001E3DDC"/>
    <w:rsid w:val="001E3E8E"/>
    <w:rsid w:val="001E408A"/>
    <w:rsid w:val="001E40CC"/>
    <w:rsid w:val="001E43F9"/>
    <w:rsid w:val="001E45F1"/>
    <w:rsid w:val="001E481D"/>
    <w:rsid w:val="001E4B48"/>
    <w:rsid w:val="001E4BB4"/>
    <w:rsid w:val="001E4CE8"/>
    <w:rsid w:val="001E4EE4"/>
    <w:rsid w:val="001E552A"/>
    <w:rsid w:val="001E5843"/>
    <w:rsid w:val="001E5860"/>
    <w:rsid w:val="001E5A41"/>
    <w:rsid w:val="001E5E66"/>
    <w:rsid w:val="001E62EE"/>
    <w:rsid w:val="001E64A7"/>
    <w:rsid w:val="001E6708"/>
    <w:rsid w:val="001E67C3"/>
    <w:rsid w:val="001E67F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E7AF4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1C7C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8C9"/>
    <w:rsid w:val="001F3BEB"/>
    <w:rsid w:val="001F3C37"/>
    <w:rsid w:val="001F3DC1"/>
    <w:rsid w:val="001F3E03"/>
    <w:rsid w:val="001F3F95"/>
    <w:rsid w:val="001F401A"/>
    <w:rsid w:val="001F44C6"/>
    <w:rsid w:val="001F4706"/>
    <w:rsid w:val="001F4733"/>
    <w:rsid w:val="001F4BBB"/>
    <w:rsid w:val="001F4F3E"/>
    <w:rsid w:val="001F4F42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3A0"/>
    <w:rsid w:val="00202402"/>
    <w:rsid w:val="00202405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BF3"/>
    <w:rsid w:val="00203DF9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841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6F6F"/>
    <w:rsid w:val="0020711D"/>
    <w:rsid w:val="0020717C"/>
    <w:rsid w:val="0020755C"/>
    <w:rsid w:val="002075F3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2E6"/>
    <w:rsid w:val="00210E1F"/>
    <w:rsid w:val="00211234"/>
    <w:rsid w:val="0021127E"/>
    <w:rsid w:val="00211564"/>
    <w:rsid w:val="002116E6"/>
    <w:rsid w:val="002118E1"/>
    <w:rsid w:val="0021190A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8CB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635"/>
    <w:rsid w:val="00216A37"/>
    <w:rsid w:val="00216B27"/>
    <w:rsid w:val="00216D90"/>
    <w:rsid w:val="00217380"/>
    <w:rsid w:val="002177AB"/>
    <w:rsid w:val="002178B0"/>
    <w:rsid w:val="00217F6C"/>
    <w:rsid w:val="00217FD2"/>
    <w:rsid w:val="00220131"/>
    <w:rsid w:val="002201BB"/>
    <w:rsid w:val="002201DD"/>
    <w:rsid w:val="002204A7"/>
    <w:rsid w:val="002204C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5EC"/>
    <w:rsid w:val="002245FB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CCB"/>
    <w:rsid w:val="00226D23"/>
    <w:rsid w:val="00226E63"/>
    <w:rsid w:val="00226E82"/>
    <w:rsid w:val="002271C3"/>
    <w:rsid w:val="0022722E"/>
    <w:rsid w:val="002272B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92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2AE"/>
    <w:rsid w:val="002353BC"/>
    <w:rsid w:val="00235516"/>
    <w:rsid w:val="002359E6"/>
    <w:rsid w:val="00235F58"/>
    <w:rsid w:val="00236188"/>
    <w:rsid w:val="00236374"/>
    <w:rsid w:val="002365EE"/>
    <w:rsid w:val="002369A7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B4A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155"/>
    <w:rsid w:val="0024322A"/>
    <w:rsid w:val="002432F3"/>
    <w:rsid w:val="00243476"/>
    <w:rsid w:val="002436E1"/>
    <w:rsid w:val="00243A6B"/>
    <w:rsid w:val="00243D3C"/>
    <w:rsid w:val="00243E24"/>
    <w:rsid w:val="00243EDE"/>
    <w:rsid w:val="00244024"/>
    <w:rsid w:val="002444D6"/>
    <w:rsid w:val="0024464A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EE1"/>
    <w:rsid w:val="00245F15"/>
    <w:rsid w:val="00245F2F"/>
    <w:rsid w:val="00246184"/>
    <w:rsid w:val="00246228"/>
    <w:rsid w:val="00246718"/>
    <w:rsid w:val="00246AC5"/>
    <w:rsid w:val="00246C3B"/>
    <w:rsid w:val="00246C86"/>
    <w:rsid w:val="00246D64"/>
    <w:rsid w:val="00246DD1"/>
    <w:rsid w:val="00246F5E"/>
    <w:rsid w:val="00247290"/>
    <w:rsid w:val="002477E2"/>
    <w:rsid w:val="0024780F"/>
    <w:rsid w:val="002479FD"/>
    <w:rsid w:val="00247B42"/>
    <w:rsid w:val="0025041E"/>
    <w:rsid w:val="00250644"/>
    <w:rsid w:val="0025073A"/>
    <w:rsid w:val="0025077E"/>
    <w:rsid w:val="00250C83"/>
    <w:rsid w:val="00250F42"/>
    <w:rsid w:val="00250FBE"/>
    <w:rsid w:val="002510E9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083"/>
    <w:rsid w:val="0025243D"/>
    <w:rsid w:val="002524B3"/>
    <w:rsid w:val="00252620"/>
    <w:rsid w:val="0025273F"/>
    <w:rsid w:val="0025279C"/>
    <w:rsid w:val="00252869"/>
    <w:rsid w:val="002528E6"/>
    <w:rsid w:val="00252AC8"/>
    <w:rsid w:val="00252B64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73F"/>
    <w:rsid w:val="002568CB"/>
    <w:rsid w:val="00256AFB"/>
    <w:rsid w:val="00256B2C"/>
    <w:rsid w:val="00256C0E"/>
    <w:rsid w:val="00256DA1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AC"/>
    <w:rsid w:val="002633F3"/>
    <w:rsid w:val="002634F4"/>
    <w:rsid w:val="002636AA"/>
    <w:rsid w:val="00263A84"/>
    <w:rsid w:val="002640D2"/>
    <w:rsid w:val="00264102"/>
    <w:rsid w:val="0026420D"/>
    <w:rsid w:val="0026433C"/>
    <w:rsid w:val="002645F0"/>
    <w:rsid w:val="0026464E"/>
    <w:rsid w:val="00264EE0"/>
    <w:rsid w:val="00265067"/>
    <w:rsid w:val="0026542B"/>
    <w:rsid w:val="00265469"/>
    <w:rsid w:val="0026551C"/>
    <w:rsid w:val="002657C9"/>
    <w:rsid w:val="002658C6"/>
    <w:rsid w:val="002659FF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B1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0D84"/>
    <w:rsid w:val="00270DA4"/>
    <w:rsid w:val="00271662"/>
    <w:rsid w:val="00271788"/>
    <w:rsid w:val="0027179F"/>
    <w:rsid w:val="002720E2"/>
    <w:rsid w:val="002721B7"/>
    <w:rsid w:val="00272205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557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3C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0CA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13"/>
    <w:rsid w:val="002826F2"/>
    <w:rsid w:val="0028280D"/>
    <w:rsid w:val="002829E0"/>
    <w:rsid w:val="00282D31"/>
    <w:rsid w:val="00282F94"/>
    <w:rsid w:val="002830C1"/>
    <w:rsid w:val="00283176"/>
    <w:rsid w:val="00283437"/>
    <w:rsid w:val="00283631"/>
    <w:rsid w:val="00283CAF"/>
    <w:rsid w:val="00284333"/>
    <w:rsid w:val="00284382"/>
    <w:rsid w:val="002845AF"/>
    <w:rsid w:val="00284626"/>
    <w:rsid w:val="002849EF"/>
    <w:rsid w:val="00284A6D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DB5"/>
    <w:rsid w:val="00286F85"/>
    <w:rsid w:val="0028755A"/>
    <w:rsid w:val="00287D47"/>
    <w:rsid w:val="00287FEA"/>
    <w:rsid w:val="002902DF"/>
    <w:rsid w:val="002904B5"/>
    <w:rsid w:val="002905D2"/>
    <w:rsid w:val="002908E3"/>
    <w:rsid w:val="00290C36"/>
    <w:rsid w:val="00290D90"/>
    <w:rsid w:val="00290E62"/>
    <w:rsid w:val="002914C9"/>
    <w:rsid w:val="002916C5"/>
    <w:rsid w:val="0029175C"/>
    <w:rsid w:val="00291CB3"/>
    <w:rsid w:val="00291D77"/>
    <w:rsid w:val="00291D9A"/>
    <w:rsid w:val="00291DA9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CC8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60D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7E3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D5"/>
    <w:rsid w:val="002B25E1"/>
    <w:rsid w:val="002B25F8"/>
    <w:rsid w:val="002B272E"/>
    <w:rsid w:val="002B2918"/>
    <w:rsid w:val="002B2A09"/>
    <w:rsid w:val="002B2EB0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3EB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BA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C7CE1"/>
    <w:rsid w:val="002D03AA"/>
    <w:rsid w:val="002D03BE"/>
    <w:rsid w:val="002D08CE"/>
    <w:rsid w:val="002D0BF3"/>
    <w:rsid w:val="002D0C3E"/>
    <w:rsid w:val="002D0DF2"/>
    <w:rsid w:val="002D0EB3"/>
    <w:rsid w:val="002D115C"/>
    <w:rsid w:val="002D14F8"/>
    <w:rsid w:val="002D1B7D"/>
    <w:rsid w:val="002D1CAD"/>
    <w:rsid w:val="002D1D2C"/>
    <w:rsid w:val="002D1F20"/>
    <w:rsid w:val="002D1FAE"/>
    <w:rsid w:val="002D1FC1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D7ECA"/>
    <w:rsid w:val="002E0337"/>
    <w:rsid w:val="002E03C1"/>
    <w:rsid w:val="002E04DD"/>
    <w:rsid w:val="002E070C"/>
    <w:rsid w:val="002E0F5B"/>
    <w:rsid w:val="002E1068"/>
    <w:rsid w:val="002E10A2"/>
    <w:rsid w:val="002E10DA"/>
    <w:rsid w:val="002E153D"/>
    <w:rsid w:val="002E15F3"/>
    <w:rsid w:val="002E170F"/>
    <w:rsid w:val="002E1B47"/>
    <w:rsid w:val="002E1D21"/>
    <w:rsid w:val="002E1E00"/>
    <w:rsid w:val="002E1E09"/>
    <w:rsid w:val="002E1FD1"/>
    <w:rsid w:val="002E2382"/>
    <w:rsid w:val="002E2383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43C"/>
    <w:rsid w:val="002E5756"/>
    <w:rsid w:val="002E59DA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0FB2"/>
    <w:rsid w:val="002F1197"/>
    <w:rsid w:val="002F12C4"/>
    <w:rsid w:val="002F161A"/>
    <w:rsid w:val="002F1AEA"/>
    <w:rsid w:val="002F291B"/>
    <w:rsid w:val="002F2AF0"/>
    <w:rsid w:val="002F2CE2"/>
    <w:rsid w:val="002F2D63"/>
    <w:rsid w:val="002F2E58"/>
    <w:rsid w:val="002F2F49"/>
    <w:rsid w:val="002F323D"/>
    <w:rsid w:val="002F3294"/>
    <w:rsid w:val="002F32E5"/>
    <w:rsid w:val="002F366B"/>
    <w:rsid w:val="002F37B3"/>
    <w:rsid w:val="002F38C5"/>
    <w:rsid w:val="002F3C82"/>
    <w:rsid w:val="002F3F16"/>
    <w:rsid w:val="002F3F8C"/>
    <w:rsid w:val="002F40F0"/>
    <w:rsid w:val="002F411C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07C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BCF"/>
    <w:rsid w:val="00301D59"/>
    <w:rsid w:val="00301E8F"/>
    <w:rsid w:val="00301FE6"/>
    <w:rsid w:val="0030233B"/>
    <w:rsid w:val="0030237C"/>
    <w:rsid w:val="003023A5"/>
    <w:rsid w:val="003024B0"/>
    <w:rsid w:val="003024CA"/>
    <w:rsid w:val="00302500"/>
    <w:rsid w:val="003025D6"/>
    <w:rsid w:val="003028AC"/>
    <w:rsid w:val="003029B8"/>
    <w:rsid w:val="00302A55"/>
    <w:rsid w:val="003030FD"/>
    <w:rsid w:val="0030317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3E5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9BD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3E3A"/>
    <w:rsid w:val="00314100"/>
    <w:rsid w:val="00314228"/>
    <w:rsid w:val="00314396"/>
    <w:rsid w:val="003143B4"/>
    <w:rsid w:val="003143FE"/>
    <w:rsid w:val="0031477C"/>
    <w:rsid w:val="00314B09"/>
    <w:rsid w:val="00314E99"/>
    <w:rsid w:val="00315379"/>
    <w:rsid w:val="0031553C"/>
    <w:rsid w:val="003155F1"/>
    <w:rsid w:val="00315610"/>
    <w:rsid w:val="003156E1"/>
    <w:rsid w:val="00315DDE"/>
    <w:rsid w:val="00315E02"/>
    <w:rsid w:val="00316108"/>
    <w:rsid w:val="00316193"/>
    <w:rsid w:val="00316256"/>
    <w:rsid w:val="003164B4"/>
    <w:rsid w:val="0031657F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29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B6D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1B2"/>
    <w:rsid w:val="0032594F"/>
    <w:rsid w:val="00325AA2"/>
    <w:rsid w:val="00325AE8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EBB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74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2F09"/>
    <w:rsid w:val="003331EF"/>
    <w:rsid w:val="00333874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48D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0B7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5EB"/>
    <w:rsid w:val="0034572D"/>
    <w:rsid w:val="0034588F"/>
    <w:rsid w:val="00345E8E"/>
    <w:rsid w:val="00346071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974"/>
    <w:rsid w:val="00352B4B"/>
    <w:rsid w:val="00352D19"/>
    <w:rsid w:val="00352ECF"/>
    <w:rsid w:val="00352ED0"/>
    <w:rsid w:val="003530F3"/>
    <w:rsid w:val="003532AE"/>
    <w:rsid w:val="0035369F"/>
    <w:rsid w:val="003536F0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39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08E"/>
    <w:rsid w:val="003601FB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914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17"/>
    <w:rsid w:val="00366DA1"/>
    <w:rsid w:val="00367857"/>
    <w:rsid w:val="00367A08"/>
    <w:rsid w:val="00367D2D"/>
    <w:rsid w:val="003700DF"/>
    <w:rsid w:val="003701A8"/>
    <w:rsid w:val="00370450"/>
    <w:rsid w:val="00370865"/>
    <w:rsid w:val="0037091C"/>
    <w:rsid w:val="00370CC3"/>
    <w:rsid w:val="003711E0"/>
    <w:rsid w:val="00371242"/>
    <w:rsid w:val="003713EA"/>
    <w:rsid w:val="003713F5"/>
    <w:rsid w:val="003716F4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1D"/>
    <w:rsid w:val="00372895"/>
    <w:rsid w:val="00372A2D"/>
    <w:rsid w:val="00372B6C"/>
    <w:rsid w:val="00372B6E"/>
    <w:rsid w:val="00372B99"/>
    <w:rsid w:val="00373088"/>
    <w:rsid w:val="00373155"/>
    <w:rsid w:val="003739E6"/>
    <w:rsid w:val="00373B9A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4C7F"/>
    <w:rsid w:val="003751B6"/>
    <w:rsid w:val="0037541A"/>
    <w:rsid w:val="0037559A"/>
    <w:rsid w:val="00375A0C"/>
    <w:rsid w:val="00375D79"/>
    <w:rsid w:val="00375D7E"/>
    <w:rsid w:val="0037609F"/>
    <w:rsid w:val="003761EB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42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212"/>
    <w:rsid w:val="00385448"/>
    <w:rsid w:val="00385B64"/>
    <w:rsid w:val="00385DB9"/>
    <w:rsid w:val="00385EEE"/>
    <w:rsid w:val="00385F9A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97D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0BD"/>
    <w:rsid w:val="0039248F"/>
    <w:rsid w:val="00392662"/>
    <w:rsid w:val="0039267C"/>
    <w:rsid w:val="00392BCC"/>
    <w:rsid w:val="0039316B"/>
    <w:rsid w:val="0039338E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A0F"/>
    <w:rsid w:val="00395BB1"/>
    <w:rsid w:val="00396307"/>
    <w:rsid w:val="00396431"/>
    <w:rsid w:val="003967BC"/>
    <w:rsid w:val="003968B0"/>
    <w:rsid w:val="00396A68"/>
    <w:rsid w:val="00396BF4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3DB"/>
    <w:rsid w:val="003A04D8"/>
    <w:rsid w:val="003A08A3"/>
    <w:rsid w:val="003A0CD6"/>
    <w:rsid w:val="003A0D31"/>
    <w:rsid w:val="003A0EB2"/>
    <w:rsid w:val="003A167B"/>
    <w:rsid w:val="003A1854"/>
    <w:rsid w:val="003A1CD6"/>
    <w:rsid w:val="003A1D3D"/>
    <w:rsid w:val="003A1E87"/>
    <w:rsid w:val="003A1EA4"/>
    <w:rsid w:val="003A1ECB"/>
    <w:rsid w:val="003A1EFB"/>
    <w:rsid w:val="003A2007"/>
    <w:rsid w:val="003A23B5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806"/>
    <w:rsid w:val="003A4A74"/>
    <w:rsid w:val="003A4D8B"/>
    <w:rsid w:val="003A4EA9"/>
    <w:rsid w:val="003A52ED"/>
    <w:rsid w:val="003A5707"/>
    <w:rsid w:val="003A57B6"/>
    <w:rsid w:val="003A5975"/>
    <w:rsid w:val="003A5ABD"/>
    <w:rsid w:val="003A5BEF"/>
    <w:rsid w:val="003A5EBF"/>
    <w:rsid w:val="003A6134"/>
    <w:rsid w:val="003A633E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A7BF2"/>
    <w:rsid w:val="003B0008"/>
    <w:rsid w:val="003B030D"/>
    <w:rsid w:val="003B0D93"/>
    <w:rsid w:val="003B0DD5"/>
    <w:rsid w:val="003B120F"/>
    <w:rsid w:val="003B131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48E"/>
    <w:rsid w:val="003B575A"/>
    <w:rsid w:val="003B597E"/>
    <w:rsid w:val="003B5C4A"/>
    <w:rsid w:val="003B5EBB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01A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160"/>
    <w:rsid w:val="003C4180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0A1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B32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3E9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CDA"/>
    <w:rsid w:val="003E1E85"/>
    <w:rsid w:val="003E1EE7"/>
    <w:rsid w:val="003E1F6C"/>
    <w:rsid w:val="003E21B7"/>
    <w:rsid w:val="003E21E1"/>
    <w:rsid w:val="003E22BF"/>
    <w:rsid w:val="003E22D2"/>
    <w:rsid w:val="003E2365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4DC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2FB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73"/>
    <w:rsid w:val="003F2DE8"/>
    <w:rsid w:val="003F3660"/>
    <w:rsid w:val="003F3C7E"/>
    <w:rsid w:val="003F3ED9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A09"/>
    <w:rsid w:val="003F5B74"/>
    <w:rsid w:val="003F5D35"/>
    <w:rsid w:val="003F5EA4"/>
    <w:rsid w:val="003F5FF4"/>
    <w:rsid w:val="003F6155"/>
    <w:rsid w:val="003F68A8"/>
    <w:rsid w:val="003F690C"/>
    <w:rsid w:val="003F691A"/>
    <w:rsid w:val="003F6BD9"/>
    <w:rsid w:val="003F6C2C"/>
    <w:rsid w:val="003F6EFA"/>
    <w:rsid w:val="003F6F21"/>
    <w:rsid w:val="003F7137"/>
    <w:rsid w:val="003F7206"/>
    <w:rsid w:val="003F73BC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B38"/>
    <w:rsid w:val="00403D9F"/>
    <w:rsid w:val="00404204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7AB"/>
    <w:rsid w:val="00406D34"/>
    <w:rsid w:val="00406DF5"/>
    <w:rsid w:val="00406EAE"/>
    <w:rsid w:val="0040714C"/>
    <w:rsid w:val="0040733B"/>
    <w:rsid w:val="004073BB"/>
    <w:rsid w:val="0040743C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C7D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2F"/>
    <w:rsid w:val="00413A72"/>
    <w:rsid w:val="00413C56"/>
    <w:rsid w:val="00413CAE"/>
    <w:rsid w:val="0041428F"/>
    <w:rsid w:val="004143F2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0E85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84E"/>
    <w:rsid w:val="00423919"/>
    <w:rsid w:val="00423AB6"/>
    <w:rsid w:val="00423B61"/>
    <w:rsid w:val="00423C14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24B"/>
    <w:rsid w:val="004253CA"/>
    <w:rsid w:val="004257D8"/>
    <w:rsid w:val="004259E8"/>
    <w:rsid w:val="00425E11"/>
    <w:rsid w:val="00425FF8"/>
    <w:rsid w:val="004260AD"/>
    <w:rsid w:val="00426218"/>
    <w:rsid w:val="0042626D"/>
    <w:rsid w:val="004263C7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BA2"/>
    <w:rsid w:val="00430DFD"/>
    <w:rsid w:val="0043136E"/>
    <w:rsid w:val="004313AE"/>
    <w:rsid w:val="004313E8"/>
    <w:rsid w:val="00431645"/>
    <w:rsid w:val="00431B1A"/>
    <w:rsid w:val="00431D63"/>
    <w:rsid w:val="00431DFA"/>
    <w:rsid w:val="0043230D"/>
    <w:rsid w:val="0043246F"/>
    <w:rsid w:val="0043270E"/>
    <w:rsid w:val="00432AC4"/>
    <w:rsid w:val="00432B6B"/>
    <w:rsid w:val="00432E97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CE1"/>
    <w:rsid w:val="00433D73"/>
    <w:rsid w:val="004340BF"/>
    <w:rsid w:val="0043426C"/>
    <w:rsid w:val="00434440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60D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1D2D"/>
    <w:rsid w:val="004421F9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56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3C"/>
    <w:rsid w:val="0044535F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132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C2C"/>
    <w:rsid w:val="00451E17"/>
    <w:rsid w:val="00451E6C"/>
    <w:rsid w:val="0045215D"/>
    <w:rsid w:val="0045231E"/>
    <w:rsid w:val="00452375"/>
    <w:rsid w:val="004524D3"/>
    <w:rsid w:val="004526D2"/>
    <w:rsid w:val="00452A3A"/>
    <w:rsid w:val="00452B9C"/>
    <w:rsid w:val="00452D98"/>
    <w:rsid w:val="00452E24"/>
    <w:rsid w:val="00452EB7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1A1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6E8"/>
    <w:rsid w:val="0046371F"/>
    <w:rsid w:val="0046382F"/>
    <w:rsid w:val="00463849"/>
    <w:rsid w:val="00463A2C"/>
    <w:rsid w:val="00463ED4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AB3"/>
    <w:rsid w:val="00472C3D"/>
    <w:rsid w:val="00472D0D"/>
    <w:rsid w:val="00472FD7"/>
    <w:rsid w:val="00472FDB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09D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B16"/>
    <w:rsid w:val="00475B73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32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0A7"/>
    <w:rsid w:val="00481691"/>
    <w:rsid w:val="0048187D"/>
    <w:rsid w:val="00481A47"/>
    <w:rsid w:val="00481D9F"/>
    <w:rsid w:val="00481DF6"/>
    <w:rsid w:val="00481ED1"/>
    <w:rsid w:val="004821DE"/>
    <w:rsid w:val="004822F6"/>
    <w:rsid w:val="00482367"/>
    <w:rsid w:val="00482524"/>
    <w:rsid w:val="00482737"/>
    <w:rsid w:val="00482969"/>
    <w:rsid w:val="00482C2C"/>
    <w:rsid w:val="004831B5"/>
    <w:rsid w:val="0048347E"/>
    <w:rsid w:val="004837E0"/>
    <w:rsid w:val="00483B4D"/>
    <w:rsid w:val="00483CE1"/>
    <w:rsid w:val="00483D03"/>
    <w:rsid w:val="0048409C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0AD"/>
    <w:rsid w:val="00487286"/>
    <w:rsid w:val="00487BB6"/>
    <w:rsid w:val="00487CEF"/>
    <w:rsid w:val="00490424"/>
    <w:rsid w:val="0049050A"/>
    <w:rsid w:val="0049062A"/>
    <w:rsid w:val="0049062B"/>
    <w:rsid w:val="00490C12"/>
    <w:rsid w:val="00491105"/>
    <w:rsid w:val="004913F4"/>
    <w:rsid w:val="0049146D"/>
    <w:rsid w:val="00491550"/>
    <w:rsid w:val="0049155D"/>
    <w:rsid w:val="0049183D"/>
    <w:rsid w:val="00491CD0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59"/>
    <w:rsid w:val="0049349C"/>
    <w:rsid w:val="00493505"/>
    <w:rsid w:val="004936D1"/>
    <w:rsid w:val="004937B4"/>
    <w:rsid w:val="0049382D"/>
    <w:rsid w:val="00493BFD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59B"/>
    <w:rsid w:val="00495748"/>
    <w:rsid w:val="004958F6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A1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886"/>
    <w:rsid w:val="004A49A4"/>
    <w:rsid w:val="004A4A2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DE5"/>
    <w:rsid w:val="004A6F8A"/>
    <w:rsid w:val="004A747B"/>
    <w:rsid w:val="004A7627"/>
    <w:rsid w:val="004A7706"/>
    <w:rsid w:val="004A7B31"/>
    <w:rsid w:val="004A7CF3"/>
    <w:rsid w:val="004B0440"/>
    <w:rsid w:val="004B049D"/>
    <w:rsid w:val="004B051D"/>
    <w:rsid w:val="004B06BE"/>
    <w:rsid w:val="004B0843"/>
    <w:rsid w:val="004B0A69"/>
    <w:rsid w:val="004B0D95"/>
    <w:rsid w:val="004B0EC8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22F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5DCE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02E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8C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BB2"/>
    <w:rsid w:val="004C4EB7"/>
    <w:rsid w:val="004C5188"/>
    <w:rsid w:val="004C531E"/>
    <w:rsid w:val="004C54CD"/>
    <w:rsid w:val="004C5569"/>
    <w:rsid w:val="004C579D"/>
    <w:rsid w:val="004C597F"/>
    <w:rsid w:val="004C5A3E"/>
    <w:rsid w:val="004C5AB2"/>
    <w:rsid w:val="004C5E5A"/>
    <w:rsid w:val="004C6138"/>
    <w:rsid w:val="004C62CD"/>
    <w:rsid w:val="004C63F6"/>
    <w:rsid w:val="004C667E"/>
    <w:rsid w:val="004C67A7"/>
    <w:rsid w:val="004C69B1"/>
    <w:rsid w:val="004C6B30"/>
    <w:rsid w:val="004C6FEE"/>
    <w:rsid w:val="004C7192"/>
    <w:rsid w:val="004C7317"/>
    <w:rsid w:val="004C75EF"/>
    <w:rsid w:val="004C7621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B22"/>
    <w:rsid w:val="004D5B59"/>
    <w:rsid w:val="004D5C55"/>
    <w:rsid w:val="004D5D87"/>
    <w:rsid w:val="004D5DCD"/>
    <w:rsid w:val="004D5E37"/>
    <w:rsid w:val="004D5EC0"/>
    <w:rsid w:val="004D5FD6"/>
    <w:rsid w:val="004D5FE4"/>
    <w:rsid w:val="004D624B"/>
    <w:rsid w:val="004D65FC"/>
    <w:rsid w:val="004D660A"/>
    <w:rsid w:val="004D664F"/>
    <w:rsid w:val="004D6937"/>
    <w:rsid w:val="004D69CD"/>
    <w:rsid w:val="004D6D3D"/>
    <w:rsid w:val="004D6E50"/>
    <w:rsid w:val="004D70A3"/>
    <w:rsid w:val="004D7198"/>
    <w:rsid w:val="004D71C7"/>
    <w:rsid w:val="004D75FE"/>
    <w:rsid w:val="004D79E1"/>
    <w:rsid w:val="004D7C0C"/>
    <w:rsid w:val="004D7E61"/>
    <w:rsid w:val="004E040D"/>
    <w:rsid w:val="004E04BC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D5F"/>
    <w:rsid w:val="004E1E80"/>
    <w:rsid w:val="004E2047"/>
    <w:rsid w:val="004E2175"/>
    <w:rsid w:val="004E2325"/>
    <w:rsid w:val="004E25F6"/>
    <w:rsid w:val="004E293D"/>
    <w:rsid w:val="004E2A2B"/>
    <w:rsid w:val="004E2E28"/>
    <w:rsid w:val="004E31E7"/>
    <w:rsid w:val="004E3340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735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B7A"/>
    <w:rsid w:val="004E7E39"/>
    <w:rsid w:val="004F0771"/>
    <w:rsid w:val="004F0788"/>
    <w:rsid w:val="004F0FB1"/>
    <w:rsid w:val="004F10E8"/>
    <w:rsid w:val="004F132C"/>
    <w:rsid w:val="004F13BD"/>
    <w:rsid w:val="004F1711"/>
    <w:rsid w:val="004F1B3D"/>
    <w:rsid w:val="004F1C14"/>
    <w:rsid w:val="004F1F6F"/>
    <w:rsid w:val="004F2108"/>
    <w:rsid w:val="004F21F0"/>
    <w:rsid w:val="004F2219"/>
    <w:rsid w:val="004F2381"/>
    <w:rsid w:val="004F253E"/>
    <w:rsid w:val="004F2666"/>
    <w:rsid w:val="004F2676"/>
    <w:rsid w:val="004F26FF"/>
    <w:rsid w:val="004F2809"/>
    <w:rsid w:val="004F28C7"/>
    <w:rsid w:val="004F291E"/>
    <w:rsid w:val="004F2AD2"/>
    <w:rsid w:val="004F2B92"/>
    <w:rsid w:val="004F2BA9"/>
    <w:rsid w:val="004F2C78"/>
    <w:rsid w:val="004F2CDC"/>
    <w:rsid w:val="004F2D46"/>
    <w:rsid w:val="004F2D7A"/>
    <w:rsid w:val="004F2F13"/>
    <w:rsid w:val="004F3277"/>
    <w:rsid w:val="004F34A0"/>
    <w:rsid w:val="004F37E7"/>
    <w:rsid w:val="004F38D5"/>
    <w:rsid w:val="004F392F"/>
    <w:rsid w:val="004F3D12"/>
    <w:rsid w:val="004F3D7B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4ECE"/>
    <w:rsid w:val="004F505E"/>
    <w:rsid w:val="004F5069"/>
    <w:rsid w:val="004F52D1"/>
    <w:rsid w:val="004F52E6"/>
    <w:rsid w:val="004F53E2"/>
    <w:rsid w:val="004F5441"/>
    <w:rsid w:val="004F54BA"/>
    <w:rsid w:val="004F5708"/>
    <w:rsid w:val="004F5E3A"/>
    <w:rsid w:val="004F5EE5"/>
    <w:rsid w:val="004F65F1"/>
    <w:rsid w:val="004F6889"/>
    <w:rsid w:val="004F6A7F"/>
    <w:rsid w:val="004F6AB4"/>
    <w:rsid w:val="004F6B11"/>
    <w:rsid w:val="004F6C7C"/>
    <w:rsid w:val="004F6F7E"/>
    <w:rsid w:val="004F6FC9"/>
    <w:rsid w:val="004F76C7"/>
    <w:rsid w:val="004F7883"/>
    <w:rsid w:val="004F790E"/>
    <w:rsid w:val="004F7B83"/>
    <w:rsid w:val="004F7CD5"/>
    <w:rsid w:val="0050041C"/>
    <w:rsid w:val="0050043F"/>
    <w:rsid w:val="005005F2"/>
    <w:rsid w:val="0050078F"/>
    <w:rsid w:val="005007FA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94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A1"/>
    <w:rsid w:val="005057EC"/>
    <w:rsid w:val="00505821"/>
    <w:rsid w:val="0050593C"/>
    <w:rsid w:val="00505CA2"/>
    <w:rsid w:val="00505EC0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437"/>
    <w:rsid w:val="005075A2"/>
    <w:rsid w:val="00507901"/>
    <w:rsid w:val="00507A84"/>
    <w:rsid w:val="00507B2E"/>
    <w:rsid w:val="00507CA9"/>
    <w:rsid w:val="00507D4D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9F3"/>
    <w:rsid w:val="00513BE3"/>
    <w:rsid w:val="00514239"/>
    <w:rsid w:val="00514444"/>
    <w:rsid w:val="0051449D"/>
    <w:rsid w:val="00514753"/>
    <w:rsid w:val="005148F2"/>
    <w:rsid w:val="005149E6"/>
    <w:rsid w:val="00514E11"/>
    <w:rsid w:val="005150AA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52"/>
    <w:rsid w:val="00522FDA"/>
    <w:rsid w:val="00523518"/>
    <w:rsid w:val="00523B7F"/>
    <w:rsid w:val="00523FD3"/>
    <w:rsid w:val="00524895"/>
    <w:rsid w:val="00524A5A"/>
    <w:rsid w:val="00524D99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2D8"/>
    <w:rsid w:val="00526540"/>
    <w:rsid w:val="005267F6"/>
    <w:rsid w:val="00526AD6"/>
    <w:rsid w:val="00526B30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DD0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2E20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0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279C"/>
    <w:rsid w:val="005431B5"/>
    <w:rsid w:val="0054331D"/>
    <w:rsid w:val="00543409"/>
    <w:rsid w:val="00543480"/>
    <w:rsid w:val="005435DD"/>
    <w:rsid w:val="00543BC8"/>
    <w:rsid w:val="00543CA4"/>
    <w:rsid w:val="00543D00"/>
    <w:rsid w:val="00543D57"/>
    <w:rsid w:val="00543ECD"/>
    <w:rsid w:val="0054407D"/>
    <w:rsid w:val="0054414F"/>
    <w:rsid w:val="0054464B"/>
    <w:rsid w:val="0054466D"/>
    <w:rsid w:val="005446C7"/>
    <w:rsid w:val="00544877"/>
    <w:rsid w:val="005448BA"/>
    <w:rsid w:val="00544DEE"/>
    <w:rsid w:val="00545011"/>
    <w:rsid w:val="005451AF"/>
    <w:rsid w:val="005451ED"/>
    <w:rsid w:val="0054527D"/>
    <w:rsid w:val="00545328"/>
    <w:rsid w:val="00545379"/>
    <w:rsid w:val="00545915"/>
    <w:rsid w:val="00545B90"/>
    <w:rsid w:val="00545BA2"/>
    <w:rsid w:val="00545EC1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24E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0CD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51"/>
    <w:rsid w:val="005527E5"/>
    <w:rsid w:val="00552821"/>
    <w:rsid w:val="00552897"/>
    <w:rsid w:val="0055297E"/>
    <w:rsid w:val="00552AAD"/>
    <w:rsid w:val="00552BC4"/>
    <w:rsid w:val="005531F5"/>
    <w:rsid w:val="005532A1"/>
    <w:rsid w:val="0055354F"/>
    <w:rsid w:val="005535EF"/>
    <w:rsid w:val="0055369C"/>
    <w:rsid w:val="005538A2"/>
    <w:rsid w:val="00553A56"/>
    <w:rsid w:val="00553B68"/>
    <w:rsid w:val="00553C9E"/>
    <w:rsid w:val="00553F05"/>
    <w:rsid w:val="005541FB"/>
    <w:rsid w:val="00554345"/>
    <w:rsid w:val="005547F0"/>
    <w:rsid w:val="00554937"/>
    <w:rsid w:val="00554E6C"/>
    <w:rsid w:val="0055544D"/>
    <w:rsid w:val="0055544E"/>
    <w:rsid w:val="00555C0B"/>
    <w:rsid w:val="00555EE8"/>
    <w:rsid w:val="005561E5"/>
    <w:rsid w:val="005563E4"/>
    <w:rsid w:val="005563FA"/>
    <w:rsid w:val="00556632"/>
    <w:rsid w:val="0055667B"/>
    <w:rsid w:val="00556BC0"/>
    <w:rsid w:val="00556D7B"/>
    <w:rsid w:val="0055708C"/>
    <w:rsid w:val="005575D0"/>
    <w:rsid w:val="0055777A"/>
    <w:rsid w:val="005579CA"/>
    <w:rsid w:val="00557AC4"/>
    <w:rsid w:val="00557ADA"/>
    <w:rsid w:val="0056067F"/>
    <w:rsid w:val="00560B2C"/>
    <w:rsid w:val="00560DE2"/>
    <w:rsid w:val="00560FB7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3ABB"/>
    <w:rsid w:val="005643C9"/>
    <w:rsid w:val="00564A24"/>
    <w:rsid w:val="00564EE9"/>
    <w:rsid w:val="005651B3"/>
    <w:rsid w:val="00565200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4F0"/>
    <w:rsid w:val="00567C35"/>
    <w:rsid w:val="005700FF"/>
    <w:rsid w:val="005701EF"/>
    <w:rsid w:val="00570311"/>
    <w:rsid w:val="005705AE"/>
    <w:rsid w:val="005705DB"/>
    <w:rsid w:val="00570734"/>
    <w:rsid w:val="005707DD"/>
    <w:rsid w:val="0057094E"/>
    <w:rsid w:val="005709E2"/>
    <w:rsid w:val="00570AF0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0C4"/>
    <w:rsid w:val="00576293"/>
    <w:rsid w:val="005762D5"/>
    <w:rsid w:val="0057649F"/>
    <w:rsid w:val="00576AC7"/>
    <w:rsid w:val="005776DE"/>
    <w:rsid w:val="00577723"/>
    <w:rsid w:val="005779E0"/>
    <w:rsid w:val="00577CA9"/>
    <w:rsid w:val="00577D59"/>
    <w:rsid w:val="00577EAA"/>
    <w:rsid w:val="00577EB6"/>
    <w:rsid w:val="00577F9F"/>
    <w:rsid w:val="00580005"/>
    <w:rsid w:val="0058012A"/>
    <w:rsid w:val="005804E1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B35"/>
    <w:rsid w:val="00581E5C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516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194"/>
    <w:rsid w:val="0058722E"/>
    <w:rsid w:val="0058749A"/>
    <w:rsid w:val="00587841"/>
    <w:rsid w:val="00587A4B"/>
    <w:rsid w:val="00587A84"/>
    <w:rsid w:val="00587C51"/>
    <w:rsid w:val="00587CEA"/>
    <w:rsid w:val="00587D02"/>
    <w:rsid w:val="00587EEA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74B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4E03"/>
    <w:rsid w:val="00594F41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2"/>
    <w:rsid w:val="00597788"/>
    <w:rsid w:val="005977A3"/>
    <w:rsid w:val="005977B0"/>
    <w:rsid w:val="005978D4"/>
    <w:rsid w:val="00597ACA"/>
    <w:rsid w:val="00597F2F"/>
    <w:rsid w:val="005A0040"/>
    <w:rsid w:val="005A0201"/>
    <w:rsid w:val="005A056A"/>
    <w:rsid w:val="005A080D"/>
    <w:rsid w:val="005A0D6D"/>
    <w:rsid w:val="005A0F8D"/>
    <w:rsid w:val="005A1259"/>
    <w:rsid w:val="005A1274"/>
    <w:rsid w:val="005A179E"/>
    <w:rsid w:val="005A17C4"/>
    <w:rsid w:val="005A181F"/>
    <w:rsid w:val="005A1AB0"/>
    <w:rsid w:val="005A1BBB"/>
    <w:rsid w:val="005A1C7A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3EC9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8D4"/>
    <w:rsid w:val="005A5AB1"/>
    <w:rsid w:val="005A5BA2"/>
    <w:rsid w:val="005A5F17"/>
    <w:rsid w:val="005A5F24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9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40D"/>
    <w:rsid w:val="005B57A5"/>
    <w:rsid w:val="005B587F"/>
    <w:rsid w:val="005B58D0"/>
    <w:rsid w:val="005B5B87"/>
    <w:rsid w:val="005B5BBB"/>
    <w:rsid w:val="005B60FA"/>
    <w:rsid w:val="005B6320"/>
    <w:rsid w:val="005B638F"/>
    <w:rsid w:val="005B652C"/>
    <w:rsid w:val="005B6905"/>
    <w:rsid w:val="005B69B4"/>
    <w:rsid w:val="005B6C16"/>
    <w:rsid w:val="005B6C34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3D47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BDC"/>
    <w:rsid w:val="005C5E17"/>
    <w:rsid w:val="005C5E63"/>
    <w:rsid w:val="005C5FED"/>
    <w:rsid w:val="005C603A"/>
    <w:rsid w:val="005C60B1"/>
    <w:rsid w:val="005C6504"/>
    <w:rsid w:val="005C6813"/>
    <w:rsid w:val="005C6B74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A8B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4B9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4AE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2A4"/>
    <w:rsid w:val="005E44AA"/>
    <w:rsid w:val="005E46A9"/>
    <w:rsid w:val="005E490F"/>
    <w:rsid w:val="005E4B77"/>
    <w:rsid w:val="005E4C63"/>
    <w:rsid w:val="005E4F12"/>
    <w:rsid w:val="005E4F68"/>
    <w:rsid w:val="005E4F92"/>
    <w:rsid w:val="005E5053"/>
    <w:rsid w:val="005E51D8"/>
    <w:rsid w:val="005E551E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55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CD7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78B"/>
    <w:rsid w:val="005F3871"/>
    <w:rsid w:val="005F38B6"/>
    <w:rsid w:val="005F392F"/>
    <w:rsid w:val="005F3A6D"/>
    <w:rsid w:val="005F3B29"/>
    <w:rsid w:val="005F3C93"/>
    <w:rsid w:val="005F3CBD"/>
    <w:rsid w:val="005F3D09"/>
    <w:rsid w:val="005F3D22"/>
    <w:rsid w:val="005F453F"/>
    <w:rsid w:val="005F477D"/>
    <w:rsid w:val="005F47D0"/>
    <w:rsid w:val="005F4C57"/>
    <w:rsid w:val="005F4D7D"/>
    <w:rsid w:val="005F5A48"/>
    <w:rsid w:val="005F5C69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BC3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396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298"/>
    <w:rsid w:val="0060641C"/>
    <w:rsid w:val="00606692"/>
    <w:rsid w:val="006069DA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AC7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3E45"/>
    <w:rsid w:val="00613FE3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44"/>
    <w:rsid w:val="00615997"/>
    <w:rsid w:val="00615AA3"/>
    <w:rsid w:val="00615BE8"/>
    <w:rsid w:val="00615F80"/>
    <w:rsid w:val="006160FA"/>
    <w:rsid w:val="006163D2"/>
    <w:rsid w:val="006166FD"/>
    <w:rsid w:val="006167AC"/>
    <w:rsid w:val="0061690B"/>
    <w:rsid w:val="00616AE4"/>
    <w:rsid w:val="00616E68"/>
    <w:rsid w:val="006170A3"/>
    <w:rsid w:val="006170A6"/>
    <w:rsid w:val="006171B1"/>
    <w:rsid w:val="006171F7"/>
    <w:rsid w:val="00617695"/>
    <w:rsid w:val="00617AF0"/>
    <w:rsid w:val="00617B54"/>
    <w:rsid w:val="006205F2"/>
    <w:rsid w:val="00620855"/>
    <w:rsid w:val="006208F5"/>
    <w:rsid w:val="00620BAA"/>
    <w:rsid w:val="00620C2B"/>
    <w:rsid w:val="00620D26"/>
    <w:rsid w:val="00620D51"/>
    <w:rsid w:val="00620E28"/>
    <w:rsid w:val="00620F1A"/>
    <w:rsid w:val="00621395"/>
    <w:rsid w:val="0062145F"/>
    <w:rsid w:val="006214A0"/>
    <w:rsid w:val="00621779"/>
    <w:rsid w:val="006217B1"/>
    <w:rsid w:val="00621A28"/>
    <w:rsid w:val="00621C93"/>
    <w:rsid w:val="00621E24"/>
    <w:rsid w:val="00621FA5"/>
    <w:rsid w:val="00622191"/>
    <w:rsid w:val="006222BE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957"/>
    <w:rsid w:val="00623C0B"/>
    <w:rsid w:val="00623C47"/>
    <w:rsid w:val="00623E99"/>
    <w:rsid w:val="00623F18"/>
    <w:rsid w:val="0062404C"/>
    <w:rsid w:val="00624112"/>
    <w:rsid w:val="0062419F"/>
    <w:rsid w:val="0062489E"/>
    <w:rsid w:val="00624DC3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5EB6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27F53"/>
    <w:rsid w:val="0063026A"/>
    <w:rsid w:val="00630838"/>
    <w:rsid w:val="00630FC6"/>
    <w:rsid w:val="0063131E"/>
    <w:rsid w:val="00631473"/>
    <w:rsid w:val="00631BAF"/>
    <w:rsid w:val="00631E79"/>
    <w:rsid w:val="0063213D"/>
    <w:rsid w:val="00632160"/>
    <w:rsid w:val="0063220C"/>
    <w:rsid w:val="006322B1"/>
    <w:rsid w:val="0063246B"/>
    <w:rsid w:val="006328F2"/>
    <w:rsid w:val="00632C66"/>
    <w:rsid w:val="00632DF3"/>
    <w:rsid w:val="00632F91"/>
    <w:rsid w:val="00633C2E"/>
    <w:rsid w:val="00633D31"/>
    <w:rsid w:val="00633E08"/>
    <w:rsid w:val="006342C9"/>
    <w:rsid w:val="0063444B"/>
    <w:rsid w:val="0063497B"/>
    <w:rsid w:val="00634AAE"/>
    <w:rsid w:val="00634CA2"/>
    <w:rsid w:val="00634DFF"/>
    <w:rsid w:val="00634F26"/>
    <w:rsid w:val="00634F88"/>
    <w:rsid w:val="006353C8"/>
    <w:rsid w:val="006354F4"/>
    <w:rsid w:val="00635732"/>
    <w:rsid w:val="00635B9C"/>
    <w:rsid w:val="00635C8A"/>
    <w:rsid w:val="006362AD"/>
    <w:rsid w:val="00636680"/>
    <w:rsid w:val="006366AA"/>
    <w:rsid w:val="006367F7"/>
    <w:rsid w:val="00636879"/>
    <w:rsid w:val="00636950"/>
    <w:rsid w:val="00636C65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0949"/>
    <w:rsid w:val="00640BD8"/>
    <w:rsid w:val="0064106A"/>
    <w:rsid w:val="0064119C"/>
    <w:rsid w:val="006411FE"/>
    <w:rsid w:val="006414BC"/>
    <w:rsid w:val="006417E4"/>
    <w:rsid w:val="00641825"/>
    <w:rsid w:val="00641E54"/>
    <w:rsid w:val="00641E59"/>
    <w:rsid w:val="00641FC4"/>
    <w:rsid w:val="00642096"/>
    <w:rsid w:val="006420F4"/>
    <w:rsid w:val="0064262E"/>
    <w:rsid w:val="006429CE"/>
    <w:rsid w:val="00642FCA"/>
    <w:rsid w:val="0064315C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246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38E"/>
    <w:rsid w:val="00653522"/>
    <w:rsid w:val="006536ED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DEA"/>
    <w:rsid w:val="00655E31"/>
    <w:rsid w:val="00655E86"/>
    <w:rsid w:val="0065625C"/>
    <w:rsid w:val="006563C8"/>
    <w:rsid w:val="00656627"/>
    <w:rsid w:val="00656A7C"/>
    <w:rsid w:val="00656B0A"/>
    <w:rsid w:val="00656E1C"/>
    <w:rsid w:val="006570C2"/>
    <w:rsid w:val="0065747F"/>
    <w:rsid w:val="006579A3"/>
    <w:rsid w:val="00657EA7"/>
    <w:rsid w:val="006604F4"/>
    <w:rsid w:val="006607F5"/>
    <w:rsid w:val="00660811"/>
    <w:rsid w:val="00660890"/>
    <w:rsid w:val="00660917"/>
    <w:rsid w:val="00660963"/>
    <w:rsid w:val="0066098C"/>
    <w:rsid w:val="00660BAA"/>
    <w:rsid w:val="00660DE4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35"/>
    <w:rsid w:val="0066295F"/>
    <w:rsid w:val="00662CFA"/>
    <w:rsid w:val="00663162"/>
    <w:rsid w:val="00663246"/>
    <w:rsid w:val="00663621"/>
    <w:rsid w:val="00663795"/>
    <w:rsid w:val="00663B1D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F43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4A2"/>
    <w:rsid w:val="006726FF"/>
    <w:rsid w:val="0067307A"/>
    <w:rsid w:val="0067334D"/>
    <w:rsid w:val="0067337F"/>
    <w:rsid w:val="00673837"/>
    <w:rsid w:val="006739E3"/>
    <w:rsid w:val="00673A2A"/>
    <w:rsid w:val="00673A93"/>
    <w:rsid w:val="00673B32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AC"/>
    <w:rsid w:val="006763F4"/>
    <w:rsid w:val="0067650D"/>
    <w:rsid w:val="00676548"/>
    <w:rsid w:val="0067658A"/>
    <w:rsid w:val="006766B9"/>
    <w:rsid w:val="006768DD"/>
    <w:rsid w:val="00676926"/>
    <w:rsid w:val="00676C51"/>
    <w:rsid w:val="00676C6E"/>
    <w:rsid w:val="00676E28"/>
    <w:rsid w:val="00676E5E"/>
    <w:rsid w:val="00676E95"/>
    <w:rsid w:val="00676F40"/>
    <w:rsid w:val="00677109"/>
    <w:rsid w:val="00677120"/>
    <w:rsid w:val="00677145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361"/>
    <w:rsid w:val="006818A7"/>
    <w:rsid w:val="006819AD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5A4"/>
    <w:rsid w:val="006877CC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5D"/>
    <w:rsid w:val="006934DE"/>
    <w:rsid w:val="0069355A"/>
    <w:rsid w:val="006937B8"/>
    <w:rsid w:val="006937DB"/>
    <w:rsid w:val="0069385D"/>
    <w:rsid w:val="00693FAC"/>
    <w:rsid w:val="006942C6"/>
    <w:rsid w:val="0069437D"/>
    <w:rsid w:val="006943EA"/>
    <w:rsid w:val="0069452E"/>
    <w:rsid w:val="00694623"/>
    <w:rsid w:val="0069463A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09"/>
    <w:rsid w:val="00696920"/>
    <w:rsid w:val="0069693B"/>
    <w:rsid w:val="00696990"/>
    <w:rsid w:val="00696F58"/>
    <w:rsid w:val="006970CF"/>
    <w:rsid w:val="00697147"/>
    <w:rsid w:val="0069718E"/>
    <w:rsid w:val="006972DB"/>
    <w:rsid w:val="0069744A"/>
    <w:rsid w:val="006977A1"/>
    <w:rsid w:val="00697CD4"/>
    <w:rsid w:val="00697CEE"/>
    <w:rsid w:val="00697FF7"/>
    <w:rsid w:val="006A022D"/>
    <w:rsid w:val="006A035C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0FD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39"/>
    <w:rsid w:val="006A5491"/>
    <w:rsid w:val="006A575E"/>
    <w:rsid w:val="006A5779"/>
    <w:rsid w:val="006A588E"/>
    <w:rsid w:val="006A59A9"/>
    <w:rsid w:val="006A5D9B"/>
    <w:rsid w:val="006A5DEE"/>
    <w:rsid w:val="006A5E7F"/>
    <w:rsid w:val="006A601E"/>
    <w:rsid w:val="006A662F"/>
    <w:rsid w:val="006A6DC7"/>
    <w:rsid w:val="006A6EBA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88"/>
    <w:rsid w:val="006B2AA2"/>
    <w:rsid w:val="006B2DF1"/>
    <w:rsid w:val="006B309D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2AE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265"/>
    <w:rsid w:val="006C1328"/>
    <w:rsid w:val="006C13EB"/>
    <w:rsid w:val="006C151B"/>
    <w:rsid w:val="006C173B"/>
    <w:rsid w:val="006C1C4D"/>
    <w:rsid w:val="006C1C70"/>
    <w:rsid w:val="006C1CC1"/>
    <w:rsid w:val="006C1F05"/>
    <w:rsid w:val="006C21DD"/>
    <w:rsid w:val="006C249D"/>
    <w:rsid w:val="006C26E5"/>
    <w:rsid w:val="006C2715"/>
    <w:rsid w:val="006C2818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57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1FD"/>
    <w:rsid w:val="006C74CC"/>
    <w:rsid w:val="006C74E6"/>
    <w:rsid w:val="006C7594"/>
    <w:rsid w:val="006C7634"/>
    <w:rsid w:val="006C7776"/>
    <w:rsid w:val="006C79B0"/>
    <w:rsid w:val="006C7CB7"/>
    <w:rsid w:val="006C7D66"/>
    <w:rsid w:val="006D0599"/>
    <w:rsid w:val="006D0653"/>
    <w:rsid w:val="006D09C1"/>
    <w:rsid w:val="006D0B94"/>
    <w:rsid w:val="006D0E66"/>
    <w:rsid w:val="006D10D7"/>
    <w:rsid w:val="006D1841"/>
    <w:rsid w:val="006D1986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D6A"/>
    <w:rsid w:val="006D5E47"/>
    <w:rsid w:val="006D5F83"/>
    <w:rsid w:val="006D6019"/>
    <w:rsid w:val="006D610E"/>
    <w:rsid w:val="006D611D"/>
    <w:rsid w:val="006D61CD"/>
    <w:rsid w:val="006D62E2"/>
    <w:rsid w:val="006D6773"/>
    <w:rsid w:val="006D67B9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4B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464"/>
    <w:rsid w:val="006F04B6"/>
    <w:rsid w:val="006F05BA"/>
    <w:rsid w:val="006F08BE"/>
    <w:rsid w:val="006F09F1"/>
    <w:rsid w:val="006F0A72"/>
    <w:rsid w:val="006F0AB7"/>
    <w:rsid w:val="006F0F96"/>
    <w:rsid w:val="006F0FF8"/>
    <w:rsid w:val="006F1039"/>
    <w:rsid w:val="006F13D0"/>
    <w:rsid w:val="006F13E2"/>
    <w:rsid w:val="006F1446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C1C"/>
    <w:rsid w:val="006F7DE1"/>
    <w:rsid w:val="006F7E44"/>
    <w:rsid w:val="006F7EF0"/>
    <w:rsid w:val="0070039B"/>
    <w:rsid w:val="007003E7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7A"/>
    <w:rsid w:val="007037CC"/>
    <w:rsid w:val="007038AE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66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3AF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53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19"/>
    <w:rsid w:val="00713353"/>
    <w:rsid w:val="007133EF"/>
    <w:rsid w:val="007133F0"/>
    <w:rsid w:val="0071352F"/>
    <w:rsid w:val="0071357E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4E23"/>
    <w:rsid w:val="007151D9"/>
    <w:rsid w:val="007152D3"/>
    <w:rsid w:val="007153EC"/>
    <w:rsid w:val="007154F8"/>
    <w:rsid w:val="0071592D"/>
    <w:rsid w:val="00715A56"/>
    <w:rsid w:val="00715B6C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CED"/>
    <w:rsid w:val="00717D3D"/>
    <w:rsid w:val="007204C0"/>
    <w:rsid w:val="00720A8E"/>
    <w:rsid w:val="00720ACC"/>
    <w:rsid w:val="00720BCD"/>
    <w:rsid w:val="00720BE1"/>
    <w:rsid w:val="007213D6"/>
    <w:rsid w:val="007218CA"/>
    <w:rsid w:val="00721A72"/>
    <w:rsid w:val="00721C8A"/>
    <w:rsid w:val="00721E40"/>
    <w:rsid w:val="00722101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3C50"/>
    <w:rsid w:val="00724072"/>
    <w:rsid w:val="007242EE"/>
    <w:rsid w:val="007243FA"/>
    <w:rsid w:val="0072448E"/>
    <w:rsid w:val="007247D1"/>
    <w:rsid w:val="007248E6"/>
    <w:rsid w:val="0072496D"/>
    <w:rsid w:val="00725436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683"/>
    <w:rsid w:val="007267E0"/>
    <w:rsid w:val="00726916"/>
    <w:rsid w:val="00726AA7"/>
    <w:rsid w:val="00726E50"/>
    <w:rsid w:val="00726F45"/>
    <w:rsid w:val="00727276"/>
    <w:rsid w:val="007272C3"/>
    <w:rsid w:val="007276AA"/>
    <w:rsid w:val="007276F9"/>
    <w:rsid w:val="00727704"/>
    <w:rsid w:val="00727870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CC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779"/>
    <w:rsid w:val="00734BD1"/>
    <w:rsid w:val="00734CB2"/>
    <w:rsid w:val="00734FEE"/>
    <w:rsid w:val="0073581C"/>
    <w:rsid w:val="00735983"/>
    <w:rsid w:val="00735AE6"/>
    <w:rsid w:val="00735D0F"/>
    <w:rsid w:val="00735FE8"/>
    <w:rsid w:val="00736463"/>
    <w:rsid w:val="00736483"/>
    <w:rsid w:val="007364A1"/>
    <w:rsid w:val="00736600"/>
    <w:rsid w:val="007367E7"/>
    <w:rsid w:val="0073698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A18"/>
    <w:rsid w:val="00741D90"/>
    <w:rsid w:val="00742201"/>
    <w:rsid w:val="0074229B"/>
    <w:rsid w:val="007422E3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0B3"/>
    <w:rsid w:val="0075121A"/>
    <w:rsid w:val="007515AF"/>
    <w:rsid w:val="007517B0"/>
    <w:rsid w:val="00751D3B"/>
    <w:rsid w:val="00751EAC"/>
    <w:rsid w:val="00752306"/>
    <w:rsid w:val="0075237B"/>
    <w:rsid w:val="007523EB"/>
    <w:rsid w:val="0075247E"/>
    <w:rsid w:val="007524A3"/>
    <w:rsid w:val="007527E6"/>
    <w:rsid w:val="007529BC"/>
    <w:rsid w:val="00752CD1"/>
    <w:rsid w:val="00752D0E"/>
    <w:rsid w:val="00752E8C"/>
    <w:rsid w:val="00752EC4"/>
    <w:rsid w:val="007533D7"/>
    <w:rsid w:val="00753562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233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0EA9"/>
    <w:rsid w:val="00761A88"/>
    <w:rsid w:val="00761B78"/>
    <w:rsid w:val="00761C16"/>
    <w:rsid w:val="00761C56"/>
    <w:rsid w:val="00761DD7"/>
    <w:rsid w:val="007620FF"/>
    <w:rsid w:val="0076238D"/>
    <w:rsid w:val="007625A9"/>
    <w:rsid w:val="00762AFC"/>
    <w:rsid w:val="00762BE4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83"/>
    <w:rsid w:val="00765EA2"/>
    <w:rsid w:val="00766023"/>
    <w:rsid w:val="00766115"/>
    <w:rsid w:val="00766150"/>
    <w:rsid w:val="007663A4"/>
    <w:rsid w:val="007663CD"/>
    <w:rsid w:val="007664B1"/>
    <w:rsid w:val="00766620"/>
    <w:rsid w:val="007666C4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255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872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4FF8"/>
    <w:rsid w:val="00785091"/>
    <w:rsid w:val="007859DF"/>
    <w:rsid w:val="00785B8B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A6F"/>
    <w:rsid w:val="00790BFF"/>
    <w:rsid w:val="00790DA7"/>
    <w:rsid w:val="00790FB9"/>
    <w:rsid w:val="00791100"/>
    <w:rsid w:val="00791261"/>
    <w:rsid w:val="00791CA8"/>
    <w:rsid w:val="00791D75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01"/>
    <w:rsid w:val="00793143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6FBA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044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AC1"/>
    <w:rsid w:val="007A1DA2"/>
    <w:rsid w:val="007A1E8E"/>
    <w:rsid w:val="007A22CE"/>
    <w:rsid w:val="007A22EA"/>
    <w:rsid w:val="007A2EF3"/>
    <w:rsid w:val="007A32D6"/>
    <w:rsid w:val="007A32E6"/>
    <w:rsid w:val="007A3722"/>
    <w:rsid w:val="007A3802"/>
    <w:rsid w:val="007A3965"/>
    <w:rsid w:val="007A3BDD"/>
    <w:rsid w:val="007A3EDA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86E"/>
    <w:rsid w:val="007A6C3A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AE9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910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E66"/>
    <w:rsid w:val="007C1F84"/>
    <w:rsid w:val="007C20B1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2A1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C79EC"/>
    <w:rsid w:val="007D02B8"/>
    <w:rsid w:val="007D09C5"/>
    <w:rsid w:val="007D0A77"/>
    <w:rsid w:val="007D0A8B"/>
    <w:rsid w:val="007D0CC6"/>
    <w:rsid w:val="007D1248"/>
    <w:rsid w:val="007D12FC"/>
    <w:rsid w:val="007D151D"/>
    <w:rsid w:val="007D1582"/>
    <w:rsid w:val="007D1595"/>
    <w:rsid w:val="007D15B4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2F84"/>
    <w:rsid w:val="007D347C"/>
    <w:rsid w:val="007D36E0"/>
    <w:rsid w:val="007D3719"/>
    <w:rsid w:val="007D38A7"/>
    <w:rsid w:val="007D3A08"/>
    <w:rsid w:val="007D3E58"/>
    <w:rsid w:val="007D4097"/>
    <w:rsid w:val="007D42B8"/>
    <w:rsid w:val="007D4326"/>
    <w:rsid w:val="007D460E"/>
    <w:rsid w:val="007D4D82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A14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378"/>
    <w:rsid w:val="007E048D"/>
    <w:rsid w:val="007E0935"/>
    <w:rsid w:val="007E09DF"/>
    <w:rsid w:val="007E0B38"/>
    <w:rsid w:val="007E0CE6"/>
    <w:rsid w:val="007E1447"/>
    <w:rsid w:val="007E151B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898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034"/>
    <w:rsid w:val="007F31AE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6AB"/>
    <w:rsid w:val="007F5A1A"/>
    <w:rsid w:val="007F5AAB"/>
    <w:rsid w:val="007F5C82"/>
    <w:rsid w:val="007F5CDE"/>
    <w:rsid w:val="007F5FA9"/>
    <w:rsid w:val="007F60E7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C7"/>
    <w:rsid w:val="007F75E8"/>
    <w:rsid w:val="007F7689"/>
    <w:rsid w:val="0080063F"/>
    <w:rsid w:val="00800844"/>
    <w:rsid w:val="00800B0B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2DF6"/>
    <w:rsid w:val="00803289"/>
    <w:rsid w:val="0080336F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9F8"/>
    <w:rsid w:val="00805ACB"/>
    <w:rsid w:val="0080637A"/>
    <w:rsid w:val="0080649C"/>
    <w:rsid w:val="00806620"/>
    <w:rsid w:val="00806697"/>
    <w:rsid w:val="00806956"/>
    <w:rsid w:val="008071A7"/>
    <w:rsid w:val="00807A0C"/>
    <w:rsid w:val="00807BEE"/>
    <w:rsid w:val="0081030D"/>
    <w:rsid w:val="0081038A"/>
    <w:rsid w:val="00810564"/>
    <w:rsid w:val="008105CD"/>
    <w:rsid w:val="0081069D"/>
    <w:rsid w:val="008106A0"/>
    <w:rsid w:val="008107D4"/>
    <w:rsid w:val="00810940"/>
    <w:rsid w:val="00810B8A"/>
    <w:rsid w:val="00810B9C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27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DDD"/>
    <w:rsid w:val="00822F79"/>
    <w:rsid w:val="008230FF"/>
    <w:rsid w:val="0082311A"/>
    <w:rsid w:val="008233FA"/>
    <w:rsid w:val="00823462"/>
    <w:rsid w:val="008234CA"/>
    <w:rsid w:val="008236BA"/>
    <w:rsid w:val="00823858"/>
    <w:rsid w:val="00823A97"/>
    <w:rsid w:val="00823A9E"/>
    <w:rsid w:val="00823D30"/>
    <w:rsid w:val="00823DAA"/>
    <w:rsid w:val="00823F6F"/>
    <w:rsid w:val="00823F79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A97"/>
    <w:rsid w:val="00825C5C"/>
    <w:rsid w:val="00825C63"/>
    <w:rsid w:val="00825F2E"/>
    <w:rsid w:val="00825F3D"/>
    <w:rsid w:val="0082600C"/>
    <w:rsid w:val="00826020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6C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1E13"/>
    <w:rsid w:val="0083224A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751"/>
    <w:rsid w:val="00836B1D"/>
    <w:rsid w:val="00836EFE"/>
    <w:rsid w:val="0083723A"/>
    <w:rsid w:val="008372F1"/>
    <w:rsid w:val="0083739E"/>
    <w:rsid w:val="0083768C"/>
    <w:rsid w:val="008376FB"/>
    <w:rsid w:val="008379A0"/>
    <w:rsid w:val="00837A8F"/>
    <w:rsid w:val="00837B26"/>
    <w:rsid w:val="00837F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1EB"/>
    <w:rsid w:val="00844223"/>
    <w:rsid w:val="00844648"/>
    <w:rsid w:val="00844690"/>
    <w:rsid w:val="0084485A"/>
    <w:rsid w:val="00844AAC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83C"/>
    <w:rsid w:val="0084691E"/>
    <w:rsid w:val="008469E2"/>
    <w:rsid w:val="00846A6A"/>
    <w:rsid w:val="00846E9A"/>
    <w:rsid w:val="00846FE2"/>
    <w:rsid w:val="00847156"/>
    <w:rsid w:val="00847572"/>
    <w:rsid w:val="00847670"/>
    <w:rsid w:val="0084779A"/>
    <w:rsid w:val="0084783D"/>
    <w:rsid w:val="00847AAD"/>
    <w:rsid w:val="00847B32"/>
    <w:rsid w:val="00847C0A"/>
    <w:rsid w:val="0085019D"/>
    <w:rsid w:val="0085036A"/>
    <w:rsid w:val="008503B1"/>
    <w:rsid w:val="008503BF"/>
    <w:rsid w:val="008503F2"/>
    <w:rsid w:val="008505C0"/>
    <w:rsid w:val="00850B13"/>
    <w:rsid w:val="00850C53"/>
    <w:rsid w:val="00850C88"/>
    <w:rsid w:val="00850F45"/>
    <w:rsid w:val="00851005"/>
    <w:rsid w:val="0085106C"/>
    <w:rsid w:val="008510BE"/>
    <w:rsid w:val="0085124B"/>
    <w:rsid w:val="00851426"/>
    <w:rsid w:val="008514A1"/>
    <w:rsid w:val="008516EE"/>
    <w:rsid w:val="00851892"/>
    <w:rsid w:val="00851BEC"/>
    <w:rsid w:val="00851D05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7E0"/>
    <w:rsid w:val="008549F6"/>
    <w:rsid w:val="008550EC"/>
    <w:rsid w:val="008551EE"/>
    <w:rsid w:val="008552D9"/>
    <w:rsid w:val="00855591"/>
    <w:rsid w:val="00855B0F"/>
    <w:rsid w:val="00855B93"/>
    <w:rsid w:val="0085620D"/>
    <w:rsid w:val="0085638C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75D"/>
    <w:rsid w:val="00860870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2E39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6D5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DFE"/>
    <w:rsid w:val="00866E11"/>
    <w:rsid w:val="00867173"/>
    <w:rsid w:val="0086723E"/>
    <w:rsid w:val="00867299"/>
    <w:rsid w:val="008672F5"/>
    <w:rsid w:val="00867336"/>
    <w:rsid w:val="008674B2"/>
    <w:rsid w:val="00867B32"/>
    <w:rsid w:val="00867CED"/>
    <w:rsid w:val="00867D63"/>
    <w:rsid w:val="00867EED"/>
    <w:rsid w:val="00870CEF"/>
    <w:rsid w:val="00870DB3"/>
    <w:rsid w:val="0087136F"/>
    <w:rsid w:val="008713CC"/>
    <w:rsid w:val="008714E6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8EB"/>
    <w:rsid w:val="00872F7B"/>
    <w:rsid w:val="00873329"/>
    <w:rsid w:val="0087366F"/>
    <w:rsid w:val="0087374A"/>
    <w:rsid w:val="008738D7"/>
    <w:rsid w:val="0087390C"/>
    <w:rsid w:val="00873A9D"/>
    <w:rsid w:val="00873FD9"/>
    <w:rsid w:val="008741E9"/>
    <w:rsid w:val="008744CF"/>
    <w:rsid w:val="00874B5B"/>
    <w:rsid w:val="00874B60"/>
    <w:rsid w:val="00874D14"/>
    <w:rsid w:val="00874FF4"/>
    <w:rsid w:val="008750D2"/>
    <w:rsid w:val="00875675"/>
    <w:rsid w:val="00875924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E72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AAB"/>
    <w:rsid w:val="00884AFB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127"/>
    <w:rsid w:val="00892513"/>
    <w:rsid w:val="0089291E"/>
    <w:rsid w:val="00893044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875"/>
    <w:rsid w:val="00896905"/>
    <w:rsid w:val="00896A4E"/>
    <w:rsid w:val="00896AFD"/>
    <w:rsid w:val="00896B9D"/>
    <w:rsid w:val="00896C0F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67A"/>
    <w:rsid w:val="008A1908"/>
    <w:rsid w:val="008A1E19"/>
    <w:rsid w:val="008A20D7"/>
    <w:rsid w:val="008A2105"/>
    <w:rsid w:val="008A219E"/>
    <w:rsid w:val="008A25E6"/>
    <w:rsid w:val="008A2654"/>
    <w:rsid w:val="008A26AE"/>
    <w:rsid w:val="008A270C"/>
    <w:rsid w:val="008A27A6"/>
    <w:rsid w:val="008A2832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38F"/>
    <w:rsid w:val="008A4647"/>
    <w:rsid w:val="008A46FF"/>
    <w:rsid w:val="008A4A56"/>
    <w:rsid w:val="008A4AA3"/>
    <w:rsid w:val="008A4AB9"/>
    <w:rsid w:val="008A4C6C"/>
    <w:rsid w:val="008A4F2F"/>
    <w:rsid w:val="008A4F60"/>
    <w:rsid w:val="008A4FB3"/>
    <w:rsid w:val="008A50A6"/>
    <w:rsid w:val="008A5124"/>
    <w:rsid w:val="008A5133"/>
    <w:rsid w:val="008A5695"/>
    <w:rsid w:val="008A56B0"/>
    <w:rsid w:val="008A5796"/>
    <w:rsid w:val="008A5A8F"/>
    <w:rsid w:val="008A5AAD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3B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0E1"/>
    <w:rsid w:val="008B526F"/>
    <w:rsid w:val="008B52FA"/>
    <w:rsid w:val="008B552E"/>
    <w:rsid w:val="008B57CD"/>
    <w:rsid w:val="008B5836"/>
    <w:rsid w:val="008B5B20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2A1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DDF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716"/>
    <w:rsid w:val="008C3D17"/>
    <w:rsid w:val="008C3F83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86E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21"/>
    <w:rsid w:val="008D3C77"/>
    <w:rsid w:val="008D46F5"/>
    <w:rsid w:val="008D4AF5"/>
    <w:rsid w:val="008D4B89"/>
    <w:rsid w:val="008D5292"/>
    <w:rsid w:val="008D52BF"/>
    <w:rsid w:val="008D5463"/>
    <w:rsid w:val="008D55A7"/>
    <w:rsid w:val="008D55D5"/>
    <w:rsid w:val="008D5647"/>
    <w:rsid w:val="008D58A6"/>
    <w:rsid w:val="008D58CB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8E"/>
    <w:rsid w:val="008D7B95"/>
    <w:rsid w:val="008D7F49"/>
    <w:rsid w:val="008E0218"/>
    <w:rsid w:val="008E021C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38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0F4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5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7D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010"/>
    <w:rsid w:val="008F12C5"/>
    <w:rsid w:val="008F12EE"/>
    <w:rsid w:val="008F148B"/>
    <w:rsid w:val="008F14FB"/>
    <w:rsid w:val="008F1739"/>
    <w:rsid w:val="008F189A"/>
    <w:rsid w:val="008F19D1"/>
    <w:rsid w:val="008F1BFF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765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3FDB"/>
    <w:rsid w:val="008F4132"/>
    <w:rsid w:val="008F4441"/>
    <w:rsid w:val="008F46D2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6BE1"/>
    <w:rsid w:val="008F702C"/>
    <w:rsid w:val="008F7091"/>
    <w:rsid w:val="008F7094"/>
    <w:rsid w:val="008F7400"/>
    <w:rsid w:val="008F74C5"/>
    <w:rsid w:val="008F750D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6A3"/>
    <w:rsid w:val="009026EB"/>
    <w:rsid w:val="009029BB"/>
    <w:rsid w:val="00902C0B"/>
    <w:rsid w:val="00902C4C"/>
    <w:rsid w:val="00902DD5"/>
    <w:rsid w:val="0090324B"/>
    <w:rsid w:val="009033BC"/>
    <w:rsid w:val="00903541"/>
    <w:rsid w:val="00903AA7"/>
    <w:rsid w:val="00904134"/>
    <w:rsid w:val="009043A8"/>
    <w:rsid w:val="00904513"/>
    <w:rsid w:val="009045BE"/>
    <w:rsid w:val="00904724"/>
    <w:rsid w:val="00904C92"/>
    <w:rsid w:val="00904CAE"/>
    <w:rsid w:val="00904EF5"/>
    <w:rsid w:val="00904F0A"/>
    <w:rsid w:val="009051FC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1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780"/>
    <w:rsid w:val="009138DA"/>
    <w:rsid w:val="009139A2"/>
    <w:rsid w:val="00913A34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2B5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B52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3"/>
    <w:rsid w:val="009261EE"/>
    <w:rsid w:val="0092625D"/>
    <w:rsid w:val="009262F1"/>
    <w:rsid w:val="00926687"/>
    <w:rsid w:val="00926808"/>
    <w:rsid w:val="0092682B"/>
    <w:rsid w:val="009269C9"/>
    <w:rsid w:val="00926D5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73C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0C"/>
    <w:rsid w:val="00933690"/>
    <w:rsid w:val="00933811"/>
    <w:rsid w:val="00933D3F"/>
    <w:rsid w:val="00933D8A"/>
    <w:rsid w:val="00933FAC"/>
    <w:rsid w:val="00934020"/>
    <w:rsid w:val="009343CB"/>
    <w:rsid w:val="00934545"/>
    <w:rsid w:val="00934917"/>
    <w:rsid w:val="0093491E"/>
    <w:rsid w:val="00934D53"/>
    <w:rsid w:val="00934EF6"/>
    <w:rsid w:val="009350A2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CC1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363"/>
    <w:rsid w:val="00941A0E"/>
    <w:rsid w:val="00941B25"/>
    <w:rsid w:val="00941CED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23"/>
    <w:rsid w:val="009440DD"/>
    <w:rsid w:val="0094418C"/>
    <w:rsid w:val="0094423E"/>
    <w:rsid w:val="0094475A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86B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0FD4"/>
    <w:rsid w:val="009511A1"/>
    <w:rsid w:val="00951654"/>
    <w:rsid w:val="00951668"/>
    <w:rsid w:val="0095172F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3C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95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6E"/>
    <w:rsid w:val="0096637A"/>
    <w:rsid w:val="009663E1"/>
    <w:rsid w:val="0096691E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B60"/>
    <w:rsid w:val="00971D77"/>
    <w:rsid w:val="009724E0"/>
    <w:rsid w:val="00972D2C"/>
    <w:rsid w:val="00972DE2"/>
    <w:rsid w:val="00972F99"/>
    <w:rsid w:val="0097379C"/>
    <w:rsid w:val="0097399F"/>
    <w:rsid w:val="0097424F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6F56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1C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81C"/>
    <w:rsid w:val="00987922"/>
    <w:rsid w:val="00987D5E"/>
    <w:rsid w:val="00987DD7"/>
    <w:rsid w:val="00987E0D"/>
    <w:rsid w:val="00987E2D"/>
    <w:rsid w:val="00987F1A"/>
    <w:rsid w:val="00987F87"/>
    <w:rsid w:val="0099001A"/>
    <w:rsid w:val="00990181"/>
    <w:rsid w:val="009901B4"/>
    <w:rsid w:val="009902B3"/>
    <w:rsid w:val="00990E4E"/>
    <w:rsid w:val="00990E4F"/>
    <w:rsid w:val="00990E55"/>
    <w:rsid w:val="00990EAB"/>
    <w:rsid w:val="00990FA9"/>
    <w:rsid w:val="009911BD"/>
    <w:rsid w:val="009912E6"/>
    <w:rsid w:val="0099143D"/>
    <w:rsid w:val="00991AEC"/>
    <w:rsid w:val="00991B05"/>
    <w:rsid w:val="00991B12"/>
    <w:rsid w:val="00991BE0"/>
    <w:rsid w:val="00991CCB"/>
    <w:rsid w:val="00991D12"/>
    <w:rsid w:val="00991DD2"/>
    <w:rsid w:val="00991EED"/>
    <w:rsid w:val="00991F9C"/>
    <w:rsid w:val="00991FE5"/>
    <w:rsid w:val="009920FA"/>
    <w:rsid w:val="00992197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9BD"/>
    <w:rsid w:val="00994AF8"/>
    <w:rsid w:val="00994B80"/>
    <w:rsid w:val="00994EAA"/>
    <w:rsid w:val="00994FB8"/>
    <w:rsid w:val="0099511E"/>
    <w:rsid w:val="00995A7B"/>
    <w:rsid w:val="00995BEE"/>
    <w:rsid w:val="00995E89"/>
    <w:rsid w:val="00995EF5"/>
    <w:rsid w:val="00996217"/>
    <w:rsid w:val="0099650C"/>
    <w:rsid w:val="00996860"/>
    <w:rsid w:val="009977BF"/>
    <w:rsid w:val="009977C1"/>
    <w:rsid w:val="00997EA5"/>
    <w:rsid w:val="009A0025"/>
    <w:rsid w:val="009A059C"/>
    <w:rsid w:val="009A061F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79A"/>
    <w:rsid w:val="009A1E2D"/>
    <w:rsid w:val="009A1EC0"/>
    <w:rsid w:val="009A2006"/>
    <w:rsid w:val="009A2482"/>
    <w:rsid w:val="009A2D74"/>
    <w:rsid w:val="009A2E26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C3E"/>
    <w:rsid w:val="009A4D07"/>
    <w:rsid w:val="009A5177"/>
    <w:rsid w:val="009A53C2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0F86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2D5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3E"/>
    <w:rsid w:val="009B5A48"/>
    <w:rsid w:val="009B5C2B"/>
    <w:rsid w:val="009B5C4B"/>
    <w:rsid w:val="009B5F25"/>
    <w:rsid w:val="009B60EB"/>
    <w:rsid w:val="009B6378"/>
    <w:rsid w:val="009B65AD"/>
    <w:rsid w:val="009B6765"/>
    <w:rsid w:val="009B6900"/>
    <w:rsid w:val="009B6902"/>
    <w:rsid w:val="009B6991"/>
    <w:rsid w:val="009B6D5E"/>
    <w:rsid w:val="009B6EDB"/>
    <w:rsid w:val="009B6FCA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17B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596"/>
    <w:rsid w:val="009C4AA8"/>
    <w:rsid w:val="009C4BE3"/>
    <w:rsid w:val="009C4D19"/>
    <w:rsid w:val="009C50CA"/>
    <w:rsid w:val="009C53A7"/>
    <w:rsid w:val="009C5646"/>
    <w:rsid w:val="009C5918"/>
    <w:rsid w:val="009C59C2"/>
    <w:rsid w:val="009C5C2D"/>
    <w:rsid w:val="009C6189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237"/>
    <w:rsid w:val="009D1A3E"/>
    <w:rsid w:val="009D1B86"/>
    <w:rsid w:val="009D1FB4"/>
    <w:rsid w:val="009D2294"/>
    <w:rsid w:val="009D2622"/>
    <w:rsid w:val="009D2779"/>
    <w:rsid w:val="009D2B2F"/>
    <w:rsid w:val="009D2BD6"/>
    <w:rsid w:val="009D30DE"/>
    <w:rsid w:val="009D369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BEA"/>
    <w:rsid w:val="009D4D26"/>
    <w:rsid w:val="009D4D61"/>
    <w:rsid w:val="009D4D85"/>
    <w:rsid w:val="009D5014"/>
    <w:rsid w:val="009D54E3"/>
    <w:rsid w:val="009D56D3"/>
    <w:rsid w:val="009D57E8"/>
    <w:rsid w:val="009D5964"/>
    <w:rsid w:val="009D5B61"/>
    <w:rsid w:val="009D5ED1"/>
    <w:rsid w:val="009D60F7"/>
    <w:rsid w:val="009D62E9"/>
    <w:rsid w:val="009D65B2"/>
    <w:rsid w:val="009D665E"/>
    <w:rsid w:val="009D66D5"/>
    <w:rsid w:val="009D6D8D"/>
    <w:rsid w:val="009D72C5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AE2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1C"/>
    <w:rsid w:val="009E6D31"/>
    <w:rsid w:val="009E6E7D"/>
    <w:rsid w:val="009E70E5"/>
    <w:rsid w:val="009E70FA"/>
    <w:rsid w:val="009E74CF"/>
    <w:rsid w:val="009E753B"/>
    <w:rsid w:val="009E754B"/>
    <w:rsid w:val="009E757F"/>
    <w:rsid w:val="009E78F5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3D2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287"/>
    <w:rsid w:val="00A006E5"/>
    <w:rsid w:val="00A00CD8"/>
    <w:rsid w:val="00A00DF1"/>
    <w:rsid w:val="00A00E7C"/>
    <w:rsid w:val="00A00FC4"/>
    <w:rsid w:val="00A01194"/>
    <w:rsid w:val="00A01243"/>
    <w:rsid w:val="00A012FC"/>
    <w:rsid w:val="00A0199E"/>
    <w:rsid w:val="00A01C8F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44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701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CD0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C70"/>
    <w:rsid w:val="00A11E2C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93A"/>
    <w:rsid w:val="00A13A62"/>
    <w:rsid w:val="00A13EC3"/>
    <w:rsid w:val="00A14322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0BE"/>
    <w:rsid w:val="00A1630D"/>
    <w:rsid w:val="00A167DF"/>
    <w:rsid w:val="00A168D0"/>
    <w:rsid w:val="00A168FA"/>
    <w:rsid w:val="00A16B0C"/>
    <w:rsid w:val="00A16D5B"/>
    <w:rsid w:val="00A17145"/>
    <w:rsid w:val="00A200F0"/>
    <w:rsid w:val="00A204EC"/>
    <w:rsid w:val="00A20566"/>
    <w:rsid w:val="00A20574"/>
    <w:rsid w:val="00A205DE"/>
    <w:rsid w:val="00A20666"/>
    <w:rsid w:val="00A209A2"/>
    <w:rsid w:val="00A20F14"/>
    <w:rsid w:val="00A21233"/>
    <w:rsid w:val="00A21458"/>
    <w:rsid w:val="00A21577"/>
    <w:rsid w:val="00A21A43"/>
    <w:rsid w:val="00A21B11"/>
    <w:rsid w:val="00A21BA0"/>
    <w:rsid w:val="00A21C8B"/>
    <w:rsid w:val="00A21DCA"/>
    <w:rsid w:val="00A21EC1"/>
    <w:rsid w:val="00A223DE"/>
    <w:rsid w:val="00A226A2"/>
    <w:rsid w:val="00A226E0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9C9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44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3E"/>
    <w:rsid w:val="00A27DA1"/>
    <w:rsid w:val="00A27E60"/>
    <w:rsid w:val="00A27FC4"/>
    <w:rsid w:val="00A304F5"/>
    <w:rsid w:val="00A305C5"/>
    <w:rsid w:val="00A3069E"/>
    <w:rsid w:val="00A30723"/>
    <w:rsid w:val="00A30A58"/>
    <w:rsid w:val="00A30B71"/>
    <w:rsid w:val="00A30BE9"/>
    <w:rsid w:val="00A30EDE"/>
    <w:rsid w:val="00A30F52"/>
    <w:rsid w:val="00A30F86"/>
    <w:rsid w:val="00A31001"/>
    <w:rsid w:val="00A31031"/>
    <w:rsid w:val="00A3108A"/>
    <w:rsid w:val="00A314AD"/>
    <w:rsid w:val="00A31583"/>
    <w:rsid w:val="00A318F6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10B"/>
    <w:rsid w:val="00A35449"/>
    <w:rsid w:val="00A35500"/>
    <w:rsid w:val="00A355DD"/>
    <w:rsid w:val="00A35630"/>
    <w:rsid w:val="00A3575F"/>
    <w:rsid w:val="00A357A8"/>
    <w:rsid w:val="00A3588D"/>
    <w:rsid w:val="00A35D55"/>
    <w:rsid w:val="00A36271"/>
    <w:rsid w:val="00A3630F"/>
    <w:rsid w:val="00A36354"/>
    <w:rsid w:val="00A36399"/>
    <w:rsid w:val="00A36429"/>
    <w:rsid w:val="00A365ED"/>
    <w:rsid w:val="00A3676C"/>
    <w:rsid w:val="00A3686A"/>
    <w:rsid w:val="00A368BE"/>
    <w:rsid w:val="00A3695D"/>
    <w:rsid w:val="00A369B9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DD3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447"/>
    <w:rsid w:val="00A416A2"/>
    <w:rsid w:val="00A4178D"/>
    <w:rsid w:val="00A4191C"/>
    <w:rsid w:val="00A419A3"/>
    <w:rsid w:val="00A41F68"/>
    <w:rsid w:val="00A421FC"/>
    <w:rsid w:val="00A42410"/>
    <w:rsid w:val="00A42AC7"/>
    <w:rsid w:val="00A43329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505"/>
    <w:rsid w:val="00A459D4"/>
    <w:rsid w:val="00A45B8B"/>
    <w:rsid w:val="00A460D8"/>
    <w:rsid w:val="00A46498"/>
    <w:rsid w:val="00A4653B"/>
    <w:rsid w:val="00A46779"/>
    <w:rsid w:val="00A47019"/>
    <w:rsid w:val="00A4708D"/>
    <w:rsid w:val="00A470A6"/>
    <w:rsid w:val="00A476DF"/>
    <w:rsid w:val="00A47C1C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503"/>
    <w:rsid w:val="00A54831"/>
    <w:rsid w:val="00A5496A"/>
    <w:rsid w:val="00A54DF5"/>
    <w:rsid w:val="00A54E8F"/>
    <w:rsid w:val="00A54F0A"/>
    <w:rsid w:val="00A550C4"/>
    <w:rsid w:val="00A55504"/>
    <w:rsid w:val="00A5580C"/>
    <w:rsid w:val="00A55866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48"/>
    <w:rsid w:val="00A56AD8"/>
    <w:rsid w:val="00A570DA"/>
    <w:rsid w:val="00A571CC"/>
    <w:rsid w:val="00A57256"/>
    <w:rsid w:val="00A5763F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6"/>
    <w:rsid w:val="00A61836"/>
    <w:rsid w:val="00A6184D"/>
    <w:rsid w:val="00A61AFA"/>
    <w:rsid w:val="00A61C57"/>
    <w:rsid w:val="00A61CBB"/>
    <w:rsid w:val="00A61CC5"/>
    <w:rsid w:val="00A61DA2"/>
    <w:rsid w:val="00A61DDD"/>
    <w:rsid w:val="00A62042"/>
    <w:rsid w:val="00A62087"/>
    <w:rsid w:val="00A62125"/>
    <w:rsid w:val="00A62221"/>
    <w:rsid w:val="00A62305"/>
    <w:rsid w:val="00A627AF"/>
    <w:rsid w:val="00A628CD"/>
    <w:rsid w:val="00A630B0"/>
    <w:rsid w:val="00A63264"/>
    <w:rsid w:val="00A632A6"/>
    <w:rsid w:val="00A635B3"/>
    <w:rsid w:val="00A6384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0C"/>
    <w:rsid w:val="00A65DF5"/>
    <w:rsid w:val="00A65E67"/>
    <w:rsid w:val="00A66191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1F60"/>
    <w:rsid w:val="00A720B5"/>
    <w:rsid w:val="00A7218A"/>
    <w:rsid w:val="00A723A0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746"/>
    <w:rsid w:val="00A8084B"/>
    <w:rsid w:val="00A8097B"/>
    <w:rsid w:val="00A80A0B"/>
    <w:rsid w:val="00A80D48"/>
    <w:rsid w:val="00A815D3"/>
    <w:rsid w:val="00A8186E"/>
    <w:rsid w:val="00A81DDF"/>
    <w:rsid w:val="00A81FDF"/>
    <w:rsid w:val="00A820C0"/>
    <w:rsid w:val="00A82219"/>
    <w:rsid w:val="00A8222E"/>
    <w:rsid w:val="00A822A3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6C9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4FF"/>
    <w:rsid w:val="00A85555"/>
    <w:rsid w:val="00A85E27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2D9"/>
    <w:rsid w:val="00A90413"/>
    <w:rsid w:val="00A90505"/>
    <w:rsid w:val="00A9070A"/>
    <w:rsid w:val="00A90A8C"/>
    <w:rsid w:val="00A90AAC"/>
    <w:rsid w:val="00A90B75"/>
    <w:rsid w:val="00A90DA8"/>
    <w:rsid w:val="00A91158"/>
    <w:rsid w:val="00A911FE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BA6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BFC"/>
    <w:rsid w:val="00AA2CB4"/>
    <w:rsid w:val="00AA3260"/>
    <w:rsid w:val="00AA33D1"/>
    <w:rsid w:val="00AA342E"/>
    <w:rsid w:val="00AA371C"/>
    <w:rsid w:val="00AA37FD"/>
    <w:rsid w:val="00AA3854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3BD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2D9"/>
    <w:rsid w:val="00AA6440"/>
    <w:rsid w:val="00AA64DD"/>
    <w:rsid w:val="00AA67B8"/>
    <w:rsid w:val="00AA6B0A"/>
    <w:rsid w:val="00AA6C9E"/>
    <w:rsid w:val="00AA6F46"/>
    <w:rsid w:val="00AA6F74"/>
    <w:rsid w:val="00AA728E"/>
    <w:rsid w:val="00AA749E"/>
    <w:rsid w:val="00AA7512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CCF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6D0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4EDC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A78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9BD"/>
    <w:rsid w:val="00AC3C9A"/>
    <w:rsid w:val="00AC4021"/>
    <w:rsid w:val="00AC4298"/>
    <w:rsid w:val="00AC4335"/>
    <w:rsid w:val="00AC4CA0"/>
    <w:rsid w:val="00AC4E87"/>
    <w:rsid w:val="00AC4FA8"/>
    <w:rsid w:val="00AC4FCB"/>
    <w:rsid w:val="00AC509A"/>
    <w:rsid w:val="00AC50CC"/>
    <w:rsid w:val="00AC50FC"/>
    <w:rsid w:val="00AC52BA"/>
    <w:rsid w:val="00AC545B"/>
    <w:rsid w:val="00AC5560"/>
    <w:rsid w:val="00AC5BD9"/>
    <w:rsid w:val="00AC5E98"/>
    <w:rsid w:val="00AC5F71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435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0D61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082"/>
    <w:rsid w:val="00AD60DC"/>
    <w:rsid w:val="00AD6284"/>
    <w:rsid w:val="00AD66DA"/>
    <w:rsid w:val="00AD672A"/>
    <w:rsid w:val="00AD6B64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5BF"/>
    <w:rsid w:val="00AE37E6"/>
    <w:rsid w:val="00AE3831"/>
    <w:rsid w:val="00AE395B"/>
    <w:rsid w:val="00AE41D3"/>
    <w:rsid w:val="00AE44E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64D"/>
    <w:rsid w:val="00AF06E2"/>
    <w:rsid w:val="00AF0769"/>
    <w:rsid w:val="00AF0ACA"/>
    <w:rsid w:val="00AF0DB5"/>
    <w:rsid w:val="00AF0FB5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868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276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86C"/>
    <w:rsid w:val="00B01ABB"/>
    <w:rsid w:val="00B01BD4"/>
    <w:rsid w:val="00B01CB7"/>
    <w:rsid w:val="00B01DF8"/>
    <w:rsid w:val="00B01E55"/>
    <w:rsid w:val="00B02179"/>
    <w:rsid w:val="00B022AA"/>
    <w:rsid w:val="00B02562"/>
    <w:rsid w:val="00B0266B"/>
    <w:rsid w:val="00B0274B"/>
    <w:rsid w:val="00B027B3"/>
    <w:rsid w:val="00B027E3"/>
    <w:rsid w:val="00B02DA4"/>
    <w:rsid w:val="00B02E5D"/>
    <w:rsid w:val="00B02FAB"/>
    <w:rsid w:val="00B03037"/>
    <w:rsid w:val="00B030FC"/>
    <w:rsid w:val="00B03467"/>
    <w:rsid w:val="00B03721"/>
    <w:rsid w:val="00B03757"/>
    <w:rsid w:val="00B03C28"/>
    <w:rsid w:val="00B03ECC"/>
    <w:rsid w:val="00B03F73"/>
    <w:rsid w:val="00B03FC4"/>
    <w:rsid w:val="00B04013"/>
    <w:rsid w:val="00B0447C"/>
    <w:rsid w:val="00B0459C"/>
    <w:rsid w:val="00B04640"/>
    <w:rsid w:val="00B04AB0"/>
    <w:rsid w:val="00B04C80"/>
    <w:rsid w:val="00B04C86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280"/>
    <w:rsid w:val="00B113DA"/>
    <w:rsid w:val="00B117DD"/>
    <w:rsid w:val="00B11841"/>
    <w:rsid w:val="00B11969"/>
    <w:rsid w:val="00B119F0"/>
    <w:rsid w:val="00B11A9D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674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4D6"/>
    <w:rsid w:val="00B15523"/>
    <w:rsid w:val="00B15677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6ACF"/>
    <w:rsid w:val="00B1700A"/>
    <w:rsid w:val="00B173E1"/>
    <w:rsid w:val="00B175A2"/>
    <w:rsid w:val="00B175AF"/>
    <w:rsid w:val="00B1773D"/>
    <w:rsid w:val="00B177D3"/>
    <w:rsid w:val="00B178A7"/>
    <w:rsid w:val="00B17A25"/>
    <w:rsid w:val="00B17AC9"/>
    <w:rsid w:val="00B17C14"/>
    <w:rsid w:val="00B2003F"/>
    <w:rsid w:val="00B201E2"/>
    <w:rsid w:val="00B20405"/>
    <w:rsid w:val="00B20792"/>
    <w:rsid w:val="00B20BB2"/>
    <w:rsid w:val="00B21117"/>
    <w:rsid w:val="00B2151A"/>
    <w:rsid w:val="00B21577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781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1CD9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609"/>
    <w:rsid w:val="00B338BA"/>
    <w:rsid w:val="00B3392A"/>
    <w:rsid w:val="00B33A5B"/>
    <w:rsid w:val="00B33CED"/>
    <w:rsid w:val="00B33DC7"/>
    <w:rsid w:val="00B347C3"/>
    <w:rsid w:val="00B34A5D"/>
    <w:rsid w:val="00B34AC2"/>
    <w:rsid w:val="00B34C4D"/>
    <w:rsid w:val="00B350EE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28F"/>
    <w:rsid w:val="00B37539"/>
    <w:rsid w:val="00B3785D"/>
    <w:rsid w:val="00B37FE8"/>
    <w:rsid w:val="00B4028E"/>
    <w:rsid w:val="00B40432"/>
    <w:rsid w:val="00B40689"/>
    <w:rsid w:val="00B40717"/>
    <w:rsid w:val="00B40761"/>
    <w:rsid w:val="00B40772"/>
    <w:rsid w:val="00B40794"/>
    <w:rsid w:val="00B40892"/>
    <w:rsid w:val="00B40B49"/>
    <w:rsid w:val="00B414E2"/>
    <w:rsid w:val="00B41505"/>
    <w:rsid w:val="00B4168F"/>
    <w:rsid w:val="00B4174E"/>
    <w:rsid w:val="00B41897"/>
    <w:rsid w:val="00B41C08"/>
    <w:rsid w:val="00B41D01"/>
    <w:rsid w:val="00B422FD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1DC"/>
    <w:rsid w:val="00B443B4"/>
    <w:rsid w:val="00B443EE"/>
    <w:rsid w:val="00B4442A"/>
    <w:rsid w:val="00B44610"/>
    <w:rsid w:val="00B44653"/>
    <w:rsid w:val="00B446DD"/>
    <w:rsid w:val="00B44718"/>
    <w:rsid w:val="00B44720"/>
    <w:rsid w:val="00B4478D"/>
    <w:rsid w:val="00B4479E"/>
    <w:rsid w:val="00B44990"/>
    <w:rsid w:val="00B44BD6"/>
    <w:rsid w:val="00B44CDB"/>
    <w:rsid w:val="00B44FAC"/>
    <w:rsid w:val="00B45523"/>
    <w:rsid w:val="00B455D8"/>
    <w:rsid w:val="00B455F1"/>
    <w:rsid w:val="00B4580E"/>
    <w:rsid w:val="00B458E1"/>
    <w:rsid w:val="00B45936"/>
    <w:rsid w:val="00B4595E"/>
    <w:rsid w:val="00B45F38"/>
    <w:rsid w:val="00B46633"/>
    <w:rsid w:val="00B46921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317"/>
    <w:rsid w:val="00B5045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1EDF"/>
    <w:rsid w:val="00B52174"/>
    <w:rsid w:val="00B52376"/>
    <w:rsid w:val="00B52485"/>
    <w:rsid w:val="00B524B3"/>
    <w:rsid w:val="00B52546"/>
    <w:rsid w:val="00B52F70"/>
    <w:rsid w:val="00B52FBC"/>
    <w:rsid w:val="00B530CA"/>
    <w:rsid w:val="00B531D5"/>
    <w:rsid w:val="00B53C00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57F06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667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449"/>
    <w:rsid w:val="00B63699"/>
    <w:rsid w:val="00B637C1"/>
    <w:rsid w:val="00B6391D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66"/>
    <w:rsid w:val="00B671F1"/>
    <w:rsid w:val="00B6791E"/>
    <w:rsid w:val="00B67A63"/>
    <w:rsid w:val="00B67AC7"/>
    <w:rsid w:val="00B67B4C"/>
    <w:rsid w:val="00B67B6F"/>
    <w:rsid w:val="00B67D48"/>
    <w:rsid w:val="00B67DED"/>
    <w:rsid w:val="00B67EAD"/>
    <w:rsid w:val="00B67F66"/>
    <w:rsid w:val="00B67FEB"/>
    <w:rsid w:val="00B7011D"/>
    <w:rsid w:val="00B70204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6B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C1C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2C6"/>
    <w:rsid w:val="00B80424"/>
    <w:rsid w:val="00B804F7"/>
    <w:rsid w:val="00B8064A"/>
    <w:rsid w:val="00B8065F"/>
    <w:rsid w:val="00B8081A"/>
    <w:rsid w:val="00B80C9A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3D1"/>
    <w:rsid w:val="00B838A7"/>
    <w:rsid w:val="00B840FE"/>
    <w:rsid w:val="00B841F2"/>
    <w:rsid w:val="00B84224"/>
    <w:rsid w:val="00B843D0"/>
    <w:rsid w:val="00B84404"/>
    <w:rsid w:val="00B844AA"/>
    <w:rsid w:val="00B84511"/>
    <w:rsid w:val="00B8488F"/>
    <w:rsid w:val="00B84CE7"/>
    <w:rsid w:val="00B85161"/>
    <w:rsid w:val="00B851D0"/>
    <w:rsid w:val="00B85488"/>
    <w:rsid w:val="00B85741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7E8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7E"/>
    <w:rsid w:val="00B939F0"/>
    <w:rsid w:val="00B93A82"/>
    <w:rsid w:val="00B93C5F"/>
    <w:rsid w:val="00B93D47"/>
    <w:rsid w:val="00B93D76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393"/>
    <w:rsid w:val="00B9740B"/>
    <w:rsid w:val="00B97528"/>
    <w:rsid w:val="00B977FB"/>
    <w:rsid w:val="00B979C2"/>
    <w:rsid w:val="00B97BA8"/>
    <w:rsid w:val="00B97F6F"/>
    <w:rsid w:val="00B97F74"/>
    <w:rsid w:val="00BA0298"/>
    <w:rsid w:val="00BA02CA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450"/>
    <w:rsid w:val="00BA2901"/>
    <w:rsid w:val="00BA2ABB"/>
    <w:rsid w:val="00BA2AF6"/>
    <w:rsid w:val="00BA2BCF"/>
    <w:rsid w:val="00BA2DF6"/>
    <w:rsid w:val="00BA30A2"/>
    <w:rsid w:val="00BA30C8"/>
    <w:rsid w:val="00BA336D"/>
    <w:rsid w:val="00BA36D9"/>
    <w:rsid w:val="00BA3B3C"/>
    <w:rsid w:val="00BA3BAE"/>
    <w:rsid w:val="00BA3BD2"/>
    <w:rsid w:val="00BA40B6"/>
    <w:rsid w:val="00BA4120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DC8"/>
    <w:rsid w:val="00BB0E68"/>
    <w:rsid w:val="00BB130B"/>
    <w:rsid w:val="00BB1643"/>
    <w:rsid w:val="00BB19C6"/>
    <w:rsid w:val="00BB1A96"/>
    <w:rsid w:val="00BB1C61"/>
    <w:rsid w:val="00BB1C86"/>
    <w:rsid w:val="00BB1CF3"/>
    <w:rsid w:val="00BB220B"/>
    <w:rsid w:val="00BB2297"/>
    <w:rsid w:val="00BB229D"/>
    <w:rsid w:val="00BB26A0"/>
    <w:rsid w:val="00BB2A3F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A0E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3D"/>
    <w:rsid w:val="00BC0E74"/>
    <w:rsid w:val="00BC12A2"/>
    <w:rsid w:val="00BC173E"/>
    <w:rsid w:val="00BC175A"/>
    <w:rsid w:val="00BC176B"/>
    <w:rsid w:val="00BC1982"/>
    <w:rsid w:val="00BC2155"/>
    <w:rsid w:val="00BC2419"/>
    <w:rsid w:val="00BC2450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0A8"/>
    <w:rsid w:val="00BC31D3"/>
    <w:rsid w:val="00BC31EF"/>
    <w:rsid w:val="00BC3234"/>
    <w:rsid w:val="00BC32AB"/>
    <w:rsid w:val="00BC33B0"/>
    <w:rsid w:val="00BC3515"/>
    <w:rsid w:val="00BC352A"/>
    <w:rsid w:val="00BC352F"/>
    <w:rsid w:val="00BC374C"/>
    <w:rsid w:val="00BC37A2"/>
    <w:rsid w:val="00BC3901"/>
    <w:rsid w:val="00BC3912"/>
    <w:rsid w:val="00BC3CC1"/>
    <w:rsid w:val="00BC3D2B"/>
    <w:rsid w:val="00BC3D7C"/>
    <w:rsid w:val="00BC3F5D"/>
    <w:rsid w:val="00BC40CC"/>
    <w:rsid w:val="00BC41A5"/>
    <w:rsid w:val="00BC41B1"/>
    <w:rsid w:val="00BC423E"/>
    <w:rsid w:val="00BC42AD"/>
    <w:rsid w:val="00BC431D"/>
    <w:rsid w:val="00BC44CB"/>
    <w:rsid w:val="00BC45C3"/>
    <w:rsid w:val="00BC4691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D7E"/>
    <w:rsid w:val="00BC6E94"/>
    <w:rsid w:val="00BC6F05"/>
    <w:rsid w:val="00BC7556"/>
    <w:rsid w:val="00BC768C"/>
    <w:rsid w:val="00BC769B"/>
    <w:rsid w:val="00BC772F"/>
    <w:rsid w:val="00BC7750"/>
    <w:rsid w:val="00BC776A"/>
    <w:rsid w:val="00BC7833"/>
    <w:rsid w:val="00BC7896"/>
    <w:rsid w:val="00BD00C9"/>
    <w:rsid w:val="00BD02BE"/>
    <w:rsid w:val="00BD0448"/>
    <w:rsid w:val="00BD0642"/>
    <w:rsid w:val="00BD08FB"/>
    <w:rsid w:val="00BD0C1C"/>
    <w:rsid w:val="00BD0F94"/>
    <w:rsid w:val="00BD11F2"/>
    <w:rsid w:val="00BD1429"/>
    <w:rsid w:val="00BD1A1E"/>
    <w:rsid w:val="00BD1A60"/>
    <w:rsid w:val="00BD1C73"/>
    <w:rsid w:val="00BD1EAF"/>
    <w:rsid w:val="00BD24F1"/>
    <w:rsid w:val="00BD26ED"/>
    <w:rsid w:val="00BD2B4B"/>
    <w:rsid w:val="00BD2C3C"/>
    <w:rsid w:val="00BD2CB8"/>
    <w:rsid w:val="00BD2D63"/>
    <w:rsid w:val="00BD2DA6"/>
    <w:rsid w:val="00BD2E51"/>
    <w:rsid w:val="00BD2F76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AC6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6EF2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0EBD"/>
    <w:rsid w:val="00BE1116"/>
    <w:rsid w:val="00BE1341"/>
    <w:rsid w:val="00BE1411"/>
    <w:rsid w:val="00BE17AE"/>
    <w:rsid w:val="00BE229E"/>
    <w:rsid w:val="00BE22C3"/>
    <w:rsid w:val="00BE2712"/>
    <w:rsid w:val="00BE2998"/>
    <w:rsid w:val="00BE2D73"/>
    <w:rsid w:val="00BE2D75"/>
    <w:rsid w:val="00BE2EFD"/>
    <w:rsid w:val="00BE2F14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1A4"/>
    <w:rsid w:val="00BE58B3"/>
    <w:rsid w:val="00BE626B"/>
    <w:rsid w:val="00BE6434"/>
    <w:rsid w:val="00BE654A"/>
    <w:rsid w:val="00BE65D7"/>
    <w:rsid w:val="00BE6735"/>
    <w:rsid w:val="00BE67AA"/>
    <w:rsid w:val="00BE6851"/>
    <w:rsid w:val="00BE68B6"/>
    <w:rsid w:val="00BE6F68"/>
    <w:rsid w:val="00BE70D0"/>
    <w:rsid w:val="00BE719F"/>
    <w:rsid w:val="00BE76B4"/>
    <w:rsid w:val="00BE7ADA"/>
    <w:rsid w:val="00BE7F5A"/>
    <w:rsid w:val="00BF0150"/>
    <w:rsid w:val="00BF01DC"/>
    <w:rsid w:val="00BF0440"/>
    <w:rsid w:val="00BF05BC"/>
    <w:rsid w:val="00BF089B"/>
    <w:rsid w:val="00BF0978"/>
    <w:rsid w:val="00BF0A60"/>
    <w:rsid w:val="00BF130F"/>
    <w:rsid w:val="00BF13E7"/>
    <w:rsid w:val="00BF1406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B7D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5E69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0720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E9B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520"/>
    <w:rsid w:val="00C1199B"/>
    <w:rsid w:val="00C11AB8"/>
    <w:rsid w:val="00C11AC9"/>
    <w:rsid w:val="00C11CCF"/>
    <w:rsid w:val="00C11D58"/>
    <w:rsid w:val="00C11E7E"/>
    <w:rsid w:val="00C121DF"/>
    <w:rsid w:val="00C1222B"/>
    <w:rsid w:val="00C122DC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708"/>
    <w:rsid w:val="00C13952"/>
    <w:rsid w:val="00C13A62"/>
    <w:rsid w:val="00C1424D"/>
    <w:rsid w:val="00C14E87"/>
    <w:rsid w:val="00C14F04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17F84"/>
    <w:rsid w:val="00C20346"/>
    <w:rsid w:val="00C20A58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5B0"/>
    <w:rsid w:val="00C237EA"/>
    <w:rsid w:val="00C23951"/>
    <w:rsid w:val="00C23D40"/>
    <w:rsid w:val="00C23DF3"/>
    <w:rsid w:val="00C2407D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47F"/>
    <w:rsid w:val="00C30501"/>
    <w:rsid w:val="00C3083B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D6C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5B5E"/>
    <w:rsid w:val="00C361C4"/>
    <w:rsid w:val="00C3647F"/>
    <w:rsid w:val="00C36545"/>
    <w:rsid w:val="00C36647"/>
    <w:rsid w:val="00C36C80"/>
    <w:rsid w:val="00C36E07"/>
    <w:rsid w:val="00C36FAE"/>
    <w:rsid w:val="00C3710D"/>
    <w:rsid w:val="00C3719E"/>
    <w:rsid w:val="00C3730C"/>
    <w:rsid w:val="00C379CB"/>
    <w:rsid w:val="00C4002D"/>
    <w:rsid w:val="00C40154"/>
    <w:rsid w:val="00C40884"/>
    <w:rsid w:val="00C408DF"/>
    <w:rsid w:val="00C408F2"/>
    <w:rsid w:val="00C40B74"/>
    <w:rsid w:val="00C40E69"/>
    <w:rsid w:val="00C40F18"/>
    <w:rsid w:val="00C413CE"/>
    <w:rsid w:val="00C4160A"/>
    <w:rsid w:val="00C41962"/>
    <w:rsid w:val="00C41B46"/>
    <w:rsid w:val="00C41FE4"/>
    <w:rsid w:val="00C4243E"/>
    <w:rsid w:val="00C426D5"/>
    <w:rsid w:val="00C42D76"/>
    <w:rsid w:val="00C43349"/>
    <w:rsid w:val="00C43443"/>
    <w:rsid w:val="00C43596"/>
    <w:rsid w:val="00C43930"/>
    <w:rsid w:val="00C43B42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BAB"/>
    <w:rsid w:val="00C47D13"/>
    <w:rsid w:val="00C47DD7"/>
    <w:rsid w:val="00C503D7"/>
    <w:rsid w:val="00C50584"/>
    <w:rsid w:val="00C50720"/>
    <w:rsid w:val="00C507D2"/>
    <w:rsid w:val="00C50C3D"/>
    <w:rsid w:val="00C50C85"/>
    <w:rsid w:val="00C50E13"/>
    <w:rsid w:val="00C5110D"/>
    <w:rsid w:val="00C5134A"/>
    <w:rsid w:val="00C51488"/>
    <w:rsid w:val="00C51607"/>
    <w:rsid w:val="00C51625"/>
    <w:rsid w:val="00C51950"/>
    <w:rsid w:val="00C51955"/>
    <w:rsid w:val="00C51EB2"/>
    <w:rsid w:val="00C520C2"/>
    <w:rsid w:val="00C52254"/>
    <w:rsid w:val="00C5285D"/>
    <w:rsid w:val="00C528B7"/>
    <w:rsid w:val="00C52DB7"/>
    <w:rsid w:val="00C53029"/>
    <w:rsid w:val="00C5354B"/>
    <w:rsid w:val="00C53A90"/>
    <w:rsid w:val="00C53B4C"/>
    <w:rsid w:val="00C542DD"/>
    <w:rsid w:val="00C54569"/>
    <w:rsid w:val="00C5461D"/>
    <w:rsid w:val="00C546BA"/>
    <w:rsid w:val="00C5474F"/>
    <w:rsid w:val="00C54AEE"/>
    <w:rsid w:val="00C54D19"/>
    <w:rsid w:val="00C54D82"/>
    <w:rsid w:val="00C55569"/>
    <w:rsid w:val="00C55697"/>
    <w:rsid w:val="00C5577F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57DA6"/>
    <w:rsid w:val="00C60261"/>
    <w:rsid w:val="00C6037C"/>
    <w:rsid w:val="00C60569"/>
    <w:rsid w:val="00C60648"/>
    <w:rsid w:val="00C60E00"/>
    <w:rsid w:val="00C60FE4"/>
    <w:rsid w:val="00C61053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9F0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529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1E43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384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461"/>
    <w:rsid w:val="00C76782"/>
    <w:rsid w:val="00C76883"/>
    <w:rsid w:val="00C76924"/>
    <w:rsid w:val="00C76AA0"/>
    <w:rsid w:val="00C76ABF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48"/>
    <w:rsid w:val="00C833F1"/>
    <w:rsid w:val="00C8346C"/>
    <w:rsid w:val="00C83500"/>
    <w:rsid w:val="00C835AB"/>
    <w:rsid w:val="00C836B1"/>
    <w:rsid w:val="00C83787"/>
    <w:rsid w:val="00C83C72"/>
    <w:rsid w:val="00C841DB"/>
    <w:rsid w:val="00C8429A"/>
    <w:rsid w:val="00C84578"/>
    <w:rsid w:val="00C846E3"/>
    <w:rsid w:val="00C847F5"/>
    <w:rsid w:val="00C8481C"/>
    <w:rsid w:val="00C84D3E"/>
    <w:rsid w:val="00C84F06"/>
    <w:rsid w:val="00C84F29"/>
    <w:rsid w:val="00C850DC"/>
    <w:rsid w:val="00C85185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18E"/>
    <w:rsid w:val="00C87367"/>
    <w:rsid w:val="00C8737A"/>
    <w:rsid w:val="00C87474"/>
    <w:rsid w:val="00C87672"/>
    <w:rsid w:val="00C877DE"/>
    <w:rsid w:val="00C8783C"/>
    <w:rsid w:val="00C878D0"/>
    <w:rsid w:val="00C879FD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2F94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54A"/>
    <w:rsid w:val="00CA06CD"/>
    <w:rsid w:val="00CA0AE0"/>
    <w:rsid w:val="00CA0C15"/>
    <w:rsid w:val="00CA0D44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1FF5"/>
    <w:rsid w:val="00CA21C6"/>
    <w:rsid w:val="00CA22F2"/>
    <w:rsid w:val="00CA237F"/>
    <w:rsid w:val="00CA2490"/>
    <w:rsid w:val="00CA29D5"/>
    <w:rsid w:val="00CA2D78"/>
    <w:rsid w:val="00CA2E00"/>
    <w:rsid w:val="00CA3030"/>
    <w:rsid w:val="00CA3331"/>
    <w:rsid w:val="00CA34C8"/>
    <w:rsid w:val="00CA3654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279"/>
    <w:rsid w:val="00CA64C9"/>
    <w:rsid w:val="00CA6654"/>
    <w:rsid w:val="00CA66DE"/>
    <w:rsid w:val="00CA68BF"/>
    <w:rsid w:val="00CA6B2B"/>
    <w:rsid w:val="00CA6D7D"/>
    <w:rsid w:val="00CA72B4"/>
    <w:rsid w:val="00CA74A4"/>
    <w:rsid w:val="00CA78EA"/>
    <w:rsid w:val="00CA7A9F"/>
    <w:rsid w:val="00CA7AE7"/>
    <w:rsid w:val="00CA7B2E"/>
    <w:rsid w:val="00CA7D15"/>
    <w:rsid w:val="00CA7D2D"/>
    <w:rsid w:val="00CA7F74"/>
    <w:rsid w:val="00CB000E"/>
    <w:rsid w:val="00CB0097"/>
    <w:rsid w:val="00CB0219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7E8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1D7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9E5"/>
    <w:rsid w:val="00CB6CF3"/>
    <w:rsid w:val="00CB6DA6"/>
    <w:rsid w:val="00CB6FAA"/>
    <w:rsid w:val="00CB7469"/>
    <w:rsid w:val="00CB7485"/>
    <w:rsid w:val="00CB768C"/>
    <w:rsid w:val="00CB76E8"/>
    <w:rsid w:val="00CB7B3F"/>
    <w:rsid w:val="00CB7B81"/>
    <w:rsid w:val="00CB7C53"/>
    <w:rsid w:val="00CB7CFB"/>
    <w:rsid w:val="00CB7D80"/>
    <w:rsid w:val="00CB7DE7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6B8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B1F"/>
    <w:rsid w:val="00CC7C47"/>
    <w:rsid w:val="00CC7EBC"/>
    <w:rsid w:val="00CD00B3"/>
    <w:rsid w:val="00CD0124"/>
    <w:rsid w:val="00CD0539"/>
    <w:rsid w:val="00CD0799"/>
    <w:rsid w:val="00CD08C3"/>
    <w:rsid w:val="00CD0AF6"/>
    <w:rsid w:val="00CD0D0D"/>
    <w:rsid w:val="00CD0D8E"/>
    <w:rsid w:val="00CD0F30"/>
    <w:rsid w:val="00CD1470"/>
    <w:rsid w:val="00CD170C"/>
    <w:rsid w:val="00CD1881"/>
    <w:rsid w:val="00CD1DBD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8C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365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D7B60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911"/>
    <w:rsid w:val="00CE3A18"/>
    <w:rsid w:val="00CE3C8A"/>
    <w:rsid w:val="00CE3CED"/>
    <w:rsid w:val="00CE3D50"/>
    <w:rsid w:val="00CE3F54"/>
    <w:rsid w:val="00CE4044"/>
    <w:rsid w:val="00CE4236"/>
    <w:rsid w:val="00CE4329"/>
    <w:rsid w:val="00CE45DE"/>
    <w:rsid w:val="00CE4863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9D6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7A7"/>
    <w:rsid w:val="00CF081D"/>
    <w:rsid w:val="00CF0852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5D48"/>
    <w:rsid w:val="00CF6029"/>
    <w:rsid w:val="00CF61FE"/>
    <w:rsid w:val="00CF633E"/>
    <w:rsid w:val="00CF63FB"/>
    <w:rsid w:val="00CF68BB"/>
    <w:rsid w:val="00CF6A92"/>
    <w:rsid w:val="00CF6EE0"/>
    <w:rsid w:val="00CF6FF4"/>
    <w:rsid w:val="00CF6FFA"/>
    <w:rsid w:val="00CF7129"/>
    <w:rsid w:val="00CF731C"/>
    <w:rsid w:val="00CF733C"/>
    <w:rsid w:val="00CF7498"/>
    <w:rsid w:val="00CF797E"/>
    <w:rsid w:val="00CF7CBF"/>
    <w:rsid w:val="00CF7F8B"/>
    <w:rsid w:val="00CF7FDA"/>
    <w:rsid w:val="00D0005E"/>
    <w:rsid w:val="00D0014A"/>
    <w:rsid w:val="00D001A4"/>
    <w:rsid w:val="00D0021A"/>
    <w:rsid w:val="00D0035D"/>
    <w:rsid w:val="00D004EE"/>
    <w:rsid w:val="00D00CDB"/>
    <w:rsid w:val="00D00F57"/>
    <w:rsid w:val="00D00F7C"/>
    <w:rsid w:val="00D0124A"/>
    <w:rsid w:val="00D013E2"/>
    <w:rsid w:val="00D015E0"/>
    <w:rsid w:val="00D016AD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2CA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018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1F80"/>
    <w:rsid w:val="00D1228D"/>
    <w:rsid w:val="00D12670"/>
    <w:rsid w:val="00D1292B"/>
    <w:rsid w:val="00D12AAD"/>
    <w:rsid w:val="00D12AC1"/>
    <w:rsid w:val="00D12C31"/>
    <w:rsid w:val="00D12CEF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7FE"/>
    <w:rsid w:val="00D14C6D"/>
    <w:rsid w:val="00D14CB8"/>
    <w:rsid w:val="00D151A4"/>
    <w:rsid w:val="00D15C46"/>
    <w:rsid w:val="00D15CB9"/>
    <w:rsid w:val="00D161BD"/>
    <w:rsid w:val="00D1636E"/>
    <w:rsid w:val="00D1667D"/>
    <w:rsid w:val="00D166A9"/>
    <w:rsid w:val="00D168F7"/>
    <w:rsid w:val="00D1694E"/>
    <w:rsid w:val="00D16B65"/>
    <w:rsid w:val="00D16C71"/>
    <w:rsid w:val="00D16D18"/>
    <w:rsid w:val="00D16E08"/>
    <w:rsid w:val="00D17276"/>
    <w:rsid w:val="00D1776F"/>
    <w:rsid w:val="00D17889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9B"/>
    <w:rsid w:val="00D229E1"/>
    <w:rsid w:val="00D22F08"/>
    <w:rsid w:val="00D22F60"/>
    <w:rsid w:val="00D2355B"/>
    <w:rsid w:val="00D236F8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19"/>
    <w:rsid w:val="00D24CE4"/>
    <w:rsid w:val="00D24CF4"/>
    <w:rsid w:val="00D24D3F"/>
    <w:rsid w:val="00D24E28"/>
    <w:rsid w:val="00D24FD2"/>
    <w:rsid w:val="00D252F4"/>
    <w:rsid w:val="00D259A2"/>
    <w:rsid w:val="00D25C51"/>
    <w:rsid w:val="00D25F9F"/>
    <w:rsid w:val="00D25FDD"/>
    <w:rsid w:val="00D260C5"/>
    <w:rsid w:val="00D2611B"/>
    <w:rsid w:val="00D264DE"/>
    <w:rsid w:val="00D2670D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3DF"/>
    <w:rsid w:val="00D3250C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85B"/>
    <w:rsid w:val="00D349C2"/>
    <w:rsid w:val="00D34AB1"/>
    <w:rsid w:val="00D34C53"/>
    <w:rsid w:val="00D34D46"/>
    <w:rsid w:val="00D34F5F"/>
    <w:rsid w:val="00D355E6"/>
    <w:rsid w:val="00D355F5"/>
    <w:rsid w:val="00D3561E"/>
    <w:rsid w:val="00D358AA"/>
    <w:rsid w:val="00D358ED"/>
    <w:rsid w:val="00D35E73"/>
    <w:rsid w:val="00D36338"/>
    <w:rsid w:val="00D36535"/>
    <w:rsid w:val="00D367F2"/>
    <w:rsid w:val="00D36992"/>
    <w:rsid w:val="00D36AB2"/>
    <w:rsid w:val="00D36D3F"/>
    <w:rsid w:val="00D36F54"/>
    <w:rsid w:val="00D36FB5"/>
    <w:rsid w:val="00D3712F"/>
    <w:rsid w:val="00D37208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31"/>
    <w:rsid w:val="00D4106F"/>
    <w:rsid w:val="00D41195"/>
    <w:rsid w:val="00D4139B"/>
    <w:rsid w:val="00D4160F"/>
    <w:rsid w:val="00D41766"/>
    <w:rsid w:val="00D41B4A"/>
    <w:rsid w:val="00D41E3B"/>
    <w:rsid w:val="00D41EBA"/>
    <w:rsid w:val="00D420A7"/>
    <w:rsid w:val="00D4227C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48"/>
    <w:rsid w:val="00D43B86"/>
    <w:rsid w:val="00D43B9C"/>
    <w:rsid w:val="00D43E9B"/>
    <w:rsid w:val="00D43F28"/>
    <w:rsid w:val="00D44049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188"/>
    <w:rsid w:val="00D47709"/>
    <w:rsid w:val="00D47953"/>
    <w:rsid w:val="00D47B26"/>
    <w:rsid w:val="00D47E36"/>
    <w:rsid w:val="00D506A2"/>
    <w:rsid w:val="00D5084A"/>
    <w:rsid w:val="00D50A02"/>
    <w:rsid w:val="00D50A5D"/>
    <w:rsid w:val="00D50B51"/>
    <w:rsid w:val="00D50F58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CED"/>
    <w:rsid w:val="00D57E68"/>
    <w:rsid w:val="00D57F45"/>
    <w:rsid w:val="00D60019"/>
    <w:rsid w:val="00D60110"/>
    <w:rsid w:val="00D6053F"/>
    <w:rsid w:val="00D60819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731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BD0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6F7E"/>
    <w:rsid w:val="00D6734A"/>
    <w:rsid w:val="00D675BB"/>
    <w:rsid w:val="00D67791"/>
    <w:rsid w:val="00D67B33"/>
    <w:rsid w:val="00D67FBE"/>
    <w:rsid w:val="00D70047"/>
    <w:rsid w:val="00D700B7"/>
    <w:rsid w:val="00D700BB"/>
    <w:rsid w:val="00D7012E"/>
    <w:rsid w:val="00D70199"/>
    <w:rsid w:val="00D70259"/>
    <w:rsid w:val="00D70B55"/>
    <w:rsid w:val="00D70B58"/>
    <w:rsid w:val="00D70D02"/>
    <w:rsid w:val="00D70E68"/>
    <w:rsid w:val="00D71061"/>
    <w:rsid w:val="00D7118E"/>
    <w:rsid w:val="00D711E8"/>
    <w:rsid w:val="00D712EC"/>
    <w:rsid w:val="00D713D2"/>
    <w:rsid w:val="00D71B83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01"/>
    <w:rsid w:val="00D72D3C"/>
    <w:rsid w:val="00D72D61"/>
    <w:rsid w:val="00D72DDA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4F31"/>
    <w:rsid w:val="00D75105"/>
    <w:rsid w:val="00D75163"/>
    <w:rsid w:val="00D75363"/>
    <w:rsid w:val="00D755C5"/>
    <w:rsid w:val="00D757E6"/>
    <w:rsid w:val="00D75934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857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0C6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1CF"/>
    <w:rsid w:val="00D832AF"/>
    <w:rsid w:val="00D832E3"/>
    <w:rsid w:val="00D83589"/>
    <w:rsid w:val="00D83629"/>
    <w:rsid w:val="00D838FF"/>
    <w:rsid w:val="00D83B21"/>
    <w:rsid w:val="00D83C53"/>
    <w:rsid w:val="00D83CAD"/>
    <w:rsid w:val="00D841A5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430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1CE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79"/>
    <w:rsid w:val="00DA4385"/>
    <w:rsid w:val="00DA498F"/>
    <w:rsid w:val="00DA4A73"/>
    <w:rsid w:val="00DA4A74"/>
    <w:rsid w:val="00DA4B3A"/>
    <w:rsid w:val="00DA4E2D"/>
    <w:rsid w:val="00DA4FBD"/>
    <w:rsid w:val="00DA4FD0"/>
    <w:rsid w:val="00DA4FEF"/>
    <w:rsid w:val="00DA5105"/>
    <w:rsid w:val="00DA53B9"/>
    <w:rsid w:val="00DA5448"/>
    <w:rsid w:val="00DA5539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39A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48"/>
    <w:rsid w:val="00DB2CBC"/>
    <w:rsid w:val="00DB2CBE"/>
    <w:rsid w:val="00DB2F42"/>
    <w:rsid w:val="00DB324B"/>
    <w:rsid w:val="00DB345C"/>
    <w:rsid w:val="00DB3BFF"/>
    <w:rsid w:val="00DB3C15"/>
    <w:rsid w:val="00DB3C20"/>
    <w:rsid w:val="00DB3D28"/>
    <w:rsid w:val="00DB407E"/>
    <w:rsid w:val="00DB42E5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94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63"/>
    <w:rsid w:val="00DC2895"/>
    <w:rsid w:val="00DC2A29"/>
    <w:rsid w:val="00DC2CA5"/>
    <w:rsid w:val="00DC2D6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29B"/>
    <w:rsid w:val="00DC42E5"/>
    <w:rsid w:val="00DC4766"/>
    <w:rsid w:val="00DC488F"/>
    <w:rsid w:val="00DC48A5"/>
    <w:rsid w:val="00DC49E8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13E"/>
    <w:rsid w:val="00DD1216"/>
    <w:rsid w:val="00DD1234"/>
    <w:rsid w:val="00DD1527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0F8"/>
    <w:rsid w:val="00DE02CB"/>
    <w:rsid w:val="00DE07C1"/>
    <w:rsid w:val="00DE0B8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1F57"/>
    <w:rsid w:val="00DE2061"/>
    <w:rsid w:val="00DE226E"/>
    <w:rsid w:val="00DE25AE"/>
    <w:rsid w:val="00DE2863"/>
    <w:rsid w:val="00DE2F0D"/>
    <w:rsid w:val="00DE3083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BC3"/>
    <w:rsid w:val="00DE4F25"/>
    <w:rsid w:val="00DE4F9D"/>
    <w:rsid w:val="00DE50A1"/>
    <w:rsid w:val="00DE5222"/>
    <w:rsid w:val="00DE525D"/>
    <w:rsid w:val="00DE54E6"/>
    <w:rsid w:val="00DE55E2"/>
    <w:rsid w:val="00DE5792"/>
    <w:rsid w:val="00DE57A3"/>
    <w:rsid w:val="00DE5DC6"/>
    <w:rsid w:val="00DE6072"/>
    <w:rsid w:val="00DE6454"/>
    <w:rsid w:val="00DE646E"/>
    <w:rsid w:val="00DE68AC"/>
    <w:rsid w:val="00DE6EFF"/>
    <w:rsid w:val="00DE6FE7"/>
    <w:rsid w:val="00DE7164"/>
    <w:rsid w:val="00DE74E5"/>
    <w:rsid w:val="00DE7BAF"/>
    <w:rsid w:val="00DE7CE1"/>
    <w:rsid w:val="00DE7E7B"/>
    <w:rsid w:val="00DE7FE2"/>
    <w:rsid w:val="00DF0291"/>
    <w:rsid w:val="00DF0457"/>
    <w:rsid w:val="00DF060A"/>
    <w:rsid w:val="00DF08B4"/>
    <w:rsid w:val="00DF0983"/>
    <w:rsid w:val="00DF09B0"/>
    <w:rsid w:val="00DF0AEF"/>
    <w:rsid w:val="00DF0B85"/>
    <w:rsid w:val="00DF0FB8"/>
    <w:rsid w:val="00DF133F"/>
    <w:rsid w:val="00DF160C"/>
    <w:rsid w:val="00DF1988"/>
    <w:rsid w:val="00DF1AD1"/>
    <w:rsid w:val="00DF1B14"/>
    <w:rsid w:val="00DF1E0F"/>
    <w:rsid w:val="00DF1F60"/>
    <w:rsid w:val="00DF2385"/>
    <w:rsid w:val="00DF2978"/>
    <w:rsid w:val="00DF2AD9"/>
    <w:rsid w:val="00DF2CEF"/>
    <w:rsid w:val="00DF2D07"/>
    <w:rsid w:val="00DF342A"/>
    <w:rsid w:val="00DF3B1D"/>
    <w:rsid w:val="00DF3B21"/>
    <w:rsid w:val="00DF3C93"/>
    <w:rsid w:val="00DF402C"/>
    <w:rsid w:val="00DF40A5"/>
    <w:rsid w:val="00DF4232"/>
    <w:rsid w:val="00DF4349"/>
    <w:rsid w:val="00DF45BB"/>
    <w:rsid w:val="00DF4996"/>
    <w:rsid w:val="00DF4AE8"/>
    <w:rsid w:val="00DF4DA1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A2D"/>
    <w:rsid w:val="00DF6B30"/>
    <w:rsid w:val="00DF6B36"/>
    <w:rsid w:val="00DF6BA2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23B"/>
    <w:rsid w:val="00E00398"/>
    <w:rsid w:val="00E0054C"/>
    <w:rsid w:val="00E00A8D"/>
    <w:rsid w:val="00E00EA2"/>
    <w:rsid w:val="00E0111C"/>
    <w:rsid w:val="00E01275"/>
    <w:rsid w:val="00E01988"/>
    <w:rsid w:val="00E01C32"/>
    <w:rsid w:val="00E0213D"/>
    <w:rsid w:val="00E0235B"/>
    <w:rsid w:val="00E0235F"/>
    <w:rsid w:val="00E024E4"/>
    <w:rsid w:val="00E0258D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3EE"/>
    <w:rsid w:val="00E0448D"/>
    <w:rsid w:val="00E0477C"/>
    <w:rsid w:val="00E04A4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552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3F8"/>
    <w:rsid w:val="00E10708"/>
    <w:rsid w:val="00E1072D"/>
    <w:rsid w:val="00E10A77"/>
    <w:rsid w:val="00E10AD2"/>
    <w:rsid w:val="00E10D5D"/>
    <w:rsid w:val="00E10D9A"/>
    <w:rsid w:val="00E10DB6"/>
    <w:rsid w:val="00E11099"/>
    <w:rsid w:val="00E1109E"/>
    <w:rsid w:val="00E11645"/>
    <w:rsid w:val="00E11C17"/>
    <w:rsid w:val="00E11C58"/>
    <w:rsid w:val="00E124B0"/>
    <w:rsid w:val="00E12721"/>
    <w:rsid w:val="00E12845"/>
    <w:rsid w:val="00E12A4B"/>
    <w:rsid w:val="00E12CC5"/>
    <w:rsid w:val="00E12E35"/>
    <w:rsid w:val="00E12FF1"/>
    <w:rsid w:val="00E13027"/>
    <w:rsid w:val="00E13585"/>
    <w:rsid w:val="00E13639"/>
    <w:rsid w:val="00E13685"/>
    <w:rsid w:val="00E1380A"/>
    <w:rsid w:val="00E13BA2"/>
    <w:rsid w:val="00E146CE"/>
    <w:rsid w:val="00E14813"/>
    <w:rsid w:val="00E148E2"/>
    <w:rsid w:val="00E14B2A"/>
    <w:rsid w:val="00E14E26"/>
    <w:rsid w:val="00E14F76"/>
    <w:rsid w:val="00E153C5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141"/>
    <w:rsid w:val="00E172CC"/>
    <w:rsid w:val="00E17370"/>
    <w:rsid w:val="00E17621"/>
    <w:rsid w:val="00E178E3"/>
    <w:rsid w:val="00E17FAF"/>
    <w:rsid w:val="00E20064"/>
    <w:rsid w:val="00E200AE"/>
    <w:rsid w:val="00E2015A"/>
    <w:rsid w:val="00E20420"/>
    <w:rsid w:val="00E2049C"/>
    <w:rsid w:val="00E2068B"/>
    <w:rsid w:val="00E20759"/>
    <w:rsid w:val="00E208F0"/>
    <w:rsid w:val="00E20A72"/>
    <w:rsid w:val="00E20E6B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32"/>
    <w:rsid w:val="00E2235C"/>
    <w:rsid w:val="00E22769"/>
    <w:rsid w:val="00E22862"/>
    <w:rsid w:val="00E22AE0"/>
    <w:rsid w:val="00E22BD2"/>
    <w:rsid w:val="00E22D76"/>
    <w:rsid w:val="00E22E0D"/>
    <w:rsid w:val="00E22E0F"/>
    <w:rsid w:val="00E22E46"/>
    <w:rsid w:val="00E23320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7AB"/>
    <w:rsid w:val="00E247C3"/>
    <w:rsid w:val="00E24B28"/>
    <w:rsid w:val="00E24D2D"/>
    <w:rsid w:val="00E24EE0"/>
    <w:rsid w:val="00E252C0"/>
    <w:rsid w:val="00E252C1"/>
    <w:rsid w:val="00E2543C"/>
    <w:rsid w:val="00E256E4"/>
    <w:rsid w:val="00E257F6"/>
    <w:rsid w:val="00E258CF"/>
    <w:rsid w:val="00E25C00"/>
    <w:rsid w:val="00E25C33"/>
    <w:rsid w:val="00E25D72"/>
    <w:rsid w:val="00E261B0"/>
    <w:rsid w:val="00E2628E"/>
    <w:rsid w:val="00E26370"/>
    <w:rsid w:val="00E2671F"/>
    <w:rsid w:val="00E26746"/>
    <w:rsid w:val="00E26948"/>
    <w:rsid w:val="00E2694A"/>
    <w:rsid w:val="00E26AFD"/>
    <w:rsid w:val="00E26D00"/>
    <w:rsid w:val="00E26D8F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A6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6A0"/>
    <w:rsid w:val="00E338FD"/>
    <w:rsid w:val="00E3393B"/>
    <w:rsid w:val="00E33EC1"/>
    <w:rsid w:val="00E34057"/>
    <w:rsid w:val="00E3407E"/>
    <w:rsid w:val="00E342F6"/>
    <w:rsid w:val="00E34678"/>
    <w:rsid w:val="00E346A2"/>
    <w:rsid w:val="00E346AB"/>
    <w:rsid w:val="00E34AB8"/>
    <w:rsid w:val="00E34B5B"/>
    <w:rsid w:val="00E34EF5"/>
    <w:rsid w:val="00E34F4C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91E"/>
    <w:rsid w:val="00E36D45"/>
    <w:rsid w:val="00E36DE3"/>
    <w:rsid w:val="00E36EC5"/>
    <w:rsid w:val="00E37126"/>
    <w:rsid w:val="00E37735"/>
    <w:rsid w:val="00E37A11"/>
    <w:rsid w:val="00E37A6F"/>
    <w:rsid w:val="00E37AFC"/>
    <w:rsid w:val="00E37DE5"/>
    <w:rsid w:val="00E4036E"/>
    <w:rsid w:val="00E40410"/>
    <w:rsid w:val="00E404B1"/>
    <w:rsid w:val="00E405AD"/>
    <w:rsid w:val="00E4084E"/>
    <w:rsid w:val="00E40DC8"/>
    <w:rsid w:val="00E41370"/>
    <w:rsid w:val="00E41518"/>
    <w:rsid w:val="00E418AA"/>
    <w:rsid w:val="00E41B75"/>
    <w:rsid w:val="00E41DA0"/>
    <w:rsid w:val="00E41E03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ACC"/>
    <w:rsid w:val="00E46BEC"/>
    <w:rsid w:val="00E46C3E"/>
    <w:rsid w:val="00E46C8B"/>
    <w:rsid w:val="00E470ED"/>
    <w:rsid w:val="00E4716F"/>
    <w:rsid w:val="00E4741D"/>
    <w:rsid w:val="00E474CA"/>
    <w:rsid w:val="00E4756E"/>
    <w:rsid w:val="00E4766A"/>
    <w:rsid w:val="00E47878"/>
    <w:rsid w:val="00E47A9E"/>
    <w:rsid w:val="00E47E3A"/>
    <w:rsid w:val="00E47F37"/>
    <w:rsid w:val="00E502D5"/>
    <w:rsid w:val="00E503A4"/>
    <w:rsid w:val="00E50422"/>
    <w:rsid w:val="00E50445"/>
    <w:rsid w:val="00E5099A"/>
    <w:rsid w:val="00E50B4D"/>
    <w:rsid w:val="00E50D45"/>
    <w:rsid w:val="00E50E0E"/>
    <w:rsid w:val="00E51370"/>
    <w:rsid w:val="00E515F0"/>
    <w:rsid w:val="00E51841"/>
    <w:rsid w:val="00E51F14"/>
    <w:rsid w:val="00E51F1B"/>
    <w:rsid w:val="00E520F7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939"/>
    <w:rsid w:val="00E55A96"/>
    <w:rsid w:val="00E55D9B"/>
    <w:rsid w:val="00E56549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79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0C"/>
    <w:rsid w:val="00E646B7"/>
    <w:rsid w:val="00E6473F"/>
    <w:rsid w:val="00E6492E"/>
    <w:rsid w:val="00E64B36"/>
    <w:rsid w:val="00E64DBC"/>
    <w:rsid w:val="00E64DED"/>
    <w:rsid w:val="00E64F6E"/>
    <w:rsid w:val="00E655B6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84D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31"/>
    <w:rsid w:val="00E75BAB"/>
    <w:rsid w:val="00E766D9"/>
    <w:rsid w:val="00E7697C"/>
    <w:rsid w:val="00E76990"/>
    <w:rsid w:val="00E76EE0"/>
    <w:rsid w:val="00E77014"/>
    <w:rsid w:val="00E7702D"/>
    <w:rsid w:val="00E7704B"/>
    <w:rsid w:val="00E7710D"/>
    <w:rsid w:val="00E771BA"/>
    <w:rsid w:val="00E77495"/>
    <w:rsid w:val="00E775CE"/>
    <w:rsid w:val="00E7792D"/>
    <w:rsid w:val="00E77BC4"/>
    <w:rsid w:val="00E77C82"/>
    <w:rsid w:val="00E77E2E"/>
    <w:rsid w:val="00E77E39"/>
    <w:rsid w:val="00E77FCD"/>
    <w:rsid w:val="00E8017D"/>
    <w:rsid w:val="00E802F1"/>
    <w:rsid w:val="00E80415"/>
    <w:rsid w:val="00E8041C"/>
    <w:rsid w:val="00E8045E"/>
    <w:rsid w:val="00E807B4"/>
    <w:rsid w:val="00E80888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0D"/>
    <w:rsid w:val="00E84680"/>
    <w:rsid w:val="00E8470F"/>
    <w:rsid w:val="00E84D0D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6F4B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5F0"/>
    <w:rsid w:val="00E91706"/>
    <w:rsid w:val="00E91906"/>
    <w:rsid w:val="00E91A18"/>
    <w:rsid w:val="00E922FF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5F0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74B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739"/>
    <w:rsid w:val="00EA789E"/>
    <w:rsid w:val="00EA78C8"/>
    <w:rsid w:val="00EA7AE7"/>
    <w:rsid w:val="00EA7B36"/>
    <w:rsid w:val="00EB037E"/>
    <w:rsid w:val="00EB07DF"/>
    <w:rsid w:val="00EB0958"/>
    <w:rsid w:val="00EB0A32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09C"/>
    <w:rsid w:val="00EB3223"/>
    <w:rsid w:val="00EB3328"/>
    <w:rsid w:val="00EB3A11"/>
    <w:rsid w:val="00EB3BE2"/>
    <w:rsid w:val="00EB3C6B"/>
    <w:rsid w:val="00EB3D30"/>
    <w:rsid w:val="00EB3F3A"/>
    <w:rsid w:val="00EB42E7"/>
    <w:rsid w:val="00EB438E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C24"/>
    <w:rsid w:val="00EB5D0C"/>
    <w:rsid w:val="00EB5E25"/>
    <w:rsid w:val="00EB62DF"/>
    <w:rsid w:val="00EB64A3"/>
    <w:rsid w:val="00EB6833"/>
    <w:rsid w:val="00EB6844"/>
    <w:rsid w:val="00EB69E0"/>
    <w:rsid w:val="00EB6F08"/>
    <w:rsid w:val="00EB6F5A"/>
    <w:rsid w:val="00EB707F"/>
    <w:rsid w:val="00EB70F3"/>
    <w:rsid w:val="00EB712D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3F60"/>
    <w:rsid w:val="00EC4117"/>
    <w:rsid w:val="00EC4417"/>
    <w:rsid w:val="00EC442A"/>
    <w:rsid w:val="00EC45FC"/>
    <w:rsid w:val="00EC4971"/>
    <w:rsid w:val="00EC4AC7"/>
    <w:rsid w:val="00EC4DFB"/>
    <w:rsid w:val="00EC531A"/>
    <w:rsid w:val="00EC5335"/>
    <w:rsid w:val="00EC53DC"/>
    <w:rsid w:val="00EC5586"/>
    <w:rsid w:val="00EC5883"/>
    <w:rsid w:val="00EC5C58"/>
    <w:rsid w:val="00EC5D85"/>
    <w:rsid w:val="00EC5E82"/>
    <w:rsid w:val="00EC5EBD"/>
    <w:rsid w:val="00EC61A0"/>
    <w:rsid w:val="00EC6344"/>
    <w:rsid w:val="00EC637A"/>
    <w:rsid w:val="00EC63A5"/>
    <w:rsid w:val="00EC6481"/>
    <w:rsid w:val="00EC6599"/>
    <w:rsid w:val="00EC65D8"/>
    <w:rsid w:val="00EC67F0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36B"/>
    <w:rsid w:val="00ED0850"/>
    <w:rsid w:val="00ED0951"/>
    <w:rsid w:val="00ED0B95"/>
    <w:rsid w:val="00ED0C6F"/>
    <w:rsid w:val="00ED1008"/>
    <w:rsid w:val="00ED1115"/>
    <w:rsid w:val="00ED1150"/>
    <w:rsid w:val="00ED116E"/>
    <w:rsid w:val="00ED11E8"/>
    <w:rsid w:val="00ED1919"/>
    <w:rsid w:val="00ED1AC3"/>
    <w:rsid w:val="00ED1AD1"/>
    <w:rsid w:val="00ED1BA7"/>
    <w:rsid w:val="00ED1C1F"/>
    <w:rsid w:val="00ED1C60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48B"/>
    <w:rsid w:val="00ED44CC"/>
    <w:rsid w:val="00ED44FE"/>
    <w:rsid w:val="00ED47E4"/>
    <w:rsid w:val="00ED48EE"/>
    <w:rsid w:val="00ED4A42"/>
    <w:rsid w:val="00ED4BE5"/>
    <w:rsid w:val="00ED539C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E30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83F"/>
    <w:rsid w:val="00EE1BF2"/>
    <w:rsid w:val="00EE1DC9"/>
    <w:rsid w:val="00EE1E67"/>
    <w:rsid w:val="00EE1F19"/>
    <w:rsid w:val="00EE214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AF6"/>
    <w:rsid w:val="00EE3C4F"/>
    <w:rsid w:val="00EE3CBA"/>
    <w:rsid w:val="00EE40AD"/>
    <w:rsid w:val="00EE43C9"/>
    <w:rsid w:val="00EE4A92"/>
    <w:rsid w:val="00EE4EA1"/>
    <w:rsid w:val="00EE4EBD"/>
    <w:rsid w:val="00EE501E"/>
    <w:rsid w:val="00EE50F2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D50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45"/>
    <w:rsid w:val="00EF3987"/>
    <w:rsid w:val="00EF3B2E"/>
    <w:rsid w:val="00EF4077"/>
    <w:rsid w:val="00EF4296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953"/>
    <w:rsid w:val="00EF5B70"/>
    <w:rsid w:val="00EF5C5F"/>
    <w:rsid w:val="00EF5CAF"/>
    <w:rsid w:val="00EF5EEE"/>
    <w:rsid w:val="00EF5F56"/>
    <w:rsid w:val="00EF6053"/>
    <w:rsid w:val="00EF62E3"/>
    <w:rsid w:val="00EF68F9"/>
    <w:rsid w:val="00EF6BD5"/>
    <w:rsid w:val="00EF6E15"/>
    <w:rsid w:val="00EF7022"/>
    <w:rsid w:val="00EF70C8"/>
    <w:rsid w:val="00EF719E"/>
    <w:rsid w:val="00EF7549"/>
    <w:rsid w:val="00EF7C5D"/>
    <w:rsid w:val="00EF7C98"/>
    <w:rsid w:val="00EF7ECC"/>
    <w:rsid w:val="00F001C9"/>
    <w:rsid w:val="00F002A4"/>
    <w:rsid w:val="00F00486"/>
    <w:rsid w:val="00F00815"/>
    <w:rsid w:val="00F0094D"/>
    <w:rsid w:val="00F0098C"/>
    <w:rsid w:val="00F00FB7"/>
    <w:rsid w:val="00F0102E"/>
    <w:rsid w:val="00F011CD"/>
    <w:rsid w:val="00F012B6"/>
    <w:rsid w:val="00F012E7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6EB"/>
    <w:rsid w:val="00F029B0"/>
    <w:rsid w:val="00F02BBC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4E49"/>
    <w:rsid w:val="00F05672"/>
    <w:rsid w:val="00F05756"/>
    <w:rsid w:val="00F05775"/>
    <w:rsid w:val="00F057B2"/>
    <w:rsid w:val="00F058DE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25"/>
    <w:rsid w:val="00F119BF"/>
    <w:rsid w:val="00F11AAD"/>
    <w:rsid w:val="00F11AEC"/>
    <w:rsid w:val="00F11CBC"/>
    <w:rsid w:val="00F1203C"/>
    <w:rsid w:val="00F1258A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DA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EA9"/>
    <w:rsid w:val="00F20F0D"/>
    <w:rsid w:val="00F20FB9"/>
    <w:rsid w:val="00F20FC5"/>
    <w:rsid w:val="00F21104"/>
    <w:rsid w:val="00F21957"/>
    <w:rsid w:val="00F21A95"/>
    <w:rsid w:val="00F21C1B"/>
    <w:rsid w:val="00F21D52"/>
    <w:rsid w:val="00F21E4C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3C97"/>
    <w:rsid w:val="00F23CEC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7AD"/>
    <w:rsid w:val="00F25840"/>
    <w:rsid w:val="00F260B0"/>
    <w:rsid w:val="00F263CE"/>
    <w:rsid w:val="00F26989"/>
    <w:rsid w:val="00F26B36"/>
    <w:rsid w:val="00F26B9F"/>
    <w:rsid w:val="00F26D45"/>
    <w:rsid w:val="00F26E5C"/>
    <w:rsid w:val="00F26EE9"/>
    <w:rsid w:val="00F26F5A"/>
    <w:rsid w:val="00F270EC"/>
    <w:rsid w:val="00F2718A"/>
    <w:rsid w:val="00F27226"/>
    <w:rsid w:val="00F27494"/>
    <w:rsid w:val="00F27607"/>
    <w:rsid w:val="00F279E4"/>
    <w:rsid w:val="00F27B12"/>
    <w:rsid w:val="00F27B27"/>
    <w:rsid w:val="00F27D10"/>
    <w:rsid w:val="00F27E2B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9EE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7FD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8A"/>
    <w:rsid w:val="00F418F2"/>
    <w:rsid w:val="00F41B89"/>
    <w:rsid w:val="00F41E1A"/>
    <w:rsid w:val="00F41F9C"/>
    <w:rsid w:val="00F41FEF"/>
    <w:rsid w:val="00F4209F"/>
    <w:rsid w:val="00F42278"/>
    <w:rsid w:val="00F42E20"/>
    <w:rsid w:val="00F4307D"/>
    <w:rsid w:val="00F43691"/>
    <w:rsid w:val="00F439B2"/>
    <w:rsid w:val="00F43B25"/>
    <w:rsid w:val="00F43DDC"/>
    <w:rsid w:val="00F43F73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74A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1BAD"/>
    <w:rsid w:val="00F52629"/>
    <w:rsid w:val="00F526DC"/>
    <w:rsid w:val="00F52828"/>
    <w:rsid w:val="00F52A8C"/>
    <w:rsid w:val="00F52B38"/>
    <w:rsid w:val="00F52E13"/>
    <w:rsid w:val="00F52E42"/>
    <w:rsid w:val="00F52E6D"/>
    <w:rsid w:val="00F537F8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995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AF2"/>
    <w:rsid w:val="00F61C0C"/>
    <w:rsid w:val="00F61C34"/>
    <w:rsid w:val="00F61CB1"/>
    <w:rsid w:val="00F62088"/>
    <w:rsid w:val="00F62090"/>
    <w:rsid w:val="00F62105"/>
    <w:rsid w:val="00F62301"/>
    <w:rsid w:val="00F62441"/>
    <w:rsid w:val="00F6252C"/>
    <w:rsid w:val="00F62780"/>
    <w:rsid w:val="00F627BF"/>
    <w:rsid w:val="00F628BE"/>
    <w:rsid w:val="00F62913"/>
    <w:rsid w:val="00F629E3"/>
    <w:rsid w:val="00F62CD1"/>
    <w:rsid w:val="00F633DA"/>
    <w:rsid w:val="00F637BB"/>
    <w:rsid w:val="00F6387A"/>
    <w:rsid w:val="00F639F2"/>
    <w:rsid w:val="00F63A44"/>
    <w:rsid w:val="00F63CF2"/>
    <w:rsid w:val="00F63D97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2FC"/>
    <w:rsid w:val="00F65A11"/>
    <w:rsid w:val="00F65AC9"/>
    <w:rsid w:val="00F65C9B"/>
    <w:rsid w:val="00F65D29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2B"/>
    <w:rsid w:val="00F677C4"/>
    <w:rsid w:val="00F67934"/>
    <w:rsid w:val="00F67A0B"/>
    <w:rsid w:val="00F67BBE"/>
    <w:rsid w:val="00F67E77"/>
    <w:rsid w:val="00F70081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BB6"/>
    <w:rsid w:val="00F72C68"/>
    <w:rsid w:val="00F72E58"/>
    <w:rsid w:val="00F730D7"/>
    <w:rsid w:val="00F73667"/>
    <w:rsid w:val="00F7384B"/>
    <w:rsid w:val="00F739A5"/>
    <w:rsid w:val="00F73B27"/>
    <w:rsid w:val="00F73C61"/>
    <w:rsid w:val="00F74014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0A6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1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2F38"/>
    <w:rsid w:val="00F83146"/>
    <w:rsid w:val="00F831AB"/>
    <w:rsid w:val="00F831B4"/>
    <w:rsid w:val="00F83329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0A1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9DF"/>
    <w:rsid w:val="00F92AE3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7B"/>
    <w:rsid w:val="00F94687"/>
    <w:rsid w:val="00F946C8"/>
    <w:rsid w:val="00F9475C"/>
    <w:rsid w:val="00F948B1"/>
    <w:rsid w:val="00F94C42"/>
    <w:rsid w:val="00F94E56"/>
    <w:rsid w:val="00F951EE"/>
    <w:rsid w:val="00F9525F"/>
    <w:rsid w:val="00F95261"/>
    <w:rsid w:val="00F95311"/>
    <w:rsid w:val="00F95C81"/>
    <w:rsid w:val="00F95D82"/>
    <w:rsid w:val="00F95E61"/>
    <w:rsid w:val="00F95F3E"/>
    <w:rsid w:val="00F9634D"/>
    <w:rsid w:val="00F964E0"/>
    <w:rsid w:val="00F96896"/>
    <w:rsid w:val="00F96BFF"/>
    <w:rsid w:val="00F96D39"/>
    <w:rsid w:val="00F97334"/>
    <w:rsid w:val="00F97563"/>
    <w:rsid w:val="00F97784"/>
    <w:rsid w:val="00F97793"/>
    <w:rsid w:val="00F97CB6"/>
    <w:rsid w:val="00F97E9D"/>
    <w:rsid w:val="00FA01D6"/>
    <w:rsid w:val="00FA0207"/>
    <w:rsid w:val="00FA05F7"/>
    <w:rsid w:val="00FA086D"/>
    <w:rsid w:val="00FA0874"/>
    <w:rsid w:val="00FA0896"/>
    <w:rsid w:val="00FA0AE9"/>
    <w:rsid w:val="00FA0C2C"/>
    <w:rsid w:val="00FA0EC0"/>
    <w:rsid w:val="00FA0F8C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75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DFE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2EC8"/>
    <w:rsid w:val="00FB3509"/>
    <w:rsid w:val="00FB351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7EF"/>
    <w:rsid w:val="00FB485B"/>
    <w:rsid w:val="00FB4A51"/>
    <w:rsid w:val="00FB4DAB"/>
    <w:rsid w:val="00FB4FBC"/>
    <w:rsid w:val="00FB5289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6ACD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4BE6"/>
    <w:rsid w:val="00FC4DCB"/>
    <w:rsid w:val="00FC501D"/>
    <w:rsid w:val="00FC51F0"/>
    <w:rsid w:val="00FC52C4"/>
    <w:rsid w:val="00FC52EA"/>
    <w:rsid w:val="00FC53F3"/>
    <w:rsid w:val="00FC549A"/>
    <w:rsid w:val="00FC551E"/>
    <w:rsid w:val="00FC58D3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C7D25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6A3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5B5"/>
    <w:rsid w:val="00FD665A"/>
    <w:rsid w:val="00FD67B1"/>
    <w:rsid w:val="00FD6C68"/>
    <w:rsid w:val="00FD6E6B"/>
    <w:rsid w:val="00FD6FD5"/>
    <w:rsid w:val="00FD7162"/>
    <w:rsid w:val="00FD738F"/>
    <w:rsid w:val="00FD73BA"/>
    <w:rsid w:val="00FD769A"/>
    <w:rsid w:val="00FD77C8"/>
    <w:rsid w:val="00FD7AF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B25"/>
    <w:rsid w:val="00FE1E65"/>
    <w:rsid w:val="00FE1FA5"/>
    <w:rsid w:val="00FE2139"/>
    <w:rsid w:val="00FE21FA"/>
    <w:rsid w:val="00FE2235"/>
    <w:rsid w:val="00FE22E6"/>
    <w:rsid w:val="00FE25C3"/>
    <w:rsid w:val="00FE25CD"/>
    <w:rsid w:val="00FE29DC"/>
    <w:rsid w:val="00FE2BFF"/>
    <w:rsid w:val="00FE2C8A"/>
    <w:rsid w:val="00FE2D81"/>
    <w:rsid w:val="00FE2F88"/>
    <w:rsid w:val="00FE3391"/>
    <w:rsid w:val="00FE3775"/>
    <w:rsid w:val="00FE37D9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7C2"/>
    <w:rsid w:val="00FE5928"/>
    <w:rsid w:val="00FE5C47"/>
    <w:rsid w:val="00FE5CF3"/>
    <w:rsid w:val="00FE6120"/>
    <w:rsid w:val="00FE6281"/>
    <w:rsid w:val="00FE6397"/>
    <w:rsid w:val="00FE64F5"/>
    <w:rsid w:val="00FE659D"/>
    <w:rsid w:val="00FE68C4"/>
    <w:rsid w:val="00FE6B51"/>
    <w:rsid w:val="00FE6B7F"/>
    <w:rsid w:val="00FE6C84"/>
    <w:rsid w:val="00FE6D81"/>
    <w:rsid w:val="00FE6DFA"/>
    <w:rsid w:val="00FE6E47"/>
    <w:rsid w:val="00FE6E64"/>
    <w:rsid w:val="00FE7600"/>
    <w:rsid w:val="00FE7610"/>
    <w:rsid w:val="00FF0073"/>
    <w:rsid w:val="00FF03FB"/>
    <w:rsid w:val="00FF059F"/>
    <w:rsid w:val="00FF085D"/>
    <w:rsid w:val="00FF0B50"/>
    <w:rsid w:val="00FF0CE1"/>
    <w:rsid w:val="00FF0FC4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6B4"/>
    <w:rsid w:val="00FF4833"/>
    <w:rsid w:val="00FF489E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5C89"/>
    <w:rsid w:val="00FF6542"/>
    <w:rsid w:val="00FF666C"/>
    <w:rsid w:val="00FF679B"/>
    <w:rsid w:val="00FF683C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C9A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0A2E-80FD-4F89-828B-0396A22FF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557A4C-89E9-4CE0-BDEB-980CC0F96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8C822-3274-46B4-AEB2-2DE25DDE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9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Theppinta, Hataiput</dc:creator>
  <cp:lastModifiedBy>สุริดา บุญมารอง</cp:lastModifiedBy>
  <cp:revision>2</cp:revision>
  <cp:lastPrinted>2025-02-12T15:06:00Z</cp:lastPrinted>
  <dcterms:created xsi:type="dcterms:W3CDTF">2025-02-14T09:21:00Z</dcterms:created>
  <dcterms:modified xsi:type="dcterms:W3CDTF">2025-02-14T09:21:00Z</dcterms:modified>
</cp:coreProperties>
</file>